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3.xml" ContentType="application/vnd.openxmlformats-officedocument.wordprocessingml.foot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E61008" w:rsidRPr="00F065D7" w14:paraId="1041FC45" w14:textId="77777777" w:rsidTr="00521943">
        <w:tc>
          <w:tcPr>
            <w:tcW w:w="1278" w:type="dxa"/>
            <w:vAlign w:val="center"/>
          </w:tcPr>
          <w:p w14:paraId="7D120BB1" w14:textId="77777777" w:rsidR="00E61008" w:rsidRPr="00F065D7" w:rsidRDefault="00E61008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5782CE" w14:textId="5D0DC1B6" w:rsidR="00E61008" w:rsidRPr="00F065D7" w:rsidRDefault="00E61008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1B1E0DDD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</w:t>
      </w:r>
      <w:r w:rsidRPr="00EE53F8">
        <w:rPr>
          <w:rFonts w:ascii="Angsana New" w:hAnsi="Angsana New"/>
          <w:sz w:val="30"/>
          <w:szCs w:val="30"/>
          <w:cs/>
        </w:rPr>
        <w:t>วันที่</w:t>
      </w:r>
      <w:r w:rsidR="00E35DB9" w:rsidRPr="00EE53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A4FBC">
        <w:rPr>
          <w:rFonts w:ascii="Angsana New" w:hAnsi="Angsana New"/>
          <w:sz w:val="30"/>
          <w:szCs w:val="30"/>
          <w:lang w:val="en-US"/>
        </w:rPr>
        <w:t>10</w:t>
      </w:r>
      <w:r w:rsidR="001F60BD">
        <w:rPr>
          <w:rFonts w:ascii="Angsana New" w:hAnsi="Angsana New"/>
          <w:sz w:val="30"/>
          <w:szCs w:val="30"/>
          <w:lang w:val="en-US"/>
        </w:rPr>
        <w:t xml:space="preserve"> </w:t>
      </w:r>
      <w:r w:rsidR="000F148A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1F60B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2565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58C5805F" w14:textId="3CFB33E2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2218F04C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2A71618A" w14:textId="7FDA575A" w:rsidR="00201B10" w:rsidRDefault="00201B10" w:rsidP="00914F1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3D1FFC" w14:textId="3D427033" w:rsidR="007A7899" w:rsidRDefault="00201B10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01B1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 w:hint="cs"/>
          <w:sz w:val="30"/>
          <w:szCs w:val="30"/>
          <w:cs/>
        </w:rPr>
        <w:t>แบบย่อ</w:t>
      </w:r>
      <w:r w:rsidRPr="00201B10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201B10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201B10">
        <w:rPr>
          <w:rFonts w:ascii="Angsana New" w:hAnsi="Angsana New" w:hint="cs"/>
          <w:sz w:val="30"/>
          <w:szCs w:val="30"/>
          <w:cs/>
        </w:rPr>
        <w:t xml:space="preserve"> (</w:t>
      </w:r>
      <w:r w:rsidRPr="00201B10">
        <w:rPr>
          <w:rFonts w:ascii="Angsana New" w:hAnsi="Angsana New"/>
          <w:sz w:val="30"/>
          <w:szCs w:val="30"/>
        </w:rPr>
        <w:t>“</w:t>
      </w:r>
      <w:r w:rsidRPr="00201B10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201B10">
        <w:rPr>
          <w:rFonts w:ascii="Angsana New" w:hAnsi="Angsana New"/>
          <w:sz w:val="30"/>
          <w:szCs w:val="30"/>
        </w:rPr>
        <w:t xml:space="preserve">”) </w:t>
      </w:r>
      <w:r w:rsidRPr="00201B10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201B10">
        <w:rPr>
          <w:rFonts w:ascii="Angsana New" w:hAnsi="Angsana New"/>
          <w:sz w:val="30"/>
          <w:szCs w:val="30"/>
          <w:cs/>
        </w:rPr>
        <w:br/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201B10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201B10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201B10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 </w:t>
      </w:r>
      <w:r w:rsidRPr="00201B10">
        <w:rPr>
          <w:rFonts w:ascii="Angsana New" w:hAnsi="Angsana New"/>
          <w:spacing w:val="-4"/>
          <w:sz w:val="30"/>
          <w:szCs w:val="30"/>
        </w:rPr>
        <w:t xml:space="preserve"> </w:t>
      </w:r>
      <w:r w:rsidRPr="00201B10">
        <w:rPr>
          <w:rFonts w:ascii="Angsana New" w:hAnsi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01B10">
        <w:rPr>
          <w:rFonts w:ascii="Angsana New" w:hAnsi="Angsana New"/>
          <w:sz w:val="30"/>
          <w:szCs w:val="30"/>
          <w:cs/>
        </w:rPr>
        <w:t xml:space="preserve"> </w:t>
      </w:r>
      <w:r w:rsidRPr="00201B10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201B1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lang w:val="en-US"/>
        </w:rPr>
        <w:t>31</w:t>
      </w:r>
      <w:r w:rsidRPr="00201B10">
        <w:rPr>
          <w:rFonts w:ascii="Angsana New" w:hAnsi="Angsana New"/>
          <w:sz w:val="30"/>
          <w:szCs w:val="30"/>
        </w:rPr>
        <w:t xml:space="preserve"> </w:t>
      </w:r>
      <w:r w:rsidRPr="00201B10">
        <w:rPr>
          <w:rFonts w:ascii="Angsana New" w:hAnsi="Angsana New"/>
          <w:sz w:val="30"/>
          <w:szCs w:val="30"/>
          <w:cs/>
        </w:rPr>
        <w:t>ธันวาค</w:t>
      </w:r>
      <w:r w:rsidRPr="00201B10">
        <w:rPr>
          <w:rFonts w:ascii="Angsana New" w:hAnsi="Angsana New" w:hint="cs"/>
          <w:sz w:val="30"/>
          <w:szCs w:val="30"/>
          <w:cs/>
        </w:rPr>
        <w:t xml:space="preserve">ม </w:t>
      </w:r>
      <w:r w:rsidRPr="00201B10">
        <w:rPr>
          <w:rFonts w:ascii="Angsana New" w:hAnsi="Angsana New"/>
          <w:sz w:val="30"/>
          <w:szCs w:val="30"/>
          <w:lang w:val="en-US"/>
        </w:rPr>
        <w:t>2564</w:t>
      </w:r>
    </w:p>
    <w:p w14:paraId="38D739AE" w14:textId="77777777" w:rsidR="00F87FDD" w:rsidRDefault="00F87FDD" w:rsidP="007A78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811C67" w14:textId="39D14481" w:rsidR="00F87FDD" w:rsidRDefault="00F87FDD" w:rsidP="004B3EF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87FDD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4B3EFE">
        <w:rPr>
          <w:rFonts w:ascii="Angsana New" w:hAnsi="Angsana New"/>
          <w:sz w:val="30"/>
          <w:szCs w:val="30"/>
          <w:lang w:val="en-US"/>
        </w:rPr>
        <w:br/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87FDD">
        <w:rPr>
          <w:rFonts w:ascii="Angsana New" w:hAnsi="Angsana New"/>
          <w:sz w:val="30"/>
          <w:szCs w:val="30"/>
          <w:lang w:val="en-US"/>
        </w:rPr>
        <w:t xml:space="preserve">31 </w:t>
      </w:r>
      <w:r w:rsidRPr="00F87FD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F87FDD">
        <w:rPr>
          <w:rFonts w:ascii="Angsana New" w:hAnsi="Angsana New"/>
          <w:sz w:val="30"/>
          <w:szCs w:val="30"/>
          <w:lang w:val="en-US"/>
        </w:rPr>
        <w:t>2564</w:t>
      </w:r>
    </w:p>
    <w:p w14:paraId="6E24FC81" w14:textId="4707C90F" w:rsidR="00F87FDD" w:rsidRPr="007A7899" w:rsidRDefault="00F87FDD" w:rsidP="004B3EFE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9144D7" w:rsidRDefault="00DD11C1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E0BD5" w14:textId="3E4776D2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</w:t>
      </w:r>
      <w:r w:rsidR="000B2E84" w:rsidRPr="00876183">
        <w:rPr>
          <w:rFonts w:hint="cs"/>
          <w:b w:val="0"/>
          <w:bCs w:val="0"/>
          <w:i w:val="0"/>
          <w:iCs w:val="0"/>
          <w:cs/>
          <w:lang w:val="en-GB"/>
        </w:rPr>
        <w:t>ร่วมค้า</w:t>
      </w:r>
      <w:r w:rsidR="00077D95" w:rsidRPr="00876183">
        <w:rPr>
          <w:rFonts w:hint="cs"/>
          <w:b w:val="0"/>
          <w:bCs w:val="0"/>
          <w:i w:val="0"/>
          <w:iCs w:val="0"/>
          <w:cs/>
          <w:lang w:val="en-GB"/>
        </w:rPr>
        <w:t>ที่มีการเปลี่ยนแปลงอย่างมีสาระสำคัญ</w:t>
      </w:r>
      <w:r w:rsidRPr="00876183">
        <w:rPr>
          <w:rFonts w:hint="cs"/>
          <w:b w:val="0"/>
          <w:bCs w:val="0"/>
          <w:i w:val="0"/>
          <w:iCs w:val="0"/>
          <w:cs/>
          <w:lang w:val="en-GB"/>
        </w:rPr>
        <w:t>ได้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เปิดเผย</w:t>
      </w:r>
      <w:r w:rsidR="00077D95">
        <w:rPr>
          <w:rFonts w:hint="cs"/>
          <w:b w:val="0"/>
          <w:bCs w:val="0"/>
          <w:i w:val="0"/>
          <w:iCs w:val="0"/>
          <w:cs/>
          <w:lang w:val="en-GB"/>
        </w:rPr>
        <w:t xml:space="preserve">              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D149E7" w:rsidRPr="00D149E7">
        <w:rPr>
          <w:b w:val="0"/>
          <w:bCs w:val="0"/>
          <w:i w:val="0"/>
          <w:iCs w:val="0"/>
          <w:lang w:val="en-US"/>
        </w:rPr>
        <w:t>5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D149E7" w:rsidRPr="00D149E7">
        <w:rPr>
          <w:b w:val="0"/>
          <w:bCs w:val="0"/>
          <w:i w:val="0"/>
          <w:iCs w:val="0"/>
          <w:lang w:val="en-US"/>
        </w:rPr>
        <w:t>6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</w:t>
      </w:r>
      <w:r w:rsidR="004C38A3">
        <w:rPr>
          <w:b w:val="0"/>
          <w:bCs w:val="0"/>
          <w:i w:val="0"/>
          <w:iCs w:val="0"/>
          <w:cs/>
          <w:lang w:val="en-US"/>
        </w:rPr>
        <w:br/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การเปลี่ยนแปลงอย่างมีสาระสำคัญ</w:t>
      </w:r>
    </w:p>
    <w:p w14:paraId="2228D6A7" w14:textId="77777777" w:rsidR="00A86765" w:rsidRPr="009144D7" w:rsidRDefault="00A86765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B990" w14:textId="5AD71F00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</w:t>
      </w:r>
      <w:r w:rsidR="009B0A6F">
        <w:rPr>
          <w:cs/>
        </w:rPr>
        <w:t>สำหรับ</w:t>
      </w:r>
      <w:r w:rsidR="00D149E7">
        <w:rPr>
          <w:rFonts w:hint="cs"/>
          <w:cs/>
        </w:rPr>
        <w:t>งวด</w:t>
      </w:r>
      <w:r w:rsidR="0020304C">
        <w:rPr>
          <w:rFonts w:hint="cs"/>
          <w:cs/>
        </w:rPr>
        <w:t>หก</w:t>
      </w:r>
      <w:r w:rsidR="009B0A6F">
        <w:rPr>
          <w:cs/>
        </w:rPr>
        <w:t>เดือนสิ้นสุดวันที่</w:t>
      </w:r>
      <w:r w:rsidR="00B833D7">
        <w:t xml:space="preserve"> </w:t>
      </w:r>
      <w:r w:rsidR="00E67B59" w:rsidRPr="00E67B59">
        <w:rPr>
          <w:lang w:val="en-US"/>
        </w:rPr>
        <w:t xml:space="preserve">30 </w:t>
      </w:r>
      <w:r w:rsidR="00E67B59" w:rsidRPr="00E67B59">
        <w:rPr>
          <w:cs/>
          <w:lang w:val="en-US"/>
        </w:rPr>
        <w:t xml:space="preserve">มิถุนายน </w:t>
      </w:r>
      <w:r w:rsidRPr="00F065D7">
        <w:rPr>
          <w:cs/>
        </w:rPr>
        <w:t>สรุปได้ดังนี้</w:t>
      </w:r>
    </w:p>
    <w:p w14:paraId="1903C9D3" w14:textId="20896489" w:rsidR="0028416E" w:rsidRPr="009144D7" w:rsidRDefault="0028416E" w:rsidP="009144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28416E" w:rsidRPr="00F065D7" w14:paraId="62808B7C" w14:textId="77777777" w:rsidTr="00A9102B">
        <w:trPr>
          <w:tblHeader/>
        </w:trPr>
        <w:tc>
          <w:tcPr>
            <w:tcW w:w="2088" w:type="pct"/>
          </w:tcPr>
          <w:p w14:paraId="244F3364" w14:textId="77777777" w:rsidR="0028416E" w:rsidRPr="00F065D7" w:rsidRDefault="0028416E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D735394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C5A1CD9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481180A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6E" w:rsidRPr="00F065D7" w14:paraId="52E37549" w14:textId="77777777" w:rsidTr="00A9102B">
        <w:trPr>
          <w:tblHeader/>
        </w:trPr>
        <w:tc>
          <w:tcPr>
            <w:tcW w:w="2088" w:type="pct"/>
          </w:tcPr>
          <w:p w14:paraId="7873FC92" w14:textId="44969C25" w:rsidR="0028416E" w:rsidRPr="00E67B59" w:rsidRDefault="00447218" w:rsidP="00A9102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7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49E7" w:rsidRPr="00D14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67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67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14AD55CB" w14:textId="5909E346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8C0FDD3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ED66084" w14:textId="7B6E8364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01419221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8FBE4D" w14:textId="5860A377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6484604C" w14:textId="77777777" w:rsidR="0028416E" w:rsidRPr="00F065D7" w:rsidRDefault="0028416E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56F1E1F" w14:textId="5BD9388C" w:rsidR="0028416E" w:rsidRPr="00F065D7" w:rsidRDefault="00D149E7" w:rsidP="00A910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8416E" w:rsidRPr="00F065D7" w14:paraId="706C30FA" w14:textId="77777777" w:rsidTr="00A9102B">
        <w:trPr>
          <w:tblHeader/>
        </w:trPr>
        <w:tc>
          <w:tcPr>
            <w:tcW w:w="2088" w:type="pct"/>
          </w:tcPr>
          <w:p w14:paraId="7B174C2E" w14:textId="77777777" w:rsidR="0028416E" w:rsidRPr="00F065D7" w:rsidRDefault="0028416E" w:rsidP="00A910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7D278AC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16E" w:rsidRPr="00F065D7" w14:paraId="4C981634" w14:textId="77777777" w:rsidTr="00A9102B">
        <w:tc>
          <w:tcPr>
            <w:tcW w:w="2088" w:type="pct"/>
          </w:tcPr>
          <w:p w14:paraId="019FE681" w14:textId="77777777" w:rsidR="0028416E" w:rsidRPr="00F065D7" w:rsidRDefault="0028416E" w:rsidP="00A910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E5A83C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7D795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5A548D6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0E81D1A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B11C61" w14:textId="77777777" w:rsidR="0028416E" w:rsidRPr="00F065D7" w:rsidRDefault="0028416E" w:rsidP="00A9102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9A75FA" w14:textId="77777777" w:rsidR="0028416E" w:rsidRPr="00F065D7" w:rsidRDefault="0028416E" w:rsidP="00A9102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ACCF43" w14:textId="77777777" w:rsidR="0028416E" w:rsidRPr="00F065D7" w:rsidRDefault="0028416E" w:rsidP="00A9102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3C4" w:rsidRPr="00F065D7" w14:paraId="749390A4" w14:textId="77777777" w:rsidTr="00A9102B">
        <w:tc>
          <w:tcPr>
            <w:tcW w:w="2088" w:type="pct"/>
          </w:tcPr>
          <w:p w14:paraId="0198B311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A1A5569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4B8CDD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67D8EB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F99905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703301" w14:textId="33C3712A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5,269,761 </w:t>
            </w:r>
          </w:p>
        </w:tc>
        <w:tc>
          <w:tcPr>
            <w:tcW w:w="147" w:type="pct"/>
          </w:tcPr>
          <w:p w14:paraId="2F616D34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A73470" w14:textId="0FCB9AC2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6,289,192</w:t>
            </w:r>
          </w:p>
        </w:tc>
      </w:tr>
      <w:tr w:rsidR="000F43C4" w:rsidRPr="00F065D7" w14:paraId="220CADB3" w14:textId="77777777" w:rsidTr="00A9102B">
        <w:tc>
          <w:tcPr>
            <w:tcW w:w="2088" w:type="pct"/>
          </w:tcPr>
          <w:p w14:paraId="5C20C941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0D5AF2F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AE7F7B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5D709E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63C90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23E07A6" w14:textId="6BD919E5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3,045,633 </w:t>
            </w:r>
          </w:p>
        </w:tc>
        <w:tc>
          <w:tcPr>
            <w:tcW w:w="147" w:type="pct"/>
          </w:tcPr>
          <w:p w14:paraId="30B85302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553631" w14:textId="4D9695DE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2,973,896</w:t>
            </w:r>
          </w:p>
        </w:tc>
      </w:tr>
      <w:tr w:rsidR="000F43C4" w:rsidRPr="00F065D7" w14:paraId="239F4919" w14:textId="77777777" w:rsidTr="00A9102B">
        <w:tc>
          <w:tcPr>
            <w:tcW w:w="2088" w:type="pct"/>
          </w:tcPr>
          <w:p w14:paraId="4B202542" w14:textId="100442F3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73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2B423DE1" w14:textId="69F53066" w:rsidR="000F43C4" w:rsidRPr="00AE6818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4C9F9B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193BFFF" w14:textId="7E4EA7B8" w:rsidR="000F43C4" w:rsidRPr="00AE6818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396670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1BB77F" w14:textId="02C34488" w:rsidR="000F43C4" w:rsidRPr="00970826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1,034,406 </w:t>
            </w:r>
          </w:p>
        </w:tc>
        <w:tc>
          <w:tcPr>
            <w:tcW w:w="147" w:type="pct"/>
          </w:tcPr>
          <w:p w14:paraId="3F5B50B0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349B4" w14:textId="16DB0136" w:rsidR="000F43C4" w:rsidRPr="00BD688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459,770</w:t>
            </w:r>
          </w:p>
        </w:tc>
      </w:tr>
      <w:tr w:rsidR="000F43C4" w:rsidRPr="00F065D7" w14:paraId="37994020" w14:textId="77777777" w:rsidTr="00A9102B">
        <w:tc>
          <w:tcPr>
            <w:tcW w:w="2088" w:type="pct"/>
          </w:tcPr>
          <w:p w14:paraId="6BB3F638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71F9B043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EBE62A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EE99B6A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C409E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247EB35" w14:textId="7650A8E6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85,352 </w:t>
            </w:r>
          </w:p>
        </w:tc>
        <w:tc>
          <w:tcPr>
            <w:tcW w:w="147" w:type="pct"/>
          </w:tcPr>
          <w:p w14:paraId="1C1702C2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D1904A" w14:textId="6C17285B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84,763</w:t>
            </w:r>
          </w:p>
        </w:tc>
      </w:tr>
      <w:tr w:rsidR="002C4297" w:rsidRPr="00F065D7" w14:paraId="2CC74954" w14:textId="77777777" w:rsidTr="00A9102B">
        <w:tc>
          <w:tcPr>
            <w:tcW w:w="2088" w:type="pct"/>
          </w:tcPr>
          <w:p w14:paraId="2C86827C" w14:textId="79539BD5" w:rsidR="002C4297" w:rsidRPr="00F065D7" w:rsidRDefault="002C4297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3F488E49" w14:textId="178E417A" w:rsidR="002C4297" w:rsidRPr="002C4297" w:rsidRDefault="002C4297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D876C0C" w14:textId="77777777" w:rsidR="002C4297" w:rsidRPr="00F065D7" w:rsidRDefault="002C4297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F48E6EC" w14:textId="4772ABFA" w:rsidR="002C4297" w:rsidRPr="00AE6818" w:rsidRDefault="002C4297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CFA80E" w14:textId="77777777" w:rsidR="002C4297" w:rsidRPr="00F065D7" w:rsidRDefault="002C4297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6EDD08" w14:textId="0D5C89FE" w:rsidR="002C4297" w:rsidRPr="000F43C4" w:rsidRDefault="002C4297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12,823</w:t>
            </w:r>
          </w:p>
        </w:tc>
        <w:tc>
          <w:tcPr>
            <w:tcW w:w="147" w:type="pct"/>
          </w:tcPr>
          <w:p w14:paraId="57223B5F" w14:textId="77777777" w:rsidR="002C4297" w:rsidRPr="00F065D7" w:rsidRDefault="002C4297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4C7F95" w14:textId="6688E452" w:rsidR="002C4297" w:rsidRPr="00BE3109" w:rsidRDefault="002C4297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11,138</w:t>
            </w:r>
          </w:p>
        </w:tc>
      </w:tr>
      <w:tr w:rsidR="000F43C4" w:rsidRPr="00F065D7" w14:paraId="37356335" w14:textId="77777777" w:rsidTr="00A9102B">
        <w:tc>
          <w:tcPr>
            <w:tcW w:w="2088" w:type="pct"/>
          </w:tcPr>
          <w:p w14:paraId="0D3DCBEB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6C4A401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48598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15D9C8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50A507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7A913" w14:textId="0F6C8767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7,748 </w:t>
            </w:r>
          </w:p>
        </w:tc>
        <w:tc>
          <w:tcPr>
            <w:tcW w:w="147" w:type="pct"/>
          </w:tcPr>
          <w:p w14:paraId="597E2C32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726263" w14:textId="371F75EA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9,050</w:t>
            </w:r>
          </w:p>
        </w:tc>
      </w:tr>
      <w:tr w:rsidR="000F43C4" w:rsidRPr="00F065D7" w14:paraId="275F736D" w14:textId="77777777" w:rsidTr="00A9102B">
        <w:tc>
          <w:tcPr>
            <w:tcW w:w="2088" w:type="pct"/>
          </w:tcPr>
          <w:p w14:paraId="162BA9AB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418CE8E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B8D15C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B44A3F7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5329FF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7F11B9" w14:textId="0DB3D192" w:rsidR="000F43C4" w:rsidRPr="00BD688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C4297" w:rsidRPr="002C4297">
              <w:rPr>
                <w:rFonts w:ascii="Angsana New" w:hAnsi="Angsana New"/>
                <w:sz w:val="30"/>
                <w:szCs w:val="30"/>
                <w:lang w:val="en-US"/>
              </w:rPr>
              <w:t>18,472</w:t>
            </w:r>
          </w:p>
        </w:tc>
        <w:tc>
          <w:tcPr>
            <w:tcW w:w="147" w:type="pct"/>
          </w:tcPr>
          <w:p w14:paraId="1DD7CA3D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764C71" w14:textId="73E5EC9F" w:rsidR="000F43C4" w:rsidRPr="00F065D7" w:rsidRDefault="002C4297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10,053</w:t>
            </w:r>
          </w:p>
        </w:tc>
      </w:tr>
      <w:tr w:rsidR="000F43C4" w:rsidRPr="00F065D7" w14:paraId="5DBA14F0" w14:textId="77777777" w:rsidTr="00A9102B">
        <w:tc>
          <w:tcPr>
            <w:tcW w:w="2088" w:type="pct"/>
          </w:tcPr>
          <w:p w14:paraId="13DBF77D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8B2368C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E38547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CEEB4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E372C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CF76D47" w14:textId="182626EA" w:rsidR="000F43C4" w:rsidRPr="00BD688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123,855 </w:t>
            </w:r>
          </w:p>
        </w:tc>
        <w:tc>
          <w:tcPr>
            <w:tcW w:w="147" w:type="pct"/>
          </w:tcPr>
          <w:p w14:paraId="5B27EB8C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58440E3" w14:textId="7CD281A8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124,705</w:t>
            </w:r>
          </w:p>
        </w:tc>
      </w:tr>
      <w:tr w:rsidR="000F43C4" w:rsidRPr="00F065D7" w14:paraId="5784997C" w14:textId="77777777" w:rsidTr="00A9102B">
        <w:tc>
          <w:tcPr>
            <w:tcW w:w="2088" w:type="pct"/>
          </w:tcPr>
          <w:p w14:paraId="46C2182C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1F2639C9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8399C8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BAF4542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009FE9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9038A8E" w14:textId="0AAFA8F7" w:rsidR="000F43C4" w:rsidRPr="00BD688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57,279 </w:t>
            </w:r>
          </w:p>
        </w:tc>
        <w:tc>
          <w:tcPr>
            <w:tcW w:w="147" w:type="pct"/>
          </w:tcPr>
          <w:p w14:paraId="77E74C6A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6B6EBF" w14:textId="49D92C21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73,732</w:t>
            </w:r>
          </w:p>
        </w:tc>
      </w:tr>
      <w:tr w:rsidR="000F43C4" w:rsidRPr="00F065D7" w14:paraId="32FF3005" w14:textId="77777777" w:rsidTr="00A9102B">
        <w:tc>
          <w:tcPr>
            <w:tcW w:w="2088" w:type="pct"/>
          </w:tcPr>
          <w:p w14:paraId="15010CE1" w14:textId="77777777" w:rsidR="000F43C4" w:rsidRPr="00F065D7" w:rsidRDefault="000F43C4" w:rsidP="000F43C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6457DD9E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DDD3FD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1A3F5D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FDC44C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09F01" w14:textId="0FF1C9ED" w:rsidR="000F43C4" w:rsidRPr="00BD688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9,822 </w:t>
            </w:r>
          </w:p>
        </w:tc>
        <w:tc>
          <w:tcPr>
            <w:tcW w:w="147" w:type="pct"/>
          </w:tcPr>
          <w:p w14:paraId="26C0CBE5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5AE48F" w14:textId="3BE9E8FD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9,548</w:t>
            </w:r>
          </w:p>
        </w:tc>
      </w:tr>
      <w:tr w:rsidR="000F43C4" w:rsidRPr="00F065D7" w14:paraId="115D8EBB" w14:textId="77777777" w:rsidTr="00A9102B">
        <w:tc>
          <w:tcPr>
            <w:tcW w:w="2088" w:type="pct"/>
          </w:tcPr>
          <w:p w14:paraId="02E20324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339F2EF5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D92D4B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AB813F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8A100C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96851B" w14:textId="254D8D53" w:rsidR="000F43C4" w:rsidRPr="000F43C4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4,099 </w:t>
            </w:r>
          </w:p>
        </w:tc>
        <w:tc>
          <w:tcPr>
            <w:tcW w:w="147" w:type="pct"/>
          </w:tcPr>
          <w:p w14:paraId="207D5A9E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0A11E7" w14:textId="7391D8A3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7,749</w:t>
            </w:r>
          </w:p>
        </w:tc>
      </w:tr>
      <w:tr w:rsidR="000F43C4" w:rsidRPr="00F065D7" w14:paraId="72B4FAFF" w14:textId="77777777" w:rsidTr="00A9102B">
        <w:tc>
          <w:tcPr>
            <w:tcW w:w="2088" w:type="pct"/>
          </w:tcPr>
          <w:p w14:paraId="4D395E2B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CDE8757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FAE7C6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9A889A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771E30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CDF1A7" w14:textId="2B338085" w:rsidR="000F43C4" w:rsidRPr="000F43C4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1,213 </w:t>
            </w:r>
          </w:p>
        </w:tc>
        <w:tc>
          <w:tcPr>
            <w:tcW w:w="147" w:type="pct"/>
          </w:tcPr>
          <w:p w14:paraId="59BC61D1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017A13" w14:textId="143D9551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1,622</w:t>
            </w:r>
          </w:p>
        </w:tc>
      </w:tr>
      <w:tr w:rsidR="000F43C4" w:rsidRPr="00F065D7" w14:paraId="065E9FA6" w14:textId="77777777" w:rsidTr="00A9102B">
        <w:tc>
          <w:tcPr>
            <w:tcW w:w="2088" w:type="pct"/>
          </w:tcPr>
          <w:p w14:paraId="240E0F82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A75C644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4408F4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1841D9" w14:textId="77777777" w:rsidR="000F43C4" w:rsidRPr="00F065D7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A2E711" w14:textId="77777777" w:rsidR="000F43C4" w:rsidRPr="00F065D7" w:rsidRDefault="000F43C4" w:rsidP="000F43C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1874AB8" w14:textId="67970A2C" w:rsidR="000F43C4" w:rsidRPr="000F43C4" w:rsidRDefault="002C4297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4297">
              <w:rPr>
                <w:rFonts w:ascii="Angsana New" w:hAnsi="Angsana New"/>
                <w:sz w:val="30"/>
                <w:szCs w:val="30"/>
                <w:lang w:val="en-US"/>
              </w:rPr>
              <w:t>12,754</w:t>
            </w:r>
          </w:p>
        </w:tc>
        <w:tc>
          <w:tcPr>
            <w:tcW w:w="147" w:type="pct"/>
          </w:tcPr>
          <w:p w14:paraId="4E4A62FD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C45E34" w14:textId="2D451D33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5,727</w:t>
            </w:r>
          </w:p>
        </w:tc>
      </w:tr>
      <w:tr w:rsidR="00F72E87" w:rsidRPr="00F065D7" w14:paraId="70CA43AB" w14:textId="77777777" w:rsidTr="00A9102B">
        <w:tc>
          <w:tcPr>
            <w:tcW w:w="2088" w:type="pct"/>
          </w:tcPr>
          <w:p w14:paraId="771F63F7" w14:textId="77777777" w:rsidR="00F72E87" w:rsidRPr="00F065D7" w:rsidRDefault="00F72E87" w:rsidP="00F72E8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A4AF192" w14:textId="77777777" w:rsidR="00F72E87" w:rsidRPr="00F065D7" w:rsidRDefault="00F72E87" w:rsidP="00F72E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2224CF" w14:textId="77777777" w:rsidR="00F72E87" w:rsidRPr="00F065D7" w:rsidRDefault="00F72E87" w:rsidP="00F72E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0EB10EF" w14:textId="77777777" w:rsidR="00F72E87" w:rsidRPr="00F065D7" w:rsidRDefault="00F72E87" w:rsidP="00F72E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F584DA" w14:textId="77777777" w:rsidR="00F72E87" w:rsidRPr="00F065D7" w:rsidRDefault="00F72E87" w:rsidP="00F72E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68BD8" w14:textId="7E935A31" w:rsidR="00F72E87" w:rsidRPr="00BE3109" w:rsidRDefault="00F72E87" w:rsidP="00F72E8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5F9F7B" w14:textId="77777777" w:rsidR="00F72E87" w:rsidRPr="00F065D7" w:rsidRDefault="00F72E87" w:rsidP="00F72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60C7F" w14:textId="2CCE8249" w:rsidR="00F72E87" w:rsidRPr="001C7C26" w:rsidRDefault="00F72E87" w:rsidP="00F72E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18,234</w:t>
            </w:r>
          </w:p>
        </w:tc>
      </w:tr>
      <w:tr w:rsidR="009506DF" w:rsidRPr="00F065D7" w14:paraId="618B7ACC" w14:textId="77777777" w:rsidTr="00A9102B">
        <w:tc>
          <w:tcPr>
            <w:tcW w:w="2088" w:type="pct"/>
          </w:tcPr>
          <w:p w14:paraId="721F8CA3" w14:textId="77777777" w:rsidR="009506DF" w:rsidRPr="00F065D7" w:rsidRDefault="009506DF" w:rsidP="009506D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634AEB" w14:textId="77777777" w:rsidR="009506DF" w:rsidRPr="00014DE2" w:rsidRDefault="009506DF" w:rsidP="009506D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F3DDD08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3555691" w14:textId="77777777" w:rsidR="009506DF" w:rsidRPr="00F065D7" w:rsidRDefault="009506DF" w:rsidP="009506D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6F0A2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5AA6FA3" w14:textId="77777777" w:rsidR="009506DF" w:rsidRPr="002B1224" w:rsidRDefault="009506DF" w:rsidP="009506D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36899290" w14:textId="77777777" w:rsidR="009506DF" w:rsidRPr="00F065D7" w:rsidRDefault="009506DF" w:rsidP="009506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C869B0" w14:textId="77777777" w:rsidR="009506DF" w:rsidRPr="00F065D7" w:rsidRDefault="009506DF" w:rsidP="009506DF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06DF" w:rsidRPr="00F065D7" w14:paraId="695B7DA5" w14:textId="77777777" w:rsidTr="00A9102B">
        <w:tc>
          <w:tcPr>
            <w:tcW w:w="2088" w:type="pct"/>
          </w:tcPr>
          <w:p w14:paraId="3EF2D999" w14:textId="77777777" w:rsidR="009506DF" w:rsidRPr="00F065D7" w:rsidRDefault="009506DF" w:rsidP="009506D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592953B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373B952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9642A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A4963F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24B373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04FDF8" w14:textId="77777777" w:rsidR="009506DF" w:rsidRPr="00F065D7" w:rsidRDefault="009506DF" w:rsidP="009506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8FFFF8" w14:textId="77777777" w:rsidR="009506DF" w:rsidRPr="00F065D7" w:rsidRDefault="009506DF" w:rsidP="009506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43C4" w:rsidRPr="00F065D7" w14:paraId="724DC4F8" w14:textId="77777777" w:rsidTr="00A9102B">
        <w:tc>
          <w:tcPr>
            <w:tcW w:w="2088" w:type="pct"/>
          </w:tcPr>
          <w:p w14:paraId="75F017C1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16CC3EC7" w14:textId="336BC17B" w:rsidR="000F43C4" w:rsidRPr="00CD5A6F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702,762 </w:t>
            </w:r>
          </w:p>
        </w:tc>
        <w:tc>
          <w:tcPr>
            <w:tcW w:w="145" w:type="pct"/>
          </w:tcPr>
          <w:p w14:paraId="34910EEB" w14:textId="77777777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F610CF" w14:textId="3BEB0DDD" w:rsidR="000F43C4" w:rsidRPr="007C5040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601,606</w:t>
            </w:r>
          </w:p>
        </w:tc>
        <w:tc>
          <w:tcPr>
            <w:tcW w:w="145" w:type="pct"/>
          </w:tcPr>
          <w:p w14:paraId="69EF9AF5" w14:textId="77777777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886F7" w14:textId="3CAC40F7" w:rsidR="000F43C4" w:rsidRPr="000F43C4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2,225,138 </w:t>
            </w:r>
          </w:p>
        </w:tc>
        <w:tc>
          <w:tcPr>
            <w:tcW w:w="147" w:type="pct"/>
          </w:tcPr>
          <w:p w14:paraId="4FFE8307" w14:textId="77777777" w:rsidR="000F43C4" w:rsidRPr="00F065D7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F58074" w14:textId="63BF2B20" w:rsidR="000F43C4" w:rsidRPr="007C5040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2,197,041</w:t>
            </w:r>
          </w:p>
        </w:tc>
      </w:tr>
      <w:tr w:rsidR="000F43C4" w:rsidRPr="00F065D7" w14:paraId="51CE695F" w14:textId="77777777" w:rsidTr="00A9102B">
        <w:tc>
          <w:tcPr>
            <w:tcW w:w="2088" w:type="pct"/>
          </w:tcPr>
          <w:p w14:paraId="2C8A4E6A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0EEF6C6" w14:textId="47EA6AD8" w:rsidR="000F43C4" w:rsidRPr="00CD5A6F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1,338,137 </w:t>
            </w:r>
          </w:p>
        </w:tc>
        <w:tc>
          <w:tcPr>
            <w:tcW w:w="145" w:type="pct"/>
          </w:tcPr>
          <w:p w14:paraId="7A7DE198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471FD" w14:textId="13A6F6B7" w:rsidR="000F43C4" w:rsidRPr="007C5040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964,584</w:t>
            </w:r>
          </w:p>
        </w:tc>
        <w:tc>
          <w:tcPr>
            <w:tcW w:w="145" w:type="pct"/>
          </w:tcPr>
          <w:p w14:paraId="3ED5D4CC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516071" w14:textId="374528F6" w:rsidR="000F43C4" w:rsidRPr="000F43C4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379,735 </w:t>
            </w:r>
          </w:p>
        </w:tc>
        <w:tc>
          <w:tcPr>
            <w:tcW w:w="147" w:type="pct"/>
          </w:tcPr>
          <w:p w14:paraId="48ED89B8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C93A4C" w14:textId="1A727D29" w:rsidR="000F43C4" w:rsidRPr="007C5040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295,733</w:t>
            </w:r>
          </w:p>
        </w:tc>
      </w:tr>
      <w:tr w:rsidR="009506DF" w:rsidRPr="00F065D7" w14:paraId="0E7CDA7A" w14:textId="77777777" w:rsidTr="00A9102B">
        <w:tc>
          <w:tcPr>
            <w:tcW w:w="2088" w:type="pct"/>
          </w:tcPr>
          <w:p w14:paraId="4CDC4C0F" w14:textId="2C4F72D3" w:rsidR="009506DF" w:rsidRPr="00F065D7" w:rsidRDefault="009506DF" w:rsidP="009506D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6D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A5EAC86" w14:textId="3CAE259D" w:rsidR="009506DF" w:rsidRPr="00CD5A6F" w:rsidRDefault="000F43C4" w:rsidP="009506D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0D58AF" w14:textId="77777777" w:rsidR="009506DF" w:rsidRPr="00F065D7" w:rsidRDefault="009506DF" w:rsidP="009506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1020C4" w14:textId="08FB67C6" w:rsidR="009506DF" w:rsidRPr="00BE3109" w:rsidRDefault="009506DF" w:rsidP="009506D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9C5EE52" w14:textId="77777777" w:rsidR="009506DF" w:rsidRPr="00F065D7" w:rsidRDefault="009506DF" w:rsidP="009506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954A7F1" w14:textId="3C80C630" w:rsidR="009506DF" w:rsidRPr="000F43C4" w:rsidRDefault="000F43C4" w:rsidP="009506D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107,846</w:t>
            </w:r>
          </w:p>
        </w:tc>
        <w:tc>
          <w:tcPr>
            <w:tcW w:w="147" w:type="pct"/>
          </w:tcPr>
          <w:p w14:paraId="5FBB8E75" w14:textId="77777777" w:rsidR="009506DF" w:rsidRPr="00F065D7" w:rsidRDefault="009506DF" w:rsidP="009506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550A67" w14:textId="32E54E1A" w:rsidR="009506DF" w:rsidRPr="00BE3109" w:rsidRDefault="009506DF" w:rsidP="009506D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6DF">
              <w:rPr>
                <w:rFonts w:ascii="Angsana New" w:hAnsi="Angsana New"/>
                <w:sz w:val="30"/>
                <w:szCs w:val="30"/>
                <w:lang w:val="en-US"/>
              </w:rPr>
              <w:t>285,474</w:t>
            </w:r>
          </w:p>
        </w:tc>
      </w:tr>
      <w:tr w:rsidR="0006685B" w:rsidRPr="00F065D7" w14:paraId="6F59A072" w14:textId="77777777" w:rsidTr="00A9102B">
        <w:tc>
          <w:tcPr>
            <w:tcW w:w="2088" w:type="pct"/>
          </w:tcPr>
          <w:p w14:paraId="2DFC65C3" w14:textId="48AFA99D" w:rsidR="0006685B" w:rsidRPr="009506DF" w:rsidRDefault="0006685B" w:rsidP="000668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6D8C3FA" w14:textId="77777777" w:rsidR="0006685B" w:rsidRPr="00CD5A6F" w:rsidRDefault="0006685B" w:rsidP="0006685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E33B5F" w14:textId="77777777" w:rsidR="0006685B" w:rsidRPr="00F065D7" w:rsidRDefault="0006685B" w:rsidP="000668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694E0E" w14:textId="0382B6E9" w:rsidR="0006685B" w:rsidRPr="007C5040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EE43ED0" w14:textId="77777777" w:rsidR="0006685B" w:rsidRPr="00F065D7" w:rsidRDefault="0006685B" w:rsidP="000668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54A6F3A" w14:textId="77777777" w:rsidR="0006685B" w:rsidRPr="00835B29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99F0B7" w14:textId="77777777" w:rsidR="0006685B" w:rsidRPr="00F065D7" w:rsidRDefault="0006685B" w:rsidP="000668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B484DA" w14:textId="12F95D73" w:rsidR="0006685B" w:rsidRPr="009506DF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685B" w:rsidRPr="00F065D7" w14:paraId="7F79F054" w14:textId="77777777" w:rsidTr="00A9102B">
        <w:tc>
          <w:tcPr>
            <w:tcW w:w="2088" w:type="pct"/>
          </w:tcPr>
          <w:p w14:paraId="193DC5DA" w14:textId="36B0BC62" w:rsidR="0006685B" w:rsidRPr="00F065D7" w:rsidRDefault="006B0092" w:rsidP="000668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71DBFF41" w14:textId="5397D776" w:rsidR="0006685B" w:rsidRPr="00CA0121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DC5042" w14:textId="77777777" w:rsidR="0006685B" w:rsidRPr="00CA0121" w:rsidRDefault="0006685B" w:rsidP="000668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1FFC054" w14:textId="5C2038CA" w:rsidR="0006685B" w:rsidRPr="007C5040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B8233E1" w14:textId="77777777" w:rsidR="0006685B" w:rsidRPr="00CA0121" w:rsidRDefault="0006685B" w:rsidP="000668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0CFEA7" w14:textId="5FEFE9C4" w:rsidR="0006685B" w:rsidRPr="00CA0121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92242F" w14:textId="77777777" w:rsidR="0006685B" w:rsidRPr="00CA0121" w:rsidRDefault="0006685B" w:rsidP="000668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82FEE9" w14:textId="2FE0BF86" w:rsidR="0006685B" w:rsidRPr="00CA0121" w:rsidRDefault="0006685B" w:rsidP="000668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3C4" w:rsidRPr="00F065D7" w14:paraId="17F38583" w14:textId="77777777" w:rsidTr="00A9102B">
        <w:tc>
          <w:tcPr>
            <w:tcW w:w="2088" w:type="pct"/>
          </w:tcPr>
          <w:p w14:paraId="1C56607E" w14:textId="179B53D1" w:rsidR="000F43C4" w:rsidRPr="00F065D7" w:rsidRDefault="000F43C4" w:rsidP="000F43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8C088E2" w14:textId="14FFE479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3,836 </w:t>
            </w:r>
          </w:p>
        </w:tc>
        <w:tc>
          <w:tcPr>
            <w:tcW w:w="145" w:type="pct"/>
          </w:tcPr>
          <w:p w14:paraId="4D50080A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2513B7B" w14:textId="3CEB311F" w:rsidR="000F43C4" w:rsidRPr="007C5040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</w:rPr>
              <w:t>9,968</w:t>
            </w:r>
          </w:p>
        </w:tc>
        <w:tc>
          <w:tcPr>
            <w:tcW w:w="145" w:type="pct"/>
          </w:tcPr>
          <w:p w14:paraId="51639AF9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D329F" w14:textId="5FD13269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3,825 </w:t>
            </w:r>
          </w:p>
        </w:tc>
        <w:tc>
          <w:tcPr>
            <w:tcW w:w="147" w:type="pct"/>
          </w:tcPr>
          <w:p w14:paraId="47CBFABE" w14:textId="77777777" w:rsidR="000F43C4" w:rsidRPr="00CA0121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5F23F6" w14:textId="25C854F2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506DF">
              <w:rPr>
                <w:rFonts w:ascii="Angsana New" w:hAnsi="Angsana New"/>
                <w:sz w:val="30"/>
                <w:szCs w:val="30"/>
                <w:lang w:val="en-US"/>
              </w:rPr>
              <w:t>9,325</w:t>
            </w:r>
          </w:p>
        </w:tc>
      </w:tr>
      <w:tr w:rsidR="000F43C4" w:rsidRPr="00F065D7" w14:paraId="0500A40B" w14:textId="77777777" w:rsidTr="007425A1">
        <w:tc>
          <w:tcPr>
            <w:tcW w:w="2088" w:type="pct"/>
            <w:shd w:val="clear" w:color="auto" w:fill="auto"/>
          </w:tcPr>
          <w:p w14:paraId="1E053B4A" w14:textId="5CC13F16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5A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9C04A38" w14:textId="37ECA011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 xml:space="preserve"> 1,040 </w:t>
            </w:r>
          </w:p>
        </w:tc>
        <w:tc>
          <w:tcPr>
            <w:tcW w:w="145" w:type="pct"/>
          </w:tcPr>
          <w:p w14:paraId="70EC12FE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A19382" w14:textId="10F92074" w:rsidR="000F43C4" w:rsidRPr="000F43C4" w:rsidRDefault="000F43C4" w:rsidP="000F43C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0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0A4B82B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3A3092" w14:textId="7787D855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1,040 </w:t>
            </w:r>
          </w:p>
        </w:tc>
        <w:tc>
          <w:tcPr>
            <w:tcW w:w="147" w:type="pct"/>
          </w:tcPr>
          <w:p w14:paraId="2566410F" w14:textId="77777777" w:rsidR="000F43C4" w:rsidRPr="00CA0121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DAA534" w14:textId="51C0FC32" w:rsidR="000F43C4" w:rsidRPr="009506DF" w:rsidRDefault="000F43C4" w:rsidP="005E20D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2E87" w:rsidRPr="00F065D7" w14:paraId="11A70006" w14:textId="77777777" w:rsidTr="00A9102B">
        <w:tc>
          <w:tcPr>
            <w:tcW w:w="2088" w:type="pct"/>
          </w:tcPr>
          <w:p w14:paraId="0128455A" w14:textId="76EC14E3" w:rsidR="00F72E87" w:rsidRPr="00F065D7" w:rsidRDefault="00F72E87" w:rsidP="00F72E8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00F94692" w14:textId="32B716B8" w:rsidR="00F72E87" w:rsidRPr="00CA0121" w:rsidRDefault="00F72E87" w:rsidP="00F72E8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14FD58" w14:textId="77777777" w:rsidR="00F72E87" w:rsidRPr="00CA0121" w:rsidRDefault="00F72E87" w:rsidP="00F72E8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E48080D" w14:textId="1C2F40A7" w:rsidR="00F72E87" w:rsidRPr="00C819B9" w:rsidRDefault="00F72E87" w:rsidP="00F72E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  <w:tc>
          <w:tcPr>
            <w:tcW w:w="145" w:type="pct"/>
          </w:tcPr>
          <w:p w14:paraId="4C69953E" w14:textId="77777777" w:rsidR="00F72E87" w:rsidRPr="00CA0121" w:rsidRDefault="00F72E87" w:rsidP="00F72E8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8F400C" w14:textId="5E41B356" w:rsidR="00F72E87" w:rsidRPr="00BE3109" w:rsidRDefault="00F72E87" w:rsidP="00F72E8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98BBA3" w14:textId="77777777" w:rsidR="00F72E87" w:rsidRPr="00CA0121" w:rsidRDefault="00F72E87" w:rsidP="00F72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634DA9" w14:textId="1FBC2F11" w:rsidR="00F72E87" w:rsidRDefault="00F72E87" w:rsidP="00F72E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506DF">
              <w:rPr>
                <w:rFonts w:ascii="Angsana New" w:hAnsi="Angsana New"/>
                <w:sz w:val="30"/>
                <w:szCs w:val="30"/>
                <w:lang w:val="en-US"/>
              </w:rPr>
              <w:t>3,339</w:t>
            </w:r>
          </w:p>
        </w:tc>
      </w:tr>
      <w:tr w:rsidR="00030AC4" w:rsidRPr="00F065D7" w14:paraId="1C6D1C0B" w14:textId="77777777" w:rsidTr="00A9102B">
        <w:tc>
          <w:tcPr>
            <w:tcW w:w="2088" w:type="pct"/>
          </w:tcPr>
          <w:p w14:paraId="05EE2A8F" w14:textId="77777777" w:rsidR="00030AC4" w:rsidRPr="00F065D7" w:rsidRDefault="00030AC4" w:rsidP="00030A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CE361C7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A2AE11D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3A0AFCDD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937044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7D46D391" w14:textId="1B3F9B7F" w:rsidR="00030AC4" w:rsidRPr="00BE3109" w:rsidRDefault="00030AC4" w:rsidP="00030A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2F4CFA" w14:textId="77777777" w:rsidR="00030AC4" w:rsidRPr="00CA0121" w:rsidRDefault="00030AC4" w:rsidP="00030A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EA8CA7E" w14:textId="77777777" w:rsidR="00030AC4" w:rsidRPr="00CA0121" w:rsidRDefault="00030AC4" w:rsidP="00030A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0AC4" w:rsidRPr="00F065D7" w14:paraId="5BBE9AF1" w14:textId="77777777" w:rsidTr="00A9102B">
        <w:tc>
          <w:tcPr>
            <w:tcW w:w="2088" w:type="pct"/>
            <w:shd w:val="clear" w:color="auto" w:fill="FFFFFF"/>
          </w:tcPr>
          <w:p w14:paraId="20D9846D" w14:textId="77777777" w:rsidR="00030AC4" w:rsidRPr="00F065D7" w:rsidRDefault="00030AC4" w:rsidP="00030A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53BA0670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295E369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41FC1F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722E51" w14:textId="77777777" w:rsidR="00030AC4" w:rsidRPr="00CA0121" w:rsidRDefault="00030AC4" w:rsidP="00030A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067B96A" w14:textId="77777777" w:rsidR="00030AC4" w:rsidRPr="00CA0121" w:rsidRDefault="00030AC4" w:rsidP="00030A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40BEC6" w14:textId="77777777" w:rsidR="00030AC4" w:rsidRPr="00CA0121" w:rsidRDefault="00030AC4" w:rsidP="00030A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36C4E" w14:textId="77777777" w:rsidR="00030AC4" w:rsidRPr="00CA0121" w:rsidRDefault="00030AC4" w:rsidP="00030A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3C4" w:rsidRPr="008260A0" w14:paraId="1B83428B" w14:textId="77777777" w:rsidTr="00A9102B">
        <w:tc>
          <w:tcPr>
            <w:tcW w:w="2088" w:type="pct"/>
            <w:shd w:val="clear" w:color="auto" w:fill="FFFFFF"/>
          </w:tcPr>
          <w:p w14:paraId="3A4AE8A4" w14:textId="77777777" w:rsidR="000F43C4" w:rsidRPr="00951309" w:rsidRDefault="000F43C4" w:rsidP="000F43C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6CBB44B" w14:textId="397BA1BF" w:rsidR="000F43C4" w:rsidRPr="00A04429" w:rsidRDefault="000F43C4" w:rsidP="005E20D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D07D7C" w14:textId="77777777" w:rsidR="000F43C4" w:rsidRPr="00A04429" w:rsidRDefault="000F43C4" w:rsidP="000F43C4">
            <w:pPr>
              <w:pStyle w:val="BodyText"/>
              <w:tabs>
                <w:tab w:val="decimal" w:pos="640"/>
                <w:tab w:val="decimal" w:pos="1329"/>
              </w:tabs>
              <w:spacing w:after="0"/>
              <w:ind w:left="-108" w:right="2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6AC886" w14:textId="039FE869" w:rsidR="000F43C4" w:rsidRPr="00951309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579BABA6" w14:textId="77777777" w:rsidR="000F43C4" w:rsidRPr="00951309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A14D999" w14:textId="216F6053" w:rsidR="000F43C4" w:rsidRPr="000F43C4" w:rsidRDefault="000F43C4" w:rsidP="00EF109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 w:rsidRPr="000F4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C7156" w14:textId="77777777" w:rsidR="000F43C4" w:rsidRPr="00951309" w:rsidRDefault="000F43C4" w:rsidP="000F43C4">
            <w:pPr>
              <w:pStyle w:val="BodyText"/>
              <w:tabs>
                <w:tab w:val="decimal" w:pos="59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C4D744" w14:textId="0714E9A9" w:rsidR="000F43C4" w:rsidRPr="00951309" w:rsidRDefault="000F43C4" w:rsidP="005E20D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43C4" w:rsidRPr="00F065D7" w14:paraId="5DA5D8E6" w14:textId="77777777" w:rsidTr="00A9102B">
        <w:tc>
          <w:tcPr>
            <w:tcW w:w="2088" w:type="pct"/>
            <w:shd w:val="clear" w:color="auto" w:fill="FFFFFF"/>
          </w:tcPr>
          <w:p w14:paraId="5A886895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3E20EFF9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A3071D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54AD57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AB93A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F098A7" w14:textId="77777777" w:rsidR="000F43C4" w:rsidRPr="00CA0121" w:rsidRDefault="000F43C4" w:rsidP="000F43C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1CE316" w14:textId="77777777" w:rsidR="000F43C4" w:rsidRPr="00CA0121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40811B" w14:textId="77777777" w:rsidR="000F43C4" w:rsidRPr="00CA0121" w:rsidRDefault="000F43C4" w:rsidP="000F43C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613" w:rsidRPr="00F065D7" w14:paraId="3D4328EE" w14:textId="77777777" w:rsidTr="00FF467F">
        <w:tc>
          <w:tcPr>
            <w:tcW w:w="2088" w:type="pct"/>
            <w:shd w:val="clear" w:color="auto" w:fill="FFFFFF"/>
          </w:tcPr>
          <w:p w14:paraId="7B990F16" w14:textId="77777777" w:rsidR="00687613" w:rsidRDefault="00687613" w:rsidP="00687613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E7EE591" w14:textId="31A755F3" w:rsidR="00687613" w:rsidRPr="00F065D7" w:rsidRDefault="00687613" w:rsidP="00687613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728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28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</w:tcPr>
          <w:p w14:paraId="575CDB82" w14:textId="77777777" w:rsidR="00687613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39C8BD" w14:textId="0A059D1D" w:rsidR="00687613" w:rsidRPr="002728A6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4774">
              <w:rPr>
                <w:rFonts w:ascii="Angsana New" w:hAnsi="Angsana New"/>
                <w:sz w:val="30"/>
                <w:szCs w:val="30"/>
                <w:lang w:val="en-US"/>
              </w:rPr>
              <w:t xml:space="preserve"> 107,926 </w:t>
            </w:r>
          </w:p>
        </w:tc>
        <w:tc>
          <w:tcPr>
            <w:tcW w:w="145" w:type="pct"/>
          </w:tcPr>
          <w:p w14:paraId="34D6C511" w14:textId="77777777" w:rsidR="00687613" w:rsidRPr="00CA0121" w:rsidRDefault="00687613" w:rsidP="0068761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52DED0" w14:textId="370DB4FD" w:rsidR="00687613" w:rsidRPr="00CA0121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95,719</w:t>
            </w:r>
          </w:p>
        </w:tc>
        <w:tc>
          <w:tcPr>
            <w:tcW w:w="145" w:type="pct"/>
          </w:tcPr>
          <w:p w14:paraId="3C3AAFE6" w14:textId="77777777" w:rsidR="00687613" w:rsidRPr="00CA0121" w:rsidRDefault="00687613" w:rsidP="0068761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01FF11E" w14:textId="77777777" w:rsidR="00687613" w:rsidRPr="00687613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327AD855" w14:textId="2471D3D5" w:rsidR="00687613" w:rsidRPr="004C4774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93,835 </w:t>
            </w:r>
          </w:p>
        </w:tc>
        <w:tc>
          <w:tcPr>
            <w:tcW w:w="147" w:type="pct"/>
          </w:tcPr>
          <w:p w14:paraId="2DC9FD30" w14:textId="77777777" w:rsidR="00687613" w:rsidRPr="00CA0121" w:rsidRDefault="00687613" w:rsidP="0068761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902D8C7" w14:textId="27CB1BAE" w:rsidR="00687613" w:rsidRPr="00CA0121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CB5">
              <w:rPr>
                <w:rFonts w:ascii="Angsana New" w:hAnsi="Angsana New"/>
                <w:sz w:val="30"/>
                <w:szCs w:val="30"/>
                <w:lang w:val="en-US"/>
              </w:rPr>
              <w:t>86,501</w:t>
            </w:r>
          </w:p>
        </w:tc>
      </w:tr>
      <w:tr w:rsidR="00687613" w:rsidRPr="00F065D7" w14:paraId="254447B5" w14:textId="77777777" w:rsidTr="00A9102B">
        <w:tc>
          <w:tcPr>
            <w:tcW w:w="2088" w:type="pct"/>
            <w:shd w:val="clear" w:color="auto" w:fill="FFFFFF"/>
          </w:tcPr>
          <w:p w14:paraId="5485F5BF" w14:textId="77777777" w:rsidR="00687613" w:rsidRPr="00F065D7" w:rsidRDefault="00687613" w:rsidP="0068761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32317E93" w14:textId="1D32B2F5" w:rsidR="00687613" w:rsidRPr="002728A6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4774">
              <w:rPr>
                <w:rFonts w:ascii="Angsana New" w:hAnsi="Angsana New"/>
                <w:sz w:val="30"/>
                <w:szCs w:val="30"/>
                <w:lang w:val="en-US"/>
              </w:rPr>
              <w:t xml:space="preserve"> 4,154 </w:t>
            </w:r>
          </w:p>
        </w:tc>
        <w:tc>
          <w:tcPr>
            <w:tcW w:w="145" w:type="pct"/>
          </w:tcPr>
          <w:p w14:paraId="2FD18D3E" w14:textId="77777777" w:rsidR="00687613" w:rsidRPr="00CA0121" w:rsidRDefault="00687613" w:rsidP="0068761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5245413" w14:textId="28248E95" w:rsidR="00687613" w:rsidRPr="00CA0121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sz w:val="30"/>
                <w:szCs w:val="30"/>
                <w:lang w:val="en-US"/>
              </w:rPr>
              <w:t>5,309</w:t>
            </w:r>
          </w:p>
        </w:tc>
        <w:tc>
          <w:tcPr>
            <w:tcW w:w="145" w:type="pct"/>
          </w:tcPr>
          <w:p w14:paraId="2DBA1A7F" w14:textId="77777777" w:rsidR="00687613" w:rsidRPr="00CA0121" w:rsidRDefault="00687613" w:rsidP="0068761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7973973" w14:textId="15783899" w:rsidR="00687613" w:rsidRPr="004C4774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7613">
              <w:rPr>
                <w:rFonts w:ascii="Angsana New" w:hAnsi="Angsana New"/>
                <w:sz w:val="30"/>
                <w:szCs w:val="30"/>
                <w:lang w:val="en-US"/>
              </w:rPr>
              <w:t xml:space="preserve"> 3,204 </w:t>
            </w:r>
          </w:p>
        </w:tc>
        <w:tc>
          <w:tcPr>
            <w:tcW w:w="147" w:type="pct"/>
          </w:tcPr>
          <w:p w14:paraId="5F83DD46" w14:textId="77777777" w:rsidR="00687613" w:rsidRPr="00CA0121" w:rsidRDefault="00687613" w:rsidP="0068761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CA0DE" w14:textId="15D38FE1" w:rsidR="00687613" w:rsidRPr="00CA0121" w:rsidRDefault="00687613" w:rsidP="0068761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CB5">
              <w:rPr>
                <w:rFonts w:ascii="Angsana New" w:hAnsi="Angsana New"/>
                <w:sz w:val="30"/>
                <w:szCs w:val="30"/>
                <w:lang w:val="en-US"/>
              </w:rPr>
              <w:t>4,386</w:t>
            </w:r>
          </w:p>
        </w:tc>
      </w:tr>
      <w:tr w:rsidR="000F43C4" w:rsidRPr="00F065D7" w14:paraId="73DAE826" w14:textId="77777777" w:rsidTr="00926FEF">
        <w:tc>
          <w:tcPr>
            <w:tcW w:w="2088" w:type="pct"/>
            <w:shd w:val="clear" w:color="auto" w:fill="FFFFFF"/>
          </w:tcPr>
          <w:p w14:paraId="477FA32D" w14:textId="77777777" w:rsidR="000F43C4" w:rsidRPr="00F065D7" w:rsidRDefault="000F43C4" w:rsidP="000F43C4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6A3C693" w14:textId="77D46E6D" w:rsidR="000F43C4" w:rsidRPr="00BE3109" w:rsidRDefault="004C477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C4774">
              <w:rPr>
                <w:rFonts w:ascii="Angsana New" w:hAnsi="Angsana New"/>
                <w:b/>
                <w:bCs/>
                <w:sz w:val="30"/>
                <w:szCs w:val="30"/>
              </w:rPr>
              <w:t>112,080</w:t>
            </w:r>
          </w:p>
        </w:tc>
        <w:tc>
          <w:tcPr>
            <w:tcW w:w="145" w:type="pct"/>
          </w:tcPr>
          <w:p w14:paraId="5405A4FB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71822" w14:textId="0A58EDC4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101,028</w:t>
            </w:r>
          </w:p>
        </w:tc>
        <w:tc>
          <w:tcPr>
            <w:tcW w:w="145" w:type="pct"/>
          </w:tcPr>
          <w:p w14:paraId="7A85C037" w14:textId="77777777" w:rsidR="000F43C4" w:rsidRPr="00CA0121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2C0586" w14:textId="4F0C44B3" w:rsidR="000F43C4" w:rsidRPr="000F43C4" w:rsidRDefault="00687613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687613">
              <w:rPr>
                <w:rFonts w:ascii="Angsana New" w:hAnsi="Angsana New"/>
                <w:b/>
                <w:bCs/>
                <w:sz w:val="30"/>
                <w:szCs w:val="30"/>
              </w:rPr>
              <w:t>97,039</w:t>
            </w:r>
          </w:p>
        </w:tc>
        <w:tc>
          <w:tcPr>
            <w:tcW w:w="147" w:type="pct"/>
          </w:tcPr>
          <w:p w14:paraId="4BDCD626" w14:textId="77777777" w:rsidR="000F43C4" w:rsidRPr="00CA0121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2103C01" w14:textId="47FB6DC9" w:rsidR="000F43C4" w:rsidRPr="00CA0121" w:rsidRDefault="000F43C4" w:rsidP="000F43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8A6">
              <w:rPr>
                <w:rFonts w:ascii="Angsana New" w:hAnsi="Angsana New"/>
                <w:b/>
                <w:bCs/>
                <w:sz w:val="30"/>
                <w:szCs w:val="30"/>
              </w:rPr>
              <w:t>90,887</w:t>
            </w:r>
          </w:p>
        </w:tc>
      </w:tr>
      <w:tr w:rsidR="000F43C4" w:rsidRPr="00F065D7" w14:paraId="34BF8465" w14:textId="77777777" w:rsidTr="00A9102B">
        <w:trPr>
          <w:trHeight w:val="314"/>
        </w:trPr>
        <w:tc>
          <w:tcPr>
            <w:tcW w:w="2088" w:type="pct"/>
          </w:tcPr>
          <w:p w14:paraId="3008E853" w14:textId="77777777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C58EFE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160B941F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53E27AD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84FD73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24FC0A4F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430E5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B74A3E0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43C4" w:rsidRPr="00F065D7" w14:paraId="58E64C51" w14:textId="77777777" w:rsidTr="00A9102B">
        <w:tc>
          <w:tcPr>
            <w:tcW w:w="2088" w:type="pct"/>
          </w:tcPr>
          <w:p w14:paraId="3246DD20" w14:textId="18805372" w:rsidR="000F43C4" w:rsidRPr="00F065D7" w:rsidRDefault="000F43C4" w:rsidP="000F43C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639DE492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56ADF9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D09BE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4B8129" w14:textId="77777777" w:rsidR="000F43C4" w:rsidRPr="00F065D7" w:rsidRDefault="000F43C4" w:rsidP="000F43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A6D225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D89D87" w14:textId="77777777" w:rsidR="000F43C4" w:rsidRPr="00F065D7" w:rsidRDefault="000F43C4" w:rsidP="000F43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FED7A" w14:textId="77777777" w:rsidR="000F43C4" w:rsidRPr="00F065D7" w:rsidRDefault="000F43C4" w:rsidP="000F43C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A3" w:rsidRPr="00F065D7" w14:paraId="67CD5882" w14:textId="77777777" w:rsidTr="00A9102B">
        <w:tc>
          <w:tcPr>
            <w:tcW w:w="2088" w:type="pct"/>
          </w:tcPr>
          <w:p w14:paraId="160AA7F4" w14:textId="77777777" w:rsidR="00EA33A3" w:rsidRPr="00F065D7" w:rsidRDefault="00EA33A3" w:rsidP="00EA33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1D9FE07" w14:textId="1A5B5680" w:rsidR="00EA33A3" w:rsidRPr="00A04429" w:rsidRDefault="00EA33A3" w:rsidP="005E20D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F329D6" w14:textId="77777777" w:rsidR="00EA33A3" w:rsidRPr="00F065D7" w:rsidRDefault="00EA33A3" w:rsidP="00EA33A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98C1AC" w14:textId="44B77E97" w:rsidR="00EA33A3" w:rsidRPr="00F065D7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204AAF8A" w14:textId="77777777" w:rsidR="00EA33A3" w:rsidRPr="00F065D7" w:rsidRDefault="00EA33A3" w:rsidP="00EA33A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D029E" w14:textId="7257FF28" w:rsidR="00EA33A3" w:rsidRPr="00BD6887" w:rsidRDefault="00EA33A3" w:rsidP="005E20D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9A5E28" w14:textId="77777777" w:rsidR="00EA33A3" w:rsidRPr="00F065D7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C1B20FC" w14:textId="794B7E9E" w:rsidR="00EA33A3" w:rsidRPr="005E20D8" w:rsidRDefault="00EA33A3" w:rsidP="005E20D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0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33A3" w:rsidRPr="00F065D7" w14:paraId="3107DA02" w14:textId="77777777" w:rsidTr="00A9102B">
        <w:tc>
          <w:tcPr>
            <w:tcW w:w="2088" w:type="pct"/>
          </w:tcPr>
          <w:p w14:paraId="4BC961E5" w14:textId="77777777" w:rsidR="00EA33A3" w:rsidRPr="00F065D7" w:rsidRDefault="00EA33A3" w:rsidP="00EA33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07BD72E6" w14:textId="3D121F01" w:rsidR="00EA33A3" w:rsidRPr="00A04429" w:rsidRDefault="00EA33A3" w:rsidP="005E20D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ED99D4" w14:textId="77777777" w:rsidR="00EA33A3" w:rsidRPr="00F065D7" w:rsidRDefault="00EA33A3" w:rsidP="00EA33A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331D4C" w14:textId="4B2F0AAD" w:rsidR="00EA33A3" w:rsidRPr="00AE6818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72F7F128" w14:textId="77777777" w:rsidR="00EA33A3" w:rsidRPr="00F065D7" w:rsidRDefault="00EA33A3" w:rsidP="00EA33A3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EB71CF" w14:textId="34E489C2" w:rsidR="00EA33A3" w:rsidRPr="00AE6818" w:rsidRDefault="00EA33A3" w:rsidP="005E20D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79E9CA" w14:textId="77777777" w:rsidR="00EA33A3" w:rsidRPr="00F065D7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30AD12F" w14:textId="604567D6" w:rsidR="00EA33A3" w:rsidRPr="005E20D8" w:rsidRDefault="00EA33A3" w:rsidP="005E20D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20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33A3" w:rsidRPr="00F065D7" w14:paraId="72DB0746" w14:textId="77777777" w:rsidTr="00A9102B">
        <w:tc>
          <w:tcPr>
            <w:tcW w:w="2088" w:type="pct"/>
          </w:tcPr>
          <w:p w14:paraId="154341B7" w14:textId="77777777" w:rsidR="00EA33A3" w:rsidRPr="00F065D7" w:rsidRDefault="00EA33A3" w:rsidP="00EA33A3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03CCBCB" w14:textId="7B3C2D2C" w:rsidR="00EA33A3" w:rsidRPr="009B57D1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2,898 </w:t>
            </w:r>
          </w:p>
        </w:tc>
        <w:tc>
          <w:tcPr>
            <w:tcW w:w="145" w:type="pct"/>
          </w:tcPr>
          <w:p w14:paraId="4762FB12" w14:textId="77777777" w:rsidR="00EA33A3" w:rsidRPr="00F065D7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B46B097" w14:textId="01CF2732" w:rsidR="00EA33A3" w:rsidRPr="00F065D7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E3109">
              <w:rPr>
                <w:rFonts w:ascii="Angsana New" w:hAnsi="Angsana New"/>
                <w:sz w:val="30"/>
                <w:szCs w:val="30"/>
                <w:lang w:val="en-US"/>
              </w:rPr>
              <w:t>1,975</w:t>
            </w:r>
          </w:p>
        </w:tc>
        <w:tc>
          <w:tcPr>
            <w:tcW w:w="145" w:type="pct"/>
          </w:tcPr>
          <w:p w14:paraId="21F15C89" w14:textId="77777777" w:rsidR="00EA33A3" w:rsidRPr="00F065D7" w:rsidRDefault="00EA33A3" w:rsidP="00EA33A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377B8C7" w14:textId="27336487" w:rsidR="00EA33A3" w:rsidRPr="000F43C4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2,898 </w:t>
            </w:r>
          </w:p>
        </w:tc>
        <w:tc>
          <w:tcPr>
            <w:tcW w:w="147" w:type="pct"/>
          </w:tcPr>
          <w:p w14:paraId="62F88F4B" w14:textId="77777777" w:rsidR="00EA33A3" w:rsidRPr="00F065D7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49E2AC0" w14:textId="0A67C0AC" w:rsidR="00EA33A3" w:rsidRPr="00F065D7" w:rsidRDefault="00EA33A3" w:rsidP="00EA33A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7244BD">
              <w:rPr>
                <w:rFonts w:ascii="Angsana New" w:hAnsi="Angsana New"/>
                <w:sz w:val="30"/>
                <w:szCs w:val="30"/>
                <w:lang w:val="en-US"/>
              </w:rPr>
              <w:t>1,669</w:t>
            </w:r>
          </w:p>
        </w:tc>
      </w:tr>
      <w:tr w:rsidR="00EA33A3" w:rsidRPr="00F065D7" w14:paraId="32EAB96F" w14:textId="77777777" w:rsidTr="00A9102B">
        <w:tc>
          <w:tcPr>
            <w:tcW w:w="2088" w:type="pct"/>
          </w:tcPr>
          <w:p w14:paraId="56CCF16B" w14:textId="795B189E" w:rsidR="00EA33A3" w:rsidRPr="00F065D7" w:rsidRDefault="00EA33A3" w:rsidP="00EA33A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0F5675B5" w14:textId="1CDA99D5" w:rsidR="00EA33A3" w:rsidRPr="00D149E7" w:rsidRDefault="00EA33A3" w:rsidP="00F72E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2E8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2E87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02EE6072" w14:textId="77777777" w:rsidR="00EA33A3" w:rsidRPr="00F065D7" w:rsidRDefault="00EA33A3" w:rsidP="00EA33A3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DF6B807" w14:textId="59D5BD1A" w:rsidR="00EA33A3" w:rsidRPr="00D149E7" w:rsidRDefault="00EA33A3" w:rsidP="00EA33A3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F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FEAA61" w14:textId="77777777" w:rsidR="00EA33A3" w:rsidRPr="00F065D7" w:rsidRDefault="00EA33A3" w:rsidP="00EA33A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DB20CE" w14:textId="2DC19C60" w:rsidR="00EA33A3" w:rsidRPr="00D149E7" w:rsidRDefault="00EA33A3" w:rsidP="00F72E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2E8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2E87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0F43C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5186694F" w14:textId="77777777" w:rsidR="00EA33A3" w:rsidRPr="00F065D7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82D9D0" w14:textId="486B0174" w:rsidR="00EA33A3" w:rsidRPr="00D149E7" w:rsidRDefault="00EA33A3" w:rsidP="005E20D8">
            <w:pPr>
              <w:pStyle w:val="BodyText"/>
              <w:tabs>
                <w:tab w:val="decimal" w:pos="51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39E8B34" w14:textId="23C4A580" w:rsidR="0028416E" w:rsidRDefault="0028416E" w:rsidP="008A343A">
      <w:pPr>
        <w:pStyle w:val="BodyText2"/>
        <w:tabs>
          <w:tab w:val="left" w:pos="540"/>
        </w:tabs>
        <w:ind w:right="18"/>
        <w:rPr>
          <w:cs/>
        </w:rPr>
      </w:pPr>
    </w:p>
    <w:p w14:paraId="5AF7827F" w14:textId="645619BA" w:rsidR="00D32BE5" w:rsidRPr="00F72E87" w:rsidRDefault="00F24A1E" w:rsidP="00F24A1E">
      <w:pPr>
        <w:spacing w:line="240" w:lineRule="auto"/>
        <w:rPr>
          <w:lang w:val="en-US"/>
        </w:rPr>
      </w:pPr>
      <w:r>
        <w:br w:type="page"/>
      </w:r>
    </w:p>
    <w:p w14:paraId="243C014A" w14:textId="747D92AA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lastRenderedPageBreak/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D149E7" w:rsidRPr="00D149E7">
        <w:rPr>
          <w:lang w:val="en-US"/>
        </w:rPr>
        <w:t>3</w:t>
      </w:r>
      <w:r w:rsidR="00E67B59">
        <w:t>0</w:t>
      </w:r>
      <w:r w:rsidR="00F33928" w:rsidRPr="00F065D7">
        <w:t xml:space="preserve"> </w:t>
      </w:r>
      <w:r w:rsidR="00E67B59">
        <w:rPr>
          <w:rFonts w:hint="cs"/>
          <w:cs/>
        </w:rPr>
        <w:t>มิถุนายน</w:t>
      </w:r>
      <w:r w:rsidR="00D14264">
        <w:rPr>
          <w:rFonts w:hint="cs"/>
          <w:cs/>
        </w:rPr>
        <w:t xml:space="preserve"> </w:t>
      </w:r>
      <w:r w:rsidR="00D149E7" w:rsidRPr="00D149E7">
        <w:rPr>
          <w:lang w:val="en-US"/>
        </w:rPr>
        <w:t>2565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D149E7" w:rsidRPr="00D149E7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D149E7" w:rsidRPr="00D149E7">
        <w:rPr>
          <w:lang w:val="en-US"/>
        </w:rPr>
        <w:t>2564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63"/>
        <w:gridCol w:w="275"/>
        <w:gridCol w:w="1174"/>
        <w:gridCol w:w="271"/>
        <w:gridCol w:w="1170"/>
        <w:gridCol w:w="269"/>
        <w:gridCol w:w="1009"/>
        <w:gridCol w:w="6"/>
      </w:tblGrid>
      <w:tr w:rsidR="00951309" w:rsidRPr="00D65DC7" w14:paraId="284DBE56" w14:textId="77777777" w:rsidTr="00081886">
        <w:tc>
          <w:tcPr>
            <w:tcW w:w="2186" w:type="pct"/>
          </w:tcPr>
          <w:p w14:paraId="44A6017F" w14:textId="6C40CA8C" w:rsidR="00951309" w:rsidRPr="00D65DC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2F943024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</w:tcPr>
          <w:p w14:paraId="6307A819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pct"/>
            <w:gridSpan w:val="4"/>
          </w:tcPr>
          <w:p w14:paraId="37C8AAD0" w14:textId="77777777" w:rsidR="00951309" w:rsidRPr="00D65DC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5A" w:rsidRPr="00D65DC7" w14:paraId="19CB62B2" w14:textId="77777777" w:rsidTr="00081886">
        <w:tc>
          <w:tcPr>
            <w:tcW w:w="2186" w:type="pct"/>
          </w:tcPr>
          <w:p w14:paraId="498BBBBD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0AE1AFA" w14:textId="758E5233" w:rsidR="00EF185A" w:rsidRPr="00E67B59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67B5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E67B5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5" w:type="pct"/>
          </w:tcPr>
          <w:p w14:paraId="024DB015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68BF23" w14:textId="1192A87B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27993AF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23759E" w14:textId="3691F37C" w:rsidR="00EF185A" w:rsidRPr="00D65DC7" w:rsidRDefault="00E67B59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2" w:type="pct"/>
          </w:tcPr>
          <w:p w14:paraId="64640E74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D8B7318" w14:textId="3999CFE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5A"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5A" w:rsidRPr="00D65DC7" w14:paraId="5248D880" w14:textId="77777777" w:rsidTr="00081886">
        <w:tc>
          <w:tcPr>
            <w:tcW w:w="2186" w:type="pct"/>
          </w:tcPr>
          <w:p w14:paraId="2A960D9F" w14:textId="7777777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9956720" w14:textId="431E6F8F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53A212B6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B4B307" w14:textId="074C1CB7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2E44BE07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3AEC02" w14:textId="3E9E89B8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557CDDEB" w14:textId="77777777" w:rsidR="00EF185A" w:rsidRPr="00D65DC7" w:rsidRDefault="00EF185A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325A6E5E" w14:textId="65366B73" w:rsidR="00EF185A" w:rsidRPr="00D65DC7" w:rsidRDefault="00D149E7" w:rsidP="00EF185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F185A" w:rsidRPr="00D65DC7" w14:paraId="7F25FD0A" w14:textId="77777777" w:rsidTr="00081886">
        <w:tc>
          <w:tcPr>
            <w:tcW w:w="2186" w:type="pct"/>
          </w:tcPr>
          <w:p w14:paraId="4FA683DC" w14:textId="77777777" w:rsidR="00EF185A" w:rsidRPr="00D65DC7" w:rsidRDefault="00EF185A" w:rsidP="00EF185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8"/>
          </w:tcPr>
          <w:p w14:paraId="421D7533" w14:textId="77777777" w:rsidR="00EF185A" w:rsidRPr="00D65DC7" w:rsidRDefault="00EF185A" w:rsidP="00EF185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85A" w:rsidRPr="00D65DC7" w14:paraId="1A62BE80" w14:textId="77777777" w:rsidTr="00081886">
        <w:tc>
          <w:tcPr>
            <w:tcW w:w="2186" w:type="pct"/>
          </w:tcPr>
          <w:p w14:paraId="516F28A2" w14:textId="62FF03C7" w:rsidR="00EF185A" w:rsidRPr="00D65DC7" w:rsidRDefault="00EF185A" w:rsidP="00EF185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3" w:type="pct"/>
          </w:tcPr>
          <w:p w14:paraId="3076C158" w14:textId="56D34C38" w:rsidR="00EF185A" w:rsidRPr="00D65DC7" w:rsidRDefault="00EF185A" w:rsidP="00EF18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6E4156C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16C2E1" w14:textId="7724B8D2" w:rsidR="00EF185A" w:rsidRPr="00D65DC7" w:rsidRDefault="00EF185A" w:rsidP="00EF185A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3EE1C5" w14:textId="77777777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680699" w14:textId="1258E3B8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D21917" w14:textId="77777777" w:rsidR="00EF185A" w:rsidRPr="00D65DC7" w:rsidRDefault="00EF185A" w:rsidP="00EF1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E19446C" w14:textId="5932F11E" w:rsidR="00EF185A" w:rsidRPr="00D65DC7" w:rsidRDefault="00EF185A" w:rsidP="00EF185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7453" w:rsidRPr="00D65DC7" w14:paraId="3C9E2EA7" w14:textId="77777777" w:rsidTr="00081886">
        <w:tc>
          <w:tcPr>
            <w:tcW w:w="2186" w:type="pct"/>
          </w:tcPr>
          <w:p w14:paraId="6F696ED4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3ACDA125" w14:textId="2874CA0A" w:rsidR="00D67453" w:rsidRPr="00D65DC7" w:rsidRDefault="00436531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ABD21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A7D1C3" w14:textId="77777777" w:rsidR="00D67453" w:rsidRPr="00D65DC7" w:rsidRDefault="00D67453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27072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4AFAF4" w14:textId="18B118DA" w:rsidR="00D67453" w:rsidRPr="00D65DC7" w:rsidRDefault="00EA33A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645,596</w:t>
            </w:r>
          </w:p>
        </w:tc>
        <w:tc>
          <w:tcPr>
            <w:tcW w:w="142" w:type="pct"/>
          </w:tcPr>
          <w:p w14:paraId="538A1F8E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74E97E46" w14:textId="5C48F34E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D67453" w:rsidRPr="00D65DC7" w14:paraId="52F8CB76" w14:textId="77777777" w:rsidTr="00081886">
        <w:tc>
          <w:tcPr>
            <w:tcW w:w="2186" w:type="pct"/>
          </w:tcPr>
          <w:p w14:paraId="1B7093D0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8E34F8E" w14:textId="6C39F459" w:rsidR="00D67453" w:rsidRPr="00D65DC7" w:rsidRDefault="00436531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813,629</w:t>
            </w:r>
          </w:p>
        </w:tc>
        <w:tc>
          <w:tcPr>
            <w:tcW w:w="145" w:type="pct"/>
          </w:tcPr>
          <w:p w14:paraId="536FCEE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36074D8" w14:textId="1DF3C92B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66F338C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3195ABA" w14:textId="3F59C1AB" w:rsidR="00D67453" w:rsidRPr="00D65DC7" w:rsidRDefault="00EA33A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750,569</w:t>
            </w:r>
          </w:p>
        </w:tc>
        <w:tc>
          <w:tcPr>
            <w:tcW w:w="142" w:type="pct"/>
          </w:tcPr>
          <w:p w14:paraId="4EBA556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5D6A52D6" w14:textId="2CCC74E4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="00D67453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  <w:tr w:rsidR="00D67453" w:rsidRPr="00D65DC7" w14:paraId="74D451A7" w14:textId="77777777" w:rsidTr="00081886">
        <w:tc>
          <w:tcPr>
            <w:tcW w:w="2186" w:type="pct"/>
          </w:tcPr>
          <w:p w14:paraId="2DA2410A" w14:textId="7777777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065FE8DB" w:rsidR="00D67453" w:rsidRPr="00D65DC7" w:rsidRDefault="00436531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813,629</w:t>
            </w:r>
          </w:p>
        </w:tc>
        <w:tc>
          <w:tcPr>
            <w:tcW w:w="145" w:type="pct"/>
          </w:tcPr>
          <w:p w14:paraId="2BBFAAB8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1F995E52" w:rsidR="00D67453" w:rsidRPr="00D65DC7" w:rsidRDefault="00D149E7" w:rsidP="00D6745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3" w:type="pct"/>
          </w:tcPr>
          <w:p w14:paraId="27DFCCA1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2F3F44C9" w:rsidR="00D67453" w:rsidRPr="00D65DC7" w:rsidRDefault="00EA33A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3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1,396,165</w:t>
            </w:r>
          </w:p>
        </w:tc>
        <w:tc>
          <w:tcPr>
            <w:tcW w:w="142" w:type="pct"/>
          </w:tcPr>
          <w:p w14:paraId="2DC70AEB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FA9FE1" w14:textId="58D6A7D8" w:rsidR="00D67453" w:rsidRPr="00D65DC7" w:rsidRDefault="00D149E7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="00D67453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D67453" w:rsidRPr="00D65DC7" w14:paraId="543C3054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60C269D6" w14:textId="1A3E8AD7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OLE_LINK7"/>
          </w:p>
        </w:tc>
        <w:tc>
          <w:tcPr>
            <w:tcW w:w="613" w:type="pct"/>
          </w:tcPr>
          <w:p w14:paraId="1D632749" w14:textId="77F55804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E6EE9D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5CE7BB" w14:textId="68CF68D3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C32E3F2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5FB426" w14:textId="5A6B7E0C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D8EEB9A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F1259A" w14:textId="25662378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453" w:rsidRPr="00D65DC7" w14:paraId="68878318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334B88BC" w14:textId="7EEB5699" w:rsidR="00D67453" w:rsidRPr="00D65DC7" w:rsidRDefault="00D67453" w:rsidP="00D6745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3" w:type="pct"/>
          </w:tcPr>
          <w:p w14:paraId="73C950FC" w14:textId="77777777" w:rsidR="00D67453" w:rsidRPr="00D65DC7" w:rsidRDefault="00D67453" w:rsidP="00D67453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34D8B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69F5F6" w14:textId="77777777" w:rsidR="00D67453" w:rsidRPr="00D65DC7" w:rsidRDefault="00D67453" w:rsidP="00D67453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0DBB47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CD675A0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A6B4501" w14:textId="77777777" w:rsidR="00D67453" w:rsidRPr="00D65DC7" w:rsidRDefault="00D67453" w:rsidP="00D6745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4314F3" w14:textId="77777777" w:rsidR="00D67453" w:rsidRPr="00D65DC7" w:rsidRDefault="00D67453" w:rsidP="00D6745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DC7" w:rsidRPr="00D65DC7" w14:paraId="0ABDCB65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0201DD2B" w14:textId="77777777" w:rsidR="00D65DC7" w:rsidRPr="008E15B3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C8E5A2B" w14:textId="7461EFD0" w:rsidR="00D65DC7" w:rsidRPr="00C80DCE" w:rsidRDefault="00436531" w:rsidP="009F0585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25E929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6E8396" w14:textId="7A6A9F16" w:rsidR="00D65DC7" w:rsidRPr="00D65DC7" w:rsidRDefault="00D65DC7" w:rsidP="003007C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BB0C7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1D97477" w14:textId="5ED3A898" w:rsidR="00D65DC7" w:rsidRPr="00D65DC7" w:rsidRDefault="0084188C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18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102,942</w:t>
            </w:r>
          </w:p>
        </w:tc>
        <w:tc>
          <w:tcPr>
            <w:tcW w:w="142" w:type="pct"/>
          </w:tcPr>
          <w:p w14:paraId="4E55C72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BC61FC6" w14:textId="13CF3BD5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D65DC7" w:rsidRPr="00D65DC7" w14:paraId="2183F83F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2E309AB7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19AC1ABA" w14:textId="5728E184" w:rsidR="00D65DC7" w:rsidRPr="00D65DC7" w:rsidRDefault="00436531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165,138</w:t>
            </w:r>
          </w:p>
        </w:tc>
        <w:tc>
          <w:tcPr>
            <w:tcW w:w="145" w:type="pct"/>
          </w:tcPr>
          <w:p w14:paraId="7A8A068B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29EC72" w14:textId="10A7FF7D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0F60A543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B0B8A3" w14:textId="7C8FBF8F" w:rsidR="00D65DC7" w:rsidRPr="00D65DC7" w:rsidRDefault="00EA33A3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142" w:type="pct"/>
          </w:tcPr>
          <w:p w14:paraId="5BA7E8A8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3954BA6" w14:textId="27E0471F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65DC7"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D65DC7" w:rsidRPr="00D65DC7" w14:paraId="0D1EFE72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5ED753AA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5B1853E" w14:textId="56605EB7" w:rsidR="00D65DC7" w:rsidRPr="00D65DC7" w:rsidRDefault="00436531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165,138</w:t>
            </w:r>
          </w:p>
        </w:tc>
        <w:tc>
          <w:tcPr>
            <w:tcW w:w="145" w:type="pct"/>
          </w:tcPr>
          <w:p w14:paraId="06513EE5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5E68079" w14:textId="167F7C1F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26DBA56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3646B28" w14:textId="4FBC03F5" w:rsidR="00D65DC7" w:rsidRPr="00D65DC7" w:rsidRDefault="007D0CA6" w:rsidP="007D0CA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EA33A3" w:rsidRPr="00EA3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142" w:type="pct"/>
          </w:tcPr>
          <w:p w14:paraId="4E6FAD1B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D50BAE7" w14:textId="73407B87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</w:tr>
      <w:tr w:rsidR="00D65DC7" w:rsidRPr="00D65DC7" w14:paraId="426B2CED" w14:textId="77777777" w:rsidTr="00081886">
        <w:trPr>
          <w:gridAfter w:val="1"/>
          <w:wAfter w:w="3" w:type="pct"/>
        </w:trPr>
        <w:tc>
          <w:tcPr>
            <w:tcW w:w="2186" w:type="pct"/>
          </w:tcPr>
          <w:p w14:paraId="79141CAC" w14:textId="11526432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39CFAB5" w14:textId="46BF42BA" w:rsidR="00D65DC7" w:rsidRPr="00D65DC7" w:rsidRDefault="00EA33A3" w:rsidP="00687613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(22,9</w:t>
            </w:r>
            <w:r w:rsidR="0068761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84AADED" w14:textId="77777777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3FF0B1B" w14:textId="34DE6A46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A59D284" w14:textId="77777777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2EDE546" w14:textId="28B5C575" w:rsidR="00D65DC7" w:rsidRPr="00D65DC7" w:rsidRDefault="00EA33A3" w:rsidP="00D65DC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(8,059)</w:t>
            </w:r>
          </w:p>
        </w:tc>
        <w:tc>
          <w:tcPr>
            <w:tcW w:w="142" w:type="pct"/>
          </w:tcPr>
          <w:p w14:paraId="3B8187AB" w14:textId="77777777" w:rsidR="00D65DC7" w:rsidRPr="00D65DC7" w:rsidRDefault="00D65DC7" w:rsidP="00D65DC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3E91C5" w14:textId="1AEFFC01" w:rsidR="00D65DC7" w:rsidRPr="00D65DC7" w:rsidRDefault="00D65DC7" w:rsidP="00D65DC7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5DC7" w:rsidRPr="00D65DC7" w14:paraId="69AC0690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5577864E" w14:textId="77777777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5684C2E" w14:textId="033CA992" w:rsidR="00D65DC7" w:rsidRPr="00D65DC7" w:rsidRDefault="00436531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142,21</w:t>
            </w:r>
            <w:r w:rsidR="00687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D3F657D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4255204" w14:textId="6B1E87F3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143" w:type="pct"/>
          </w:tcPr>
          <w:p w14:paraId="16C8229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6E4E5F6" w14:textId="57A5DB9D" w:rsidR="00D65DC7" w:rsidRPr="00D65DC7" w:rsidRDefault="007D0CA6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98,992</w:t>
            </w:r>
          </w:p>
        </w:tc>
        <w:tc>
          <w:tcPr>
            <w:tcW w:w="142" w:type="pct"/>
          </w:tcPr>
          <w:p w14:paraId="6656CAAF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AAA7DE2" w14:textId="2034F42A" w:rsidR="00D65DC7" w:rsidRPr="00D65DC7" w:rsidRDefault="00D149E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D65DC7"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  <w:tr w:rsidR="00D65DC7" w:rsidRPr="00D65DC7" w14:paraId="75D52DEB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201E6991" w14:textId="7D6BA0DE" w:rsidR="00D65DC7" w:rsidRPr="00D65DC7" w:rsidRDefault="00D65DC7" w:rsidP="00D65DC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9C4A2E3" w14:textId="77777777" w:rsidR="00D65DC7" w:rsidRPr="00D65DC7" w:rsidRDefault="00D65DC7" w:rsidP="00D65DC7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9B5A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ABBE88" w14:textId="77777777" w:rsidR="00D65DC7" w:rsidRPr="00D65DC7" w:rsidRDefault="00D65DC7" w:rsidP="00D65DC7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95DF2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155CE08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3CDB676" w14:textId="77777777" w:rsidR="00D65DC7" w:rsidRPr="00D65DC7" w:rsidRDefault="00D65DC7" w:rsidP="00D65DC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5DDB77F" w14:textId="77777777" w:rsidR="00D65DC7" w:rsidRPr="00D65DC7" w:rsidRDefault="00D65DC7" w:rsidP="00D65DC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16CB3B06" w14:textId="77777777" w:rsidTr="00337A51">
        <w:trPr>
          <w:gridAfter w:val="1"/>
          <w:wAfter w:w="3" w:type="pct"/>
        </w:trPr>
        <w:tc>
          <w:tcPr>
            <w:tcW w:w="2186" w:type="pct"/>
          </w:tcPr>
          <w:p w14:paraId="325DA4ED" w14:textId="3139A288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13" w:type="pct"/>
          </w:tcPr>
          <w:p w14:paraId="4D8CF8D4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32C9F6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B7AC041" w14:textId="77777777" w:rsidR="00337A51" w:rsidRPr="00D65DC7" w:rsidRDefault="00337A51" w:rsidP="00337A5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2E47F1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D8AC995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0643B97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704EB6E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47E91884" w14:textId="77777777" w:rsidTr="00337A51">
        <w:trPr>
          <w:gridAfter w:val="1"/>
          <w:wAfter w:w="3" w:type="pct"/>
        </w:trPr>
        <w:tc>
          <w:tcPr>
            <w:tcW w:w="2186" w:type="pct"/>
          </w:tcPr>
          <w:p w14:paraId="049A31E6" w14:textId="62C7CE01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2A78E513" w14:textId="2636D65B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F8DD4B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384E8CD1" w14:textId="20CA25C5" w:rsidR="00337A51" w:rsidRPr="00D65DC7" w:rsidRDefault="00337A51" w:rsidP="0058644C">
            <w:pPr>
              <w:pStyle w:val="BodyText"/>
              <w:tabs>
                <w:tab w:val="decimal" w:pos="62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7D1075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30ED2CE0" w14:textId="53A0C358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1,034,406</w:t>
            </w:r>
          </w:p>
        </w:tc>
        <w:tc>
          <w:tcPr>
            <w:tcW w:w="142" w:type="pct"/>
          </w:tcPr>
          <w:p w14:paraId="15DF5516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33CFD9F3" w14:textId="2A8C292B" w:rsidR="00337A51" w:rsidRPr="00D65DC7" w:rsidRDefault="00337A51" w:rsidP="00337A51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37A51" w:rsidRPr="00D65DC7" w14:paraId="1EC7CCB7" w14:textId="77777777" w:rsidTr="00337A51">
        <w:trPr>
          <w:gridAfter w:val="1"/>
          <w:wAfter w:w="3" w:type="pct"/>
        </w:trPr>
        <w:tc>
          <w:tcPr>
            <w:tcW w:w="2186" w:type="pct"/>
          </w:tcPr>
          <w:p w14:paraId="52DB242C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3C077F01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A02D19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9EEC27E" w14:textId="77777777" w:rsidR="00337A51" w:rsidRPr="00D65DC7" w:rsidRDefault="00337A51" w:rsidP="00337A5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A82E4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3A03E662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2AA04DC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0F893BCC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7438B55C" w14:textId="77777777" w:rsidTr="00453927">
        <w:trPr>
          <w:gridAfter w:val="1"/>
          <w:wAfter w:w="3" w:type="pct"/>
        </w:trPr>
        <w:tc>
          <w:tcPr>
            <w:tcW w:w="2186" w:type="pct"/>
          </w:tcPr>
          <w:p w14:paraId="78F86D27" w14:textId="38940891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13" w:type="pct"/>
          </w:tcPr>
          <w:p w14:paraId="6D805D83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905D9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3D640" w14:textId="77777777" w:rsidR="00337A51" w:rsidRPr="00D65DC7" w:rsidRDefault="00337A51" w:rsidP="00337A51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1F5873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F910FB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B14B473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5B78DD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7A51" w:rsidRPr="00D65DC7" w14:paraId="69ACEA08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0E4F85B6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BC95BFB" w14:textId="3C27C19A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DA5CE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2A4CDA" w14:textId="373B8CE5" w:rsidR="00337A51" w:rsidRPr="00D65DC7" w:rsidRDefault="00337A51" w:rsidP="00C300DB">
            <w:pPr>
              <w:pStyle w:val="BodyText"/>
              <w:tabs>
                <w:tab w:val="decimal" w:pos="62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31F9C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708A66" w14:textId="17AB3153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472,294</w:t>
            </w:r>
          </w:p>
        </w:tc>
        <w:tc>
          <w:tcPr>
            <w:tcW w:w="142" w:type="pct"/>
          </w:tcPr>
          <w:p w14:paraId="517A4604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DCF4EC" w14:textId="344B91E5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4E7D0B27" w14:textId="77777777" w:rsidTr="00926FEF">
        <w:trPr>
          <w:gridAfter w:val="1"/>
          <w:wAfter w:w="3" w:type="pct"/>
        </w:trPr>
        <w:tc>
          <w:tcPr>
            <w:tcW w:w="2186" w:type="pct"/>
          </w:tcPr>
          <w:p w14:paraId="299B2F1E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16B4F31" w14:textId="38BC58F4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3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66,182</w:t>
            </w:r>
          </w:p>
        </w:tc>
        <w:tc>
          <w:tcPr>
            <w:tcW w:w="145" w:type="pct"/>
          </w:tcPr>
          <w:p w14:paraId="4CC9D49B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EE14EC" w14:textId="65FD4465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49A5A10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21FC77C" w14:textId="1D900516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34CB7E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C6F8CE5" w14:textId="304D9909" w:rsidR="00337A51" w:rsidRPr="00D65DC7" w:rsidRDefault="00337A51" w:rsidP="00337A51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51" w:rsidRPr="00D65DC7" w14:paraId="3A35D6E4" w14:textId="77777777" w:rsidTr="00B5583E">
        <w:trPr>
          <w:gridAfter w:val="1"/>
          <w:wAfter w:w="3" w:type="pct"/>
        </w:trPr>
        <w:tc>
          <w:tcPr>
            <w:tcW w:w="2186" w:type="pct"/>
          </w:tcPr>
          <w:p w14:paraId="6E374BA4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A5DD6E6" w14:textId="1A8A067E" w:rsidR="00337A51" w:rsidRPr="00A04429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3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66,182</w:t>
            </w:r>
          </w:p>
        </w:tc>
        <w:tc>
          <w:tcPr>
            <w:tcW w:w="145" w:type="pct"/>
          </w:tcPr>
          <w:p w14:paraId="5D0A2D5D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A7B33A1" w14:textId="4F64652A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143" w:type="pct"/>
          </w:tcPr>
          <w:p w14:paraId="1378A871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6E2C1AF" w14:textId="16B54470" w:rsidR="00337A51" w:rsidRPr="00EA33A3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3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472,294</w:t>
            </w:r>
          </w:p>
        </w:tc>
        <w:tc>
          <w:tcPr>
            <w:tcW w:w="142" w:type="pct"/>
          </w:tcPr>
          <w:p w14:paraId="142D06C2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E68EC16" w14:textId="70D45ABA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56EC2FA7" w14:textId="77777777" w:rsidTr="008260A0">
        <w:trPr>
          <w:gridAfter w:val="1"/>
          <w:wAfter w:w="3" w:type="pct"/>
        </w:trPr>
        <w:tc>
          <w:tcPr>
            <w:tcW w:w="2186" w:type="pct"/>
          </w:tcPr>
          <w:p w14:paraId="4028B967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55D77CF" w14:textId="5D8DDDD7" w:rsidR="00337A51" w:rsidRPr="00A04429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(66,182)</w:t>
            </w:r>
          </w:p>
        </w:tc>
        <w:tc>
          <w:tcPr>
            <w:tcW w:w="145" w:type="pct"/>
          </w:tcPr>
          <w:p w14:paraId="1DCA46C6" w14:textId="77777777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09D618" w14:textId="7F301543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675174" w14:textId="77777777" w:rsidR="00337A51" w:rsidRPr="00D65DC7" w:rsidRDefault="00337A51" w:rsidP="00337A5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EAC96FF" w14:textId="391FDEDB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2995E4" w14:textId="77777777" w:rsidR="00337A51" w:rsidRPr="00D65DC7" w:rsidRDefault="00337A51" w:rsidP="00337A51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2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4C684357" w14:textId="58885248" w:rsidR="00337A51" w:rsidRPr="00D65DC7" w:rsidRDefault="00337A51" w:rsidP="00C300DB">
            <w:pPr>
              <w:pStyle w:val="BodyText"/>
              <w:spacing w:after="0"/>
              <w:ind w:left="-108"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51" w:rsidRPr="00D65DC7" w14:paraId="70ED89E1" w14:textId="77777777" w:rsidTr="00873011">
        <w:trPr>
          <w:gridAfter w:val="1"/>
          <w:wAfter w:w="3" w:type="pct"/>
        </w:trPr>
        <w:tc>
          <w:tcPr>
            <w:tcW w:w="2186" w:type="pct"/>
          </w:tcPr>
          <w:p w14:paraId="3DED0BB6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9E70A20" w14:textId="5470AD59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7C52A1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7ABEA3" w14:textId="371D5DD1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F0260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1EF4724" w14:textId="430F3E1A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472,294</w:t>
            </w:r>
          </w:p>
        </w:tc>
        <w:tc>
          <w:tcPr>
            <w:tcW w:w="142" w:type="pct"/>
          </w:tcPr>
          <w:p w14:paraId="2388E1D5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54C733B" w14:textId="384E6C80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Pr="00D65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  <w:tr w:rsidR="00337A51" w:rsidRPr="00D65DC7" w14:paraId="208A667F" w14:textId="77777777" w:rsidTr="00873011">
        <w:trPr>
          <w:gridAfter w:val="1"/>
          <w:wAfter w:w="3" w:type="pct"/>
        </w:trPr>
        <w:tc>
          <w:tcPr>
            <w:tcW w:w="2186" w:type="pct"/>
          </w:tcPr>
          <w:p w14:paraId="5B6DAD0A" w14:textId="7777777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9944CA0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4C507E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FB8DEB8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24516BA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0F85CE44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B46C160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04753BF9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A51" w:rsidRPr="00D65DC7" w14:paraId="0AC3D444" w14:textId="77777777" w:rsidTr="00FC3962">
        <w:trPr>
          <w:gridAfter w:val="1"/>
          <w:wAfter w:w="3" w:type="pct"/>
        </w:trPr>
        <w:tc>
          <w:tcPr>
            <w:tcW w:w="2186" w:type="pct"/>
          </w:tcPr>
          <w:p w14:paraId="6B682830" w14:textId="6208925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13" w:type="pct"/>
          </w:tcPr>
          <w:p w14:paraId="15DABAC4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3BB877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52056BE" w14:textId="77777777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AC82A0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91C2F8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9585477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CAD2DD3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A51" w:rsidRPr="00FC3962" w14:paraId="25E585F2" w14:textId="77777777" w:rsidTr="00337A51">
        <w:trPr>
          <w:gridAfter w:val="1"/>
          <w:wAfter w:w="3" w:type="pct"/>
          <w:trHeight w:val="262"/>
        </w:trPr>
        <w:tc>
          <w:tcPr>
            <w:tcW w:w="2186" w:type="pct"/>
          </w:tcPr>
          <w:p w14:paraId="548CA243" w14:textId="7DE30737" w:rsidR="00337A51" w:rsidRPr="00D65DC7" w:rsidRDefault="00337A51" w:rsidP="00337A5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3239C0F4" w14:textId="42D6DDB1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AC1798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211222F3" w14:textId="46FA6FEB" w:rsidR="00337A51" w:rsidRPr="00D65DC7" w:rsidRDefault="00337A51" w:rsidP="00337A51">
            <w:pPr>
              <w:pStyle w:val="BodyText"/>
              <w:tabs>
                <w:tab w:val="decimal" w:pos="6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D37A26" w14:textId="77777777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14:paraId="7F01F4A5" w14:textId="3ACE34E0" w:rsidR="00337A51" w:rsidRPr="00D65DC7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09134CEA" w14:textId="77777777" w:rsidR="00337A51" w:rsidRPr="00D65DC7" w:rsidRDefault="00337A51" w:rsidP="00337A5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447A60EF" w14:textId="69026E3E" w:rsidR="00337A51" w:rsidRPr="00FC3962" w:rsidRDefault="00337A51" w:rsidP="00337A5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  <w:bookmarkEnd w:id="0"/>
    </w:tbl>
    <w:p w14:paraId="35DA0C90" w14:textId="1FB37AEE" w:rsidR="001E5B1E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p w14:paraId="64D832CB" w14:textId="77777777" w:rsidR="002E59D1" w:rsidRDefault="002E59D1">
      <w:pPr>
        <w:spacing w:line="240" w:lineRule="auto"/>
        <w:rPr>
          <w:rFonts w:ascii="Angsana New" w:hAnsi="Angsana New"/>
          <w:sz w:val="19"/>
          <w:szCs w:val="19"/>
          <w:cs/>
        </w:rPr>
      </w:pPr>
      <w:r>
        <w:rPr>
          <w:rFonts w:ascii="Angsana New" w:hAnsi="Angsana New"/>
          <w:sz w:val="19"/>
          <w:szCs w:val="19"/>
        </w:rPr>
        <w:br w:type="page"/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194"/>
        <w:gridCol w:w="239"/>
        <w:gridCol w:w="1237"/>
        <w:gridCol w:w="239"/>
        <w:gridCol w:w="1105"/>
        <w:gridCol w:w="7"/>
        <w:gridCol w:w="239"/>
        <w:gridCol w:w="1193"/>
      </w:tblGrid>
      <w:tr w:rsidR="009B6809" w:rsidRPr="00A2069A" w14:paraId="7D652262" w14:textId="77777777" w:rsidTr="002A26BF">
        <w:tc>
          <w:tcPr>
            <w:tcW w:w="2029" w:type="pct"/>
          </w:tcPr>
          <w:p w14:paraId="3213BC67" w14:textId="4B6E65F3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5" w:type="pct"/>
            <w:gridSpan w:val="3"/>
            <w:vAlign w:val="bottom"/>
          </w:tcPr>
          <w:p w14:paraId="3A2F823A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4"/>
            <w:vAlign w:val="bottom"/>
          </w:tcPr>
          <w:p w14:paraId="62C36777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A2069A" w14:paraId="7C32B590" w14:textId="77777777" w:rsidTr="002A26BF">
        <w:tc>
          <w:tcPr>
            <w:tcW w:w="2029" w:type="pct"/>
          </w:tcPr>
          <w:p w14:paraId="2BE507DB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0C6B38F3" w14:textId="05E117A8" w:rsidR="009B6809" w:rsidRPr="00A2069A" w:rsidRDefault="00E67B5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0" w:type="pct"/>
          </w:tcPr>
          <w:p w14:paraId="08747455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9FA13D" w14:textId="162A9A62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DB5CAA" w14:textId="0E3FE03A" w:rsidR="009B6809" w:rsidRPr="00A2069A" w:rsidRDefault="00E67B5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4" w:type="pct"/>
            <w:gridSpan w:val="2"/>
          </w:tcPr>
          <w:p w14:paraId="157EDBFF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CA913D" w14:textId="07FBC6F3" w:rsidR="009B6809" w:rsidRPr="00A2069A" w:rsidRDefault="00D149E7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A2069A" w14:paraId="0C831FA3" w14:textId="77777777" w:rsidTr="002A26BF">
        <w:tc>
          <w:tcPr>
            <w:tcW w:w="2029" w:type="pct"/>
          </w:tcPr>
          <w:p w14:paraId="406C3E70" w14:textId="77777777" w:rsidR="00172E5F" w:rsidRPr="00A2069A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13A42289" w14:textId="16E75954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1ACD9F10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5BF29E" w14:textId="67273EB0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2B776E04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C46865" w14:textId="079AB73F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" w:type="pct"/>
            <w:gridSpan w:val="2"/>
          </w:tcPr>
          <w:p w14:paraId="4CE5B578" w14:textId="77777777" w:rsidR="00172E5F" w:rsidRPr="00A2069A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36FA113" w14:textId="78150D4E" w:rsidR="00172E5F" w:rsidRPr="00A2069A" w:rsidRDefault="00D149E7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B6809" w:rsidRPr="00A2069A" w14:paraId="0E8C3EB8" w14:textId="77777777" w:rsidTr="002A26BF">
        <w:tc>
          <w:tcPr>
            <w:tcW w:w="2029" w:type="pct"/>
          </w:tcPr>
          <w:p w14:paraId="1D615981" w14:textId="77777777" w:rsidR="009B6809" w:rsidRPr="00A2069A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8"/>
          </w:tcPr>
          <w:p w14:paraId="3AB36090" w14:textId="77777777" w:rsidR="009B6809" w:rsidRPr="00A2069A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897" w:rsidRPr="00A2069A" w14:paraId="479D0AE1" w14:textId="77777777" w:rsidTr="00453927">
        <w:tc>
          <w:tcPr>
            <w:tcW w:w="2029" w:type="pct"/>
          </w:tcPr>
          <w:p w14:paraId="7594F89F" w14:textId="7B14EA5B" w:rsidR="00E86897" w:rsidRPr="00A2069A" w:rsidRDefault="00E86897" w:rsidP="0045392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1" w:type="pct"/>
          </w:tcPr>
          <w:p w14:paraId="6F12E01F" w14:textId="04839A3D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22D08E9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4BBB207" w14:textId="73184107" w:rsidR="00E86897" w:rsidRPr="00A2069A" w:rsidRDefault="00E86897" w:rsidP="0045392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3FA99926" w14:textId="77777777" w:rsidR="00E86897" w:rsidRPr="00A2069A" w:rsidRDefault="00E86897" w:rsidP="0045392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8652224" w14:textId="3A01D369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0ADBA908" w14:textId="77777777" w:rsidR="00E86897" w:rsidRPr="00A2069A" w:rsidRDefault="00E86897" w:rsidP="004539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27F0453D" w14:textId="2EEC4AE4" w:rsidR="00E86897" w:rsidRPr="00A2069A" w:rsidRDefault="00E86897" w:rsidP="0045392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64161BC8" w14:textId="77777777" w:rsidTr="002A26BF">
        <w:tc>
          <w:tcPr>
            <w:tcW w:w="2029" w:type="pct"/>
          </w:tcPr>
          <w:p w14:paraId="354EDA7B" w14:textId="77777777" w:rsidR="00A90264" w:rsidRPr="00A2069A" w:rsidRDefault="00A90264" w:rsidP="00A9026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2D207F05" w14:textId="3712528E" w:rsidR="00A90264" w:rsidRPr="00A2069A" w:rsidRDefault="00EA33A3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2B5B097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447F87" w14:textId="15BD4FA8" w:rsidR="00A90264" w:rsidRPr="00A2069A" w:rsidRDefault="00A90264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6BA3D" w14:textId="70A7A91A" w:rsidR="00A90264" w:rsidRPr="00A2069A" w:rsidRDefault="00EA33A3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829,747</w:t>
            </w:r>
          </w:p>
        </w:tc>
        <w:tc>
          <w:tcPr>
            <w:tcW w:w="134" w:type="pct"/>
            <w:gridSpan w:val="2"/>
          </w:tcPr>
          <w:p w14:paraId="43737972" w14:textId="77777777" w:rsidR="00A90264" w:rsidRPr="00A2069A" w:rsidRDefault="00A90264" w:rsidP="00A902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006E899" w14:textId="608CFBFA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A90264" w:rsidRPr="00A2069A" w14:paraId="095AC6DB" w14:textId="77777777" w:rsidTr="002A26BF">
        <w:tc>
          <w:tcPr>
            <w:tcW w:w="2029" w:type="pct"/>
          </w:tcPr>
          <w:p w14:paraId="3F34BE91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657FA4A1" w14:textId="54F5DD0A" w:rsidR="00A90264" w:rsidRPr="00A2069A" w:rsidRDefault="00EA33A3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1,147,915</w:t>
            </w:r>
          </w:p>
        </w:tc>
        <w:tc>
          <w:tcPr>
            <w:tcW w:w="130" w:type="pct"/>
          </w:tcPr>
          <w:p w14:paraId="6CDB9A2A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FB629C1" w14:textId="1D644709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4A6CAB8D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FE2347" w14:textId="43B29F6F" w:rsidR="00A90264" w:rsidRPr="00A2069A" w:rsidRDefault="00EA33A3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66,348</w:t>
            </w:r>
          </w:p>
        </w:tc>
        <w:tc>
          <w:tcPr>
            <w:tcW w:w="134" w:type="pct"/>
            <w:gridSpan w:val="2"/>
          </w:tcPr>
          <w:p w14:paraId="419C3994" w14:textId="77777777" w:rsidR="00A90264" w:rsidRPr="00A2069A" w:rsidRDefault="00A90264" w:rsidP="00A90264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159B3FD" w14:textId="2778CBCC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A90264" w:rsidRPr="00A2069A" w14:paraId="3D115FA4" w14:textId="77777777" w:rsidTr="002A26BF">
        <w:tc>
          <w:tcPr>
            <w:tcW w:w="2029" w:type="pct"/>
          </w:tcPr>
          <w:p w14:paraId="7A8B8025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1532398F" w:rsidR="00A90264" w:rsidRPr="00A2069A" w:rsidRDefault="00EA33A3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33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1,147,915</w:t>
            </w:r>
          </w:p>
        </w:tc>
        <w:tc>
          <w:tcPr>
            <w:tcW w:w="130" w:type="pct"/>
          </w:tcPr>
          <w:p w14:paraId="6418E6E1" w14:textId="77777777" w:rsidR="00A90264" w:rsidRPr="00A2069A" w:rsidRDefault="00A90264" w:rsidP="00A9026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496434A7" w:rsidR="00A90264" w:rsidRPr="00A2069A" w:rsidRDefault="00D149E7" w:rsidP="00A9026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130" w:type="pct"/>
          </w:tcPr>
          <w:p w14:paraId="7B4F7B82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182DFBCA" w:rsidR="00A90264" w:rsidRPr="00A2069A" w:rsidRDefault="00EA33A3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896,095</w:t>
            </w:r>
          </w:p>
        </w:tc>
        <w:tc>
          <w:tcPr>
            <w:tcW w:w="134" w:type="pct"/>
            <w:gridSpan w:val="2"/>
          </w:tcPr>
          <w:p w14:paraId="0A65C6A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7F8965FF" w:rsidR="00A90264" w:rsidRPr="00A2069A" w:rsidRDefault="00D149E7" w:rsidP="00A90264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="00A90264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</w:tr>
      <w:tr w:rsidR="00A90264" w:rsidRPr="00A2069A" w14:paraId="242F5AFB" w14:textId="77777777" w:rsidTr="002A26BF">
        <w:tc>
          <w:tcPr>
            <w:tcW w:w="2029" w:type="pct"/>
          </w:tcPr>
          <w:p w14:paraId="765156CE" w14:textId="7465612C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7C1ADE" w14:textId="2E215C5F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91F7E3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8397CA3" w14:textId="6112ED2A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06F5AB3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AF74491" w14:textId="7B540363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B0E49B8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E2ECB05" w14:textId="47C212B2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D687477" w14:textId="77777777" w:rsidTr="002A26BF">
        <w:tc>
          <w:tcPr>
            <w:tcW w:w="2029" w:type="pct"/>
          </w:tcPr>
          <w:p w14:paraId="27577885" w14:textId="72F677F8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1" w:type="pct"/>
          </w:tcPr>
          <w:p w14:paraId="61B75F2E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2CB51E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5D1133B3" w14:textId="77777777" w:rsidR="00A90264" w:rsidRPr="00A2069A" w:rsidRDefault="00A90264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7F949BE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18EF78F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BBF467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9BE9E3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264" w:rsidRPr="00A2069A" w14:paraId="7FE411E6" w14:textId="77777777" w:rsidTr="002A26BF">
        <w:tc>
          <w:tcPr>
            <w:tcW w:w="2029" w:type="pct"/>
          </w:tcPr>
          <w:p w14:paraId="191A23B8" w14:textId="77777777" w:rsidR="00A90264" w:rsidRPr="00A2069A" w:rsidRDefault="00A90264" w:rsidP="00A9026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</w:tcPr>
          <w:p w14:paraId="1AD8FE85" w14:textId="697E8BA3" w:rsidR="00A90264" w:rsidRPr="00A2069A" w:rsidRDefault="00EA33A3" w:rsidP="00A90264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1A90265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BCD9A83" w14:textId="77609FB0" w:rsidR="00A90264" w:rsidRPr="00A2069A" w:rsidRDefault="00A90264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AD4172" w14:textId="77777777" w:rsidR="00A90264" w:rsidRPr="00A2069A" w:rsidRDefault="00A90264" w:rsidP="00A90264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6B4928C" w14:textId="37213160" w:rsidR="00A90264" w:rsidRPr="00A2069A" w:rsidRDefault="00EA33A3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209,708</w:t>
            </w:r>
          </w:p>
        </w:tc>
        <w:tc>
          <w:tcPr>
            <w:tcW w:w="130" w:type="pct"/>
          </w:tcPr>
          <w:p w14:paraId="1866E06D" w14:textId="77777777" w:rsidR="00A90264" w:rsidRPr="00A2069A" w:rsidRDefault="00A90264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62462CF0" w:rsidR="00A90264" w:rsidRPr="00A2069A" w:rsidRDefault="00D149E7" w:rsidP="00A9026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A90264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A04429" w:rsidRPr="00A2069A" w14:paraId="7F656EA5" w14:textId="77777777" w:rsidTr="002A26BF">
        <w:tc>
          <w:tcPr>
            <w:tcW w:w="2029" w:type="pct"/>
          </w:tcPr>
          <w:p w14:paraId="6B8FA1C2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</w:tcPr>
          <w:p w14:paraId="003D7D67" w14:textId="36BFECA5" w:rsidR="00A04429" w:rsidRPr="00A2069A" w:rsidRDefault="00EA33A3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007783" w14:textId="77777777" w:rsidR="00A04429" w:rsidRPr="00A2069A" w:rsidRDefault="00A04429" w:rsidP="00A04429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6F5C50A" w14:textId="15635884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0" w:type="pct"/>
          </w:tcPr>
          <w:p w14:paraId="4D9500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84C8F2A" w14:textId="0F70042C" w:rsidR="00A04429" w:rsidRPr="00A2069A" w:rsidRDefault="00EA33A3" w:rsidP="00A04429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C1D1E2A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69F318C3" w:rsidR="00A04429" w:rsidRPr="00A2069A" w:rsidRDefault="00A04429" w:rsidP="00A0442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429" w:rsidRPr="00A2069A" w14:paraId="069901BE" w14:textId="77777777" w:rsidTr="002A26BF">
        <w:tc>
          <w:tcPr>
            <w:tcW w:w="2029" w:type="pct"/>
          </w:tcPr>
          <w:p w14:paraId="71529C83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094B2F13" w14:textId="7BE63627" w:rsidR="00A04429" w:rsidRPr="00A2069A" w:rsidRDefault="00EA33A3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30" w:type="pct"/>
          </w:tcPr>
          <w:p w14:paraId="2459AB85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15C8F6" w14:textId="3C559E59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0" w:type="pct"/>
          </w:tcPr>
          <w:p w14:paraId="21CB4F53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FAEE159" w14:textId="575CCCB9" w:rsidR="00A04429" w:rsidRPr="00A2069A" w:rsidRDefault="00EA33A3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30" w:type="pct"/>
          </w:tcPr>
          <w:p w14:paraId="4307BDAB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7A2550F7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A04429" w:rsidRPr="00A2069A" w14:paraId="3B45BB90" w14:textId="77777777" w:rsidTr="002A26BF">
        <w:tc>
          <w:tcPr>
            <w:tcW w:w="2029" w:type="pct"/>
          </w:tcPr>
          <w:p w14:paraId="36E49CE8" w14:textId="04D299B4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</w:tcPr>
          <w:p w14:paraId="7B6443AC" w14:textId="3F2D48A2" w:rsidR="00A04429" w:rsidRPr="00A2069A" w:rsidRDefault="00EA33A3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33A3">
              <w:rPr>
                <w:rFonts w:asciiTheme="majorBidi" w:hAnsiTheme="majorBidi" w:cstheme="majorBidi"/>
                <w:sz w:val="30"/>
                <w:szCs w:val="30"/>
              </w:rPr>
              <w:t>1,487</w:t>
            </w:r>
          </w:p>
        </w:tc>
        <w:tc>
          <w:tcPr>
            <w:tcW w:w="130" w:type="pct"/>
          </w:tcPr>
          <w:p w14:paraId="5085240E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EC50F9E" w14:textId="6B2BDA2D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30" w:type="pct"/>
          </w:tcPr>
          <w:p w14:paraId="08F4F4C5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85EF146" w14:textId="1E26ACA7" w:rsidR="00A04429" w:rsidRPr="00A2069A" w:rsidRDefault="00EA33A3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1,487</w:t>
            </w:r>
          </w:p>
        </w:tc>
        <w:tc>
          <w:tcPr>
            <w:tcW w:w="130" w:type="pct"/>
          </w:tcPr>
          <w:p w14:paraId="2D5ADDC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14AB2E49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A04429" w:rsidRPr="00A2069A" w14:paraId="44F83DDF" w14:textId="77777777" w:rsidTr="002A26BF">
        <w:tc>
          <w:tcPr>
            <w:tcW w:w="2029" w:type="pct"/>
          </w:tcPr>
          <w:p w14:paraId="7D39574E" w14:textId="77777777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11B064A9" w:rsidR="00A04429" w:rsidRPr="00A2069A" w:rsidRDefault="00EA33A3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3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2,365</w:t>
            </w:r>
          </w:p>
        </w:tc>
        <w:tc>
          <w:tcPr>
            <w:tcW w:w="130" w:type="pct"/>
          </w:tcPr>
          <w:p w14:paraId="2B49380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51CFC875" w:rsidR="00A04429" w:rsidRPr="00A2069A" w:rsidRDefault="00D149E7" w:rsidP="00A04429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30" w:type="pct"/>
            <w:tcBorders>
              <w:bottom w:val="nil"/>
            </w:tcBorders>
          </w:tcPr>
          <w:p w14:paraId="4C026DC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397369" w14:textId="55E2C4B5" w:rsidR="00A04429" w:rsidRPr="00A2069A" w:rsidRDefault="00EA33A3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212,047</w:t>
            </w:r>
          </w:p>
        </w:tc>
        <w:tc>
          <w:tcPr>
            <w:tcW w:w="130" w:type="pct"/>
            <w:tcBorders>
              <w:bottom w:val="nil"/>
            </w:tcBorders>
          </w:tcPr>
          <w:p w14:paraId="7B0D4501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62E816D7" w:rsidR="00A04429" w:rsidRPr="00A2069A" w:rsidRDefault="00D149E7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A04429"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  <w:tr w:rsidR="00A04429" w:rsidRPr="00A2069A" w14:paraId="6D9E6DA1" w14:textId="77777777" w:rsidTr="002A26BF">
        <w:tc>
          <w:tcPr>
            <w:tcW w:w="2029" w:type="pct"/>
          </w:tcPr>
          <w:p w14:paraId="694C29D4" w14:textId="1C3ED19B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</w:tcPr>
          <w:p w14:paraId="29ED9F48" w14:textId="4FA8DD4E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C044AE6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BA26CE" w14:textId="3F4EDE09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6F9117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61DFAB1" w14:textId="7A739603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274240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82564F3" w14:textId="2412A5E9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429" w:rsidRPr="00A2069A" w14:paraId="58E7F2F8" w14:textId="77777777" w:rsidTr="002A26BF">
        <w:tc>
          <w:tcPr>
            <w:tcW w:w="2029" w:type="pct"/>
          </w:tcPr>
          <w:p w14:paraId="77DD292E" w14:textId="5779BFFF" w:rsidR="00A04429" w:rsidRPr="00A2069A" w:rsidRDefault="00A04429" w:rsidP="00A044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51" w:type="pct"/>
          </w:tcPr>
          <w:p w14:paraId="7A81CF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09E2F" w14:textId="77777777" w:rsidR="00A04429" w:rsidRPr="00A2069A" w:rsidRDefault="00A04429" w:rsidP="00A04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C15374" w14:textId="77777777" w:rsidR="00A04429" w:rsidRPr="00A2069A" w:rsidRDefault="00A04429" w:rsidP="00A0442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AB75EF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AD84822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543949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82685CD" w14:textId="77777777" w:rsidR="00A04429" w:rsidRPr="00A2069A" w:rsidRDefault="00A04429" w:rsidP="00A0442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A3" w:rsidRPr="00A2069A" w14:paraId="29FC96C8" w14:textId="77777777" w:rsidTr="002A26BF">
        <w:tc>
          <w:tcPr>
            <w:tcW w:w="2029" w:type="pct"/>
          </w:tcPr>
          <w:p w14:paraId="5CDB3E04" w14:textId="1C29CFA3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1E70CEC" w14:textId="57D38ABE" w:rsidR="00EA33A3" w:rsidRPr="00A2069A" w:rsidRDefault="00EA33A3" w:rsidP="00EA33A3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E7A208" w14:textId="77777777" w:rsidR="00EA33A3" w:rsidRPr="00A2069A" w:rsidRDefault="00EA33A3" w:rsidP="00EA33A3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C40071E" w14:textId="49843F78" w:rsidR="00EA33A3" w:rsidRPr="00A2069A" w:rsidRDefault="00EA33A3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5DC745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1BB24C7A" w14:textId="77A125A6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2,393,175</w:t>
            </w:r>
          </w:p>
        </w:tc>
        <w:tc>
          <w:tcPr>
            <w:tcW w:w="130" w:type="pct"/>
          </w:tcPr>
          <w:p w14:paraId="222CB6D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286E493E" w14:textId="260839BE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  <w:tr w:rsidR="00EA33A3" w:rsidRPr="00A2069A" w14:paraId="06694F10" w14:textId="77777777" w:rsidTr="00586728">
        <w:tc>
          <w:tcPr>
            <w:tcW w:w="2029" w:type="pct"/>
          </w:tcPr>
          <w:p w14:paraId="288CC535" w14:textId="77777777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3B76440B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1D1FE8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F5DCCD0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C8736FB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4A5518D8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A6F24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A8950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A3" w:rsidRPr="00A2069A" w14:paraId="1691A22F" w14:textId="77777777" w:rsidTr="009325C4">
        <w:tc>
          <w:tcPr>
            <w:tcW w:w="2029" w:type="pct"/>
          </w:tcPr>
          <w:p w14:paraId="616956A0" w14:textId="0D20DD3B" w:rsidR="00EA33A3" w:rsidRPr="00A3764E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6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</w:tcPr>
          <w:p w14:paraId="212D28BF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5C80DB16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</w:tcPr>
          <w:p w14:paraId="5661C191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7F4BCB10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</w:tcPr>
          <w:p w14:paraId="19BA1A87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3986E4F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14:paraId="59CC8831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A33A3" w:rsidRPr="00A2069A" w14:paraId="6B44147C" w14:textId="77777777" w:rsidTr="009325C4">
        <w:tc>
          <w:tcPr>
            <w:tcW w:w="2029" w:type="pct"/>
          </w:tcPr>
          <w:p w14:paraId="2B561162" w14:textId="40D3E1B2" w:rsidR="00EA33A3" w:rsidRPr="00A3764E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6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</w:tcPr>
          <w:p w14:paraId="1FE5A356" w14:textId="0C79B54A" w:rsidR="00EA33A3" w:rsidRPr="00EA33A3" w:rsidRDefault="00EA33A3" w:rsidP="00EA33A3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B7DFB3" w14:textId="77777777" w:rsidR="00EA33A3" w:rsidRPr="00EA33A3" w:rsidRDefault="00EA33A3" w:rsidP="00EA33A3">
            <w:pPr>
              <w:pStyle w:val="BodyText"/>
              <w:tabs>
                <w:tab w:val="decimal" w:pos="66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40DBE79" w14:textId="200E4315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130" w:type="pct"/>
          </w:tcPr>
          <w:p w14:paraId="4E51301A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gridSpan w:val="2"/>
          </w:tcPr>
          <w:p w14:paraId="1BAF30EF" w14:textId="79BF9C64" w:rsidR="00EA33A3" w:rsidRPr="00A3764E" w:rsidRDefault="00EA33A3" w:rsidP="008331D2">
            <w:pPr>
              <w:pStyle w:val="BodyText"/>
              <w:tabs>
                <w:tab w:val="decimal" w:pos="61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AF51259" w14:textId="77777777" w:rsidR="00EA33A3" w:rsidRPr="00A3764E" w:rsidRDefault="00EA33A3" w:rsidP="00EA33A3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6CDABCA" w14:textId="7123439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EA33A3" w:rsidRPr="00A2069A" w14:paraId="62FF18F1" w14:textId="77777777" w:rsidTr="002A26BF">
        <w:tc>
          <w:tcPr>
            <w:tcW w:w="2029" w:type="pct"/>
          </w:tcPr>
          <w:p w14:paraId="52C1DA9C" w14:textId="77777777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71EC6F0E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6D6ADE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EA98702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AD590D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3D3E3558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9140D8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D716A1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A3" w:rsidRPr="00A2069A" w14:paraId="4A6DAF33" w14:textId="77777777" w:rsidTr="002A26BF">
        <w:tc>
          <w:tcPr>
            <w:tcW w:w="2029" w:type="pct"/>
          </w:tcPr>
          <w:p w14:paraId="24929864" w14:textId="7A6C33F8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1" w:type="pct"/>
          </w:tcPr>
          <w:p w14:paraId="26ECECFA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4BF295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EA62E11" w14:textId="77777777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842509D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31B7C6A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80BF22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6313FEA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33A3" w:rsidRPr="00A2069A" w14:paraId="5F93C504" w14:textId="77777777" w:rsidTr="002A26BF">
        <w:tc>
          <w:tcPr>
            <w:tcW w:w="2029" w:type="pct"/>
          </w:tcPr>
          <w:p w14:paraId="520D0089" w14:textId="77777777" w:rsidR="00EA33A3" w:rsidRPr="00A2069A" w:rsidRDefault="00EA33A3" w:rsidP="00EA33A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57DA5F96" w14:textId="0940FCA9" w:rsidR="00EA33A3" w:rsidRPr="00A2069A" w:rsidRDefault="00EA33A3" w:rsidP="00EA33A3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91D2D5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852314F" w14:textId="77777777" w:rsidR="00EA33A3" w:rsidRPr="00A2069A" w:rsidRDefault="00EA33A3" w:rsidP="00DD47D2">
            <w:pPr>
              <w:pStyle w:val="BodyText"/>
              <w:tabs>
                <w:tab w:val="decimal" w:pos="77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3A8E53" w14:textId="77777777" w:rsidR="00EA33A3" w:rsidRPr="00A2069A" w:rsidRDefault="00EA33A3" w:rsidP="00EA33A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</w:tcPr>
          <w:p w14:paraId="2572CBD6" w14:textId="5503AE42" w:rsidR="00EA33A3" w:rsidRPr="00A2069A" w:rsidRDefault="00EA33A3" w:rsidP="00EA33A3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130" w:type="pct"/>
          </w:tcPr>
          <w:p w14:paraId="4002A7BC" w14:textId="77777777" w:rsidR="00EA33A3" w:rsidRPr="00A2069A" w:rsidRDefault="00EA33A3" w:rsidP="00EA33A3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0E9ACB7" w14:textId="708EA440" w:rsidR="00EA33A3" w:rsidRPr="00A2069A" w:rsidRDefault="00EA33A3" w:rsidP="00EA33A3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06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721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5936693E" w14:textId="77777777" w:rsidR="006D2747" w:rsidRPr="00A7212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B99E088" w14:textId="32110DDB" w:rsidR="00137135" w:rsidRPr="00A72127" w:rsidRDefault="006D2747" w:rsidP="00C7604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72127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A72127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A72127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</w:t>
      </w:r>
      <w:r w:rsidRPr="00873011">
        <w:rPr>
          <w:rFonts w:asciiTheme="majorBidi" w:hAnsiTheme="majorBidi" w:cstheme="majorBidi" w:hint="cs"/>
          <w:sz w:val="30"/>
          <w:szCs w:val="30"/>
          <w:cs/>
        </w:rPr>
        <w:t xml:space="preserve">เริ่มตั้งแต่วันที่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8730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บริษัทตกลงที่จะจ่ายค่าบริการ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ราย</w:t>
      </w:r>
      <w:r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เดือน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ตามอัตราที่</w:t>
      </w:r>
      <w:r w:rsidR="00204846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ระบุ</w:t>
      </w:r>
      <w:r w:rsidR="00AA49A0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ในสัญญา</w:t>
      </w:r>
      <w:r w:rsidR="008C0541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3601E4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จะมีการ</w:t>
      </w:r>
      <w:r w:rsidR="0085227B" w:rsidRPr="00873011">
        <w:rPr>
          <w:rFonts w:asciiTheme="majorBidi" w:hAnsiTheme="majorBidi" w:cstheme="majorBidi" w:hint="cs"/>
          <w:sz w:val="30"/>
          <w:szCs w:val="30"/>
          <w:cs/>
          <w:lang w:val="en-US"/>
        </w:rPr>
        <w:t>ทบทวนค่าบริการเป็นประจำทุกปี</w:t>
      </w:r>
    </w:p>
    <w:p w14:paraId="24487839" w14:textId="77777777" w:rsidR="00E76AD2" w:rsidRDefault="00E76AD2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70C39348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A72127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19F62526" w14:textId="77777777" w:rsidR="00F8469A" w:rsidRPr="00A7212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60AF3FD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A72127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 w:rsidRPr="00A72127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A7212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A72127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A72127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A72127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A7212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A7212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A72127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A72127">
        <w:rPr>
          <w:rFonts w:asciiTheme="majorBidi" w:hAnsiTheme="majorBidi"/>
          <w:sz w:val="30"/>
          <w:szCs w:val="30"/>
        </w:rPr>
        <w:t xml:space="preserve"> </w:t>
      </w:r>
      <w:r w:rsidRPr="00A72127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A72127">
        <w:rPr>
          <w:rFonts w:asciiTheme="majorBidi" w:hAnsiTheme="majorBidi" w:cstheme="majorBidi"/>
          <w:sz w:val="30"/>
          <w:szCs w:val="30"/>
        </w:rPr>
        <w:t>“</w:t>
      </w:r>
      <w:r w:rsidRPr="00A72127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="00DD5D56">
        <w:rPr>
          <w:rFonts w:asciiTheme="majorBidi" w:hAnsiTheme="majorBidi"/>
          <w:sz w:val="30"/>
          <w:szCs w:val="30"/>
          <w:cs/>
        </w:rPr>
        <w:br/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A7212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A7212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06BB08FA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</w:p>
    <w:p w14:paraId="13C90159" w14:textId="54B9E55B" w:rsidR="00B36D3F" w:rsidRPr="00B833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833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สินทรัพย์ทางการเงินอื่น</w:t>
      </w:r>
    </w:p>
    <w:p w14:paraId="21457DAA" w14:textId="77777777" w:rsidR="006E7855" w:rsidRPr="008C0E74" w:rsidRDefault="006E7855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351"/>
        <w:gridCol w:w="1620"/>
        <w:gridCol w:w="236"/>
        <w:gridCol w:w="1654"/>
      </w:tblGrid>
      <w:tr w:rsidR="009C1869" w:rsidRPr="00B833D7" w14:paraId="57165567" w14:textId="77777777" w:rsidTr="009C1869">
        <w:trPr>
          <w:tblHeader/>
        </w:trPr>
        <w:tc>
          <w:tcPr>
            <w:tcW w:w="2378" w:type="pct"/>
          </w:tcPr>
          <w:p w14:paraId="01F29D6E" w14:textId="77777777" w:rsidR="009C1869" w:rsidRPr="00B833D7" w:rsidRDefault="009C1869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1362837E" w14:textId="77777777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pct"/>
            <w:gridSpan w:val="3"/>
            <w:vAlign w:val="bottom"/>
          </w:tcPr>
          <w:p w14:paraId="455B353E" w14:textId="3CD03A98" w:rsidR="009C1869" w:rsidRPr="00B833D7" w:rsidRDefault="009C1869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869" w:rsidRPr="00B833D7" w14:paraId="08812CBC" w14:textId="77777777" w:rsidTr="009C1869">
        <w:trPr>
          <w:tblHeader/>
        </w:trPr>
        <w:tc>
          <w:tcPr>
            <w:tcW w:w="2378" w:type="pct"/>
          </w:tcPr>
          <w:p w14:paraId="0ED72E02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4AB4CE7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2AB20752" w14:textId="3365BA9D" w:rsidR="009C1869" w:rsidRPr="00B833D7" w:rsidRDefault="008E58CE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D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5DC7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27" w:type="pct"/>
          </w:tcPr>
          <w:p w14:paraId="0ACFA09F" w14:textId="77777777" w:rsidR="009C1869" w:rsidRPr="00B833D7" w:rsidRDefault="009C1869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5A51A058" w14:textId="6CACDB7C" w:rsidR="009C1869" w:rsidRPr="00B833D7" w:rsidRDefault="00D149E7" w:rsidP="00FF668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1869"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1869" w:rsidRPr="00B833D7" w14:paraId="3AA3CD4B" w14:textId="77777777" w:rsidTr="009C1869">
        <w:trPr>
          <w:tblHeader/>
        </w:trPr>
        <w:tc>
          <w:tcPr>
            <w:tcW w:w="2378" w:type="pct"/>
          </w:tcPr>
          <w:p w14:paraId="5E9DD6D3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8E9DEFF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F1C937C" w14:textId="02632268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6652D463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</w:tcPr>
          <w:p w14:paraId="12AAB9BA" w14:textId="16A9DB11" w:rsidR="009C1869" w:rsidRPr="00B833D7" w:rsidRDefault="00D149E7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C1869" w:rsidRPr="00B833D7" w14:paraId="268766C4" w14:textId="77777777" w:rsidTr="009C1869">
        <w:trPr>
          <w:tblHeader/>
        </w:trPr>
        <w:tc>
          <w:tcPr>
            <w:tcW w:w="2378" w:type="pct"/>
          </w:tcPr>
          <w:p w14:paraId="246453CF" w14:textId="77777777" w:rsidR="009C1869" w:rsidRPr="00B833D7" w:rsidRDefault="009C1869" w:rsidP="00FF668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37EFF93A" w14:textId="77777777" w:rsidR="009C1869" w:rsidRPr="00B833D7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pct"/>
            <w:gridSpan w:val="3"/>
          </w:tcPr>
          <w:p w14:paraId="30D99720" w14:textId="00E917BF" w:rsidR="009C1869" w:rsidRPr="009C1869" w:rsidRDefault="009C1869" w:rsidP="00FF668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C1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C18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C1869" w:rsidRPr="00B833D7" w14:paraId="24CCE82C" w14:textId="77777777" w:rsidTr="009C1869">
        <w:trPr>
          <w:tblHeader/>
        </w:trPr>
        <w:tc>
          <w:tcPr>
            <w:tcW w:w="2378" w:type="pct"/>
          </w:tcPr>
          <w:p w14:paraId="27586032" w14:textId="1F0A2C17" w:rsidR="009C1869" w:rsidRPr="00B833D7" w:rsidRDefault="009C1869" w:rsidP="00ED1B7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9" w:type="pct"/>
          </w:tcPr>
          <w:p w14:paraId="619C529F" w14:textId="77777777" w:rsidR="009C1869" w:rsidRPr="00B833D7" w:rsidRDefault="009C1869" w:rsidP="00ED1B7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51A91A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753739D" w14:textId="77777777" w:rsidR="009C1869" w:rsidRPr="00B833D7" w:rsidRDefault="009C1869" w:rsidP="00ED1B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478718BD" w14:textId="77777777" w:rsidR="009C1869" w:rsidRPr="00B833D7" w:rsidRDefault="009C1869" w:rsidP="00ED1B72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14E5" w:rsidRPr="00B833D7" w14:paraId="21D904F0" w14:textId="77777777" w:rsidTr="005041B5">
        <w:trPr>
          <w:tblHeader/>
        </w:trPr>
        <w:tc>
          <w:tcPr>
            <w:tcW w:w="2378" w:type="pct"/>
          </w:tcPr>
          <w:p w14:paraId="1660BA05" w14:textId="60B66F9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729" w:type="pct"/>
            <w:vAlign w:val="bottom"/>
          </w:tcPr>
          <w:p w14:paraId="02F62051" w14:textId="77777777" w:rsidR="000F14E5" w:rsidRPr="00B833D7" w:rsidRDefault="000F14E5" w:rsidP="000F14E5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37428524" w14:textId="5CA1A2A0" w:rsidR="000F14E5" w:rsidRPr="00B833D7" w:rsidRDefault="00F64174" w:rsidP="000F14E5">
            <w:pPr>
              <w:pStyle w:val="BodyText"/>
              <w:tabs>
                <w:tab w:val="decimal" w:pos="105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0DFA7506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5C682179" w14:textId="5E6BB9D0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</w:tr>
      <w:tr w:rsidR="000F14E5" w:rsidRPr="00B833D7" w14:paraId="0070DB1E" w14:textId="77777777" w:rsidTr="005041B5">
        <w:trPr>
          <w:tblHeader/>
        </w:trPr>
        <w:tc>
          <w:tcPr>
            <w:tcW w:w="2378" w:type="pct"/>
          </w:tcPr>
          <w:p w14:paraId="1D9F26D5" w14:textId="13428E6F" w:rsidR="000F14E5" w:rsidRPr="00B833D7" w:rsidRDefault="000F14E5" w:rsidP="000F14E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9" w:type="pct"/>
            <w:vAlign w:val="bottom"/>
          </w:tcPr>
          <w:p w14:paraId="41543073" w14:textId="77777777" w:rsidR="000F14E5" w:rsidRPr="00B833D7" w:rsidRDefault="000F14E5" w:rsidP="000F14E5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55D380F8" w14:textId="3A33625C" w:rsidR="000F14E5" w:rsidRPr="00B833D7" w:rsidRDefault="00F64174" w:rsidP="000F14E5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64174">
              <w:rPr>
                <w:rFonts w:asciiTheme="majorBidi" w:hAnsiTheme="majorBidi" w:cstheme="majorBidi"/>
                <w:sz w:val="30"/>
                <w:szCs w:val="30"/>
              </w:rPr>
              <w:t>2,413,550</w:t>
            </w:r>
          </w:p>
        </w:tc>
        <w:tc>
          <w:tcPr>
            <w:tcW w:w="127" w:type="pct"/>
            <w:vAlign w:val="bottom"/>
          </w:tcPr>
          <w:p w14:paraId="2E079817" w14:textId="77777777" w:rsidR="000F14E5" w:rsidRPr="00B833D7" w:rsidRDefault="000F14E5" w:rsidP="000F14E5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2" w:type="pct"/>
            <w:vAlign w:val="bottom"/>
          </w:tcPr>
          <w:p w14:paraId="746276B4" w14:textId="1210F4A5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  <w:r w:rsidR="000F14E5" w:rsidRPr="00B8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0F14E5" w:rsidRPr="0022295F" w14:paraId="1DC1F1A9" w14:textId="77777777" w:rsidTr="009C1869">
        <w:trPr>
          <w:tblHeader/>
        </w:trPr>
        <w:tc>
          <w:tcPr>
            <w:tcW w:w="2378" w:type="pct"/>
          </w:tcPr>
          <w:p w14:paraId="4AF6020B" w14:textId="7CE672F7" w:rsidR="000F14E5" w:rsidRPr="00B833D7" w:rsidRDefault="000F14E5" w:rsidP="000F14E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</w:tcPr>
          <w:p w14:paraId="6A6F0A66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13E4A719" w:rsidR="000F14E5" w:rsidRPr="00B833D7" w:rsidRDefault="00F64174" w:rsidP="000F14E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2,413,550</w:t>
            </w:r>
          </w:p>
        </w:tc>
        <w:tc>
          <w:tcPr>
            <w:tcW w:w="127" w:type="pct"/>
          </w:tcPr>
          <w:p w14:paraId="28A47613" w14:textId="77777777" w:rsidR="000F14E5" w:rsidRPr="00B833D7" w:rsidRDefault="000F14E5" w:rsidP="000F14E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34DBC943" w:rsidR="000F14E5" w:rsidRPr="00B833D7" w:rsidRDefault="00D149E7" w:rsidP="000F14E5">
            <w:pPr>
              <w:pStyle w:val="BodyText"/>
              <w:tabs>
                <w:tab w:val="decimal" w:pos="11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0F14E5" w:rsidRPr="00B8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</w:tbl>
    <w:p w14:paraId="5532FA3C" w14:textId="77777777" w:rsidR="00C33077" w:rsidRPr="008C0E74" w:rsidRDefault="00C33077" w:rsidP="008C0E74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8C0E74" w:rsidRDefault="0035066C" w:rsidP="00CD3CB0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63010A9F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="008C4BF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49F60FC3" w:rsidR="0035066C" w:rsidRPr="00F065D7" w:rsidRDefault="00D149E7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50EDF0F5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24D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1D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3E0DF682" w:rsidR="0035066C" w:rsidRPr="00F065D7" w:rsidRDefault="008E58CE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58C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E58C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6D77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122FA706" w:rsidR="0035066C" w:rsidRPr="00F065D7" w:rsidRDefault="00D149E7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29444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028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45EB2D5E" w:rsidR="0035066C" w:rsidRPr="00F556C3" w:rsidRDefault="00F64174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0B5A6BC4" w:rsidR="0035066C" w:rsidRPr="00DB5A29" w:rsidRDefault="00F64174" w:rsidP="00F556C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(4,05</w:t>
            </w:r>
            <w:r w:rsidR="003D05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3787EC9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09D1DF2C" w:rsidR="0035066C" w:rsidRPr="00DB5A29" w:rsidRDefault="003D05B9" w:rsidP="00F6417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701D3756" w14:textId="77777777" w:rsidR="0035066C" w:rsidRPr="00DB5A29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6DDE6BD5" w:rsidR="0035066C" w:rsidRPr="00F065D7" w:rsidRDefault="00F64174" w:rsidP="000F14E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D0B4CC7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58D39BF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5ED2ADA" w14:textId="77777777" w:rsidR="000F14E5" w:rsidRDefault="000F14E5" w:rsidP="000F14E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758F89" w14:textId="77777777" w:rsidR="004C3DEB" w:rsidRDefault="004C3DE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4EB93BE" w14:textId="5B1ED8F2" w:rsidR="000A2CC0" w:rsidRPr="004C3DEB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vanish/>
          <w:sz w:val="30"/>
          <w:szCs w:val="30"/>
          <w:cs/>
          <w:lang w:val="th-TH"/>
          <w:specVanish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6470EC1C" w:rsidR="002C0F04" w:rsidRDefault="004C3DEB" w:rsidP="004D02E7">
      <w:pPr>
        <w:spacing w:line="240" w:lineRule="auto"/>
        <w:contextualSpacing/>
        <w:rPr>
          <w:rFonts w:asciiTheme="majorBidi" w:hAnsiTheme="majorBidi" w:cstheme="majorBidi"/>
          <w:sz w:val="30"/>
          <w:szCs w:val="30"/>
          <w:vertAlign w:val="superscript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 </w:t>
      </w:r>
    </w:p>
    <w:p w14:paraId="028561B0" w14:textId="77777777" w:rsidR="00145BF4" w:rsidRPr="00145BF4" w:rsidRDefault="00145BF4" w:rsidP="004D02E7">
      <w:pPr>
        <w:spacing w:line="240" w:lineRule="auto"/>
        <w:contextualSpacing/>
        <w:rPr>
          <w:rFonts w:asciiTheme="majorBidi" w:hAnsiTheme="majorBidi" w:cstheme="majorBidi"/>
          <w:sz w:val="20"/>
          <w:szCs w:val="20"/>
          <w:vertAlign w:val="superscript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240"/>
        <w:gridCol w:w="9"/>
        <w:gridCol w:w="1080"/>
        <w:gridCol w:w="274"/>
        <w:gridCol w:w="1078"/>
        <w:gridCol w:w="237"/>
        <w:gridCol w:w="1056"/>
        <w:gridCol w:w="274"/>
        <w:gridCol w:w="1056"/>
      </w:tblGrid>
      <w:tr w:rsidR="008E6872" w:rsidRPr="00B667C3" w14:paraId="27BAECF8" w14:textId="77777777" w:rsidTr="00A94BCD">
        <w:trPr>
          <w:trHeight w:val="313"/>
          <w:tblHeader/>
        </w:trPr>
        <w:tc>
          <w:tcPr>
            <w:tcW w:w="2176" w:type="pct"/>
          </w:tcPr>
          <w:p w14:paraId="1AE6A981" w14:textId="77777777" w:rsidR="008E6872" w:rsidRPr="00B667C3" w:rsidRDefault="008E6872" w:rsidP="000C493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016A58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4"/>
          </w:tcPr>
          <w:p w14:paraId="37597974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E95158D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pct"/>
            <w:gridSpan w:val="3"/>
          </w:tcPr>
          <w:p w14:paraId="3868CE31" w14:textId="77777777" w:rsidR="008E6872" w:rsidRPr="00B667C3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0B7" w:rsidRPr="00B667C3" w14:paraId="76046F33" w14:textId="77777777" w:rsidTr="005920B7">
        <w:trPr>
          <w:trHeight w:val="275"/>
          <w:tblHeader/>
        </w:trPr>
        <w:tc>
          <w:tcPr>
            <w:tcW w:w="2176" w:type="pct"/>
          </w:tcPr>
          <w:p w14:paraId="49219E4A" w14:textId="5DEDC8E2" w:rsidR="001B3763" w:rsidRPr="007244BD" w:rsidRDefault="00447218" w:rsidP="00FD6C5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44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66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7244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29C25F91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20D8F99F" w14:textId="2ADEE983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3EED083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616D24" w14:textId="578F8C27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" w:type="pct"/>
            <w:vAlign w:val="bottom"/>
          </w:tcPr>
          <w:p w14:paraId="02A4D047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7D6F13D" w14:textId="6748DDE5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5BF1628A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5E2D80" w14:textId="43A614EC" w:rsidR="001B3763" w:rsidRPr="00B667C3" w:rsidRDefault="00D149E7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B3763" w:rsidRPr="00B667C3" w14:paraId="73F3D4E1" w14:textId="77777777" w:rsidTr="00A94BCD">
        <w:trPr>
          <w:trHeight w:val="313"/>
          <w:tblHeader/>
        </w:trPr>
        <w:tc>
          <w:tcPr>
            <w:tcW w:w="2176" w:type="pct"/>
          </w:tcPr>
          <w:p w14:paraId="232AE05B" w14:textId="77777777" w:rsidR="001B3763" w:rsidRPr="00B667C3" w:rsidRDefault="001B3763" w:rsidP="001B376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EEDBB08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6" w:type="pct"/>
            <w:gridSpan w:val="8"/>
          </w:tcPr>
          <w:p w14:paraId="412CEFAF" w14:textId="77777777" w:rsidR="001B3763" w:rsidRPr="00B667C3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20B7" w:rsidRPr="00B667C3" w14:paraId="7A73BBCC" w14:textId="77777777" w:rsidTr="005920B7">
        <w:trPr>
          <w:trHeight w:val="313"/>
        </w:trPr>
        <w:tc>
          <w:tcPr>
            <w:tcW w:w="2176" w:type="pct"/>
          </w:tcPr>
          <w:p w14:paraId="6C3AA071" w14:textId="77777777" w:rsidR="001B3763" w:rsidRPr="00B667C3" w:rsidRDefault="001B3763" w:rsidP="001B376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8" w:type="pct"/>
          </w:tcPr>
          <w:p w14:paraId="2029EDB0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3903C4D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6614C3" w14:textId="77777777" w:rsidR="001B3763" w:rsidRPr="00B667C3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375EEC" w14:textId="77777777" w:rsidR="001B3763" w:rsidRPr="00B667C3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4154A8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A599177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2E534E" w14:textId="77777777" w:rsidR="001B3763" w:rsidRPr="00B667C3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13E9F58" w14:textId="77777777" w:rsidR="001B3763" w:rsidRPr="00B667C3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0B7" w:rsidRPr="00B667C3" w14:paraId="47D495EC" w14:textId="77777777" w:rsidTr="005920B7">
        <w:trPr>
          <w:trHeight w:val="300"/>
        </w:trPr>
        <w:tc>
          <w:tcPr>
            <w:tcW w:w="2176" w:type="pct"/>
          </w:tcPr>
          <w:p w14:paraId="44F8703A" w14:textId="4EC92C01" w:rsidR="007244BD" w:rsidRPr="00B667C3" w:rsidRDefault="007244BD" w:rsidP="007244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09F6494D" w14:textId="77777777" w:rsidR="007244BD" w:rsidRPr="00B667C3" w:rsidRDefault="007244BD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</w:tcPr>
          <w:p w14:paraId="4866B57C" w14:textId="72432807" w:rsidR="007244BD" w:rsidRPr="00F54046" w:rsidRDefault="00F7346C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381,883</w:t>
            </w:r>
          </w:p>
        </w:tc>
        <w:tc>
          <w:tcPr>
            <w:tcW w:w="146" w:type="pct"/>
          </w:tcPr>
          <w:p w14:paraId="274D3DD3" w14:textId="77777777" w:rsidR="007244BD" w:rsidRPr="00B667C3" w:rsidRDefault="007244BD" w:rsidP="007244BD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9499115" w14:textId="4DD72303" w:rsidR="007244BD" w:rsidRPr="00B667C3" w:rsidRDefault="007244BD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26" w:type="pct"/>
          </w:tcPr>
          <w:p w14:paraId="764FACC4" w14:textId="77777777" w:rsidR="007244BD" w:rsidRPr="00B667C3" w:rsidRDefault="007244BD" w:rsidP="007244B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9A3C8BF" w14:textId="6362D669" w:rsidR="007244BD" w:rsidRPr="00B667C3" w:rsidRDefault="007244BD" w:rsidP="007244B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B5936CE" w14:textId="77777777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8985A7F" w14:textId="77777777" w:rsidR="007244BD" w:rsidRPr="00B667C3" w:rsidRDefault="007244BD" w:rsidP="007244B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20B7" w:rsidRPr="00B667C3" w14:paraId="3124253A" w14:textId="77777777" w:rsidTr="005920B7">
        <w:trPr>
          <w:trHeight w:val="395"/>
        </w:trPr>
        <w:tc>
          <w:tcPr>
            <w:tcW w:w="2176" w:type="pct"/>
          </w:tcPr>
          <w:p w14:paraId="11E703CA" w14:textId="09F145F4" w:rsidR="007244BD" w:rsidRPr="005920B7" w:rsidRDefault="007244BD" w:rsidP="007244BD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920B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8" w:type="pct"/>
          </w:tcPr>
          <w:p w14:paraId="668910D5" w14:textId="77777777" w:rsidR="007244BD" w:rsidRPr="00B667C3" w:rsidRDefault="007244BD" w:rsidP="007244BD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33579AEA" w14:textId="21D2AD5E" w:rsidR="007244BD" w:rsidRPr="00003C8B" w:rsidRDefault="00AB2418" w:rsidP="007244BD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03C8B"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="00003C8B" w:rsidRPr="00003C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03C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42DECD30" w14:textId="77777777" w:rsidR="007244BD" w:rsidRPr="00B667C3" w:rsidRDefault="007244BD" w:rsidP="007244B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727D88" w14:textId="3DADA72E" w:rsidR="00AB4F4A" w:rsidRPr="005920B7" w:rsidRDefault="00AB4F4A" w:rsidP="005920B7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(7,501)</w:t>
            </w:r>
          </w:p>
        </w:tc>
        <w:tc>
          <w:tcPr>
            <w:tcW w:w="126" w:type="pct"/>
          </w:tcPr>
          <w:p w14:paraId="5B46B51A" w14:textId="77777777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597216BD" w14:textId="2C9D89E2" w:rsidR="007244BD" w:rsidRPr="00B667C3" w:rsidRDefault="007244BD" w:rsidP="007244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08DF2675" w14:textId="77777777" w:rsidR="007244BD" w:rsidRPr="00B667C3" w:rsidRDefault="007244BD" w:rsidP="007244B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131548" w14:textId="13098513" w:rsidR="007244BD" w:rsidRPr="00B667C3" w:rsidRDefault="007244BD" w:rsidP="007244BD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920B7" w:rsidRPr="00B667C3" w14:paraId="70325A5D" w14:textId="77777777" w:rsidTr="005920B7">
        <w:trPr>
          <w:trHeight w:val="392"/>
        </w:trPr>
        <w:tc>
          <w:tcPr>
            <w:tcW w:w="2176" w:type="pct"/>
          </w:tcPr>
          <w:p w14:paraId="52B4F325" w14:textId="3508F291" w:rsidR="007244BD" w:rsidRPr="00B667C3" w:rsidRDefault="007244BD" w:rsidP="007244BD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8" w:type="pct"/>
          </w:tcPr>
          <w:p w14:paraId="02E0B174" w14:textId="77777777" w:rsidR="007244BD" w:rsidRPr="00B667C3" w:rsidRDefault="007244BD" w:rsidP="007244BD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046EE9" w14:textId="678F1A51" w:rsidR="007244BD" w:rsidRPr="00003C8B" w:rsidRDefault="00AB2418" w:rsidP="007244BD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3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(1,133)</w:t>
            </w:r>
          </w:p>
        </w:tc>
        <w:tc>
          <w:tcPr>
            <w:tcW w:w="146" w:type="pct"/>
          </w:tcPr>
          <w:p w14:paraId="221F83DE" w14:textId="77777777" w:rsidR="007244BD" w:rsidRPr="00B667C3" w:rsidRDefault="007244BD" w:rsidP="007244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128DFF" w14:textId="3896CE82" w:rsidR="007244BD" w:rsidRPr="00B667C3" w:rsidRDefault="00AB4F4A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244BD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" w:type="pct"/>
          </w:tcPr>
          <w:p w14:paraId="18DE38BB" w14:textId="77777777" w:rsidR="007244BD" w:rsidRPr="00B667C3" w:rsidRDefault="007244BD" w:rsidP="007244BD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0332BE6" w14:textId="4EE1EBBB" w:rsidR="007244BD" w:rsidRPr="00B667C3" w:rsidRDefault="007244BD" w:rsidP="007244B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627DD19" w14:textId="77777777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vAlign w:val="bottom"/>
          </w:tcPr>
          <w:p w14:paraId="2259F5AB" w14:textId="0C542EB7" w:rsidR="007244BD" w:rsidRPr="00B667C3" w:rsidRDefault="007244BD" w:rsidP="007244BD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920B7" w:rsidRPr="00B667C3" w14:paraId="00C8B7A6" w14:textId="77777777" w:rsidTr="005920B7">
        <w:trPr>
          <w:trHeight w:val="313"/>
        </w:trPr>
        <w:tc>
          <w:tcPr>
            <w:tcW w:w="2176" w:type="pct"/>
          </w:tcPr>
          <w:p w14:paraId="56C1994B" w14:textId="5CEC6A9C" w:rsidR="00450A68" w:rsidRPr="00B667C3" w:rsidRDefault="00450A68" w:rsidP="00450A6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1F83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C01F83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01F83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5C22C7A8" w14:textId="77777777" w:rsidR="00450A68" w:rsidRPr="00B667C3" w:rsidRDefault="00450A68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53D59014" w:rsidR="00450A68" w:rsidRPr="00003C8B" w:rsidRDefault="00A94BCD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3C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380,497</w:t>
            </w:r>
          </w:p>
        </w:tc>
        <w:tc>
          <w:tcPr>
            <w:tcW w:w="146" w:type="pct"/>
          </w:tcPr>
          <w:p w14:paraId="1DBC1FEA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0A648614" w:rsidR="00450A68" w:rsidRPr="00B667C3" w:rsidRDefault="00D149E7" w:rsidP="00450A68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AB4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50A68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B4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26" w:type="pct"/>
          </w:tcPr>
          <w:p w14:paraId="70D53E72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FC99AF1" w14:textId="7554704D" w:rsidR="00450A68" w:rsidRPr="00B667C3" w:rsidRDefault="00450A68" w:rsidP="00450A68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449EF63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450A68" w:rsidRPr="00B667C3" w:rsidRDefault="00450A68" w:rsidP="00450A68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920B7" w:rsidRPr="00B667C3" w14:paraId="14F3D905" w14:textId="77777777" w:rsidTr="005920B7">
        <w:trPr>
          <w:trHeight w:val="288"/>
        </w:trPr>
        <w:tc>
          <w:tcPr>
            <w:tcW w:w="2176" w:type="pct"/>
          </w:tcPr>
          <w:p w14:paraId="2F39FAC7" w14:textId="77777777" w:rsidR="00450A68" w:rsidRPr="00B667C3" w:rsidRDefault="00450A68" w:rsidP="00450A68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5E5662DC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331B6A9A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D55B7B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D2346BD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5D9E53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B8F8B93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A73CD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9693A71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0B7" w:rsidRPr="00B667C3" w14:paraId="0CD08CF2" w14:textId="77777777" w:rsidTr="005920B7">
        <w:trPr>
          <w:trHeight w:val="418"/>
        </w:trPr>
        <w:tc>
          <w:tcPr>
            <w:tcW w:w="2176" w:type="pct"/>
          </w:tcPr>
          <w:p w14:paraId="69D951BB" w14:textId="77777777" w:rsidR="00450A68" w:rsidRPr="00B667C3" w:rsidRDefault="00450A68" w:rsidP="00450A6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5121669F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6ACCFD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46B69D" w14:textId="77777777" w:rsidR="00450A68" w:rsidRPr="00B667C3" w:rsidRDefault="00450A68" w:rsidP="00450A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D8816B" w14:textId="77777777" w:rsidR="00450A68" w:rsidRPr="00B667C3" w:rsidRDefault="00450A68" w:rsidP="00450A68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E9E4A6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3F59B07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495CDF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97C9E46" w14:textId="77777777" w:rsidR="00450A68" w:rsidRPr="00B667C3" w:rsidRDefault="00450A68" w:rsidP="00450A6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0B7" w:rsidRPr="00B667C3" w14:paraId="31822A2D" w14:textId="77777777" w:rsidTr="005920B7">
        <w:trPr>
          <w:trHeight w:val="401"/>
        </w:trPr>
        <w:tc>
          <w:tcPr>
            <w:tcW w:w="2176" w:type="pct"/>
          </w:tcPr>
          <w:p w14:paraId="37BBC527" w14:textId="24D55730" w:rsidR="007244BD" w:rsidRPr="00B667C3" w:rsidRDefault="007244BD" w:rsidP="007244B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6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" w:type="pct"/>
            <w:gridSpan w:val="2"/>
          </w:tcPr>
          <w:p w14:paraId="39874D93" w14:textId="77777777" w:rsidR="007244BD" w:rsidRPr="00B667C3" w:rsidRDefault="007244BD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6B7C32B" w14:textId="0AA278DA" w:rsidR="007244BD" w:rsidRPr="00B667C3" w:rsidRDefault="00F7346C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1,017,343</w:t>
            </w:r>
          </w:p>
        </w:tc>
        <w:tc>
          <w:tcPr>
            <w:tcW w:w="146" w:type="pct"/>
          </w:tcPr>
          <w:p w14:paraId="22C6F608" w14:textId="77777777" w:rsidR="007244BD" w:rsidRPr="00B667C3" w:rsidRDefault="007244BD" w:rsidP="007244B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D9473B" w14:textId="3895EC51" w:rsidR="007244BD" w:rsidRPr="00B667C3" w:rsidRDefault="007244BD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26" w:type="pct"/>
          </w:tcPr>
          <w:p w14:paraId="3B8E705C" w14:textId="77777777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62794FAA" w14:textId="2EE24067" w:rsidR="007244BD" w:rsidRPr="00B667C3" w:rsidRDefault="006F70EB" w:rsidP="007244B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108,829</w:t>
            </w:r>
          </w:p>
        </w:tc>
        <w:tc>
          <w:tcPr>
            <w:tcW w:w="146" w:type="pct"/>
          </w:tcPr>
          <w:p w14:paraId="62F20938" w14:textId="77777777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A5888B9" w14:textId="4AE538B1" w:rsidR="007244BD" w:rsidRPr="00B667C3" w:rsidRDefault="007244BD" w:rsidP="007244B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Pr="00B667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A94BCD" w:rsidRPr="00B667C3" w14:paraId="4111D726" w14:textId="77777777" w:rsidTr="005920B7">
        <w:trPr>
          <w:trHeight w:val="401"/>
        </w:trPr>
        <w:tc>
          <w:tcPr>
            <w:tcW w:w="2176" w:type="pct"/>
          </w:tcPr>
          <w:p w14:paraId="40ED7AD9" w14:textId="5F885F5C" w:rsidR="00A94BCD" w:rsidRPr="000F14E5" w:rsidRDefault="00A94BCD" w:rsidP="00A94B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3" w:type="pct"/>
            <w:gridSpan w:val="2"/>
          </w:tcPr>
          <w:p w14:paraId="718E9F96" w14:textId="77777777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78D25A5" w14:textId="30189DF6" w:rsidR="00A94BCD" w:rsidRPr="00B667C3" w:rsidRDefault="00AB2418" w:rsidP="00A94BC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146" w:type="pct"/>
          </w:tcPr>
          <w:p w14:paraId="4CE9F100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5CF6078" w14:textId="598B98CC" w:rsidR="00A94BCD" w:rsidRPr="00B667C3" w:rsidRDefault="00A94BCD" w:rsidP="00A94BCD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FB4C2C5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14A0DDFB" w14:textId="2B77B860" w:rsidR="00A94BCD" w:rsidRPr="00A94BCD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A709490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C0042DC" w14:textId="7DAC74B8" w:rsidR="00A94BCD" w:rsidRPr="00B667C3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BCD" w:rsidRPr="00B667C3" w14:paraId="23D046A3" w14:textId="77777777" w:rsidTr="005920B7">
        <w:trPr>
          <w:trHeight w:val="403"/>
        </w:trPr>
        <w:tc>
          <w:tcPr>
            <w:tcW w:w="2176" w:type="pct"/>
          </w:tcPr>
          <w:p w14:paraId="6998DBAF" w14:textId="32F9ADE5" w:rsidR="00A94BCD" w:rsidRPr="00B667C3" w:rsidRDefault="00A94BCD" w:rsidP="00A94BC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3" w:type="pct"/>
            <w:gridSpan w:val="2"/>
          </w:tcPr>
          <w:p w14:paraId="2830B286" w14:textId="77777777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F3D925F" w14:textId="5BA9A798" w:rsidR="00A94BCD" w:rsidRPr="00A94BCD" w:rsidRDefault="00AB2418" w:rsidP="00A94BC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174,878</w:t>
            </w:r>
          </w:p>
        </w:tc>
        <w:tc>
          <w:tcPr>
            <w:tcW w:w="146" w:type="pct"/>
          </w:tcPr>
          <w:p w14:paraId="28254298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789344" w14:textId="32A587B3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3E20">
              <w:rPr>
                <w:rFonts w:ascii="Angsana New" w:hAnsi="Angsana New"/>
                <w:sz w:val="30"/>
                <w:szCs w:val="30"/>
              </w:rPr>
              <w:t>147,142</w:t>
            </w:r>
          </w:p>
        </w:tc>
        <w:tc>
          <w:tcPr>
            <w:tcW w:w="126" w:type="pct"/>
          </w:tcPr>
          <w:p w14:paraId="04B66D93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0865CE" w14:textId="2AE8FA1E" w:rsidR="00A94BCD" w:rsidRPr="00A94BCD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1367091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2FF34CA6" w14:textId="2F62D41C" w:rsidR="00A94BCD" w:rsidRPr="00B667C3" w:rsidRDefault="00A94BCD" w:rsidP="00A94BCD">
            <w:pPr>
              <w:pStyle w:val="BodyText"/>
              <w:tabs>
                <w:tab w:val="decimal" w:pos="61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BCD" w:rsidRPr="00B667C3" w14:paraId="0D93703F" w14:textId="77777777" w:rsidTr="005920B7">
        <w:trPr>
          <w:trHeight w:val="401"/>
        </w:trPr>
        <w:tc>
          <w:tcPr>
            <w:tcW w:w="2176" w:type="pct"/>
          </w:tcPr>
          <w:p w14:paraId="00D27915" w14:textId="4E3BEFE1" w:rsidR="00A94BCD" w:rsidRPr="00B667C3" w:rsidRDefault="00A94BCD" w:rsidP="00A94B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F4A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" w:type="pct"/>
            <w:gridSpan w:val="2"/>
          </w:tcPr>
          <w:p w14:paraId="257BD380" w14:textId="77777777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1A6DAA2C" w14:textId="2A55E358" w:rsidR="00A94BCD" w:rsidRPr="00A94BCD" w:rsidRDefault="00AB2418" w:rsidP="00003C8B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(107,846)</w:t>
            </w:r>
          </w:p>
        </w:tc>
        <w:tc>
          <w:tcPr>
            <w:tcW w:w="146" w:type="pct"/>
          </w:tcPr>
          <w:p w14:paraId="7C2622B3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E0E24E0" w14:textId="6829A5EC" w:rsidR="00A94BCD" w:rsidRPr="00FD6C5D" w:rsidRDefault="00A94BCD" w:rsidP="00A94BCD">
            <w:pPr>
              <w:pStyle w:val="BodyText"/>
              <w:spacing w:after="0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F4A">
              <w:rPr>
                <w:rFonts w:ascii="Angsana New" w:hAnsi="Angsana New"/>
                <w:sz w:val="30"/>
                <w:szCs w:val="30"/>
                <w:cs/>
                <w:lang w:val="en-US"/>
              </w:rPr>
              <w:t>(285</w:t>
            </w:r>
            <w:r w:rsidRPr="00AB4F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4F4A">
              <w:rPr>
                <w:rFonts w:ascii="Angsana New" w:hAnsi="Angsana New"/>
                <w:sz w:val="30"/>
                <w:szCs w:val="30"/>
                <w:cs/>
                <w:lang w:val="en-US"/>
              </w:rPr>
              <w:t>474)</w:t>
            </w:r>
          </w:p>
        </w:tc>
        <w:tc>
          <w:tcPr>
            <w:tcW w:w="126" w:type="pct"/>
          </w:tcPr>
          <w:p w14:paraId="5FA98090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04B5F054" w14:textId="46D01010" w:rsidR="00A94BCD" w:rsidRPr="00A94BCD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2D17C17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49925353" w14:textId="4418B366" w:rsidR="00A94BCD" w:rsidRPr="00D149E7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4BCD" w:rsidRPr="00B667C3" w14:paraId="170D01C5" w14:textId="77777777" w:rsidTr="004C4774">
        <w:trPr>
          <w:trHeight w:val="263"/>
        </w:trPr>
        <w:tc>
          <w:tcPr>
            <w:tcW w:w="2176" w:type="pct"/>
          </w:tcPr>
          <w:p w14:paraId="6CB0A1D6" w14:textId="70C7B6D1" w:rsidR="00A94BCD" w:rsidRPr="00B667C3" w:rsidRDefault="00A94BCD" w:rsidP="00A94BCD">
            <w:pPr>
              <w:pStyle w:val="BodyText"/>
              <w:spacing w:after="0" w:line="240" w:lineRule="atLeas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67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133" w:type="pct"/>
            <w:gridSpan w:val="2"/>
          </w:tcPr>
          <w:p w14:paraId="4F3D795D" w14:textId="77777777" w:rsidR="00A94BCD" w:rsidRPr="00B667C3" w:rsidRDefault="00A94BCD" w:rsidP="00A94BCD">
            <w:pPr>
              <w:pStyle w:val="BodyText"/>
              <w:spacing w:after="0"/>
              <w:ind w:left="-108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0465D0E9" w14:textId="469C02A0" w:rsidR="00A94BCD" w:rsidRPr="00A94BCD" w:rsidRDefault="00AB2418" w:rsidP="00003C8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B241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003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146" w:type="pct"/>
          </w:tcPr>
          <w:p w14:paraId="510C323E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BF045D2" w14:textId="05CC2E4D" w:rsidR="00A94BCD" w:rsidRPr="00B667C3" w:rsidRDefault="00A94BCD" w:rsidP="00A94BCD">
            <w:pPr>
              <w:pStyle w:val="BodyText"/>
              <w:spacing w:after="0"/>
              <w:ind w:left="-108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F4A">
              <w:rPr>
                <w:rFonts w:ascii="Angsana New" w:hAnsi="Angsana New"/>
                <w:sz w:val="30"/>
                <w:szCs w:val="30"/>
              </w:rPr>
              <w:t>(24,412)</w:t>
            </w:r>
          </w:p>
        </w:tc>
        <w:tc>
          <w:tcPr>
            <w:tcW w:w="126" w:type="pct"/>
          </w:tcPr>
          <w:p w14:paraId="2BB36634" w14:textId="77777777" w:rsidR="00A94BCD" w:rsidRPr="00B667C3" w:rsidRDefault="00A94BCD" w:rsidP="00A94BCD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3705145F" w14:textId="77777777" w:rsidR="00A94BCD" w:rsidRPr="00B667C3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4955C" w14:textId="58EB6331" w:rsidR="00A94BCD" w:rsidRPr="00B667C3" w:rsidRDefault="00A94BCD" w:rsidP="00003C8B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9C2B44D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</w:tcPr>
          <w:p w14:paraId="7D23E1CA" w14:textId="77777777" w:rsidR="00A94BCD" w:rsidRPr="00B667C3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BCB8F" w14:textId="649A0F65" w:rsidR="00A94BCD" w:rsidRPr="00B667C3" w:rsidRDefault="00A94BCD" w:rsidP="00A94BCD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6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4BCD" w:rsidRPr="00B667C3" w14:paraId="625BC179" w14:textId="77777777" w:rsidTr="005920B7">
        <w:trPr>
          <w:trHeight w:val="401"/>
        </w:trPr>
        <w:tc>
          <w:tcPr>
            <w:tcW w:w="2176" w:type="pct"/>
          </w:tcPr>
          <w:p w14:paraId="6902536A" w14:textId="76FCBBDA" w:rsidR="00A94BCD" w:rsidRPr="00B667C3" w:rsidRDefault="00A94BCD" w:rsidP="00A94B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  <w:gridSpan w:val="2"/>
          </w:tcPr>
          <w:p w14:paraId="1946E6F2" w14:textId="77777777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6606A0B1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4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1,141,000</w:t>
            </w:r>
          </w:p>
        </w:tc>
        <w:tc>
          <w:tcPr>
            <w:tcW w:w="146" w:type="pct"/>
          </w:tcPr>
          <w:p w14:paraId="0DF09D82" w14:textId="77777777" w:rsidR="00A94BCD" w:rsidRPr="00B667C3" w:rsidRDefault="00A94BCD" w:rsidP="00A94B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2D73E12" w14:textId="0DF8D761" w:rsidR="00A94BCD" w:rsidRPr="00B667C3" w:rsidRDefault="00A94BCD" w:rsidP="00A94BCD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</w:rPr>
              <w:t>889,417</w:t>
            </w:r>
          </w:p>
        </w:tc>
        <w:tc>
          <w:tcPr>
            <w:tcW w:w="126" w:type="pct"/>
          </w:tcPr>
          <w:p w14:paraId="76751B11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5949311B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</w:tcPr>
          <w:p w14:paraId="59989380" w14:textId="77777777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5F76C2" w14:textId="4EA6CD52" w:rsidR="00A94BCD" w:rsidRPr="00B667C3" w:rsidRDefault="00A94BCD" w:rsidP="00A94BC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  <w:tr w:rsidR="005920B7" w:rsidRPr="008C0E74" w14:paraId="2D35F58D" w14:textId="77777777" w:rsidTr="005920B7">
        <w:trPr>
          <w:trHeight w:val="401"/>
        </w:trPr>
        <w:tc>
          <w:tcPr>
            <w:tcW w:w="2176" w:type="pct"/>
          </w:tcPr>
          <w:p w14:paraId="751A265B" w14:textId="77777777" w:rsidR="00802EEB" w:rsidRPr="008C0E74" w:rsidRDefault="00802EEB" w:rsidP="00802EE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gridSpan w:val="2"/>
          </w:tcPr>
          <w:p w14:paraId="073E6461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9D7F54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2AAC28" w14:textId="77777777" w:rsidR="00802EEB" w:rsidRPr="008C0E74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81B5112" w14:textId="77777777" w:rsidR="00802EEB" w:rsidRPr="008C0E74" w:rsidRDefault="00802EEB" w:rsidP="00802EEB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0217E0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2A5ABB6D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5D51046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9DE38CE" w14:textId="77777777" w:rsidR="00802EEB" w:rsidRPr="008C0E74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0B7" w:rsidRPr="00B667C3" w14:paraId="394D505A" w14:textId="77777777" w:rsidTr="005920B7">
        <w:trPr>
          <w:trHeight w:val="321"/>
        </w:trPr>
        <w:tc>
          <w:tcPr>
            <w:tcW w:w="2176" w:type="pct"/>
          </w:tcPr>
          <w:p w14:paraId="0A19FD57" w14:textId="41C17FB3" w:rsidR="00802EEB" w:rsidRPr="00B667C3" w:rsidRDefault="00802EEB" w:rsidP="00802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3" w:type="pct"/>
            <w:gridSpan w:val="2"/>
          </w:tcPr>
          <w:p w14:paraId="2218A14A" w14:textId="77777777" w:rsidR="00802EEB" w:rsidRPr="00B667C3" w:rsidRDefault="00802EEB" w:rsidP="00802EE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25F04D94" w14:textId="274F94D2" w:rsidR="00802EEB" w:rsidRPr="00B667C3" w:rsidRDefault="00A94BCD" w:rsidP="00802EE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1,521,497</w:t>
            </w:r>
          </w:p>
        </w:tc>
        <w:tc>
          <w:tcPr>
            <w:tcW w:w="146" w:type="pct"/>
          </w:tcPr>
          <w:p w14:paraId="0EDCFB5D" w14:textId="77777777" w:rsidR="00802EEB" w:rsidRPr="00B667C3" w:rsidRDefault="00802EEB" w:rsidP="00802EE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A3D508" w14:textId="4F74C9ED" w:rsidR="00802EEB" w:rsidRPr="00B667C3" w:rsidRDefault="007244BD" w:rsidP="00802EEB">
            <w:pPr>
              <w:pStyle w:val="BodyText"/>
              <w:tabs>
                <w:tab w:val="decimal" w:pos="108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3E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1,273,541</w:t>
            </w:r>
          </w:p>
        </w:tc>
        <w:tc>
          <w:tcPr>
            <w:tcW w:w="126" w:type="pct"/>
          </w:tcPr>
          <w:p w14:paraId="7E308139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25DA6870" w14:textId="27E78949" w:rsidR="00802EEB" w:rsidRPr="00B667C3" w:rsidRDefault="00A94BCD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</w:tcPr>
          <w:p w14:paraId="46E54690" w14:textId="77777777" w:rsidR="00802EEB" w:rsidRPr="00B667C3" w:rsidRDefault="00802EEB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64D0CCCA" w14:textId="13DD2823" w:rsidR="00802EEB" w:rsidRPr="00B667C3" w:rsidRDefault="00D149E7" w:rsidP="00802EE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802EEB" w:rsidRPr="00B66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</w:tbl>
    <w:p w14:paraId="1EBE619B" w14:textId="77777777" w:rsidR="00792025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085A8C8" w14:textId="77777777" w:rsidR="00CF4BF4" w:rsidRPr="00F63F8E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63F8E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Pr="00F63F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3E28DBD1" w14:textId="77777777" w:rsidR="00CF4BF4" w:rsidRDefault="00CF4BF4" w:rsidP="00A73098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69A92DD" w14:textId="62A8E1E9" w:rsidR="00EA4543" w:rsidRPr="00CF4BF4" w:rsidRDefault="002F4191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u w:val="single"/>
          <w:lang w:val="en-US" w:bidi="th-TH"/>
        </w:rPr>
      </w:pPr>
      <w:r w:rsidRPr="00CF4BF4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CF4BF4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CF4BF4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การร่วมค้า</w:t>
      </w:r>
    </w:p>
    <w:p w14:paraId="092A58A1" w14:textId="77777777" w:rsidR="002F4191" w:rsidRPr="00F63F8E" w:rsidRDefault="002F4191" w:rsidP="002F4191">
      <w:pPr>
        <w:spacing w:line="240" w:lineRule="auto"/>
        <w:ind w:right="-43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32DE6337" w14:textId="2EEE2434" w:rsidR="00560894" w:rsidRDefault="00F63F8E" w:rsidP="00BC32EC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D42B8F">
        <w:rPr>
          <w:rFonts w:asciiTheme="majorBidi" w:hAnsiTheme="majorBidi" w:cstheme="majorBidi" w:hint="cs"/>
          <w:spacing w:val="-4"/>
          <w:sz w:val="30"/>
          <w:szCs w:val="30"/>
        </w:rPr>
        <w:t xml:space="preserve">2565 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บริษัทย่อยได้ลงทุนในบริษัท โอสถสภา ยันฮี เบฟเวอเรจ จำกัด 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(OYB) 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เพื่อวิจัย พัฒนา และ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</w:rPr>
        <w:t xml:space="preserve">      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ทำการตลาดสำหรับผลิตภัณฑ์เครื่องดื่มที่มีส่วนผสมที่ทำจากกัญชาหรือกัญชง เป็นจำนวนเงิน </w:t>
      </w:r>
      <w:r w:rsidR="00BC32EC" w:rsidRPr="00D42B8F">
        <w:rPr>
          <w:rFonts w:asciiTheme="majorBidi" w:hAnsiTheme="majorBidi" w:cstheme="majorBidi" w:hint="cs"/>
          <w:spacing w:val="-4"/>
          <w:sz w:val="30"/>
          <w:szCs w:val="30"/>
        </w:rPr>
        <w:t>110</w:t>
      </w:r>
      <w:r w:rsidR="00BC32EC"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ซึ่งคิดเป็นร้อยละ </w:t>
      </w:r>
      <w:r w:rsidRPr="00D42B8F">
        <w:rPr>
          <w:rFonts w:asciiTheme="majorBidi" w:hAnsiTheme="majorBidi" w:cstheme="majorBidi" w:hint="cs"/>
          <w:spacing w:val="-4"/>
          <w:sz w:val="30"/>
          <w:szCs w:val="30"/>
        </w:rPr>
        <w:t>55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ของทุนที</w:t>
      </w:r>
      <w:r w:rsidR="00BC32EC"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>่ออกและชำระแล้วของ</w:t>
      </w:r>
      <w:r w:rsidR="009605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</w:rPr>
        <w:t xml:space="preserve">OYB </w:t>
      </w:r>
      <w:r w:rsidR="00BC32EC" w:rsidRPr="00D42B8F">
        <w:rPr>
          <w:rFonts w:asciiTheme="majorBidi" w:hAnsiTheme="majorBidi"/>
          <w:spacing w:val="-4"/>
          <w:sz w:val="30"/>
          <w:szCs w:val="30"/>
          <w:cs/>
        </w:rPr>
        <w:t>ในการลงทุนดังกล่าว</w:t>
      </w:r>
      <w:r w:rsidR="00560894" w:rsidRPr="00D42B8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C32EC"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="00BC32EC" w:rsidRPr="00D42B8F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="00560894" w:rsidRPr="00D42B8F">
        <w:rPr>
          <w:rFonts w:asciiTheme="majorBidi" w:hAnsiTheme="majorBidi" w:hint="cs"/>
          <w:spacing w:val="-4"/>
          <w:sz w:val="30"/>
          <w:szCs w:val="30"/>
          <w:cs/>
        </w:rPr>
        <w:t>ทยอย</w:t>
      </w:r>
      <w:r w:rsidR="00560894" w:rsidRPr="00D42B8F">
        <w:rPr>
          <w:rFonts w:asciiTheme="majorBidi" w:hAnsiTheme="majorBidi"/>
          <w:spacing w:val="-4"/>
          <w:sz w:val="30"/>
          <w:szCs w:val="30"/>
          <w:cs/>
        </w:rPr>
        <w:t>จ่ายชำระค่าหุ้น</w:t>
      </w:r>
      <w:r w:rsidR="00BC32EC" w:rsidRPr="00D42B8F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 w:rsidR="000B4867" w:rsidRPr="00D42B8F">
        <w:rPr>
          <w:rFonts w:asciiTheme="majorBidi" w:hAnsiTheme="majorBidi"/>
          <w:sz w:val="30"/>
          <w:szCs w:val="30"/>
          <w:lang w:val="en-US"/>
        </w:rPr>
        <w:t>55</w:t>
      </w:r>
      <w:r w:rsidR="00BC32EC" w:rsidRPr="00D42B8F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C32EC" w:rsidRPr="00D42B8F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="00560894" w:rsidRPr="00D42B8F">
        <w:rPr>
          <w:rFonts w:asciiTheme="majorBidi" w:hAnsiTheme="majorBidi" w:hint="cs"/>
          <w:sz w:val="30"/>
          <w:szCs w:val="30"/>
          <w:cs/>
          <w:lang w:val="en-US"/>
        </w:rPr>
        <w:t>แล้วเสร็จ</w:t>
      </w:r>
      <w:r w:rsidR="00BC32EC" w:rsidRPr="00D42B8F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BC32EC" w:rsidRPr="00D42B8F"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 w:rsidR="00BC32EC" w:rsidRPr="00D42B8F">
        <w:rPr>
          <w:rFonts w:asciiTheme="majorBidi" w:hAnsiTheme="majorBidi"/>
          <w:sz w:val="30"/>
          <w:szCs w:val="30"/>
        </w:rPr>
        <w:t xml:space="preserve">2565 </w:t>
      </w:r>
      <w:r w:rsidR="00BC32EC" w:rsidRPr="00D42B8F">
        <w:rPr>
          <w:rFonts w:asciiTheme="majorBidi" w:hAnsiTheme="majorBidi"/>
          <w:spacing w:val="-4"/>
          <w:sz w:val="30"/>
          <w:szCs w:val="30"/>
          <w:cs/>
        </w:rPr>
        <w:t xml:space="preserve">และจะจ่ายชำระอีกจำนวน 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55 </w:t>
      </w:r>
      <w:r w:rsidR="00BC32EC" w:rsidRPr="00D42B8F">
        <w:rPr>
          <w:rFonts w:asciiTheme="majorBidi" w:hAnsiTheme="majorBidi"/>
          <w:spacing w:val="-4"/>
          <w:sz w:val="30"/>
          <w:szCs w:val="30"/>
          <w:cs/>
        </w:rPr>
        <w:t>ล้าน</w:t>
      </w:r>
      <w:r w:rsidR="00BC32EC" w:rsidRPr="00D42B8F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560894" w:rsidRPr="00D42B8F">
        <w:rPr>
          <w:rFonts w:asciiTheme="majorBidi" w:hAnsiTheme="majorBidi" w:hint="cs"/>
          <w:spacing w:val="-4"/>
          <w:sz w:val="30"/>
          <w:szCs w:val="30"/>
          <w:cs/>
        </w:rPr>
        <w:t>ภาย</w:t>
      </w:r>
      <w:r w:rsidR="00BC32EC" w:rsidRPr="00D42B8F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ในเดือนพฤศจิกายน </w:t>
      </w:r>
      <w:r w:rsidR="00BC32EC" w:rsidRPr="00D42B8F">
        <w:rPr>
          <w:rFonts w:asciiTheme="majorBidi" w:hAnsiTheme="majorBidi"/>
          <w:spacing w:val="-4"/>
          <w:sz w:val="30"/>
          <w:szCs w:val="30"/>
          <w:lang w:val="en-US"/>
        </w:rPr>
        <w:t>2565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บริษัทย่อยมีการควบคุมร่วมใน</w:t>
      </w:r>
      <w:r w:rsidR="00356807"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ดังนั้น </w:t>
      </w:r>
      <w:r w:rsidR="00BC32EC" w:rsidRPr="00D42B8F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D42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จึงถูกจัดประเภทเป็นการร่วมค้าของกลุ่มบริษัท</w:t>
      </w: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5A299917" w:rsidR="00B46AB2" w:rsidRPr="00F065D7" w:rsidRDefault="00447218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44B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49E7" w:rsidRPr="004C507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7244B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44B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658E8B14" w:rsidR="00B46AB2" w:rsidRPr="00F065D7" w:rsidRDefault="00D149E7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7D611E20" w:rsidR="00B46AB2" w:rsidRPr="00F065D7" w:rsidRDefault="00D149E7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174" w:rsidRPr="00F065D7" w14:paraId="72CD3889" w14:textId="77777777" w:rsidTr="00CC1CA8">
        <w:tc>
          <w:tcPr>
            <w:tcW w:w="2797" w:type="pct"/>
          </w:tcPr>
          <w:p w14:paraId="39DF8749" w14:textId="19BF2EA6" w:rsidR="00F64174" w:rsidRPr="00F065D7" w:rsidRDefault="00F64174" w:rsidP="00F6417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4F55BFC7" w14:textId="77777777" w:rsidR="00F64174" w:rsidRPr="00F065D7" w:rsidRDefault="00F64174" w:rsidP="00F6417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6AD57DAF" w:rsidR="00F64174" w:rsidRPr="00F64174" w:rsidRDefault="00F64174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4174">
              <w:rPr>
                <w:rFonts w:ascii="Angsana New" w:hAnsi="Angsana New"/>
                <w:sz w:val="30"/>
                <w:szCs w:val="30"/>
                <w:lang w:val="en-US"/>
              </w:rPr>
              <w:t>9,076,638</w:t>
            </w:r>
          </w:p>
        </w:tc>
        <w:tc>
          <w:tcPr>
            <w:tcW w:w="147" w:type="pct"/>
          </w:tcPr>
          <w:p w14:paraId="6B2ADD98" w14:textId="77777777" w:rsidR="00F64174" w:rsidRPr="00F065D7" w:rsidRDefault="00F64174" w:rsidP="00F64174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7F009AD3" w:rsidR="00F64174" w:rsidRPr="00F065D7" w:rsidRDefault="00F64174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F64174" w:rsidRPr="00F065D7" w14:paraId="5A9A8791" w14:textId="77777777" w:rsidTr="00CC1CA8">
        <w:tc>
          <w:tcPr>
            <w:tcW w:w="2797" w:type="pct"/>
          </w:tcPr>
          <w:p w14:paraId="7382281F" w14:textId="3F82523C" w:rsidR="00F64174" w:rsidRPr="00F065D7" w:rsidRDefault="00F64174" w:rsidP="00F6417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F64174" w:rsidRPr="00F065D7" w:rsidRDefault="00F64174" w:rsidP="00F6417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1B4385EF" w:rsidR="00F64174" w:rsidRPr="00931F0A" w:rsidRDefault="00F64174" w:rsidP="00F64174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417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2279EC6" w14:textId="77777777" w:rsidR="00F64174" w:rsidRPr="00F065D7" w:rsidRDefault="00F64174" w:rsidP="00F64174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25DD1785" w:rsidR="00F64174" w:rsidRPr="00F065D7" w:rsidRDefault="00F64174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1,125,000</w:t>
            </w:r>
          </w:p>
        </w:tc>
      </w:tr>
      <w:tr w:rsidR="00F64174" w:rsidRPr="00F065D7" w14:paraId="32E0F8E5" w14:textId="77777777" w:rsidTr="00CC1CA8">
        <w:tc>
          <w:tcPr>
            <w:tcW w:w="2797" w:type="pct"/>
          </w:tcPr>
          <w:p w14:paraId="11E3C817" w14:textId="3ED44C50" w:rsidR="00F64174" w:rsidRPr="005E6BEF" w:rsidRDefault="00F64174" w:rsidP="00F6417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6A7FD9AB" w14:textId="77777777" w:rsidR="00F64174" w:rsidRPr="00F065D7" w:rsidRDefault="00F64174" w:rsidP="00F6417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0875CFE9" w:rsidR="00F64174" w:rsidRPr="00F64174" w:rsidRDefault="00F64174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4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9,076,638</w:t>
            </w:r>
          </w:p>
        </w:tc>
        <w:tc>
          <w:tcPr>
            <w:tcW w:w="147" w:type="pct"/>
          </w:tcPr>
          <w:p w14:paraId="1983C4D7" w14:textId="77777777" w:rsidR="00F64174" w:rsidRPr="00F065D7" w:rsidRDefault="00F64174" w:rsidP="00F64174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3660A0CC" w:rsidR="00F64174" w:rsidRPr="00F065D7" w:rsidRDefault="00F64174" w:rsidP="00F64174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BB2">
              <w:rPr>
                <w:rFonts w:ascii="Angsana New" w:hAnsi="Angsana New"/>
                <w:b/>
                <w:bCs/>
                <w:sz w:val="30"/>
                <w:szCs w:val="30"/>
              </w:rPr>
              <w:t>8,518,693</w:t>
            </w:r>
          </w:p>
        </w:tc>
      </w:tr>
    </w:tbl>
    <w:p w14:paraId="23397732" w14:textId="13D7279F" w:rsidR="0068708F" w:rsidRDefault="0068708F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5063EE9E" w14:textId="07E88A21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244BD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794528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44BD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470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794528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43"/>
      </w:tblGrid>
      <w:tr w:rsidR="007052FB" w:rsidRPr="00F065D7" w14:paraId="0ED7C163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5DEC5829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EFF1813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2B4B826C" w14:textId="77777777" w:rsidR="007052FB" w:rsidRPr="00F065D7" w:rsidRDefault="007052FB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2"/>
            <w:hideMark/>
          </w:tcPr>
          <w:p w14:paraId="7A865780" w14:textId="4F4C9C5A" w:rsidR="007052FB" w:rsidRPr="00200FE1" w:rsidRDefault="007052FB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8E037B">
        <w:trPr>
          <w:cantSplit/>
          <w:trHeight w:val="163"/>
        </w:trPr>
        <w:tc>
          <w:tcPr>
            <w:tcW w:w="3206" w:type="dxa"/>
          </w:tcPr>
          <w:p w14:paraId="0622BE6C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DEFE556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73E059B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6A04C5" w14:textId="1A0F12F6" w:rsidR="007052FB" w:rsidRPr="00F065D7" w:rsidRDefault="00D149E7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F2A1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7244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3" w:type="dxa"/>
            <w:vAlign w:val="bottom"/>
            <w:hideMark/>
          </w:tcPr>
          <w:p w14:paraId="7B45BDF9" w14:textId="2AA58118" w:rsidR="007052FB" w:rsidRPr="00F065D7" w:rsidRDefault="00D149E7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8E037B">
        <w:trPr>
          <w:cantSplit/>
          <w:trHeight w:val="163"/>
        </w:trPr>
        <w:tc>
          <w:tcPr>
            <w:tcW w:w="3206" w:type="dxa"/>
          </w:tcPr>
          <w:p w14:paraId="3CA904CD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B2A02A4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5B42312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7AB24D0A" w14:textId="12A0BA1B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vAlign w:val="bottom"/>
            <w:hideMark/>
          </w:tcPr>
          <w:p w14:paraId="2542813B" w14:textId="7BA693B7" w:rsidR="007052FB" w:rsidRPr="00F065D7" w:rsidRDefault="00D149E7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00FE1" w:rsidRPr="00F065D7" w14:paraId="110F57D4" w14:textId="77777777" w:rsidTr="008E037B">
        <w:trPr>
          <w:cantSplit/>
          <w:trHeight w:val="70"/>
        </w:trPr>
        <w:tc>
          <w:tcPr>
            <w:tcW w:w="3206" w:type="dxa"/>
          </w:tcPr>
          <w:p w14:paraId="7E41568F" w14:textId="77777777" w:rsidR="00200FE1" w:rsidRPr="00F065D7" w:rsidRDefault="00200FE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BA29C7E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85A6106" w14:textId="77777777" w:rsidR="00200FE1" w:rsidRPr="00F065D7" w:rsidRDefault="00200FE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2"/>
            <w:vAlign w:val="bottom"/>
          </w:tcPr>
          <w:p w14:paraId="2A3D69C4" w14:textId="7F8102E3" w:rsidR="00200FE1" w:rsidRPr="00FD6C5D" w:rsidRDefault="00200FE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8E037B">
        <w:trPr>
          <w:cantSplit/>
          <w:trHeight w:val="163"/>
        </w:trPr>
        <w:tc>
          <w:tcPr>
            <w:tcW w:w="3206" w:type="dxa"/>
            <w:hideMark/>
          </w:tcPr>
          <w:p w14:paraId="3EB69E86" w14:textId="77777777" w:rsidR="007052FB" w:rsidRPr="00F065D7" w:rsidRDefault="007052FB" w:rsidP="008E037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54" w:type="dxa"/>
          </w:tcPr>
          <w:p w14:paraId="7EEC486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9" w:type="dxa"/>
          </w:tcPr>
          <w:p w14:paraId="49A198F0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Align w:val="bottom"/>
          </w:tcPr>
          <w:p w14:paraId="57751803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3" w:type="dxa"/>
            <w:vAlign w:val="bottom"/>
          </w:tcPr>
          <w:p w14:paraId="4227095A" w14:textId="77777777" w:rsidR="007052FB" w:rsidRPr="00F065D7" w:rsidRDefault="007052FB" w:rsidP="008E037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20366" w:rsidRPr="00F065D7" w14:paraId="3345E165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52E7894A" w14:textId="4E72C922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654" w:type="dxa"/>
            <w:hideMark/>
          </w:tcPr>
          <w:p w14:paraId="178AC03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40FCB9C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3A6FB8D2" w14:textId="4EC90E5C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6B122C99" w14:textId="243F3B7D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0C595E7C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AE4A441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4" w:type="dxa"/>
            <w:hideMark/>
          </w:tcPr>
          <w:p w14:paraId="507E0CCE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EBE27B6" w14:textId="1A024B43" w:rsidR="00E20366" w:rsidRPr="00F065D7" w:rsidRDefault="00E20366" w:rsidP="008E037B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33" w:type="dxa"/>
          </w:tcPr>
          <w:p w14:paraId="300621AC" w14:textId="4D18D17C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764691EE" w14:textId="6A1B809C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4C458BB7" w14:textId="77777777" w:rsidTr="008E037B">
        <w:trPr>
          <w:cantSplit/>
          <w:trHeight w:val="325"/>
        </w:trPr>
        <w:tc>
          <w:tcPr>
            <w:tcW w:w="3206" w:type="dxa"/>
            <w:hideMark/>
          </w:tcPr>
          <w:p w14:paraId="5B8A7AC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4" w:type="dxa"/>
            <w:hideMark/>
          </w:tcPr>
          <w:p w14:paraId="6A964724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234182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438F7579" w14:textId="764D562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719A6C9C" w14:textId="3C65E00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5B1FC91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230DCCD0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4" w:type="dxa"/>
            <w:hideMark/>
          </w:tcPr>
          <w:p w14:paraId="63771F8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6C016152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3" w:type="dxa"/>
          </w:tcPr>
          <w:p w14:paraId="0BFF7A7B" w14:textId="48E13C1E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630A858A" w14:textId="492E9DE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F5911ED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32FCB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4" w:type="dxa"/>
            <w:hideMark/>
          </w:tcPr>
          <w:p w14:paraId="17153772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3FCD0C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3" w:type="dxa"/>
          </w:tcPr>
          <w:p w14:paraId="34E23D42" w14:textId="01EB8966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</w:tcPr>
          <w:p w14:paraId="6654D415" w14:textId="0E2E93F3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E20366" w:rsidRPr="00F065D7" w14:paraId="7B31C71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711AB4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4" w:type="dxa"/>
            <w:hideMark/>
          </w:tcPr>
          <w:p w14:paraId="7BE5B2F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3610843B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33" w:type="dxa"/>
          </w:tcPr>
          <w:p w14:paraId="32AD89B3" w14:textId="7BD32292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46886FB2" w14:textId="189D870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88FBB4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66C2D38" w14:textId="77777777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654" w:type="dxa"/>
            <w:hideMark/>
          </w:tcPr>
          <w:p w14:paraId="4F0F6D9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1DEC5F8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3" w:type="dxa"/>
          </w:tcPr>
          <w:p w14:paraId="10196276" w14:textId="30E65817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38E306FC" w14:textId="72E23476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61972D2F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1F95A8E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4" w:type="dxa"/>
            <w:hideMark/>
          </w:tcPr>
          <w:p w14:paraId="4B7D944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BAEA3B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3" w:type="dxa"/>
          </w:tcPr>
          <w:p w14:paraId="65CB6C3C" w14:textId="7F9BD46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480421F2" w14:textId="1D78D450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4D36B4A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7FAD4FF8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4" w:type="dxa"/>
            <w:hideMark/>
          </w:tcPr>
          <w:p w14:paraId="36E1CC8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0F6F9B54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7A6A1E8" w14:textId="2114C9E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5E9E2A8E" w14:textId="3340D8C4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E5145AE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6DC7F0B0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654" w:type="dxa"/>
            <w:hideMark/>
          </w:tcPr>
          <w:p w14:paraId="2A69850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9" w:type="dxa"/>
            <w:hideMark/>
          </w:tcPr>
          <w:p w14:paraId="2D2219F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3" w:type="dxa"/>
          </w:tcPr>
          <w:p w14:paraId="104AF532" w14:textId="02EF282A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26AD3830" w14:textId="786DD357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72D21957" w14:textId="77777777" w:rsidTr="008E037B">
        <w:trPr>
          <w:cantSplit/>
          <w:trHeight w:val="647"/>
        </w:trPr>
        <w:tc>
          <w:tcPr>
            <w:tcW w:w="3206" w:type="dxa"/>
            <w:hideMark/>
          </w:tcPr>
          <w:p w14:paraId="6EEAFF8C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485A87CF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E20366" w:rsidRPr="00F065D7" w:rsidRDefault="00E20366" w:rsidP="008E037B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09" w:type="dxa"/>
            <w:hideMark/>
          </w:tcPr>
          <w:p w14:paraId="59F15DA6" w14:textId="77777777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1BA2997A" w14:textId="52F7543B" w:rsidR="00E20366" w:rsidRPr="00F065D7" w:rsidRDefault="00D149E7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</w:tcPr>
          <w:p w14:paraId="47E68D93" w14:textId="13E23B17" w:rsidR="00E20366" w:rsidRPr="00F065D7" w:rsidRDefault="00D149E7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20366" w:rsidRPr="00F065D7" w14:paraId="62ACC37E" w14:textId="77777777" w:rsidTr="008E037B">
        <w:trPr>
          <w:cantSplit/>
          <w:trHeight w:val="317"/>
        </w:trPr>
        <w:tc>
          <w:tcPr>
            <w:tcW w:w="3206" w:type="dxa"/>
          </w:tcPr>
          <w:p w14:paraId="61BDB1DB" w14:textId="109D923E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="00D149E7" w:rsidRPr="00D149E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654" w:type="dxa"/>
          </w:tcPr>
          <w:p w14:paraId="455D0C67" w14:textId="0FCEFF7C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9" w:type="dxa"/>
          </w:tcPr>
          <w:p w14:paraId="1DB1B033" w14:textId="132BE083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3" w:type="dxa"/>
          </w:tcPr>
          <w:p w14:paraId="44C153C4" w14:textId="1B2D55BC" w:rsidR="00E20366" w:rsidRPr="009F3238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47B76BBB" w14:textId="5635D3E9" w:rsidR="00E20366" w:rsidRPr="009F3238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05F0D196" w14:textId="77777777" w:rsidTr="008E037B">
        <w:trPr>
          <w:cantSplit/>
          <w:trHeight w:val="317"/>
        </w:trPr>
        <w:tc>
          <w:tcPr>
            <w:tcW w:w="3206" w:type="dxa"/>
          </w:tcPr>
          <w:p w14:paraId="2C02C144" w14:textId="1D87FE2C" w:rsidR="00E20366" w:rsidRPr="003D6BB2" w:rsidRDefault="00E20366" w:rsidP="008E037B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654" w:type="dxa"/>
          </w:tcPr>
          <w:p w14:paraId="00BD08FA" w14:textId="5718502D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F0E05EE" w14:textId="5AC8B5F9" w:rsidR="00E20366" w:rsidRPr="00F065D7" w:rsidRDefault="00E20366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80674A0" w14:textId="41295EDB" w:rsidR="00E20366" w:rsidRPr="00F065D7" w:rsidRDefault="00D149E7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7AB4D232" w14:textId="198875A0" w:rsidR="00E20366" w:rsidRPr="00F065D7" w:rsidRDefault="00D149E7" w:rsidP="008E037B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4E531F3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4D19E62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654" w:type="dxa"/>
            <w:hideMark/>
          </w:tcPr>
          <w:p w14:paraId="75A073CF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787CB21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F887F71" w14:textId="67497E68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43" w:type="dxa"/>
          </w:tcPr>
          <w:p w14:paraId="528DCC58" w14:textId="5D076898" w:rsidR="00E20366" w:rsidRPr="00F065D7" w:rsidRDefault="00D149E7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E20366" w:rsidRPr="00F065D7" w14:paraId="15D7952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5D295EE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654" w:type="dxa"/>
            <w:hideMark/>
          </w:tcPr>
          <w:p w14:paraId="1ACE9F02" w14:textId="77777777" w:rsidR="00E20366" w:rsidRPr="00F065D7" w:rsidRDefault="00E20366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E20366" w:rsidRPr="00F065D7" w:rsidRDefault="00E20366" w:rsidP="008E037B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18767085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12C74D13" w14:textId="7E649EB8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02E49292" w14:textId="63C5EFD1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5BF5F755" w14:textId="77777777" w:rsidTr="008E037B">
        <w:trPr>
          <w:cantSplit/>
          <w:trHeight w:val="317"/>
        </w:trPr>
        <w:tc>
          <w:tcPr>
            <w:tcW w:w="3206" w:type="dxa"/>
            <w:hideMark/>
          </w:tcPr>
          <w:p w14:paraId="2ECC2104" w14:textId="77777777" w:rsidR="00E20366" w:rsidRPr="00C5083C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654" w:type="dxa"/>
            <w:hideMark/>
          </w:tcPr>
          <w:p w14:paraId="681B6055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9" w:type="dxa"/>
            <w:hideMark/>
          </w:tcPr>
          <w:p w14:paraId="7D4B7A76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53A5FC0C" w14:textId="5190359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</w:tcPr>
          <w:p w14:paraId="21C349E1" w14:textId="3B837775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006EF1" w14:paraId="4812B1D1" w14:textId="77777777" w:rsidTr="008E037B">
        <w:trPr>
          <w:cantSplit/>
          <w:trHeight w:val="140"/>
        </w:trPr>
        <w:tc>
          <w:tcPr>
            <w:tcW w:w="3206" w:type="dxa"/>
          </w:tcPr>
          <w:p w14:paraId="0F8F069E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CFD85CE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250328B2" w14:textId="77777777" w:rsidR="00E20366" w:rsidRPr="00CF5084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053D0E0F" w14:textId="77777777" w:rsidR="00E20366" w:rsidRPr="00CF5084" w:rsidRDefault="00E20366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</w:tcPr>
          <w:p w14:paraId="1250FD50" w14:textId="77777777" w:rsidR="00E20366" w:rsidRPr="00CF5084" w:rsidRDefault="00E20366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4191" w:rsidRPr="00006EF1" w14:paraId="4A9535D5" w14:textId="77777777" w:rsidTr="008E037B">
        <w:trPr>
          <w:cantSplit/>
          <w:trHeight w:val="140"/>
        </w:trPr>
        <w:tc>
          <w:tcPr>
            <w:tcW w:w="3206" w:type="dxa"/>
          </w:tcPr>
          <w:p w14:paraId="489B1E77" w14:textId="77777777" w:rsidR="002F4191" w:rsidRPr="00CF5084" w:rsidRDefault="002F419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EC8544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C1207F" w14:textId="77777777" w:rsidR="002F4191" w:rsidRPr="00CF5084" w:rsidRDefault="002F419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31089B15" w14:textId="77777777" w:rsidR="002F4191" w:rsidRPr="00CF5084" w:rsidRDefault="002F4191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</w:tcPr>
          <w:p w14:paraId="3232312C" w14:textId="77777777" w:rsidR="002F4191" w:rsidRPr="00CF5084" w:rsidRDefault="002F4191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037B" w:rsidRPr="00006EF1" w14:paraId="3D19F7BB" w14:textId="77777777" w:rsidTr="008E037B">
        <w:trPr>
          <w:cantSplit/>
          <w:trHeight w:val="140"/>
        </w:trPr>
        <w:tc>
          <w:tcPr>
            <w:tcW w:w="3206" w:type="dxa"/>
          </w:tcPr>
          <w:p w14:paraId="6E359376" w14:textId="77777777" w:rsidR="008E037B" w:rsidRPr="00CF5084" w:rsidRDefault="008E037B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866FF85" w14:textId="77777777" w:rsidR="008E037B" w:rsidRPr="00CF5084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4265494A" w14:textId="77777777" w:rsidR="008E037B" w:rsidRPr="00CF5084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2B969A9" w14:textId="77777777" w:rsidR="008E037B" w:rsidRPr="00CF5084" w:rsidRDefault="008E037B" w:rsidP="008E037B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43" w:type="dxa"/>
          </w:tcPr>
          <w:p w14:paraId="5E1740B3" w14:textId="77777777" w:rsidR="008E037B" w:rsidRPr="00CF5084" w:rsidRDefault="008E037B" w:rsidP="008E037B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1E1497D" w14:textId="0D187971" w:rsidR="004C3DEB" w:rsidRDefault="004C3DEB">
      <w:pPr>
        <w:rPr>
          <w:cs/>
        </w:rPr>
      </w:pPr>
    </w:p>
    <w:tbl>
      <w:tblPr>
        <w:tblpPr w:leftFromText="180" w:rightFromText="180" w:vertAnchor="text" w:horzAnchor="margin" w:tblpX="450" w:tblpY="77"/>
        <w:tblW w:w="944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06"/>
        <w:gridCol w:w="1654"/>
        <w:gridCol w:w="2709"/>
        <w:gridCol w:w="933"/>
        <w:gridCol w:w="937"/>
        <w:gridCol w:w="6"/>
      </w:tblGrid>
      <w:tr w:rsidR="002F4191" w:rsidRPr="00F065D7" w14:paraId="78E52AFC" w14:textId="77777777" w:rsidTr="008E037B">
        <w:trPr>
          <w:cantSplit/>
          <w:trHeight w:val="90"/>
        </w:trPr>
        <w:tc>
          <w:tcPr>
            <w:tcW w:w="3206" w:type="dxa"/>
            <w:hideMark/>
          </w:tcPr>
          <w:p w14:paraId="2255B556" w14:textId="1B5F0D7E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654" w:type="dxa"/>
            <w:hideMark/>
          </w:tcPr>
          <w:p w14:paraId="4D1A729E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09" w:type="dxa"/>
            <w:hideMark/>
          </w:tcPr>
          <w:p w14:paraId="0AABF117" w14:textId="77777777" w:rsidR="002F4191" w:rsidRPr="00F065D7" w:rsidRDefault="002F4191" w:rsidP="008E03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76" w:type="dxa"/>
            <w:gridSpan w:val="3"/>
            <w:hideMark/>
          </w:tcPr>
          <w:p w14:paraId="014CC318" w14:textId="77777777" w:rsidR="002F4191" w:rsidRPr="00200FE1" w:rsidRDefault="002F4191" w:rsidP="008E037B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2F4191" w:rsidRPr="00F065D7" w14:paraId="21828ACD" w14:textId="77777777" w:rsidTr="008E037B">
        <w:trPr>
          <w:cantSplit/>
          <w:trHeight w:val="163"/>
        </w:trPr>
        <w:tc>
          <w:tcPr>
            <w:tcW w:w="3206" w:type="dxa"/>
          </w:tcPr>
          <w:p w14:paraId="0AAEF964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75A2294C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69173CB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3B825A35" w14:textId="376AE68B" w:rsidR="002F4191" w:rsidRPr="00F065D7" w:rsidRDefault="002F4191" w:rsidP="008E037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24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7244B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12CB6F89" w14:textId="77777777" w:rsidR="002F4191" w:rsidRPr="00F065D7" w:rsidRDefault="002F4191" w:rsidP="008E037B">
            <w:pPr>
              <w:rPr>
                <w:spacing w:val="-8"/>
                <w:sz w:val="24"/>
                <w:szCs w:val="24"/>
                <w:cs/>
              </w:rPr>
            </w:pPr>
            <w:r w:rsidRPr="00D149E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F4191" w:rsidRPr="00F065D7" w14:paraId="0226954C" w14:textId="77777777" w:rsidTr="008E037B">
        <w:trPr>
          <w:cantSplit/>
          <w:trHeight w:val="163"/>
        </w:trPr>
        <w:tc>
          <w:tcPr>
            <w:tcW w:w="3206" w:type="dxa"/>
          </w:tcPr>
          <w:p w14:paraId="28139E82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13B4B85F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711D182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  <w:hideMark/>
          </w:tcPr>
          <w:p w14:paraId="219F1629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3" w:type="dxa"/>
            <w:gridSpan w:val="2"/>
            <w:vAlign w:val="bottom"/>
            <w:hideMark/>
          </w:tcPr>
          <w:p w14:paraId="6F21E3A1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F4191" w:rsidRPr="00F065D7" w14:paraId="7613D6A9" w14:textId="77777777" w:rsidTr="008E037B">
        <w:trPr>
          <w:cantSplit/>
          <w:trHeight w:val="70"/>
        </w:trPr>
        <w:tc>
          <w:tcPr>
            <w:tcW w:w="3206" w:type="dxa"/>
          </w:tcPr>
          <w:p w14:paraId="1D3A3730" w14:textId="77777777" w:rsidR="002F4191" w:rsidRPr="00F065D7" w:rsidRDefault="002F4191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D63F738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F0FF476" w14:textId="77777777" w:rsidR="002F4191" w:rsidRPr="00F065D7" w:rsidRDefault="002F4191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6" w:type="dxa"/>
            <w:gridSpan w:val="3"/>
            <w:vAlign w:val="bottom"/>
          </w:tcPr>
          <w:p w14:paraId="022239E6" w14:textId="77777777" w:rsidR="002F4191" w:rsidRPr="00FD6C5D" w:rsidRDefault="002F4191" w:rsidP="008E037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E20366" w:rsidRPr="00F065D7" w14:paraId="584E5320" w14:textId="77777777" w:rsidTr="008E037B">
        <w:trPr>
          <w:cantSplit/>
          <w:trHeight w:val="163"/>
        </w:trPr>
        <w:tc>
          <w:tcPr>
            <w:tcW w:w="3206" w:type="dxa"/>
          </w:tcPr>
          <w:p w14:paraId="39AC74B1" w14:textId="18EAF0D4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654" w:type="dxa"/>
          </w:tcPr>
          <w:p w14:paraId="28058531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76D368F0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276DAB9C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355D533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20366" w:rsidRPr="00F065D7" w14:paraId="3E3EE787" w14:textId="77777777" w:rsidTr="008E037B">
        <w:trPr>
          <w:cantSplit/>
          <w:trHeight w:val="163"/>
        </w:trPr>
        <w:tc>
          <w:tcPr>
            <w:tcW w:w="3206" w:type="dxa"/>
          </w:tcPr>
          <w:p w14:paraId="702EEC78" w14:textId="2F9E41E5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654" w:type="dxa"/>
          </w:tcPr>
          <w:p w14:paraId="5332AE6E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A5A8F18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5F308374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32FDD05" w14:textId="77777777" w:rsidR="00E20366" w:rsidRPr="00CF5084" w:rsidRDefault="00E20366" w:rsidP="008E03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20366" w:rsidRPr="00F065D7" w14:paraId="33BA6120" w14:textId="77777777" w:rsidTr="008E037B">
        <w:trPr>
          <w:cantSplit/>
          <w:trHeight w:val="163"/>
        </w:trPr>
        <w:tc>
          <w:tcPr>
            <w:tcW w:w="3206" w:type="dxa"/>
          </w:tcPr>
          <w:p w14:paraId="19BACD8D" w14:textId="6AC5D58B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654" w:type="dxa"/>
          </w:tcPr>
          <w:p w14:paraId="2E6C4A1A" w14:textId="429E2284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9" w:type="dxa"/>
          </w:tcPr>
          <w:p w14:paraId="0B63A3E9" w14:textId="479F06E2" w:rsidR="00E20366" w:rsidRPr="00CF5084" w:rsidRDefault="00E20366" w:rsidP="008E03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5084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0893DAAB" w14:textId="081F5D87" w:rsidR="00E20366" w:rsidRPr="00CF5084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2B388E5D" w14:textId="42D150B7" w:rsidR="00E20366" w:rsidRPr="00CF5084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CF50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006EF1" w14:paraId="1BA1B9A1" w14:textId="77777777" w:rsidTr="008E037B">
        <w:trPr>
          <w:cantSplit/>
          <w:trHeight w:val="227"/>
        </w:trPr>
        <w:tc>
          <w:tcPr>
            <w:tcW w:w="3206" w:type="dxa"/>
          </w:tcPr>
          <w:p w14:paraId="2BB79221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3C6DBB9A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58C2E4F3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47D62E98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</w:tcPr>
          <w:p w14:paraId="7EC661C5" w14:textId="77777777" w:rsidR="00E20366" w:rsidRPr="00CF5084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0366" w:rsidRPr="00F065D7" w14:paraId="127B6FB9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6F14F803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E20366" w:rsidRPr="00F065D7" w14:paraId="45E00687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2479BD96" w14:textId="77777777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654" w:type="dxa"/>
            <w:hideMark/>
          </w:tcPr>
          <w:p w14:paraId="6D6AF1DD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3ACDAB5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7F32EC69" w14:textId="21BA172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5FA4871B" w14:textId="21EC9EDB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2421958F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E673C37" w14:textId="77777777" w:rsidR="00E20366" w:rsidRPr="00F065D7" w:rsidRDefault="00E20366" w:rsidP="008E037B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654" w:type="dxa"/>
            <w:hideMark/>
          </w:tcPr>
          <w:p w14:paraId="197DD549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9" w:type="dxa"/>
            <w:hideMark/>
          </w:tcPr>
          <w:p w14:paraId="0B6C1A0E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3" w:type="dxa"/>
          </w:tcPr>
          <w:p w14:paraId="4D3037F8" w14:textId="71AC8AF9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DDFF75D" w14:textId="0BC7593B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20366" w:rsidRPr="00F065D7" w14:paraId="4ABA810B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09949C9" w14:textId="67C93823" w:rsidR="00E20366" w:rsidRPr="00F065D7" w:rsidRDefault="00E20366" w:rsidP="008E037B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4" w:type="dxa"/>
            <w:hideMark/>
          </w:tcPr>
          <w:p w14:paraId="73B0A08C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5A0C16B7" w14:textId="77777777" w:rsidR="00E20366" w:rsidRPr="00F065D7" w:rsidRDefault="00E20366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3" w:type="dxa"/>
          </w:tcPr>
          <w:p w14:paraId="1CD04E10" w14:textId="7AE07AF9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7E4F7EA5" w14:textId="2D7F8C13" w:rsidR="00E20366" w:rsidRPr="00F065D7" w:rsidRDefault="00D149E7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E20366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235E40C5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6FF55BA2" w14:textId="77777777" w:rsidR="00B97344" w:rsidRPr="00CA0121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4" w:type="dxa"/>
            <w:hideMark/>
          </w:tcPr>
          <w:p w14:paraId="32C9517C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7047D0CB" w14:textId="28419F92" w:rsidR="00B97344" w:rsidRPr="00B97344" w:rsidRDefault="00B97344" w:rsidP="008E037B">
            <w:pPr>
              <w:pStyle w:val="NoSpacing"/>
              <w:ind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933" w:type="dxa"/>
          </w:tcPr>
          <w:p w14:paraId="0E21F848" w14:textId="0342C50E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483E9170" w14:textId="7A31D1C1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2C4B3A08" w14:textId="77777777" w:rsidTr="008E037B">
        <w:trPr>
          <w:cantSplit/>
          <w:trHeight w:val="330"/>
        </w:trPr>
        <w:tc>
          <w:tcPr>
            <w:tcW w:w="3206" w:type="dxa"/>
          </w:tcPr>
          <w:p w14:paraId="2B21FD8E" w14:textId="53BC5106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5208F9A4" w14:textId="7A7D36D5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3D5DE63D" w14:textId="40AD0CC4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56568DF2" w14:textId="69DB5BA2" w:rsidR="00B97344" w:rsidRPr="00CA0121" w:rsidRDefault="00B97344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51906A4F" w14:textId="747BE988" w:rsidR="00B97344" w:rsidRPr="00CA0121" w:rsidRDefault="00B97344" w:rsidP="008E03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97344" w:rsidRPr="00F065D7" w14:paraId="09C0BB10" w14:textId="77777777" w:rsidTr="008E037B">
        <w:trPr>
          <w:cantSplit/>
          <w:trHeight w:val="330"/>
        </w:trPr>
        <w:tc>
          <w:tcPr>
            <w:tcW w:w="3206" w:type="dxa"/>
          </w:tcPr>
          <w:p w14:paraId="5F198659" w14:textId="36067282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4" w:type="dxa"/>
          </w:tcPr>
          <w:p w14:paraId="7143EEBA" w14:textId="3063A84A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9" w:type="dxa"/>
          </w:tcPr>
          <w:p w14:paraId="562A5313" w14:textId="3C222713" w:rsidR="00B97344" w:rsidRPr="00876183" w:rsidRDefault="000A2D4D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DB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3" w:type="dxa"/>
          </w:tcPr>
          <w:p w14:paraId="30C1E355" w14:textId="4F24E634" w:rsidR="00B97344" w:rsidRPr="00876183" w:rsidRDefault="00B97344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193B0F25" w14:textId="0172F752" w:rsidR="00B97344" w:rsidRPr="00CA0121" w:rsidRDefault="00B97344" w:rsidP="008E03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183E9C64" w14:textId="77777777" w:rsidTr="008E037B">
        <w:trPr>
          <w:cantSplit/>
          <w:trHeight w:val="222"/>
        </w:trPr>
        <w:tc>
          <w:tcPr>
            <w:tcW w:w="3206" w:type="dxa"/>
          </w:tcPr>
          <w:p w14:paraId="75005BFC" w14:textId="77777777" w:rsidR="00B97344" w:rsidRPr="00876183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29D5D2E7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0B08A13E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651E7946" w14:textId="77777777" w:rsidR="00B97344" w:rsidRPr="00CF5084" w:rsidRDefault="00B97344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D1F63A5" w14:textId="77777777" w:rsidR="00B97344" w:rsidRPr="00CF5084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EE6DA3A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7AA74AA0" w14:textId="77777777" w:rsidR="00B97344" w:rsidRPr="00876183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87618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B97344" w:rsidRPr="00F065D7" w14:paraId="33431CE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794ED7E1" w14:textId="60C15FF2" w:rsidR="00B97344" w:rsidRPr="00876183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 LIMITED                     </w:t>
            </w:r>
          </w:p>
        </w:tc>
        <w:tc>
          <w:tcPr>
            <w:tcW w:w="1654" w:type="dxa"/>
            <w:hideMark/>
          </w:tcPr>
          <w:p w14:paraId="60BCD9D5" w14:textId="77777777" w:rsidR="00B97344" w:rsidRPr="00876183" w:rsidRDefault="00B97344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B97344" w:rsidRPr="00876183" w:rsidRDefault="00B97344" w:rsidP="008E037B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69F206E8" w14:textId="77777777" w:rsidR="00B97344" w:rsidRPr="00876183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3" w:type="dxa"/>
          </w:tcPr>
          <w:p w14:paraId="04FFDEDB" w14:textId="793F172E" w:rsidR="00B97344" w:rsidRPr="00CA0121" w:rsidRDefault="00B97344" w:rsidP="008E037B">
            <w:pPr>
              <w:pStyle w:val="NoSpacing"/>
              <w:tabs>
                <w:tab w:val="left" w:pos="493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6715329A" w14:textId="561336C0" w:rsidR="00B97344" w:rsidRPr="00CA0121" w:rsidRDefault="00B97344" w:rsidP="008E037B">
            <w:pPr>
              <w:pStyle w:val="NoSpacing"/>
              <w:tabs>
                <w:tab w:val="left" w:pos="551"/>
              </w:tabs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F065D7" w14:paraId="4877D668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30B7C2E6" w14:textId="77777777" w:rsidR="00B97344" w:rsidRPr="00876183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654" w:type="dxa"/>
            <w:hideMark/>
          </w:tcPr>
          <w:p w14:paraId="14BCBF42" w14:textId="77777777" w:rsidR="00B97344" w:rsidRPr="00876183" w:rsidRDefault="00B97344" w:rsidP="008E037B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B97344" w:rsidRPr="00876183" w:rsidRDefault="00B97344" w:rsidP="008E037B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9" w:type="dxa"/>
            <w:hideMark/>
          </w:tcPr>
          <w:p w14:paraId="7105CDE2" w14:textId="77777777" w:rsidR="00B97344" w:rsidRPr="00876183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18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3" w:type="dxa"/>
          </w:tcPr>
          <w:p w14:paraId="06B85BBA" w14:textId="4DB376AD" w:rsidR="00B97344" w:rsidRPr="00CA0121" w:rsidRDefault="00AE4EA1" w:rsidP="008E037B">
            <w:pPr>
              <w:pStyle w:val="NoSpacing"/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B97344"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B97344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69A3B586" w14:textId="2C6CDAEB" w:rsidR="00B97344" w:rsidRPr="00CA0121" w:rsidRDefault="00B97344" w:rsidP="008E037B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97344" w:rsidRPr="00F065D7" w14:paraId="3149CC66" w14:textId="77777777" w:rsidTr="008E037B">
        <w:trPr>
          <w:cantSplit/>
          <w:trHeight w:val="315"/>
        </w:trPr>
        <w:tc>
          <w:tcPr>
            <w:tcW w:w="3206" w:type="dxa"/>
            <w:hideMark/>
          </w:tcPr>
          <w:p w14:paraId="38692FDE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4" w:type="dxa"/>
            <w:hideMark/>
          </w:tcPr>
          <w:p w14:paraId="365E3A8E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9" w:type="dxa"/>
            <w:hideMark/>
          </w:tcPr>
          <w:p w14:paraId="57F92A6F" w14:textId="77777777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3" w:type="dxa"/>
          </w:tcPr>
          <w:p w14:paraId="0CDDBDCB" w14:textId="5091BF29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</w:tcPr>
          <w:p w14:paraId="31C6C394" w14:textId="3793F0BB" w:rsidR="00B97344" w:rsidRPr="00CA0121" w:rsidRDefault="00B97344" w:rsidP="008E037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97344" w:rsidRPr="00CF5084" w14:paraId="60C7688D" w14:textId="77777777" w:rsidTr="008E037B">
        <w:trPr>
          <w:cantSplit/>
          <w:trHeight w:val="227"/>
        </w:trPr>
        <w:tc>
          <w:tcPr>
            <w:tcW w:w="3206" w:type="dxa"/>
          </w:tcPr>
          <w:p w14:paraId="77333167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</w:tcPr>
          <w:p w14:paraId="01FB4025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1ED88B82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746CB951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</w:tcPr>
          <w:p w14:paraId="0A0E4706" w14:textId="77777777" w:rsidR="00B97344" w:rsidRPr="00CF5084" w:rsidRDefault="00B97344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344" w:rsidRPr="00F065D7" w14:paraId="4F581F1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D02CBFA" w14:textId="2D7B939F" w:rsidR="00B97344" w:rsidRPr="00CA0121" w:rsidRDefault="00B97344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B97344" w:rsidRPr="00F065D7" w14:paraId="10167C01" w14:textId="77777777" w:rsidTr="008E037B">
        <w:trPr>
          <w:cantSplit/>
          <w:trHeight w:val="330"/>
        </w:trPr>
        <w:tc>
          <w:tcPr>
            <w:tcW w:w="3206" w:type="dxa"/>
            <w:hideMark/>
          </w:tcPr>
          <w:p w14:paraId="02ADBD6E" w14:textId="77777777" w:rsidR="00B97344" w:rsidRPr="00CA0121" w:rsidRDefault="00B97344" w:rsidP="008E037B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4" w:type="dxa"/>
            <w:hideMark/>
          </w:tcPr>
          <w:p w14:paraId="5E48D30A" w14:textId="77777777" w:rsidR="00B97344" w:rsidRPr="00CA0121" w:rsidRDefault="00B97344" w:rsidP="008E03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  <w:hideMark/>
          </w:tcPr>
          <w:p w14:paraId="2AD51BAD" w14:textId="77777777" w:rsidR="00B97344" w:rsidRPr="00CA0121" w:rsidRDefault="00B97344" w:rsidP="008E037B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3" w:type="dxa"/>
          </w:tcPr>
          <w:p w14:paraId="4C937BB0" w14:textId="589D5FBF" w:rsidR="00B97344" w:rsidRPr="00CA0121" w:rsidRDefault="00B97344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43" w:type="dxa"/>
            <w:gridSpan w:val="2"/>
            <w:hideMark/>
          </w:tcPr>
          <w:p w14:paraId="50FCDF7C" w14:textId="30AC3045" w:rsidR="00B97344" w:rsidRPr="00CA0121" w:rsidRDefault="00B97344" w:rsidP="008E037B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E4EA1" w:rsidRPr="00F065D7" w14:paraId="7172AC01" w14:textId="77777777" w:rsidTr="008E037B">
        <w:trPr>
          <w:cantSplit/>
          <w:trHeight w:val="397"/>
        </w:trPr>
        <w:tc>
          <w:tcPr>
            <w:tcW w:w="3206" w:type="dxa"/>
          </w:tcPr>
          <w:p w14:paraId="499FF1AD" w14:textId="4AE4BB5C" w:rsidR="00AE4EA1" w:rsidRPr="00CA0121" w:rsidRDefault="00AE4EA1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4" w:type="dxa"/>
          </w:tcPr>
          <w:p w14:paraId="18076659" w14:textId="0D8CF1D3" w:rsidR="00AE4EA1" w:rsidRPr="00CA0121" w:rsidRDefault="00AE4EA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9" w:type="dxa"/>
          </w:tcPr>
          <w:p w14:paraId="6EEE1868" w14:textId="3E1A283A" w:rsidR="00AE4EA1" w:rsidRPr="00CA0121" w:rsidRDefault="00AE4EA1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3" w:type="dxa"/>
          </w:tcPr>
          <w:p w14:paraId="3F2B30D6" w14:textId="6A312E82" w:rsidR="00AE4EA1" w:rsidRPr="00CA0121" w:rsidRDefault="00AE4EA1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gridSpan w:val="2"/>
          </w:tcPr>
          <w:p w14:paraId="76FD60AC" w14:textId="6C1D4950" w:rsidR="00AE4EA1" w:rsidRPr="00CA0121" w:rsidRDefault="00AE4EA1" w:rsidP="008E037B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E113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149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149E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8E037B" w:rsidRPr="00F065D7" w14:paraId="053AB4BF" w14:textId="77777777" w:rsidTr="008E037B">
        <w:trPr>
          <w:cantSplit/>
          <w:trHeight w:val="397"/>
        </w:trPr>
        <w:tc>
          <w:tcPr>
            <w:tcW w:w="3206" w:type="dxa"/>
          </w:tcPr>
          <w:p w14:paraId="606D40D3" w14:textId="77777777" w:rsidR="008E037B" w:rsidRPr="00CA0121" w:rsidRDefault="008E037B" w:rsidP="008E037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4" w:type="dxa"/>
          </w:tcPr>
          <w:p w14:paraId="5A5CC8F9" w14:textId="77777777" w:rsidR="008E037B" w:rsidRPr="00CA0121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9" w:type="dxa"/>
          </w:tcPr>
          <w:p w14:paraId="3496EEFF" w14:textId="77777777" w:rsidR="008E037B" w:rsidRPr="00CA0121" w:rsidRDefault="008E037B" w:rsidP="008E03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</w:tcPr>
          <w:p w14:paraId="1D5B6DC0" w14:textId="77777777" w:rsidR="008E037B" w:rsidRDefault="008E037B" w:rsidP="008E037B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gridSpan w:val="2"/>
          </w:tcPr>
          <w:p w14:paraId="578E32AB" w14:textId="77777777" w:rsidR="008E037B" w:rsidRDefault="008E037B" w:rsidP="008E037B">
            <w:pPr>
              <w:pStyle w:val="NoSpacing"/>
              <w:tabs>
                <w:tab w:val="left" w:pos="531"/>
              </w:tabs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344" w:rsidRPr="00F065D7" w14:paraId="70C67B1D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  <w:hideMark/>
          </w:tcPr>
          <w:p w14:paraId="573D9693" w14:textId="6DBF2127" w:rsidR="00B97344" w:rsidRPr="00CA0121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9F323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9F323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85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  <w:tr w:rsidR="00B97344" w:rsidRPr="00F065D7" w14:paraId="777B87A8" w14:textId="77777777" w:rsidTr="008E037B">
        <w:trPr>
          <w:gridAfter w:val="1"/>
          <w:wAfter w:w="6" w:type="dxa"/>
          <w:cantSplit/>
          <w:trHeight w:val="330"/>
        </w:trPr>
        <w:tc>
          <w:tcPr>
            <w:tcW w:w="9439" w:type="dxa"/>
            <w:gridSpan w:val="5"/>
          </w:tcPr>
          <w:p w14:paraId="6FA06625" w14:textId="73A37A6E" w:rsidR="00B97344" w:rsidRPr="009F3238" w:rsidRDefault="00B97344" w:rsidP="008E037B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D149E7">
              <w:rPr>
                <w:rFonts w:asciiTheme="majorBidi" w:hAnsiTheme="majorBidi" w:cstheme="majorBidi"/>
                <w:szCs w:val="24"/>
                <w:vertAlign w:val="superscript"/>
                <w:lang w:val="en-US"/>
              </w:rPr>
              <w:t>2</w:t>
            </w: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80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</w:t>
            </w:r>
            <w:r w:rsidRPr="00D149E7">
              <w:rPr>
                <w:rFonts w:asciiTheme="majorBidi" w:hAnsiTheme="majorBidi" w:cs="Angsana New"/>
                <w:sz w:val="20"/>
                <w:lang w:val="en-US" w:bidi="th-TH"/>
              </w:rPr>
              <w:t>00</w:t>
            </w:r>
          </w:p>
        </w:tc>
      </w:tr>
    </w:tbl>
    <w:p w14:paraId="7B8A7208" w14:textId="77777777" w:rsidR="00117021" w:rsidRDefault="00117021" w:rsidP="00E11306">
      <w:pPr>
        <w:tabs>
          <w:tab w:val="left" w:pos="540"/>
          <w:tab w:val="left" w:pos="8222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62DFF8D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DB18568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E57E809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2D6D617C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8419F12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8806B40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219F5DCE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79DE5C5C" w14:textId="77777777" w:rsidR="00CF4BF4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AB3D0C4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D42B8F">
        <w:rPr>
          <w:rFonts w:cs="Angsana New"/>
          <w:i/>
          <w:iCs/>
          <w:sz w:val="30"/>
          <w:szCs w:val="30"/>
          <w:cs/>
          <w:lang w:bidi="th-TH"/>
        </w:rPr>
        <w:lastRenderedPageBreak/>
        <w:t xml:space="preserve">ปี </w:t>
      </w:r>
      <w:r w:rsidRPr="00D42B8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</w:p>
    <w:p w14:paraId="7F5CBC27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FC89343" w14:textId="13189152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u w:val="single"/>
          <w:lang w:val="en-US" w:bidi="th-TH"/>
        </w:rPr>
      </w:pPr>
      <w:r w:rsidRPr="00D42B8F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D42B8F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D42B8F">
        <w:rPr>
          <w:rFonts w:cs="Angsana New"/>
          <w:i/>
          <w:iCs/>
          <w:sz w:val="30"/>
          <w:szCs w:val="30"/>
          <w:u w:val="single"/>
          <w:cs/>
          <w:lang w:bidi="th-TH"/>
        </w:rPr>
        <w:t>บริ</w:t>
      </w:r>
      <w:r w:rsidRPr="00D42B8F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ษัทย่อย</w:t>
      </w:r>
    </w:p>
    <w:p w14:paraId="6CC63E70" w14:textId="77777777" w:rsidR="00CF4BF4" w:rsidRPr="00D42B8F" w:rsidRDefault="00CF4BF4" w:rsidP="00CF4BF4">
      <w:pPr>
        <w:pStyle w:val="block"/>
        <w:spacing w:after="0" w:line="240" w:lineRule="atLeast"/>
        <w:ind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0753FE25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42B8F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3C49946E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DD00245" w14:textId="394ACEAC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42B8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42B8F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D42B8F">
        <w:rPr>
          <w:rFonts w:asciiTheme="majorBidi" w:hAnsiTheme="majorBidi" w:hint="cs"/>
          <w:sz w:val="30"/>
          <w:szCs w:val="30"/>
          <w:cs/>
          <w:lang w:val="en-US"/>
        </w:rPr>
        <w:t xml:space="preserve">มีนาคม </w:t>
      </w:r>
      <w:r w:rsidRPr="00D42B8F">
        <w:rPr>
          <w:rFonts w:asciiTheme="majorBidi" w:hAnsiTheme="majorBidi"/>
          <w:sz w:val="30"/>
          <w:szCs w:val="30"/>
          <w:lang w:val="en-US"/>
        </w:rPr>
        <w:t>2565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ที่ประชุม</w:t>
      </w:r>
      <w:r w:rsidRPr="00D42B8F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D42B8F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จำกั</w:t>
      </w:r>
      <w:r w:rsidRPr="00D42B8F">
        <w:rPr>
          <w:rFonts w:asciiTheme="majorBidi" w:hAnsiTheme="majorBidi" w:hint="cs"/>
          <w:sz w:val="30"/>
          <w:szCs w:val="30"/>
          <w:cs/>
        </w:rPr>
        <w:t>ด</w:t>
      </w:r>
      <w:r w:rsidRPr="00D42B8F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D42B8F">
        <w:rPr>
          <w:rFonts w:asciiTheme="majorBidi" w:hAnsiTheme="majorBidi"/>
          <w:sz w:val="30"/>
          <w:szCs w:val="30"/>
        </w:rPr>
        <w:t>6.5</w:t>
      </w:r>
      <w:r w:rsidRPr="00D42B8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</w:t>
      </w:r>
      <w:r w:rsidR="007425A1" w:rsidRPr="00D42B8F">
        <w:rPr>
          <w:rFonts w:asciiTheme="majorBidi" w:hAnsiTheme="majorBidi" w:hint="cs"/>
          <w:sz w:val="30"/>
          <w:szCs w:val="30"/>
          <w:cs/>
        </w:rPr>
        <w:t>แล้ว</w:t>
      </w:r>
      <w:r w:rsidRPr="00D42B8F">
        <w:rPr>
          <w:rFonts w:asciiTheme="majorBidi" w:hAnsiTheme="majorBidi"/>
          <w:sz w:val="30"/>
          <w:szCs w:val="30"/>
          <w:cs/>
        </w:rPr>
        <w:t>ในเดือน</w:t>
      </w:r>
      <w:r w:rsidRPr="00D42B8F">
        <w:rPr>
          <w:rFonts w:asciiTheme="majorBidi" w:hAnsiTheme="majorBidi" w:hint="cs"/>
          <w:sz w:val="30"/>
          <w:szCs w:val="30"/>
          <w:cs/>
        </w:rPr>
        <w:t>เมษายน</w:t>
      </w:r>
      <w:r w:rsidR="007C2C30">
        <w:rPr>
          <w:rFonts w:asciiTheme="majorBidi" w:hAnsiTheme="majorBidi"/>
          <w:sz w:val="30"/>
          <w:szCs w:val="30"/>
        </w:rPr>
        <w:t xml:space="preserve"> 2565</w:t>
      </w:r>
    </w:p>
    <w:p w14:paraId="513CE6C2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877BFCD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D42B8F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การลดลงของเงินลงทุนในบริษัทย่อย</w:t>
      </w:r>
    </w:p>
    <w:p w14:paraId="25060606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321D30B" w14:textId="7C37CEB0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42B8F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D42B8F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D42B8F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Pr="00D42B8F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D42B8F">
        <w:rPr>
          <w:rFonts w:asciiTheme="majorBidi" w:hAnsiTheme="majorBidi"/>
          <w:i/>
          <w:iCs/>
          <w:sz w:val="30"/>
          <w:szCs w:val="30"/>
        </w:rPr>
        <w:t xml:space="preserve"> Enterprises Singapore </w:t>
      </w:r>
      <w:proofErr w:type="spellStart"/>
      <w:r w:rsidRPr="00D42B8F">
        <w:rPr>
          <w:rFonts w:asciiTheme="majorBidi" w:hAnsiTheme="majorBidi"/>
          <w:i/>
          <w:iCs/>
          <w:sz w:val="30"/>
          <w:szCs w:val="30"/>
        </w:rPr>
        <w:t>Pte.</w:t>
      </w:r>
      <w:proofErr w:type="spellEnd"/>
      <w:r w:rsidRPr="00D42B8F">
        <w:rPr>
          <w:rFonts w:asciiTheme="majorBidi" w:hAnsiTheme="majorBidi"/>
          <w:i/>
          <w:iCs/>
          <w:sz w:val="30"/>
          <w:szCs w:val="30"/>
        </w:rPr>
        <w:t xml:space="preserve"> Ltd.</w:t>
      </w:r>
      <w:r w:rsidRPr="00D42B8F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73AA360B" w14:textId="77777777" w:rsidR="00CF4BF4" w:rsidRPr="00D42B8F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63E8374F" w14:textId="0EEB77BB" w:rsidR="00CF4BF4" w:rsidRPr="005D36CC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42B8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42B8F">
        <w:rPr>
          <w:rFonts w:asciiTheme="majorBidi" w:hAnsiTheme="majorBidi"/>
          <w:sz w:val="30"/>
          <w:szCs w:val="30"/>
          <w:lang w:val="en-US"/>
        </w:rPr>
        <w:t>14</w:t>
      </w:r>
      <w:r w:rsidRPr="00D42B8F">
        <w:rPr>
          <w:rFonts w:asciiTheme="majorBidi" w:hAnsiTheme="majorBidi"/>
          <w:sz w:val="30"/>
          <w:szCs w:val="30"/>
        </w:rPr>
        <w:t xml:space="preserve"> 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D42B8F">
        <w:rPr>
          <w:rFonts w:asciiTheme="majorBidi" w:hAnsiTheme="majorBidi"/>
          <w:sz w:val="30"/>
          <w:szCs w:val="30"/>
          <w:lang w:val="en-US"/>
        </w:rPr>
        <w:t>2565</w:t>
      </w:r>
      <w:r w:rsidRPr="00D42B8F">
        <w:rPr>
          <w:rFonts w:asciiTheme="majorBidi" w:hAnsiTheme="majorBidi"/>
          <w:sz w:val="30"/>
          <w:szCs w:val="30"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ที่ประชุม</w:t>
      </w:r>
      <w:r w:rsidRPr="00D42B8F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D42B8F">
        <w:rPr>
          <w:rFonts w:asciiTheme="majorBidi" w:hAnsiTheme="majorBidi"/>
          <w:sz w:val="30"/>
          <w:szCs w:val="30"/>
          <w:cs/>
        </w:rPr>
        <w:t>ของ</w:t>
      </w:r>
      <w:r w:rsidRPr="00D42B8F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D42B8F">
        <w:rPr>
          <w:rFonts w:asciiTheme="majorBidi" w:hAnsiTheme="majorBidi"/>
          <w:sz w:val="30"/>
          <w:szCs w:val="30"/>
        </w:rPr>
        <w:t>Osotspa</w:t>
      </w:r>
      <w:proofErr w:type="spellEnd"/>
      <w:r w:rsidRPr="00D42B8F">
        <w:rPr>
          <w:rFonts w:asciiTheme="majorBidi" w:hAnsiTheme="majorBidi"/>
          <w:sz w:val="30"/>
          <w:szCs w:val="30"/>
        </w:rPr>
        <w:t xml:space="preserve"> Enterprises Singapore </w:t>
      </w:r>
      <w:proofErr w:type="spellStart"/>
      <w:r w:rsidRPr="00D42B8F">
        <w:rPr>
          <w:rFonts w:asciiTheme="majorBidi" w:hAnsiTheme="majorBidi"/>
          <w:sz w:val="30"/>
          <w:szCs w:val="30"/>
        </w:rPr>
        <w:t>Pte.</w:t>
      </w:r>
      <w:proofErr w:type="spellEnd"/>
      <w:r w:rsidRPr="00D42B8F">
        <w:rPr>
          <w:rFonts w:asciiTheme="majorBidi" w:hAnsiTheme="majorBidi"/>
          <w:sz w:val="30"/>
          <w:szCs w:val="30"/>
        </w:rPr>
        <w:t xml:space="preserve"> Ltd.</w:t>
      </w:r>
      <w:r w:rsidRPr="00D42B8F">
        <w:rPr>
          <w:rFonts w:asciiTheme="majorBidi" w:hAnsiTheme="majorBidi" w:hint="cs"/>
          <w:sz w:val="30"/>
          <w:szCs w:val="30"/>
          <w:cs/>
        </w:rPr>
        <w:t xml:space="preserve"> </w:t>
      </w:r>
      <w:r w:rsidRPr="00D42B8F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D42B8F">
        <w:rPr>
          <w:rFonts w:asciiTheme="majorBidi" w:hAnsiTheme="majorBidi" w:hint="cs"/>
          <w:sz w:val="30"/>
          <w:szCs w:val="30"/>
          <w:cs/>
        </w:rPr>
        <w:t>ให้ลดทุนจดทะเบียน</w:t>
      </w:r>
      <w:r w:rsidRPr="00D42B8F">
        <w:rPr>
          <w:rFonts w:asciiTheme="majorBidi" w:hAnsiTheme="majorBidi"/>
          <w:sz w:val="30"/>
          <w:szCs w:val="30"/>
          <w:cs/>
        </w:rPr>
        <w:t>จำนวนเงิน</w:t>
      </w:r>
      <w:r w:rsidRPr="00D42B8F">
        <w:rPr>
          <w:rFonts w:asciiTheme="majorBidi" w:hAnsiTheme="majorBidi"/>
          <w:sz w:val="30"/>
          <w:szCs w:val="30"/>
        </w:rPr>
        <w:t xml:space="preserve"> 7.5 </w:t>
      </w:r>
      <w:r w:rsidRPr="00D42B8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33227CE" w14:textId="77777777" w:rsidR="00CF4BF4" w:rsidRPr="00CE4704" w:rsidRDefault="00CF4BF4" w:rsidP="00CF4BF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24CE4FB" w14:textId="197EFDA4" w:rsidR="00C15961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6ACC6E5" w14:textId="77777777" w:rsidR="0008537B" w:rsidRDefault="0008537B" w:rsidP="0008537B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8537B" w:rsidRPr="00876183" w14:paraId="6C9FC3F6" w14:textId="77777777" w:rsidTr="006A6EC6">
        <w:trPr>
          <w:cantSplit/>
          <w:tblHeader/>
        </w:trPr>
        <w:tc>
          <w:tcPr>
            <w:tcW w:w="4950" w:type="dxa"/>
            <w:vAlign w:val="bottom"/>
          </w:tcPr>
          <w:p w14:paraId="00E9464D" w14:textId="2240174A" w:rsidR="0008537B" w:rsidRPr="00876183" w:rsidRDefault="00447218" w:rsidP="00E43B44">
            <w:pPr>
              <w:pStyle w:val="acctfourfigures"/>
              <w:tabs>
                <w:tab w:val="left" w:pos="720"/>
              </w:tabs>
              <w:spacing w:line="240" w:lineRule="auto"/>
              <w:ind w:left="9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244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244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244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335E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103AA801" w14:textId="77777777" w:rsidR="0008537B" w:rsidRPr="00876183" w:rsidRDefault="0008537B" w:rsidP="006A6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4BF266" w14:textId="10DA00D5" w:rsidR="0008537B" w:rsidRPr="00876183" w:rsidRDefault="0008537B" w:rsidP="006A6E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761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9F15B3" w14:textId="77777777" w:rsidR="0008537B" w:rsidRPr="00876183" w:rsidRDefault="0008537B" w:rsidP="006A6E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96757CA" w14:textId="5B04028D" w:rsidR="0008537B" w:rsidRPr="007D45AD" w:rsidRDefault="0008537B" w:rsidP="007D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7D45A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8761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8537B" w:rsidRPr="00876183" w14:paraId="2BF5A434" w14:textId="77777777" w:rsidTr="0008537B">
        <w:trPr>
          <w:cantSplit/>
        </w:trPr>
        <w:tc>
          <w:tcPr>
            <w:tcW w:w="4950" w:type="dxa"/>
          </w:tcPr>
          <w:p w14:paraId="482D9D91" w14:textId="77777777" w:rsidR="0008537B" w:rsidRPr="00876183" w:rsidRDefault="0008537B" w:rsidP="00E43B44">
            <w:pPr>
              <w:spacing w:line="240" w:lineRule="auto"/>
              <w:ind w:left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029E6B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4842113" w14:textId="5DDCC89E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61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537B" w:rsidRPr="00876183" w14:paraId="40D5FA04" w14:textId="77777777" w:rsidTr="006A6EC6">
        <w:trPr>
          <w:cantSplit/>
        </w:trPr>
        <w:tc>
          <w:tcPr>
            <w:tcW w:w="4950" w:type="dxa"/>
          </w:tcPr>
          <w:p w14:paraId="09A9319D" w14:textId="77777777" w:rsidR="0008537B" w:rsidRPr="00876183" w:rsidRDefault="0008537B" w:rsidP="00E43B44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AE11BE4" w14:textId="77777777" w:rsidR="0008537B" w:rsidRPr="00876183" w:rsidRDefault="0008537B" w:rsidP="006A6EC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F7DB15" w14:textId="1E9411B5" w:rsidR="0008537B" w:rsidRPr="00876183" w:rsidRDefault="0043586E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700</w:t>
            </w:r>
            <w:r w:rsidRPr="004358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763</w:t>
            </w:r>
          </w:p>
        </w:tc>
        <w:tc>
          <w:tcPr>
            <w:tcW w:w="180" w:type="dxa"/>
          </w:tcPr>
          <w:p w14:paraId="079CABFE" w14:textId="77777777" w:rsidR="0008537B" w:rsidRPr="00876183" w:rsidRDefault="0008537B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07EF050" w14:textId="2FDD59B6" w:rsidR="0008537B" w:rsidRPr="00876183" w:rsidRDefault="00C4007A" w:rsidP="0008537B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007A">
              <w:rPr>
                <w:rFonts w:ascii="Angsana New" w:hAnsi="Angsana New"/>
                <w:sz w:val="30"/>
                <w:szCs w:val="30"/>
                <w:cs/>
                <w:lang w:val="en-US"/>
              </w:rPr>
              <w:t>625</w:t>
            </w:r>
            <w:r w:rsidRPr="00C400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07A">
              <w:rPr>
                <w:rFonts w:ascii="Angsana New" w:hAnsi="Angsana New"/>
                <w:sz w:val="30"/>
                <w:szCs w:val="30"/>
                <w:cs/>
                <w:lang w:val="en-US"/>
              </w:rPr>
              <w:t>625</w:t>
            </w:r>
          </w:p>
        </w:tc>
      </w:tr>
      <w:tr w:rsidR="005041B5" w:rsidRPr="00876183" w14:paraId="61B39A70" w14:textId="77777777" w:rsidTr="006A6EC6">
        <w:trPr>
          <w:cantSplit/>
        </w:trPr>
        <w:tc>
          <w:tcPr>
            <w:tcW w:w="4950" w:type="dxa"/>
          </w:tcPr>
          <w:p w14:paraId="6BE533D5" w14:textId="77777777" w:rsidR="005041B5" w:rsidRPr="00876183" w:rsidRDefault="005041B5" w:rsidP="00E43B44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3025E0D" w14:textId="77777777" w:rsidR="005041B5" w:rsidRPr="00876183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DEF350" w14:textId="0EE4AD23" w:rsidR="005041B5" w:rsidRPr="00876183" w:rsidRDefault="0043586E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105</w:t>
            </w:r>
            <w:r w:rsidRPr="004358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393</w:t>
            </w:r>
          </w:p>
        </w:tc>
        <w:tc>
          <w:tcPr>
            <w:tcW w:w="180" w:type="dxa"/>
          </w:tcPr>
          <w:p w14:paraId="30290EB1" w14:textId="77777777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2572D8" w14:textId="3DDD3DBF" w:rsidR="005041B5" w:rsidRPr="00876183" w:rsidRDefault="0043586E" w:rsidP="005041B5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74</w:t>
            </w:r>
            <w:r w:rsidRPr="004358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823</w:t>
            </w:r>
          </w:p>
        </w:tc>
      </w:tr>
      <w:tr w:rsidR="005041B5" w:rsidRPr="0008537B" w14:paraId="75C641BD" w14:textId="77777777" w:rsidTr="006A6EC6">
        <w:trPr>
          <w:cantSplit/>
        </w:trPr>
        <w:tc>
          <w:tcPr>
            <w:tcW w:w="4950" w:type="dxa"/>
          </w:tcPr>
          <w:p w14:paraId="4238AFF3" w14:textId="235BBC36" w:rsidR="005041B5" w:rsidRPr="00876183" w:rsidRDefault="005041B5" w:rsidP="00E43B44">
            <w:pPr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618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8761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13C2E162" w14:textId="77777777" w:rsidR="005041B5" w:rsidRPr="00876183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4D39DB" w14:textId="2D7E360E" w:rsidR="005041B5" w:rsidRPr="00876183" w:rsidRDefault="0043586E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(35</w:t>
            </w:r>
            <w:r w:rsidRPr="004358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646)</w:t>
            </w:r>
          </w:p>
        </w:tc>
        <w:tc>
          <w:tcPr>
            <w:tcW w:w="180" w:type="dxa"/>
          </w:tcPr>
          <w:p w14:paraId="4BB14473" w14:textId="77777777" w:rsidR="005041B5" w:rsidRPr="00876183" w:rsidRDefault="005041B5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9BCAF6" w14:textId="28CA6407" w:rsidR="005041B5" w:rsidRPr="00876183" w:rsidRDefault="0043586E" w:rsidP="005041B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(34</w:t>
            </w:r>
            <w:r w:rsidRPr="004358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007A">
              <w:rPr>
                <w:rFonts w:ascii="Angsana New" w:hAnsi="Angsana New"/>
                <w:sz w:val="30"/>
                <w:szCs w:val="30"/>
                <w:cs/>
                <w:lang w:val="en-US"/>
              </w:rPr>
              <w:t>55</w:t>
            </w:r>
            <w:r w:rsidR="00C4007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3586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654CFFD0" w14:textId="0AAC8339" w:rsidR="004D6F80" w:rsidRDefault="004D6F80" w:rsidP="00D434C1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03EB9CFE" w14:textId="77777777" w:rsidR="00FB1985" w:rsidRDefault="00FB198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35DE8E5" w14:textId="689053CC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17523D4E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D149E7" w:rsidRPr="00D149E7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3EE9D401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20519DB1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="004B39F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 w:cstheme="majorBidi"/>
          <w:b w:val="0"/>
          <w:bCs w:val="0"/>
          <w:lang w:val="en-US"/>
        </w:rPr>
        <w:t>2</w:t>
      </w:r>
      <w:r w:rsidR="004B39F7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1ADEFE8A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D149E7" w:rsidRPr="00D149E7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5C128E88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E037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0555315" w14:textId="3AC0A972" w:rsidR="007E71D3" w:rsidRPr="000A4FBC" w:rsidRDefault="00796C9B" w:rsidP="00796C9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1DAA10" w14:textId="77777777" w:rsidR="00103EB7" w:rsidRPr="00341480" w:rsidRDefault="00103EB7" w:rsidP="005104F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04563605"/>
      <w:r w:rsidRPr="003414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34148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5C11F164" w14:textId="77777777" w:rsidR="00103EB7" w:rsidRPr="003546E6" w:rsidRDefault="00103EB7" w:rsidP="00103EB7">
      <w:pPr>
        <w:ind w:right="-45"/>
        <w:contextualSpacing/>
        <w:jc w:val="thaiDistribute"/>
        <w:rPr>
          <w:rFonts w:cs="Times New Roman"/>
          <w:b/>
          <w:bCs/>
          <w:i/>
          <w:iCs/>
          <w:sz w:val="20"/>
          <w:szCs w:val="20"/>
        </w:rPr>
      </w:pPr>
    </w:p>
    <w:p w14:paraId="37667168" w14:textId="77777777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01961B8" w14:textId="77777777" w:rsidR="00103EB7" w:rsidRPr="00D942B7" w:rsidRDefault="00103EB7" w:rsidP="00103EB7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79A1B5B" wp14:editId="4E185BEF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47C66F" w14:textId="1C86D1C8" w:rsidR="007425A1" w:rsidRPr="00C120B5" w:rsidRDefault="007425A1" w:rsidP="00103EB7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="005B5A9C"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A1B5B" id="Group 34" o:spid="_x0000_s1026" style="position:absolute;left:0;text-align:left;margin-left:141.4pt;margin-top:19.85pt;width:332.45pt;height:260.4pt;z-index:251712512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20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21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5F47C66F" w14:textId="1C86D1C8" w:rsidR="007425A1" w:rsidRPr="00C120B5" w:rsidRDefault="007425A1" w:rsidP="00103EB7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="005B5A9C"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งวดสามเดือน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18C6BFDD" w14:textId="77777777" w:rsidR="00103EB7" w:rsidRPr="00A41B7A" w:rsidRDefault="00103EB7" w:rsidP="00103EB7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78BAC8E" wp14:editId="6467770F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5AC332" w14:textId="77777777" w:rsidR="007425A1" w:rsidRPr="009D3874" w:rsidRDefault="007425A1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43FF4375" w14:textId="77777777" w:rsidR="007425A1" w:rsidRPr="009D3874" w:rsidRDefault="007425A1" w:rsidP="00103EB7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BA1DCF" w14:textId="18F90759" w:rsidR="007425A1" w:rsidRPr="00993BD1" w:rsidRDefault="007425A1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183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476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9B8C140" w14:textId="77777777" w:rsidR="007425A1" w:rsidRPr="009D3874" w:rsidRDefault="007425A1" w:rsidP="00103EB7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955983" w14:textId="77777777" w:rsidR="007425A1" w:rsidRPr="00C22645" w:rsidRDefault="007425A1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A3ADC" w14:textId="77777777" w:rsidR="007425A1" w:rsidRPr="00C22645" w:rsidRDefault="007425A1" w:rsidP="00103EB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456FFF" w14:textId="7BCB79C5" w:rsidR="007425A1" w:rsidRPr="009D3874" w:rsidRDefault="007425A1" w:rsidP="00103EB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93BD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6,913,320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8BAC8E" id="Group 46" o:spid="_x0000_s1037" style="position:absolute;left:0;text-align:left;margin-left:370.25pt;margin-top:65pt;width:100.8pt;height:1in;z-index:25171353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5B5AC332" w14:textId="77777777" w:rsidR="007425A1" w:rsidRPr="009D3874" w:rsidRDefault="007425A1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43FF4375" w14:textId="77777777" w:rsidR="007425A1" w:rsidRPr="009D3874" w:rsidRDefault="007425A1" w:rsidP="00103EB7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EBA1DCF" w14:textId="18F90759" w:rsidR="007425A1" w:rsidRPr="00993BD1" w:rsidRDefault="007425A1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183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476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59B8C140" w14:textId="77777777" w:rsidR="007425A1" w:rsidRPr="009D3874" w:rsidRDefault="007425A1" w:rsidP="00103EB7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E955983" w14:textId="77777777" w:rsidR="007425A1" w:rsidRPr="00C22645" w:rsidRDefault="007425A1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729A3ADC" w14:textId="77777777" w:rsidR="007425A1" w:rsidRPr="00C22645" w:rsidRDefault="007425A1" w:rsidP="00103EB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67456FFF" w14:textId="7BCB79C5" w:rsidR="007425A1" w:rsidRPr="009D3874" w:rsidRDefault="007425A1" w:rsidP="00103EB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93BD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6,913,320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04F727B" wp14:editId="3066EB37">
            <wp:extent cx="5779107" cy="3589020"/>
            <wp:effectExtent l="57150" t="0" r="50800" b="10668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BBB4A0B" w14:textId="77777777" w:rsidR="00103EB7" w:rsidRDefault="00103EB7" w:rsidP="00103EB7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3670EFE" wp14:editId="4E43588A">
                <wp:simplePos x="0" y="0"/>
                <wp:positionH relativeFrom="column">
                  <wp:posOffset>531250</wp:posOffset>
                </wp:positionH>
                <wp:positionV relativeFrom="paragraph">
                  <wp:posOffset>111720</wp:posOffset>
                </wp:positionV>
                <wp:extent cx="5365113" cy="1642753"/>
                <wp:effectExtent l="0" t="0" r="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2830665" y="731520"/>
                            <a:ext cx="241285" cy="215879"/>
                            <a:chOff x="0" y="0"/>
                            <a:chExt cx="577175" cy="534035"/>
                          </a:xfrm>
                        </wpg:grpSpPr>
                        <pic:pic xmlns:pic="http://schemas.openxmlformats.org/drawingml/2006/picture">
                          <pic:nvPicPr>
                            <pic:cNvPr id="60" name="Picture 5" descr="Food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0" y="171144"/>
                              <a:ext cx="299085" cy="36258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4" name="Picture 20" descr="Food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7620" y="0"/>
                              <a:ext cx="249555" cy="53403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65" name="Group 65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87" name="Group 87"/>
                          <wpg:cNvGrpSpPr/>
                          <wpg:grpSpPr>
                            <a:xfrm>
                              <a:off x="2939278" y="1273133"/>
                              <a:ext cx="274302" cy="210184"/>
                              <a:chOff x="26861" y="141936"/>
                              <a:chExt cx="558319" cy="462273"/>
                            </a:xfrm>
                          </wpg:grpSpPr>
                          <wpg:grpSp>
                            <wpg:cNvPr id="132" name="Group 132"/>
                            <wpg:cNvGrpSpPr/>
                            <wpg:grpSpPr>
                              <a:xfrm>
                                <a:off x="344701" y="271744"/>
                                <a:ext cx="240479" cy="311745"/>
                                <a:chOff x="26861" y="115269"/>
                                <a:chExt cx="240479" cy="311745"/>
                              </a:xfrm>
                            </wpg:grpSpPr>
                            <wps:wsp>
                              <wps:cNvPr id="133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67" y="115269"/>
                                  <a:ext cx="235194" cy="6039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10" y="86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2" y="6"/>
                                    </a:cxn>
                                    <a:cxn ang="0">
                                      <a:pos x="348" y="2"/>
                                    </a:cxn>
                                    <a:cxn ang="0">
                                      <a:pos x="342" y="0"/>
                                    </a:cxn>
                                    <a:cxn ang="0">
                                      <a:pos x="33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4" y="0"/>
                                    </a:cxn>
                                    <a:cxn ang="0">
                                      <a:pos x="8" y="2"/>
                                    </a:cxn>
                                    <a:cxn ang="0">
                                      <a:pos x="4" y="6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46" y="86"/>
                                    </a:cxn>
                                    <a:cxn ang="0">
                                      <a:pos x="310" y="86"/>
                                    </a:cxn>
                                  </a:cxnLst>
                                  <a:rect l="0" t="0" r="r" b="b"/>
                                  <a:pathLst>
                                    <a:path w="356" h="86">
                                      <a:moveTo>
                                        <a:pt x="310" y="86"/>
                                      </a:moveTo>
                                      <a:lnTo>
                                        <a:pt x="356" y="10"/>
                                      </a:lnTo>
                                      <a:lnTo>
                                        <a:pt x="356" y="10"/>
                                      </a:lnTo>
                                      <a:lnTo>
                                        <a:pt x="352" y="6"/>
                                      </a:lnTo>
                                      <a:lnTo>
                                        <a:pt x="348" y="2"/>
                                      </a:lnTo>
                                      <a:lnTo>
                                        <a:pt x="342" y="0"/>
                                      </a:lnTo>
                                      <a:lnTo>
                                        <a:pt x="33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4" y="0"/>
                                      </a:lnTo>
                                      <a:lnTo>
                                        <a:pt x="8" y="2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46" y="86"/>
                                      </a:lnTo>
                                      <a:lnTo>
                                        <a:pt x="310" y="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91DA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134" name="Freeform 4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6861" y="150317"/>
                                  <a:ext cx="240479" cy="27669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22" y="64"/>
                                    </a:cxn>
                                    <a:cxn ang="0">
                                      <a:pos x="320" y="64"/>
                                    </a:cxn>
                                    <a:cxn ang="0">
                                      <a:pos x="44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0" y="0"/>
                                    </a:cxn>
                                    <a:cxn ang="0">
                                      <a:pos x="2" y="380"/>
                                    </a:cxn>
                                    <a:cxn ang="0">
                                      <a:pos x="22" y="394"/>
                                    </a:cxn>
                                    <a:cxn ang="0">
                                      <a:pos x="350" y="392"/>
                                    </a:cxn>
                                    <a:cxn ang="0">
                                      <a:pos x="364" y="372"/>
                                    </a:cxn>
                                    <a:cxn ang="0">
                                      <a:pos x="330" y="58"/>
                                    </a:cxn>
                                    <a:cxn ang="0">
                                      <a:pos x="322" y="64"/>
                                    </a:cxn>
                                    <a:cxn ang="0">
                                      <a:pos x="272" y="248"/>
                                    </a:cxn>
                                    <a:cxn ang="0">
                                      <a:pos x="258" y="262"/>
                                    </a:cxn>
                                    <a:cxn ang="0">
                                      <a:pos x="240" y="266"/>
                                    </a:cxn>
                                    <a:cxn ang="0">
                                      <a:pos x="224" y="260"/>
                                    </a:cxn>
                                    <a:cxn ang="0">
                                      <a:pos x="228" y="270"/>
                                    </a:cxn>
                                    <a:cxn ang="0">
                                      <a:pos x="222" y="294"/>
                                    </a:cxn>
                                    <a:cxn ang="0">
                                      <a:pos x="210" y="306"/>
                                    </a:cxn>
                                    <a:cxn ang="0">
                                      <a:pos x="196" y="310"/>
                                    </a:cxn>
                                    <a:cxn ang="0">
                                      <a:pos x="176" y="304"/>
                                    </a:cxn>
                                    <a:cxn ang="0">
                                      <a:pos x="164" y="290"/>
                                    </a:cxn>
                                    <a:cxn ang="0">
                                      <a:pos x="162" y="278"/>
                                    </a:cxn>
                                    <a:cxn ang="0">
                                      <a:pos x="158" y="282"/>
                                    </a:cxn>
                                    <a:cxn ang="0">
                                      <a:pos x="126" y="288"/>
                                    </a:cxn>
                                    <a:cxn ang="0">
                                      <a:pos x="110" y="280"/>
                                    </a:cxn>
                                    <a:cxn ang="0">
                                      <a:pos x="104" y="268"/>
                                    </a:cxn>
                                    <a:cxn ang="0">
                                      <a:pos x="104" y="248"/>
                                    </a:cxn>
                                    <a:cxn ang="0">
                                      <a:pos x="112" y="232"/>
                                    </a:cxn>
                                    <a:cxn ang="0">
                                      <a:pos x="116" y="230"/>
                                    </a:cxn>
                                    <a:cxn ang="0">
                                      <a:pos x="106" y="226"/>
                                    </a:cxn>
                                    <a:cxn ang="0">
                                      <a:pos x="92" y="212"/>
                                    </a:cxn>
                                    <a:cxn ang="0">
                                      <a:pos x="88" y="194"/>
                                    </a:cxn>
                                    <a:cxn ang="0">
                                      <a:pos x="92" y="182"/>
                                    </a:cxn>
                                    <a:cxn ang="0">
                                      <a:pos x="106" y="168"/>
                                    </a:cxn>
                                    <a:cxn ang="0">
                                      <a:pos x="124" y="164"/>
                                    </a:cxn>
                                    <a:cxn ang="0">
                                      <a:pos x="140" y="170"/>
                                    </a:cxn>
                                    <a:cxn ang="0">
                                      <a:pos x="136" y="160"/>
                                    </a:cxn>
                                    <a:cxn ang="0">
                                      <a:pos x="138" y="140"/>
                                    </a:cxn>
                                    <a:cxn ang="0">
                                      <a:pos x="150" y="126"/>
                                    </a:cxn>
                                    <a:cxn ang="0">
                                      <a:pos x="162" y="120"/>
                                    </a:cxn>
                                    <a:cxn ang="0">
                                      <a:pos x="182" y="122"/>
                                    </a:cxn>
                                    <a:cxn ang="0">
                                      <a:pos x="198" y="134"/>
                                    </a:cxn>
                                    <a:cxn ang="0">
                                      <a:pos x="202" y="146"/>
                                    </a:cxn>
                                    <a:cxn ang="0">
                                      <a:pos x="206" y="148"/>
                                    </a:cxn>
                                    <a:cxn ang="0">
                                      <a:pos x="218" y="140"/>
                                    </a:cxn>
                                    <a:cxn ang="0">
                                      <a:pos x="236" y="140"/>
                                    </a:cxn>
                                    <a:cxn ang="0">
                                      <a:pos x="254" y="150"/>
                                    </a:cxn>
                                    <a:cxn ang="0">
                                      <a:pos x="260" y="160"/>
                                    </a:cxn>
                                    <a:cxn ang="0">
                                      <a:pos x="262" y="180"/>
                                    </a:cxn>
                                    <a:cxn ang="0">
                                      <a:pos x="252" y="196"/>
                                    </a:cxn>
                                    <a:cxn ang="0">
                                      <a:pos x="248" y="198"/>
                                    </a:cxn>
                                    <a:cxn ang="0">
                                      <a:pos x="258" y="202"/>
                                    </a:cxn>
                                    <a:cxn ang="0">
                                      <a:pos x="272" y="216"/>
                                    </a:cxn>
                                    <a:cxn ang="0">
                                      <a:pos x="276" y="234"/>
                                    </a:cxn>
                                  </a:cxnLst>
                                  <a:rect l="0" t="0" r="r" b="b"/>
                                  <a:pathLst>
                                    <a:path w="364" h="394">
                                      <a:moveTo>
                                        <a:pt x="322" y="64"/>
                                      </a:move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2" y="380"/>
                                      </a:lnTo>
                                      <a:lnTo>
                                        <a:pt x="6" y="386"/>
                                      </a:lnTo>
                                      <a:lnTo>
                                        <a:pt x="14" y="392"/>
                                      </a:lnTo>
                                      <a:lnTo>
                                        <a:pt x="2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50" y="392"/>
                                      </a:lnTo>
                                      <a:lnTo>
                                        <a:pt x="358" y="386"/>
                                      </a:lnTo>
                                      <a:lnTo>
                                        <a:pt x="362" y="380"/>
                                      </a:lnTo>
                                      <a:lnTo>
                                        <a:pt x="364" y="372"/>
                                      </a:lnTo>
                                      <a:lnTo>
                                        <a:pt x="364" y="0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26" y="62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close/>
                                      <a:moveTo>
                                        <a:pt x="274" y="242"/>
                                      </a:moveTo>
                                      <a:lnTo>
                                        <a:pt x="274" y="242"/>
                                      </a:lnTo>
                                      <a:lnTo>
                                        <a:pt x="272" y="248"/>
                                      </a:lnTo>
                                      <a:lnTo>
                                        <a:pt x="268" y="252"/>
                                      </a:lnTo>
                                      <a:lnTo>
                                        <a:pt x="264" y="258"/>
                                      </a:lnTo>
                                      <a:lnTo>
                                        <a:pt x="258" y="262"/>
                                      </a:lnTo>
                                      <a:lnTo>
                                        <a:pt x="252" y="264"/>
                                      </a:lnTo>
                                      <a:lnTo>
                                        <a:pt x="246" y="266"/>
                                      </a:lnTo>
                                      <a:lnTo>
                                        <a:pt x="240" y="266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8"/>
                                      </a:lnTo>
                                      <a:lnTo>
                                        <a:pt x="226" y="288"/>
                                      </a:lnTo>
                                      <a:lnTo>
                                        <a:pt x="222" y="294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0" y="306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196" y="310"/>
                                      </a:lnTo>
                                      <a:lnTo>
                                        <a:pt x="188" y="310"/>
                                      </a:lnTo>
                                      <a:lnTo>
                                        <a:pt x="182" y="308"/>
                                      </a:lnTo>
                                      <a:lnTo>
                                        <a:pt x="176" y="304"/>
                                      </a:lnTo>
                                      <a:lnTo>
                                        <a:pt x="172" y="300"/>
                                      </a:lnTo>
                                      <a:lnTo>
                                        <a:pt x="168" y="296"/>
                                      </a:lnTo>
                                      <a:lnTo>
                                        <a:pt x="164" y="290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48" y="288"/>
                                      </a:lnTo>
                                      <a:lnTo>
                                        <a:pt x="138" y="290"/>
                                      </a:lnTo>
                                      <a:lnTo>
                                        <a:pt x="126" y="288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06" y="274"/>
                                      </a:lnTo>
                                      <a:lnTo>
                                        <a:pt x="104" y="268"/>
                                      </a:lnTo>
                                      <a:lnTo>
                                        <a:pt x="102" y="262"/>
                                      </a:lnTo>
                                      <a:lnTo>
                                        <a:pt x="102" y="256"/>
                                      </a:lnTo>
                                      <a:lnTo>
                                        <a:pt x="104" y="248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8" y="236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06" y="226"/>
                                      </a:lnTo>
                                      <a:lnTo>
                                        <a:pt x="100" y="222"/>
                                      </a:lnTo>
                                      <a:lnTo>
                                        <a:pt x="96" y="218"/>
                                      </a:lnTo>
                                      <a:lnTo>
                                        <a:pt x="92" y="212"/>
                                      </a:lnTo>
                                      <a:lnTo>
                                        <a:pt x="90" y="208"/>
                                      </a:lnTo>
                                      <a:lnTo>
                                        <a:pt x="88" y="200"/>
                                      </a:lnTo>
                                      <a:lnTo>
                                        <a:pt x="88" y="194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2" y="182"/>
                                      </a:lnTo>
                                      <a:lnTo>
                                        <a:pt x="96" y="176"/>
                                      </a:lnTo>
                                      <a:lnTo>
                                        <a:pt x="100" y="172"/>
                                      </a:lnTo>
                                      <a:lnTo>
                                        <a:pt x="106" y="168"/>
                                      </a:lnTo>
                                      <a:lnTo>
                                        <a:pt x="112" y="164"/>
                                      </a:lnTo>
                                      <a:lnTo>
                                        <a:pt x="118" y="164"/>
                                      </a:lnTo>
                                      <a:lnTo>
                                        <a:pt x="124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52"/>
                                      </a:lnTo>
                                      <a:lnTo>
                                        <a:pt x="136" y="146"/>
                                      </a:lnTo>
                                      <a:lnTo>
                                        <a:pt x="138" y="140"/>
                                      </a:lnTo>
                                      <a:lnTo>
                                        <a:pt x="142" y="134"/>
                                      </a:lnTo>
                                      <a:lnTo>
                                        <a:pt x="146" y="130"/>
                                      </a:lnTo>
                                      <a:lnTo>
                                        <a:pt x="150" y="126"/>
                                      </a:lnTo>
                                      <a:lnTo>
                                        <a:pt x="156" y="122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70" y="120"/>
                                      </a:lnTo>
                                      <a:lnTo>
                                        <a:pt x="176" y="120"/>
                                      </a:lnTo>
                                      <a:lnTo>
                                        <a:pt x="182" y="122"/>
                                      </a:lnTo>
                                      <a:lnTo>
                                        <a:pt x="188" y="124"/>
                                      </a:lnTo>
                                      <a:lnTo>
                                        <a:pt x="192" y="128"/>
                                      </a:lnTo>
                                      <a:lnTo>
                                        <a:pt x="198" y="134"/>
                                      </a:lnTo>
                                      <a:lnTo>
                                        <a:pt x="200" y="140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12" y="144"/>
                                      </a:lnTo>
                                      <a:lnTo>
                                        <a:pt x="218" y="140"/>
                                      </a:lnTo>
                                      <a:lnTo>
                                        <a:pt x="224" y="138"/>
                                      </a:lnTo>
                                      <a:lnTo>
                                        <a:pt x="230" y="138"/>
                                      </a:lnTo>
                                      <a:lnTo>
                                        <a:pt x="236" y="140"/>
                                      </a:lnTo>
                                      <a:lnTo>
                                        <a:pt x="242" y="142"/>
                                      </a:lnTo>
                                      <a:lnTo>
                                        <a:pt x="248" y="144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8" y="154"/>
                                      </a:lnTo>
                                      <a:lnTo>
                                        <a:pt x="260" y="160"/>
                                      </a:lnTo>
                                      <a:lnTo>
                                        <a:pt x="262" y="168"/>
                                      </a:lnTo>
                                      <a:lnTo>
                                        <a:pt x="262" y="174"/>
                                      </a:lnTo>
                                      <a:lnTo>
                                        <a:pt x="262" y="180"/>
                                      </a:lnTo>
                                      <a:lnTo>
                                        <a:pt x="258" y="186"/>
                                      </a:lnTo>
                                      <a:lnTo>
                                        <a:pt x="256" y="192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8" y="202"/>
                                      </a:lnTo>
                                      <a:lnTo>
                                        <a:pt x="264" y="206"/>
                                      </a:lnTo>
                                      <a:lnTo>
                                        <a:pt x="268" y="210"/>
                                      </a:lnTo>
                                      <a:lnTo>
                                        <a:pt x="272" y="216"/>
                                      </a:lnTo>
                                      <a:lnTo>
                                        <a:pt x="274" y="222"/>
                                      </a:lnTo>
                                      <a:lnTo>
                                        <a:pt x="276" y="228"/>
                                      </a:lnTo>
                                      <a:lnTo>
                                        <a:pt x="276" y="234"/>
                                      </a:lnTo>
                                      <a:lnTo>
                                        <a:pt x="274" y="242"/>
                                      </a:lnTo>
                                      <a:lnTo>
                                        <a:pt x="274" y="2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91DA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grpSp>
                          <wps:wsp>
                            <wps:cNvPr id="135" name="Freeform 1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41936"/>
                                <a:ext cx="283866" cy="4622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10" y="8"/>
                                  </a:cxn>
                                  <a:cxn ang="0">
                                    <a:pos x="864" y="74"/>
                                  </a:cxn>
                                  <a:cxn ang="0">
                                    <a:pos x="864" y="200"/>
                                  </a:cxn>
                                  <a:cxn ang="0">
                                    <a:pos x="776" y="218"/>
                                  </a:cxn>
                                  <a:cxn ang="0">
                                    <a:pos x="860" y="392"/>
                                  </a:cxn>
                                  <a:cxn ang="0">
                                    <a:pos x="942" y="412"/>
                                  </a:cxn>
                                  <a:cxn ang="0">
                                    <a:pos x="992" y="454"/>
                                  </a:cxn>
                                  <a:cxn ang="0">
                                    <a:pos x="1028" y="528"/>
                                  </a:cxn>
                                  <a:cxn ang="0">
                                    <a:pos x="1032" y="1366"/>
                                  </a:cxn>
                                  <a:cxn ang="0">
                                    <a:pos x="1028" y="1402"/>
                                  </a:cxn>
                                  <a:cxn ang="0">
                                    <a:pos x="992" y="1476"/>
                                  </a:cxn>
                                  <a:cxn ang="0">
                                    <a:pos x="942" y="1516"/>
                                  </a:cxn>
                                  <a:cxn ang="0">
                                    <a:pos x="860" y="1538"/>
                                  </a:cxn>
                                  <a:cxn ang="0">
                                    <a:pos x="170" y="1538"/>
                                  </a:cxn>
                                  <a:cxn ang="0">
                                    <a:pos x="104" y="1524"/>
                                  </a:cxn>
                                  <a:cxn ang="0">
                                    <a:pos x="50" y="1488"/>
                                  </a:cxn>
                                  <a:cxn ang="0">
                                    <a:pos x="14" y="1434"/>
                                  </a:cxn>
                                  <a:cxn ang="0">
                                    <a:pos x="0" y="1366"/>
                                  </a:cxn>
                                  <a:cxn ang="0">
                                    <a:pos x="0" y="562"/>
                                  </a:cxn>
                                  <a:cxn ang="0">
                                    <a:pos x="20" y="480"/>
                                  </a:cxn>
                                  <a:cxn ang="0">
                                    <a:pos x="62" y="430"/>
                                  </a:cxn>
                                  <a:cxn ang="0">
                                    <a:pos x="136" y="394"/>
                                  </a:cxn>
                                  <a:cxn ang="0">
                                    <a:pos x="256" y="392"/>
                                  </a:cxn>
                                  <a:cxn ang="0">
                                    <a:pos x="184" y="216"/>
                                  </a:cxn>
                                  <a:cxn ang="0">
                                    <a:pos x="166" y="92"/>
                                  </a:cxn>
                                  <a:cxn ang="0">
                                    <a:pos x="192" y="28"/>
                                  </a:cxn>
                                  <a:cxn ang="0">
                                    <a:pos x="256" y="0"/>
                                  </a:cxn>
                                  <a:cxn ang="0">
                                    <a:pos x="366" y="476"/>
                                  </a:cxn>
                                  <a:cxn ang="0">
                                    <a:pos x="340" y="512"/>
                                  </a:cxn>
                                  <a:cxn ang="0">
                                    <a:pos x="170" y="514"/>
                                  </a:cxn>
                                  <a:cxn ang="0">
                                    <a:pos x="136" y="528"/>
                                  </a:cxn>
                                  <a:cxn ang="0">
                                    <a:pos x="122" y="562"/>
                                  </a:cxn>
                                  <a:cxn ang="0">
                                    <a:pos x="122" y="1366"/>
                                  </a:cxn>
                                  <a:cxn ang="0">
                                    <a:pos x="136" y="1400"/>
                                  </a:cxn>
                                  <a:cxn ang="0">
                                    <a:pos x="160" y="1414"/>
                                  </a:cxn>
                                  <a:cxn ang="0">
                                    <a:pos x="860" y="1414"/>
                                  </a:cxn>
                                  <a:cxn ang="0">
                                    <a:pos x="888" y="1406"/>
                                  </a:cxn>
                                  <a:cxn ang="0">
                                    <a:pos x="908" y="1376"/>
                                  </a:cxn>
                                  <a:cxn ang="0">
                                    <a:pos x="908" y="562"/>
                                  </a:cxn>
                                  <a:cxn ang="0">
                                    <a:pos x="900" y="536"/>
                                  </a:cxn>
                                  <a:cxn ang="0">
                                    <a:pos x="870" y="516"/>
                                  </a:cxn>
                                  <a:cxn ang="0">
                                    <a:pos x="720" y="514"/>
                                  </a:cxn>
                                  <a:cxn ang="0">
                                    <a:pos x="672" y="496"/>
                                  </a:cxn>
                                  <a:cxn ang="0">
                                    <a:pos x="664" y="218"/>
                                  </a:cxn>
                                  <a:cxn ang="0">
                                    <a:pos x="758" y="754"/>
                                  </a:cxn>
                                  <a:cxn ang="0">
                                    <a:pos x="788" y="790"/>
                                  </a:cxn>
                                  <a:cxn ang="0">
                                    <a:pos x="786" y="1164"/>
                                  </a:cxn>
                                  <a:cxn ang="0">
                                    <a:pos x="748" y="1196"/>
                                  </a:cxn>
                                  <a:cxn ang="0">
                                    <a:pos x="274" y="1192"/>
                                  </a:cxn>
                                  <a:cxn ang="0">
                                    <a:pos x="242" y="1154"/>
                                  </a:cxn>
                                  <a:cxn ang="0">
                                    <a:pos x="246" y="782"/>
                                  </a:cxn>
                                  <a:cxn ang="0">
                                    <a:pos x="284" y="750"/>
                                  </a:cxn>
                                </a:cxnLst>
                                <a:rect l="0" t="0" r="r" b="b"/>
                                <a:pathLst>
                                  <a:path w="1032" h="1538">
                                    <a:moveTo>
                                      <a:pt x="256" y="0"/>
                                    </a:moveTo>
                                    <a:lnTo>
                                      <a:pt x="774" y="0"/>
                                    </a:lnTo>
                                    <a:lnTo>
                                      <a:pt x="774" y="0"/>
                                    </a:lnTo>
                                    <a:lnTo>
                                      <a:pt x="792" y="2"/>
                                    </a:lnTo>
                                    <a:lnTo>
                                      <a:pt x="810" y="8"/>
                                    </a:lnTo>
                                    <a:lnTo>
                                      <a:pt x="826" y="16"/>
                                    </a:lnTo>
                                    <a:lnTo>
                                      <a:pt x="840" y="28"/>
                                    </a:lnTo>
                                    <a:lnTo>
                                      <a:pt x="850" y="40"/>
                                    </a:lnTo>
                                    <a:lnTo>
                                      <a:pt x="858" y="56"/>
                                    </a:lnTo>
                                    <a:lnTo>
                                      <a:pt x="864" y="74"/>
                                    </a:lnTo>
                                    <a:lnTo>
                                      <a:pt x="866" y="92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94"/>
                                    </a:lnTo>
                                    <a:lnTo>
                                      <a:pt x="864" y="200"/>
                                    </a:lnTo>
                                    <a:lnTo>
                                      <a:pt x="858" y="208"/>
                                    </a:lnTo>
                                    <a:lnTo>
                                      <a:pt x="848" y="216"/>
                                    </a:lnTo>
                                    <a:lnTo>
                                      <a:pt x="842" y="216"/>
                                    </a:lnTo>
                                    <a:lnTo>
                                      <a:pt x="836" y="218"/>
                                    </a:lnTo>
                                    <a:lnTo>
                                      <a:pt x="776" y="218"/>
                                    </a:lnTo>
                                    <a:lnTo>
                                      <a:pt x="776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78" y="392"/>
                                    </a:lnTo>
                                    <a:lnTo>
                                      <a:pt x="896" y="394"/>
                                    </a:lnTo>
                                    <a:lnTo>
                                      <a:pt x="912" y="400"/>
                                    </a:lnTo>
                                    <a:lnTo>
                                      <a:pt x="928" y="404"/>
                                    </a:lnTo>
                                    <a:lnTo>
                                      <a:pt x="942" y="412"/>
                                    </a:lnTo>
                                    <a:lnTo>
                                      <a:pt x="956" y="420"/>
                                    </a:lnTo>
                                    <a:lnTo>
                                      <a:pt x="970" y="430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92" y="454"/>
                                    </a:lnTo>
                                    <a:lnTo>
                                      <a:pt x="1002" y="466"/>
                                    </a:lnTo>
                                    <a:lnTo>
                                      <a:pt x="1010" y="480"/>
                                    </a:lnTo>
                                    <a:lnTo>
                                      <a:pt x="1018" y="496"/>
                                    </a:lnTo>
                                    <a:lnTo>
                                      <a:pt x="1024" y="512"/>
                                    </a:lnTo>
                                    <a:lnTo>
                                      <a:pt x="1028" y="528"/>
                                    </a:lnTo>
                                    <a:lnTo>
                                      <a:pt x="1030" y="544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0" y="1384"/>
                                    </a:lnTo>
                                    <a:lnTo>
                                      <a:pt x="1028" y="1402"/>
                                    </a:lnTo>
                                    <a:lnTo>
                                      <a:pt x="1024" y="1418"/>
                                    </a:lnTo>
                                    <a:lnTo>
                                      <a:pt x="1018" y="1434"/>
                                    </a:lnTo>
                                    <a:lnTo>
                                      <a:pt x="1010" y="1448"/>
                                    </a:lnTo>
                                    <a:lnTo>
                                      <a:pt x="1002" y="1462"/>
                                    </a:lnTo>
                                    <a:lnTo>
                                      <a:pt x="992" y="1476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70" y="1498"/>
                                    </a:lnTo>
                                    <a:lnTo>
                                      <a:pt x="956" y="1508"/>
                                    </a:lnTo>
                                    <a:lnTo>
                                      <a:pt x="942" y="1516"/>
                                    </a:lnTo>
                                    <a:lnTo>
                                      <a:pt x="928" y="1524"/>
                                    </a:lnTo>
                                    <a:lnTo>
                                      <a:pt x="912" y="1530"/>
                                    </a:lnTo>
                                    <a:lnTo>
                                      <a:pt x="896" y="1534"/>
                                    </a:lnTo>
                                    <a:lnTo>
                                      <a:pt x="878" y="1536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52" y="1536"/>
                                    </a:lnTo>
                                    <a:lnTo>
                                      <a:pt x="136" y="1534"/>
                                    </a:lnTo>
                                    <a:lnTo>
                                      <a:pt x="120" y="1530"/>
                                    </a:lnTo>
                                    <a:lnTo>
                                      <a:pt x="104" y="1524"/>
                                    </a:lnTo>
                                    <a:lnTo>
                                      <a:pt x="90" y="1516"/>
                                    </a:lnTo>
                                    <a:lnTo>
                                      <a:pt x="74" y="1508"/>
                                    </a:lnTo>
                                    <a:lnTo>
                                      <a:pt x="62" y="149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38" y="1476"/>
                                    </a:lnTo>
                                    <a:lnTo>
                                      <a:pt x="28" y="1462"/>
                                    </a:lnTo>
                                    <a:lnTo>
                                      <a:pt x="20" y="1448"/>
                                    </a:lnTo>
                                    <a:lnTo>
                                      <a:pt x="14" y="1434"/>
                                    </a:lnTo>
                                    <a:lnTo>
                                      <a:pt x="8" y="1418"/>
                                    </a:lnTo>
                                    <a:lnTo>
                                      <a:pt x="4" y="1402"/>
                                    </a:lnTo>
                                    <a:lnTo>
                                      <a:pt x="0" y="1384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4" y="528"/>
                                    </a:lnTo>
                                    <a:lnTo>
                                      <a:pt x="8" y="512"/>
                                    </a:lnTo>
                                    <a:lnTo>
                                      <a:pt x="14" y="496"/>
                                    </a:lnTo>
                                    <a:lnTo>
                                      <a:pt x="20" y="480"/>
                                    </a:lnTo>
                                    <a:lnTo>
                                      <a:pt x="28" y="466"/>
                                    </a:lnTo>
                                    <a:lnTo>
                                      <a:pt x="38" y="454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62" y="430"/>
                                    </a:lnTo>
                                    <a:lnTo>
                                      <a:pt x="76" y="420"/>
                                    </a:lnTo>
                                    <a:lnTo>
                                      <a:pt x="90" y="412"/>
                                    </a:lnTo>
                                    <a:lnTo>
                                      <a:pt x="104" y="404"/>
                                    </a:lnTo>
                                    <a:lnTo>
                                      <a:pt x="120" y="400"/>
                                    </a:lnTo>
                                    <a:lnTo>
                                      <a:pt x="136" y="394"/>
                                    </a:lnTo>
                                    <a:lnTo>
                                      <a:pt x="152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256" y="392"/>
                                    </a:lnTo>
                                    <a:lnTo>
                                      <a:pt x="256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88" y="216"/>
                                    </a:lnTo>
                                    <a:lnTo>
                                      <a:pt x="184" y="216"/>
                                    </a:lnTo>
                                    <a:lnTo>
                                      <a:pt x="174" y="208"/>
                                    </a:lnTo>
                                    <a:lnTo>
                                      <a:pt x="168" y="200"/>
                                    </a:lnTo>
                                    <a:lnTo>
                                      <a:pt x="166" y="194"/>
                                    </a:lnTo>
                                    <a:lnTo>
                                      <a:pt x="166" y="188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74"/>
                                    </a:lnTo>
                                    <a:lnTo>
                                      <a:pt x="172" y="56"/>
                                    </a:lnTo>
                                    <a:lnTo>
                                      <a:pt x="180" y="40"/>
                                    </a:lnTo>
                                    <a:lnTo>
                                      <a:pt x="192" y="28"/>
                                    </a:lnTo>
                                    <a:lnTo>
                                      <a:pt x="206" y="16"/>
                                    </a:lnTo>
                                    <a:lnTo>
                                      <a:pt x="222" y="8"/>
                                    </a:lnTo>
                                    <a:lnTo>
                                      <a:pt x="238" y="2"/>
                                    </a:lnTo>
                                    <a:lnTo>
                                      <a:pt x="256" y="0"/>
                                    </a:lnTo>
                                    <a:lnTo>
                                      <a:pt x="256" y="0"/>
                                    </a:lnTo>
                                    <a:close/>
                                    <a:moveTo>
                                      <a:pt x="664" y="218"/>
                                    </a:moveTo>
                                    <a:lnTo>
                                      <a:pt x="368" y="218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6" y="476"/>
                                    </a:lnTo>
                                    <a:lnTo>
                                      <a:pt x="364" y="486"/>
                                    </a:lnTo>
                                    <a:lnTo>
                                      <a:pt x="360" y="494"/>
                                    </a:lnTo>
                                    <a:lnTo>
                                      <a:pt x="356" y="502"/>
                                    </a:lnTo>
                                    <a:lnTo>
                                      <a:pt x="348" y="508"/>
                                    </a:lnTo>
                                    <a:lnTo>
                                      <a:pt x="340" y="512"/>
                                    </a:lnTo>
                                    <a:lnTo>
                                      <a:pt x="330" y="514"/>
                                    </a:lnTo>
                                    <a:lnTo>
                                      <a:pt x="318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60" y="516"/>
                                    </a:lnTo>
                                    <a:lnTo>
                                      <a:pt x="152" y="518"/>
                                    </a:lnTo>
                                    <a:lnTo>
                                      <a:pt x="144" y="522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0" y="536"/>
                                    </a:lnTo>
                                    <a:lnTo>
                                      <a:pt x="126" y="544"/>
                                    </a:lnTo>
                                    <a:lnTo>
                                      <a:pt x="124" y="55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4" y="1376"/>
                                    </a:lnTo>
                                    <a:lnTo>
                                      <a:pt x="126" y="1384"/>
                                    </a:lnTo>
                                    <a:lnTo>
                                      <a:pt x="130" y="1392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44" y="1406"/>
                                    </a:lnTo>
                                    <a:lnTo>
                                      <a:pt x="152" y="1410"/>
                                    </a:lnTo>
                                    <a:lnTo>
                                      <a:pt x="16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70" y="1414"/>
                                    </a:lnTo>
                                    <a:lnTo>
                                      <a:pt x="880" y="1410"/>
                                    </a:lnTo>
                                    <a:lnTo>
                                      <a:pt x="888" y="1406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900" y="1394"/>
                                    </a:lnTo>
                                    <a:lnTo>
                                      <a:pt x="904" y="1386"/>
                                    </a:lnTo>
                                    <a:lnTo>
                                      <a:pt x="908" y="137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52"/>
                                    </a:lnTo>
                                    <a:lnTo>
                                      <a:pt x="904" y="544"/>
                                    </a:lnTo>
                                    <a:lnTo>
                                      <a:pt x="900" y="536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88" y="522"/>
                                    </a:lnTo>
                                    <a:lnTo>
                                      <a:pt x="880" y="518"/>
                                    </a:lnTo>
                                    <a:lnTo>
                                      <a:pt x="870" y="516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08" y="514"/>
                                    </a:lnTo>
                                    <a:lnTo>
                                      <a:pt x="696" y="512"/>
                                    </a:lnTo>
                                    <a:lnTo>
                                      <a:pt x="686" y="508"/>
                                    </a:lnTo>
                                    <a:lnTo>
                                      <a:pt x="678" y="502"/>
                                    </a:lnTo>
                                    <a:lnTo>
                                      <a:pt x="672" y="496"/>
                                    </a:lnTo>
                                    <a:lnTo>
                                      <a:pt x="668" y="486"/>
                                    </a:lnTo>
                                    <a:lnTo>
                                      <a:pt x="664" y="474"/>
                                    </a:lnTo>
                                    <a:lnTo>
                                      <a:pt x="664" y="460"/>
                                    </a:lnTo>
                                    <a:lnTo>
                                      <a:pt x="664" y="218"/>
                                    </a:lnTo>
                                    <a:lnTo>
                                      <a:pt x="664" y="218"/>
                                    </a:lnTo>
                                    <a:close/>
                                    <a:moveTo>
                                      <a:pt x="294" y="750"/>
                                    </a:moveTo>
                                    <a:lnTo>
                                      <a:pt x="738" y="750"/>
                                    </a:lnTo>
                                    <a:lnTo>
                                      <a:pt x="738" y="750"/>
                                    </a:lnTo>
                                    <a:lnTo>
                                      <a:pt x="748" y="750"/>
                                    </a:lnTo>
                                    <a:lnTo>
                                      <a:pt x="758" y="754"/>
                                    </a:lnTo>
                                    <a:lnTo>
                                      <a:pt x="766" y="758"/>
                                    </a:lnTo>
                                    <a:lnTo>
                                      <a:pt x="774" y="764"/>
                                    </a:lnTo>
                                    <a:lnTo>
                                      <a:pt x="780" y="772"/>
                                    </a:lnTo>
                                    <a:lnTo>
                                      <a:pt x="786" y="782"/>
                                    </a:lnTo>
                                    <a:lnTo>
                                      <a:pt x="788" y="790"/>
                                    </a:lnTo>
                                    <a:lnTo>
                                      <a:pt x="790" y="802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88" y="1154"/>
                                    </a:lnTo>
                                    <a:lnTo>
                                      <a:pt x="786" y="1164"/>
                                    </a:lnTo>
                                    <a:lnTo>
                                      <a:pt x="780" y="1174"/>
                                    </a:lnTo>
                                    <a:lnTo>
                                      <a:pt x="774" y="1180"/>
                                    </a:lnTo>
                                    <a:lnTo>
                                      <a:pt x="766" y="1188"/>
                                    </a:lnTo>
                                    <a:lnTo>
                                      <a:pt x="758" y="1192"/>
                                    </a:lnTo>
                                    <a:lnTo>
                                      <a:pt x="748" y="1196"/>
                                    </a:lnTo>
                                    <a:lnTo>
                                      <a:pt x="738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84" y="1196"/>
                                    </a:lnTo>
                                    <a:lnTo>
                                      <a:pt x="274" y="1192"/>
                                    </a:lnTo>
                                    <a:lnTo>
                                      <a:pt x="264" y="1188"/>
                                    </a:lnTo>
                                    <a:lnTo>
                                      <a:pt x="256" y="1180"/>
                                    </a:lnTo>
                                    <a:lnTo>
                                      <a:pt x="250" y="1174"/>
                                    </a:lnTo>
                                    <a:lnTo>
                                      <a:pt x="246" y="1164"/>
                                    </a:lnTo>
                                    <a:lnTo>
                                      <a:pt x="242" y="1154"/>
                                    </a:lnTo>
                                    <a:lnTo>
                                      <a:pt x="242" y="1144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790"/>
                                    </a:lnTo>
                                    <a:lnTo>
                                      <a:pt x="246" y="782"/>
                                    </a:lnTo>
                                    <a:lnTo>
                                      <a:pt x="250" y="772"/>
                                    </a:lnTo>
                                    <a:lnTo>
                                      <a:pt x="256" y="764"/>
                                    </a:lnTo>
                                    <a:lnTo>
                                      <a:pt x="264" y="758"/>
                                    </a:lnTo>
                                    <a:lnTo>
                                      <a:pt x="274" y="754"/>
                                    </a:lnTo>
                                    <a:lnTo>
                                      <a:pt x="284" y="750"/>
                                    </a:lnTo>
                                    <a:lnTo>
                                      <a:pt x="294" y="750"/>
                                    </a:lnTo>
                                    <a:lnTo>
                                      <a:pt x="294" y="7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91D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136" name="Group 136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292033"/>
                              <a:chExt cx="5365800" cy="1643325"/>
                            </a:xfrm>
                          </wpg:grpSpPr>
                          <wpg:grpSp>
                            <wpg:cNvPr id="137" name="Group 137"/>
                            <wpg:cNvGrpSpPr/>
                            <wpg:grpSpPr>
                              <a:xfrm>
                                <a:off x="1648591" y="876259"/>
                                <a:ext cx="2094328" cy="931703"/>
                                <a:chOff x="-46859" y="-41"/>
                                <a:chExt cx="2094328" cy="931703"/>
                              </a:xfrm>
                            </wpg:grpSpPr>
                            <wpg:grpSp>
                              <wpg:cNvPr id="138" name="Group 138"/>
                              <wpg:cNvGrpSpPr/>
                              <wpg:grpSpPr>
                                <a:xfrm>
                                  <a:off x="313653" y="544245"/>
                                  <a:ext cx="1384188" cy="12040"/>
                                  <a:chOff x="27903" y="61645"/>
                                  <a:chExt cx="1384188" cy="12040"/>
                                </a:xfrm>
                              </wpg:grpSpPr>
                              <wps:wsp>
                                <wps:cNvPr id="139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244913" y="61645"/>
                                    <a:ext cx="167178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0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27903" y="73685"/>
                                    <a:ext cx="251721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41" name="Group 141"/>
                              <wpg:cNvGrpSpPr/>
                              <wpg:grpSpPr>
                                <a:xfrm>
                                  <a:off x="-46859" y="-41"/>
                                  <a:ext cx="2094328" cy="0"/>
                                  <a:chOff x="-46859" y="-41"/>
                                  <a:chExt cx="2094328" cy="0"/>
                                </a:xfrm>
                              </wpg:grpSpPr>
                              <wps:wsp>
                                <wps:cNvPr id="162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469701" y="-41"/>
                                    <a:ext cx="577768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3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-46859" y="-41"/>
                                    <a:ext cx="595234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64" name="Group 164"/>
                              <wpg:cNvGrpSpPr/>
                              <wpg:grpSpPr>
                                <a:xfrm>
                                  <a:off x="313891" y="931603"/>
                                  <a:ext cx="1364291" cy="59"/>
                                  <a:chOff x="34491" y="-71697"/>
                                  <a:chExt cx="1364291" cy="59"/>
                                </a:xfrm>
                              </wpg:grpSpPr>
                              <wps:wsp>
                                <wps:cNvPr id="178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905145" y="-71638"/>
                                    <a:ext cx="493637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9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34491" y="-71697"/>
                                    <a:ext cx="520429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180" name="Group 180"/>
                            <wpg:cNvGrpSpPr/>
                            <wpg:grpSpPr>
                              <a:xfrm>
                                <a:off x="0" y="292033"/>
                                <a:ext cx="5365800" cy="1643325"/>
                                <a:chOff x="0" y="193630"/>
                                <a:chExt cx="5480378" cy="1643483"/>
                              </a:xfrm>
                            </wpg:grpSpPr>
                            <wps:wsp>
                              <wps:cNvPr id="181" name="TextBox 15"/>
                              <wps:cNvSpPr txBox="1"/>
                              <wps:spPr>
                                <a:xfrm>
                                  <a:off x="2199750" y="1058582"/>
                                  <a:ext cx="854696" cy="5791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DBC0BE0" w14:textId="77777777" w:rsidR="007425A1" w:rsidRPr="00D02FA5" w:rsidRDefault="007425A1" w:rsidP="00103EB7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ผลิตภัณฑ์ของใช้</w:t>
                                    </w:r>
                                  </w:p>
                                  <w:p w14:paraId="7220705B" w14:textId="77777777" w:rsidR="007425A1" w:rsidRPr="00D02FA5" w:rsidRDefault="007425A1" w:rsidP="00103EB7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ส่วนบุคคล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2" name="TextBox 14"/>
                              <wps:cNvSpPr txBox="1"/>
                              <wps:spPr>
                                <a:xfrm>
                                  <a:off x="2284411" y="621472"/>
                                  <a:ext cx="658125" cy="3445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4497819" w14:textId="77777777" w:rsidR="007425A1" w:rsidRPr="00D02FA5" w:rsidRDefault="007425A1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เครื่องดื่ม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g:grpSp>
                              <wpg:cNvPr id="183" name="Group 183"/>
                              <wpg:cNvGrpSpPr/>
                              <wpg:grpSpPr>
                                <a:xfrm>
                                  <a:off x="0" y="193630"/>
                                  <a:ext cx="5480378" cy="325599"/>
                                  <a:chOff x="0" y="193630"/>
                                  <a:chExt cx="5480378" cy="325599"/>
                                </a:xfrm>
                              </wpg:grpSpPr>
                              <wps:wsp>
                                <wps:cNvPr id="184" name="TextBox 6"/>
                                <wps:cNvSpPr txBox="1"/>
                                <wps:spPr>
                                  <a:xfrm>
                                    <a:off x="3466158" y="193630"/>
                                    <a:ext cx="2014220" cy="3255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016C22DD" w14:textId="77777777" w:rsidR="007425A1" w:rsidRPr="00AD4C8B" w:rsidRDefault="007425A1" w:rsidP="00103EB7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AD4C8B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2564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  <wps:wsp>
                                <wps:cNvPr id="186" name="TextBox 6"/>
                                <wps:cNvSpPr txBox="1"/>
                                <wps:spPr>
                                  <a:xfrm>
                                    <a:off x="0" y="194109"/>
                                    <a:ext cx="2014220" cy="325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1682A449" w14:textId="77777777" w:rsidR="007425A1" w:rsidRPr="00AD4C8B" w:rsidRDefault="007425A1" w:rsidP="00103EB7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5765F6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2565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</wpg:grpSp>
                            <wps:wsp>
                              <wps:cNvPr id="187" name="TextBox 18"/>
                              <wps:cNvSpPr txBox="1"/>
                              <wps:spPr>
                                <a:xfrm>
                                  <a:off x="2603581" y="1534084"/>
                                  <a:ext cx="310700" cy="30302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3A5D095" w14:textId="77777777" w:rsidR="007425A1" w:rsidRPr="00D02FA5" w:rsidRDefault="007425A1" w:rsidP="00103EB7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อื่นๆ</w:t>
                                    </w:r>
                                  </w:p>
                                </w:txbxContent>
                              </wps:txbx>
                              <wps:bodyPr wrap="none" lIns="54610" tIns="54610" rIns="54610" bIns="54610" rtlCol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670EFE" id="Group 56" o:spid="_x0000_s1044" style="position:absolute;left:0;text-align:left;margin-left:41.85pt;margin-top:8.8pt;width:422.45pt;height:129.35pt;z-index:251711488;mso-width-relative:margin;mso-height-relative:margin" coordorigin=",2920" coordsize="53658,164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">
                <v:group id="Group 57" o:spid="_x0000_s1045" style="position:absolute;left:28306;top:7315;width:2413;height:2158" coordsize="5771,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Picture 5" o:spid="_x0000_s1046" type="#_x0000_t75" alt="Food2" style="position:absolute;top:1711;width:2990;height:362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" filled="t" fillcolor="#1f497d [3215]">
                    <v:imagedata r:id="rId20" o:title="Food2"/>
                  </v:shape>
                  <v:shape id="Picture 20" o:spid="_x0000_s1047" type="#_x0000_t75" alt="Food3" style="position:absolute;left:3276;width:249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" filled="t" fillcolor="#1f497d [3215]">
                    <v:imagedata r:id="rId21" o:title="Food3"/>
                  </v:shape>
                </v:group>
                <v:group id="Group 65" o:spid="_x0000_s1048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group id="Group 87" o:spid="_x0000_s1049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<v:group id="Group 132" o:spid="_x0000_s1050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  <v:shape id="Freeform 39" o:spid="_x0000_s1051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" path="m310,86l356,10r,l352,6,348,2,342,r-4,l18,r,l14,,8,2,4,6,,10,46,86r264,xe" fillcolor="#0091da" stroked="f">
                        <v:path arrowok="t" o:connecttype="custom" o:connectlocs="310,86;356,10;356,10;352,6;348,2;342,0;338,0;18,0;18,0;14,0;8,2;4,6;0,10;46,86;310,86" o:connectangles="0,0,0,0,0,0,0,0,0,0,0,0,0,0,0"/>
                      </v:shape>
                      <v:shape id="Freeform 40" o:spid="_x0000_s1052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#0091da" stroked="f">
  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  <o:lock v:ext="edit" verticies="t"/>
                      </v:shape>
                    </v:group>
                    <v:shape id="Freeform 18" o:spid="_x0000_s1053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#0091da" stroked="f">
  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  <o:lock v:ext="edit" verticies="t"/>
                    </v:shape>
                  </v:group>
                  <v:group id="Group 136" o:spid="_x0000_s1054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group id="Group 137" o:spid="_x0000_s1055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  <v:group id="Group 138" o:spid="_x0000_s1056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  <v:line id="Straight Connector 19" o:spid="_x0000_s1057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  <o:lock v:ext="edit" shapetype="f"/>
                        </v:line>
                        <v:line id="Straight Connector 19" o:spid="_x0000_s1058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  <o:lock v:ext="edit" shapetype="f"/>
                        </v:line>
                      </v:group>
                      <v:group id="Group 141" o:spid="_x0000_s1059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  <v:line id="Straight Connector 19" o:spid="_x0000_s1060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  <o:lock v:ext="edit" shapetype="f"/>
                        </v:line>
                        <v:line id="Straight Connector 19" o:spid="_x0000_s1061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  <o:lock v:ext="edit" shapetype="f"/>
                        </v:line>
                      </v:group>
                      <v:group id="Group 164" o:spid="_x0000_s1062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  <v:line id="Straight Connector 19" o:spid="_x0000_s1063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  <o:lock v:ext="edit" shapetype="f"/>
                        </v:line>
                        <v:line id="Straight Connector 19" o:spid="_x0000_s1064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  <o:lock v:ext="edit" shapetype="f"/>
                        </v:line>
                      </v:group>
                    </v:group>
                    <v:group id="Group 180" o:spid="_x0000_s1065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  <v:shape id="TextBox 15" o:spid="_x0000_s1066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  <v:textbox inset="4.3pt,4.3pt,4.3pt,4.3pt">
                          <w:txbxContent>
                            <w:p w14:paraId="3DBC0BE0" w14:textId="77777777" w:rsidR="007425A1" w:rsidRPr="00D02FA5" w:rsidRDefault="007425A1" w:rsidP="00103EB7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ผลิตภัณฑ์ของใช้</w:t>
                              </w:r>
                            </w:p>
                            <w:p w14:paraId="7220705B" w14:textId="77777777" w:rsidR="007425A1" w:rsidRPr="00D02FA5" w:rsidRDefault="007425A1" w:rsidP="00103EB7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ส่วนบุคคล</w:t>
                              </w:r>
                            </w:p>
                          </w:txbxContent>
                        </v:textbox>
                      </v:shape>
                      <v:shape id="TextBox 14" o:spid="_x0000_s1067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  <v:textbox inset="4.3pt,4.3pt,4.3pt,4.3pt">
                          <w:txbxContent>
                            <w:p w14:paraId="04497819" w14:textId="77777777" w:rsidR="007425A1" w:rsidRPr="00D02FA5" w:rsidRDefault="007425A1" w:rsidP="00103EB7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เครื่องดื่ม</w:t>
                              </w:r>
                            </w:p>
                          </w:txbxContent>
                        </v:textbox>
                      </v:shape>
                      <v:group id="Group 183" o:spid="_x0000_s1068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  <v:shape id="TextBox 6" o:spid="_x0000_s1069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  <v:textbox inset="4.3pt,4.3pt,4.3pt,4.3pt">
                            <w:txbxContent>
                              <w:p w14:paraId="016C22DD" w14:textId="77777777" w:rsidR="007425A1" w:rsidRPr="00AD4C8B" w:rsidRDefault="007425A1" w:rsidP="00103EB7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AD4C8B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2564</w:t>
                                </w:r>
                              </w:p>
                            </w:txbxContent>
                          </v:textbox>
                        </v:shape>
                        <v:shape id="TextBox 6" o:spid="_x0000_s1070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  <v:textbox inset="4.3pt,4.3pt,4.3pt,4.3pt">
                            <w:txbxContent>
                              <w:p w14:paraId="1682A449" w14:textId="77777777" w:rsidR="007425A1" w:rsidRPr="00AD4C8B" w:rsidRDefault="007425A1" w:rsidP="00103EB7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5765F6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2565</w:t>
                                </w:r>
                              </w:p>
                            </w:txbxContent>
                          </v:textbox>
                        </v:shape>
                      </v:group>
                      <v:shape id="TextBox 18" o:spid="_x0000_s1071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  <v:textbox inset="4.3pt,4.3pt,4.3pt,4.3pt">
                          <w:txbxContent>
                            <w:p w14:paraId="73A5D095" w14:textId="77777777" w:rsidR="007425A1" w:rsidRPr="00D02FA5" w:rsidRDefault="007425A1" w:rsidP="00103EB7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อื่นๆ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14:paraId="7B1449C8" w14:textId="77777777" w:rsidR="00103EB7" w:rsidRDefault="00103EB7" w:rsidP="00103EB7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709440" behindDoc="1" locked="0" layoutInCell="1" allowOverlap="1" wp14:anchorId="37BB58B5" wp14:editId="4C1EE1AF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710464" behindDoc="1" locked="0" layoutInCell="1" allowOverlap="1" wp14:anchorId="22CBB917" wp14:editId="5B128912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V relativeFrom="margin">
              <wp14:pctHeight>0</wp14:pctHeight>
            </wp14:sizeRelV>
          </wp:anchor>
        </w:drawing>
      </w:r>
    </w:p>
    <w:p w14:paraId="545F69ED" w14:textId="77777777" w:rsidR="00103EB7" w:rsidRDefault="00103EB7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6B6F9511" w14:textId="77777777" w:rsidR="00103EB7" w:rsidRDefault="00103EB7" w:rsidP="00103EB7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bookmarkEnd w:id="2"/>
    <w:p w14:paraId="4175DBD0" w14:textId="56151D10" w:rsidR="00796C9B" w:rsidRPr="00EC786C" w:rsidRDefault="00103EB7" w:rsidP="00EC786C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796C9B" w:rsidRPr="00EC786C" w:rsidSect="000311C6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26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14560" behindDoc="0" locked="0" layoutInCell="1" allowOverlap="1" wp14:anchorId="1819B7A5" wp14:editId="2DA6FD66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190" name="Chart 1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876"/>
        <w:gridCol w:w="211"/>
        <w:gridCol w:w="939"/>
        <w:gridCol w:w="183"/>
        <w:gridCol w:w="879"/>
        <w:gridCol w:w="209"/>
        <w:gridCol w:w="892"/>
        <w:gridCol w:w="203"/>
        <w:gridCol w:w="880"/>
        <w:gridCol w:w="218"/>
        <w:gridCol w:w="895"/>
        <w:gridCol w:w="224"/>
        <w:gridCol w:w="874"/>
        <w:gridCol w:w="218"/>
        <w:gridCol w:w="895"/>
        <w:gridCol w:w="184"/>
        <w:gridCol w:w="874"/>
        <w:gridCol w:w="218"/>
        <w:gridCol w:w="889"/>
        <w:gridCol w:w="221"/>
        <w:gridCol w:w="883"/>
        <w:gridCol w:w="218"/>
        <w:gridCol w:w="792"/>
      </w:tblGrid>
      <w:tr w:rsidR="007D6CDC" w:rsidRPr="00BB350B" w14:paraId="00FE1EA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48853BC4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3A52B94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29AA1ED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5142BF5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08B42A7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02CD6B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1DA3B7AC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2CCA04D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5D28CEA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018BA92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65E49BD3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0E3ACE0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7D6CDC" w:rsidRPr="00BB350B" w14:paraId="361BD8D5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2FEAFD81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0" w:type="pct"/>
            <w:shd w:val="clear" w:color="auto" w:fill="auto"/>
          </w:tcPr>
          <w:p w14:paraId="650C1BF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1C9A0A3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C85DD2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shd w:val="clear" w:color="auto" w:fill="auto"/>
          </w:tcPr>
          <w:p w14:paraId="16821BD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87254C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9" w:type="pct"/>
            <w:shd w:val="clear" w:color="auto" w:fill="auto"/>
          </w:tcPr>
          <w:p w14:paraId="752A47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7207EB7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7" w:type="pct"/>
          </w:tcPr>
          <w:p w14:paraId="34E0851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45F06B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6C90A2B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3C0493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4" w:type="pct"/>
          </w:tcPr>
          <w:p w14:paraId="02C47B2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46B529E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</w:tcPr>
          <w:p w14:paraId="2F169A7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113042D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</w:tcPr>
          <w:p w14:paraId="037FE3E8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5C56F38D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0ECA51E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02B3B63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3" w:type="pct"/>
          </w:tcPr>
          <w:p w14:paraId="4361825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ED320B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549A479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3DBA7B6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7D6CDC" w:rsidRPr="00BB350B" w14:paraId="5195DB14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655A3DBE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51FF7E1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7D6CDC" w:rsidRPr="00585FDC" w14:paraId="391C535B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7D025F1C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5F07B4FF" w14:textId="36F14FC0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5,857,023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5B79658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shd w:val="clear" w:color="auto" w:fill="auto"/>
          </w:tcPr>
          <w:p w14:paraId="2F0F838A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5,938,043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136093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</w:tcPr>
          <w:p w14:paraId="110D6DA3" w14:textId="3E0C35EB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586,574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B33BF16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5" w:type="pct"/>
            <w:shd w:val="clear" w:color="auto" w:fill="auto"/>
          </w:tcPr>
          <w:p w14:paraId="1B368F2A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481,348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71F0A17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</w:tcPr>
          <w:p w14:paraId="1CD2C0F1" w14:textId="52D6AFFA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739,879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4093F3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3478A62C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493,929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38BB81C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7222C0A4" w14:textId="26C8ED6F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7,183,476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4555C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10F98DFD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6,913,320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0C8E7B2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466D67C3" w14:textId="5A46F7C6" w:rsidR="007D6CDC" w:rsidRPr="00655879" w:rsidRDefault="00B73EE9" w:rsidP="007D6CD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E328458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4" w:type="pct"/>
            <w:shd w:val="clear" w:color="auto" w:fill="auto"/>
          </w:tcPr>
          <w:p w14:paraId="230C2260" w14:textId="77777777" w:rsidR="007D6CDC" w:rsidRPr="00585FDC" w:rsidRDefault="007D6CDC" w:rsidP="007D6CD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8F80D6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2" w:type="pct"/>
            <w:shd w:val="clear" w:color="auto" w:fill="auto"/>
          </w:tcPr>
          <w:p w14:paraId="534E61EA" w14:textId="2179D757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7,183,476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0F357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3F83A9F8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6,913,320</w:t>
            </w:r>
          </w:p>
        </w:tc>
      </w:tr>
      <w:tr w:rsidR="007D6CDC" w:rsidRPr="00585FDC" w14:paraId="3A65872B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0EB69B36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0E6D0F3B" w14:textId="621344F7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72,183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8EE0F26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FC7C793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34,954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E4010A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ACC47CA" w14:textId="757D5AAD" w:rsidR="007D6CDC" w:rsidRPr="00655879" w:rsidRDefault="00B73EE9" w:rsidP="007D6CD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EAD7CB" w14:textId="77777777" w:rsidR="007D6CDC" w:rsidRPr="00585FDC" w:rsidRDefault="007D6CDC" w:rsidP="007D6CDC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31653E32" w14:textId="77777777" w:rsidR="007D6CDC" w:rsidRPr="00585FDC" w:rsidRDefault="007D6CDC" w:rsidP="007D6CD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40FC787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C6644D5" w14:textId="360BC4C9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38,532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6B8176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cs/>
                <w:lang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49525CCA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39,422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BE91D0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64ECCFFF" w14:textId="6521CAC5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110,715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F45827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7E6CD4D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74,376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5EC3A4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A8414B1" w14:textId="6603AE03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(110,715)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1A80ED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1BD0C789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(74,376)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3839887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A7F5100" w14:textId="2EB46425" w:rsidR="007D6CDC" w:rsidRPr="00655879" w:rsidRDefault="00B73EE9" w:rsidP="007D6CD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5364A9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5749844E" w14:textId="77777777" w:rsidR="007D6CDC" w:rsidRPr="00585FDC" w:rsidRDefault="007D6CDC" w:rsidP="007D6CD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D6CDC" w:rsidRPr="00585FDC" w14:paraId="5D16798A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63FF4680" w14:textId="77777777" w:rsidR="007D6CDC" w:rsidRPr="00645107" w:rsidRDefault="007D6CDC" w:rsidP="007D6CDC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53407A16" w14:textId="23554270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5,929,206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B9872CF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527960B7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5,972,997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802D84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15EDD0B" w14:textId="4B0677B0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586,574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F52E2C2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09D21EB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481,348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F238F0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537F27D4" w14:textId="757E1824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778,411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027C549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0C8501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533,351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FB67D7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6F92882" w14:textId="4A637FC9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7,294,191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93E5F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57EAB775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6,987,696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28CE535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2421D10" w14:textId="43CD6241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</w:rPr>
              <w:t>(110,715)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61BD7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39AF339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(74,376)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15BC14A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812F0A7" w14:textId="38B84916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7,183,476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9A6F60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753A6A8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6,913,320</w:t>
            </w:r>
          </w:p>
        </w:tc>
      </w:tr>
      <w:tr w:rsidR="007D6CDC" w:rsidRPr="00585FDC" w14:paraId="4FABAB1B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4241869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66D41D93" w14:textId="4BD2B556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(313,443)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27F7361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shd w:val="clear" w:color="auto" w:fill="auto"/>
          </w:tcPr>
          <w:p w14:paraId="1E7A4E6B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(321,725)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51F3437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922F78D" w14:textId="3E018663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(17,329)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D7FA055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5" w:type="pct"/>
            <w:shd w:val="clear" w:color="auto" w:fill="auto"/>
          </w:tcPr>
          <w:p w14:paraId="6436BAFD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(17,600)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2B05B25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62A56F1C" w14:textId="1BF601CB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(71,505)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A468BF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615376F3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(26,221)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A072304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5ED72904" w14:textId="3D7362EE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(402,277)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4D731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5946189E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(365,546)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12B539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2633B5A8" w14:textId="7CE9C195" w:rsidR="007D6CDC" w:rsidRPr="00655879" w:rsidRDefault="00B73EE9" w:rsidP="007D6CD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CCBF2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4" w:type="pct"/>
            <w:shd w:val="clear" w:color="auto" w:fill="auto"/>
          </w:tcPr>
          <w:p w14:paraId="51CF16AF" w14:textId="77777777" w:rsidR="007D6CDC" w:rsidRPr="00585FDC" w:rsidRDefault="007D6CDC" w:rsidP="007D6CD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0A622A6" w14:textId="77777777" w:rsidR="007D6CDC" w:rsidRPr="00585FDC" w:rsidRDefault="007D6CDC" w:rsidP="007D6CDC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508C036F" w14:textId="033FF737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(402,277)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6C9DF4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2FF4714F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(365,546)</w:t>
            </w:r>
          </w:p>
        </w:tc>
      </w:tr>
      <w:tr w:rsidR="007D6CDC" w:rsidRPr="00585FDC" w14:paraId="40800B91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07D0089F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52E77F1F" w14:textId="011D1256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</w:rPr>
              <w:t>763,303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604AD6B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4C7D9D97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1,104,934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A137AC8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85A04BA" w14:textId="3C948275" w:rsidR="007D6CDC" w:rsidRPr="005B5A9C" w:rsidRDefault="00B73EE9" w:rsidP="005B5A9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B5A9C">
              <w:rPr>
                <w:rFonts w:asciiTheme="majorBidi" w:hAnsiTheme="majorBidi" w:cstheme="majorBidi"/>
                <w:b/>
                <w:bCs/>
                <w:szCs w:val="22"/>
              </w:rPr>
              <w:t>(3,221)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07424A5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22AE95F3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(52,184)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EBB541C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3967EEE" w14:textId="1111C240" w:rsidR="007D6CDC" w:rsidRPr="005B5A9C" w:rsidRDefault="00B73EE9" w:rsidP="005B5A9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B5A9C">
              <w:rPr>
                <w:rFonts w:asciiTheme="majorBidi" w:hAnsiTheme="majorBidi" w:cstheme="majorBidi"/>
                <w:b/>
                <w:bCs/>
                <w:szCs w:val="22"/>
              </w:rPr>
              <w:t>(23,962)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903240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29E48729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(14,</w:t>
            </w:r>
            <w:r w:rsidRPr="00DD60C4">
              <w:rPr>
                <w:rFonts w:asciiTheme="majorBidi" w:hAnsiTheme="majorBidi" w:cstheme="majorBidi"/>
                <w:b/>
                <w:bCs/>
                <w:szCs w:val="22"/>
              </w:rPr>
              <w:t>884</w:t>
            </w: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F21F56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14D14605" w14:textId="2596D2F6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736,120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B77E51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19D6554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1,037,866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E44E830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48C3469" w14:textId="75E8BEB9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25,262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C35D40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0EDD2BD2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3,736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5E6BEAA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2" w:type="pct"/>
            <w:shd w:val="clear" w:color="auto" w:fill="auto"/>
          </w:tcPr>
          <w:p w14:paraId="102D57C4" w14:textId="046E87A2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761,382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8CA776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4D01289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1,041,602</w:t>
            </w:r>
          </w:p>
        </w:tc>
      </w:tr>
      <w:tr w:rsidR="007D6CDC" w:rsidRPr="00BB350B" w14:paraId="68EF9A91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0B488F2C" w14:textId="77777777" w:rsidR="007D6CDC" w:rsidRPr="00645107" w:rsidRDefault="007D6CDC" w:rsidP="007D6CDC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481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40D5DA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9117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C00EE0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B7976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037E146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9FD4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205F47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F6B9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505AB3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B457B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97289C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DA3A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47BA28C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791C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404C9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834A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978ED4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F376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0D42D5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3C9CC1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A802C5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B7F2D0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6CDC" w:rsidRPr="00BB350B" w14:paraId="76F9C52F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4B09A6E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C540FC1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FED4F4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0753C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5ABD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23F54CA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2A4ADD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2AEC11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3265F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7EF164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FF902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4976CB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55F08B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9DD1198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0F8BCE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173A4BE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C83B0B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1E3B75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9DBF5E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75AF9B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DE9D7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4C5F2A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EB7BD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6CDC" w:rsidRPr="00BB350B" w14:paraId="0E40BF56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70E881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388E46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5AF26C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B6F4E3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818C7D0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B627A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1B9772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98DB43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47D74E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1BBB0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E3DB55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D621E3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2E627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83A54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6863F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6D0E0E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650479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0D7780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25386E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F2A62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DD305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2942AFC" w14:textId="19411198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6,595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41D3EC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D6BDE6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2,844</w:t>
            </w:r>
          </w:p>
        </w:tc>
      </w:tr>
      <w:tr w:rsidR="007D6CDC" w:rsidRPr="00BB350B" w14:paraId="6DF3C837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64F9018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55879"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FBBCC1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2907AF9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BCA714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068B44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BD9729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0EFB4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9CAB18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086C1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E2894F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E787F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57299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0E2E45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B5F963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D12419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B7C65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902B8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3E27EAF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322D299" w14:textId="347EE561" w:rsidR="007D6CDC" w:rsidRPr="00B73EE9" w:rsidRDefault="00145BF4" w:rsidP="00B73EE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(628</w:t>
            </w:r>
            <w:r w:rsidR="00B73EE9" w:rsidRPr="00B73EE9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9F5F4F3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BC2DF0D" w14:textId="77777777" w:rsidR="007D6CDC" w:rsidRPr="006A172C" w:rsidRDefault="007D6CDC" w:rsidP="007D6CD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(3,567)</w:t>
            </w:r>
          </w:p>
        </w:tc>
      </w:tr>
      <w:tr w:rsidR="007D6CDC" w:rsidRPr="00BB350B" w14:paraId="5525D700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3C54E5A9" w14:textId="46A1C6A6" w:rsidR="007D6CDC" w:rsidRPr="006A172C" w:rsidRDefault="00B73EE9" w:rsidP="00B73EE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ตัดจำหน่าย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สินทรัพย์ไม่มีตัวตน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FFB4BA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92158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D51411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13B407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925BE2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FD71C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101D5F4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79A72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C0DDE13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B0D827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535AA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8C9E53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46BC82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5E9449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F9B73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6F5D0B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F55AAF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48CAA70" w14:textId="3CED920E" w:rsidR="007D6CDC" w:rsidRPr="00DB72E7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(51,407)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37342F5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7DC9AA8" w14:textId="77777777" w:rsidR="007D6CDC" w:rsidRPr="006A172C" w:rsidRDefault="007D6CDC" w:rsidP="007D6CD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D6CDC" w:rsidRPr="00BB350B" w14:paraId="7065C35F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27B60F24" w14:textId="78453F08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 (</w:t>
            </w:r>
            <w:r w:rsidR="007D6CD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="007D6CDC"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E6FA06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68B44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AD9F2F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4AFDD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5F8201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AF3815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AB6044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CE120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97276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8D0955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4FDA6B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F15CD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84BF2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A6745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AC91AE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019AA5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A9B68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0CD60B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0350D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4179E8" w14:textId="43B5B861" w:rsidR="007D6CDC" w:rsidRPr="00B73EE9" w:rsidRDefault="00B73EE9" w:rsidP="00B73EE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EEBAC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77F798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(67,060)</w:t>
            </w:r>
          </w:p>
        </w:tc>
      </w:tr>
      <w:tr w:rsidR="007D6CDC" w:rsidRPr="00BB350B" w14:paraId="6A2F75E2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B050E9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C0EAE0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A36E1D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683B24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55B233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462AB2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84CDD86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7DB15F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AE5F4E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F2064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E7DE6E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F4D1FD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CCB5AF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06C8F3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C0002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D2048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B055F4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82405C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8FE498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E56CC2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E1E7E7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8A618E" w14:textId="69ADBE82" w:rsidR="007D6CDC" w:rsidRPr="006A172C" w:rsidRDefault="00145BF4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45,677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ACD8038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8BCB31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39,604</w:t>
            </w:r>
          </w:p>
        </w:tc>
      </w:tr>
      <w:tr w:rsidR="007D6CDC" w:rsidRPr="00BB350B" w14:paraId="5AFACBA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9CA5AF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23104C8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4353F97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795DC5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1B33B3F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298C4FA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06D82DE8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2E65E34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15CC743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92DA3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1FC9417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6E1973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17733E8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B31715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72D6035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74A768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1EB0BCF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D4EB0A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4EDC4E8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4BDC37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EFFD8E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8313D16" w14:textId="7698E3FC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73EE9">
              <w:rPr>
                <w:rFonts w:asciiTheme="majorBidi" w:hAnsiTheme="majorBidi" w:cs="Angsana New"/>
                <w:szCs w:val="22"/>
                <w:cs/>
                <w:lang w:bidi="th-TH"/>
              </w:rPr>
              <w:t>(20</w:t>
            </w:r>
            <w:r w:rsidRPr="00B73EE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bidi="th-TH"/>
              </w:rPr>
              <w:t>867)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40131B0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CDBE55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(23,799)</w:t>
            </w:r>
          </w:p>
        </w:tc>
      </w:tr>
      <w:tr w:rsidR="007D6CDC" w:rsidRPr="00BB350B" w14:paraId="50922DEA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2634EE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61B0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D8B19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A21CEF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E0D9CC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B44E10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C7995BE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F728FD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903E6B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B6F79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46028D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3DC9DC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19D00B5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F30E27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16BD5D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F7F89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40998DE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F3A63F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1A33E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45123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AD86295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B431" w14:textId="229DA446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(133,570)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EEF68E8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376" w14:textId="77777777" w:rsidR="007D6CDC" w:rsidRPr="00094692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(191,075)</w:t>
            </w:r>
          </w:p>
        </w:tc>
      </w:tr>
      <w:tr w:rsidR="007D6CDC" w:rsidRPr="00BB350B" w14:paraId="32B9918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2F83EC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88C41C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C3B2E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49B3125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5D2BBC9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07B12B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C89EAB1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1FD7DF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4D540E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28645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9D555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ADEA86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EEE55D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9E1DCE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E3712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8783DE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7EBC03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A3A4DD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9C8B94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478848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E81F21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0550" w14:textId="5D263FF7" w:rsidR="007D6CDC" w:rsidRPr="006A172C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607</w:t>
            </w: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530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489C1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EF0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798,549</w:t>
            </w:r>
          </w:p>
        </w:tc>
      </w:tr>
      <w:tr w:rsidR="007D6CDC" w:rsidRPr="00BB350B" w14:paraId="082876DD" w14:textId="77777777" w:rsidTr="007D6CDC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14107B27" w14:textId="664239E1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(กำไร) </w:t>
            </w:r>
            <w:r w:rsidR="007D6CDC"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75146D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418288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DD7D59B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C2A59E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FC6B38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3058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572B9D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F30E24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65992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1B070F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E97AE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1C05D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E181B5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DD881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BB888C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372055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843304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AF38" w14:textId="4F2B8C5D" w:rsidR="007D6CDC" w:rsidRPr="006A172C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(3,871)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1BD4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2C2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21,276</w:t>
            </w:r>
          </w:p>
        </w:tc>
      </w:tr>
      <w:tr w:rsidR="007D6CDC" w:rsidRPr="00BB350B" w14:paraId="7881E675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1364B39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94A36E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F299C6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A61FCC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C2A29B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88F34C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8E7EA3E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412185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3D07A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5AFB5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690D7F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37B99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D8E59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2ECFA7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50B56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4C80B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0F30230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A7C22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CF4BE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E9F7D3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93657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8992B" w14:textId="739985C0" w:rsidR="007D6CDC" w:rsidRPr="006A172C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</w:rPr>
              <w:t>603,659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B08C1A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75B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819,825</w:t>
            </w:r>
          </w:p>
        </w:tc>
      </w:tr>
    </w:tbl>
    <w:p w14:paraId="1AF2F63C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DD1A0F" w14:textId="77777777" w:rsidR="00A1588D" w:rsidRDefault="00A1588D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E52850" w14:textId="34A5A4B3" w:rsidR="00AB52E7" w:rsidRPr="00EC786C" w:rsidRDefault="00B659E9" w:rsidP="00EC786C">
      <w:pPr>
        <w:ind w:right="-45"/>
        <w:contextualSpacing/>
        <w:jc w:val="thaiDistribute"/>
        <w:rPr>
          <w:sz w:val="2"/>
          <w:szCs w:val="2"/>
          <w:cs/>
        </w:rPr>
        <w:sectPr w:rsidR="00AB52E7" w:rsidRPr="00EC786C" w:rsidSect="00AB52E7">
          <w:footerReference w:type="default" r:id="rId28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  <w:r w:rsidRPr="00F065D7">
        <w:rPr>
          <w:sz w:val="2"/>
          <w:szCs w:val="2"/>
        </w:rPr>
        <w:t xml:space="preserve"> </w:t>
      </w:r>
    </w:p>
    <w:p w14:paraId="4B2DE1E5" w14:textId="77777777" w:rsidR="007E3A45" w:rsidRPr="00D942B7" w:rsidRDefault="007E3A45" w:rsidP="00EC786C">
      <w:pPr>
        <w:spacing w:line="240" w:lineRule="atLeast"/>
        <w:ind w:left="540"/>
        <w:jc w:val="center"/>
        <w:rPr>
          <w:sz w:val="30"/>
          <w:szCs w:val="30"/>
        </w:rPr>
      </w:pPr>
      <w:r w:rsidRPr="00D942B7">
        <w:rPr>
          <w:rFonts w:hint="cs"/>
          <w:sz w:val="30"/>
          <w:szCs w:val="30"/>
          <w:cs/>
        </w:rPr>
        <w:lastRenderedPageBreak/>
        <w:t>รายได้จากการขายในงบการเงินรวม</w:t>
      </w:r>
    </w:p>
    <w:p w14:paraId="3A3FE14A" w14:textId="20797202" w:rsidR="007E3A45" w:rsidRPr="00D942B7" w:rsidRDefault="007E3A45" w:rsidP="00755CD3">
      <w:pPr>
        <w:tabs>
          <w:tab w:val="left" w:pos="9360"/>
        </w:tabs>
        <w:spacing w:line="240" w:lineRule="atLeast"/>
        <w:ind w:left="540"/>
        <w:jc w:val="center"/>
        <w:rPr>
          <w:sz w:val="30"/>
          <w:szCs w:val="30"/>
          <w:cs/>
        </w:rPr>
      </w:pPr>
      <w:r w:rsidRPr="00C63F8C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E21BEBB" wp14:editId="2F855266">
                <wp:simplePos x="0" y="0"/>
                <wp:positionH relativeFrom="column">
                  <wp:posOffset>1797050</wp:posOffset>
                </wp:positionH>
                <wp:positionV relativeFrom="paragraph">
                  <wp:posOffset>254000</wp:posOffset>
                </wp:positionV>
                <wp:extent cx="4197350" cy="3307080"/>
                <wp:effectExtent l="0" t="0" r="0" b="7620"/>
                <wp:wrapNone/>
                <wp:docPr id="191" name="Group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7350" cy="3307080"/>
                          <a:chOff x="415510" y="-621023"/>
                          <a:chExt cx="4292553" cy="3248964"/>
                        </a:xfrm>
                      </wpg:grpSpPr>
                      <wpg:grpSp>
                        <wpg:cNvPr id="25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257" name="Picture 25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8" name="Picture 25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5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260" name="Group 26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26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6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6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6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65" name="TextBox 1"/>
                        <wps:cNvSpPr txBox="1"/>
                        <wps:spPr>
                          <a:xfrm>
                            <a:off x="3824875" y="-621023"/>
                            <a:ext cx="88318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BF63D7" w14:textId="0D6692FA" w:rsidR="007425A1" w:rsidRPr="00C120B5" w:rsidRDefault="007425A1" w:rsidP="007E3A4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ห</w:t>
                              </w:r>
                              <w:r w:rsidR="005B5A9C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น่วย</w:t>
                              </w:r>
                              <w:r w:rsidR="005B5A9C" w:rsidRPr="005B5A9C">
                                <w:rPr>
                                  <w:rFonts w:hint="cs"/>
                                  <w:color w:val="000000" w:themeColor="text1"/>
                                  <w:kern w:val="24"/>
                                  <w:cs/>
                                </w:rPr>
                                <w:t xml:space="preserve"> </w:t>
                              </w:r>
                              <w:r w:rsidR="005B5A9C"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="005B5A9C" w:rsidRPr="005B5A9C"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21BEBB" id="Group 191" o:spid="_x0000_s1072" style="position:absolute;left:0;text-align:left;margin-left:141.5pt;margin-top:20pt;width:330.5pt;height:260.4pt;z-index:251719680;mso-width-relative:margin;mso-height-relative:margin" coordorigin="4155,-6210" coordsize="42925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">
                <v:group id="Group 21" o:spid="_x0000_s1073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shape id="Picture 257" o:spid="_x0000_s1074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">
                    <v:imagedata r:id="rId20" o:title="Food2" grayscale="t"/>
                  </v:shape>
                  <v:shape id="Picture 258" o:spid="_x0000_s1075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">
                    <v:imagedata r:id="rId21" o:title="Food3" grayscale="t"/>
                  </v:shape>
                </v:group>
                <v:group id="Group 27" o:spid="_x0000_s1076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group id="Group 260" o:spid="_x0000_s1077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<v:shape id="Freeform 39" o:spid="_x0000_s1078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9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80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81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82" type="#_x0000_t202" style="position:absolute;left:38248;top:-6210;width:8832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" filled="f" stroked="f">
                  <v:textbox inset="4.3pt,4.3pt,4.3pt,4.3pt">
                    <w:txbxContent>
                      <w:p w14:paraId="4BBF63D7" w14:textId="0D6692FA" w:rsidR="007425A1" w:rsidRPr="00C120B5" w:rsidRDefault="007425A1" w:rsidP="007E3A4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ห</w:t>
                        </w:r>
                        <w:r w:rsidR="005B5A9C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น่วย</w:t>
                        </w:r>
                        <w:r w:rsidR="005B5A9C" w:rsidRPr="005B5A9C">
                          <w:rPr>
                            <w:rFonts w:hint="cs"/>
                            <w:color w:val="000000" w:themeColor="text1"/>
                            <w:kern w:val="24"/>
                            <w:cs/>
                          </w:rPr>
                          <w:t xml:space="preserve"> </w:t>
                        </w:r>
                        <w:r w:rsidR="005B5A9C"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="005B5A9C" w:rsidRPr="005B5A9C">
                          <w:rPr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942B7">
        <w:rPr>
          <w:rFonts w:hint="cs"/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งวดหกเดือน</w:t>
      </w:r>
      <w:r w:rsidRPr="00D942B7">
        <w:rPr>
          <w:rFonts w:hint="cs"/>
          <w:sz w:val="30"/>
          <w:szCs w:val="30"/>
          <w:cs/>
        </w:rPr>
        <w:t>สิ้นสุดวันที่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</w:p>
    <w:p w14:paraId="3FB29838" w14:textId="77777777" w:rsidR="007E3A45" w:rsidRPr="00E35160" w:rsidRDefault="007E3A45" w:rsidP="00755CD3">
      <w:pPr>
        <w:tabs>
          <w:tab w:val="left" w:pos="9360"/>
          <w:tab w:val="left" w:pos="9450"/>
        </w:tabs>
        <w:ind w:left="540" w:right="-45"/>
        <w:rPr>
          <w:rFonts w:cstheme="minorBidi"/>
          <w:sz w:val="20"/>
          <w:szCs w:val="20"/>
          <w:cs/>
        </w:rPr>
      </w:pPr>
      <w:r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B8329E4" wp14:editId="41F41CD8">
                <wp:simplePos x="0" y="0"/>
                <wp:positionH relativeFrom="column">
                  <wp:posOffset>4658829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67" name="Text Box 26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661C81" w14:textId="77777777" w:rsidR="007425A1" w:rsidRPr="009D3874" w:rsidRDefault="007425A1" w:rsidP="007E3A4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  <w:p w14:paraId="50603BD5" w14:textId="77777777" w:rsidR="007425A1" w:rsidRPr="009D3874" w:rsidRDefault="007425A1" w:rsidP="007E3A45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Text Box 26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E43259" w14:textId="33972168" w:rsidR="007425A1" w:rsidRPr="00993BD1" w:rsidRDefault="007425A1" w:rsidP="007E3A4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655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4C47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6C3D40" w14:textId="77777777" w:rsidR="007425A1" w:rsidRPr="009D3874" w:rsidRDefault="007425A1" w:rsidP="007E3A4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Text Box 27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768D94" w14:textId="77777777" w:rsidR="007425A1" w:rsidRPr="00C22645" w:rsidRDefault="007425A1" w:rsidP="007E3A4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Text Box 271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222B9F" w14:textId="77777777" w:rsidR="007425A1" w:rsidRPr="00C22645" w:rsidRDefault="007425A1" w:rsidP="007E3A4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72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F07031" w14:textId="7FDF508B" w:rsidR="007425A1" w:rsidRPr="008718CA" w:rsidRDefault="007425A1" w:rsidP="007E3A4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718C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13,689,022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8329E4" id="Group 266" o:spid="_x0000_s1083" style="position:absolute;left:0;text-align:left;margin-left:366.85pt;margin-top:65pt;width:100.8pt;height:1in;z-index:25172070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">
                <v:shape id="Text Box 267" o:spid="_x0000_s1084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" fillcolor="white [3201]" strokeweight=".5pt">
                  <v:textbox>
                    <w:txbxContent>
                      <w:p w14:paraId="08661C81" w14:textId="77777777" w:rsidR="007425A1" w:rsidRPr="009D3874" w:rsidRDefault="007425A1" w:rsidP="007E3A4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  <w:p w14:paraId="50603BD5" w14:textId="77777777" w:rsidR="007425A1" w:rsidRPr="009D3874" w:rsidRDefault="007425A1" w:rsidP="007E3A45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68" o:spid="_x0000_s1085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" fillcolor="white [3201]" strokeweight=".5pt">
                  <v:textbox>
                    <w:txbxContent>
                      <w:p w14:paraId="16E43259" w14:textId="33972168" w:rsidR="007425A1" w:rsidRPr="00993BD1" w:rsidRDefault="007425A1" w:rsidP="007E3A4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655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4C477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795</w:t>
                        </w:r>
                      </w:p>
                    </w:txbxContent>
                  </v:textbox>
                </v:shape>
                <v:shape id="Text Box 269" o:spid="_x0000_s1086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" fillcolor="white [3201]" strokeweight=".5pt">
                  <v:textbox>
                    <w:txbxContent>
                      <w:p w14:paraId="4B6C3D40" w14:textId="77777777" w:rsidR="007425A1" w:rsidRPr="009D3874" w:rsidRDefault="007425A1" w:rsidP="007E3A4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270" o:spid="_x0000_s1087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" fillcolor="#00338d" strokeweight=".5pt">
                  <v:textbox>
                    <w:txbxContent>
                      <w:p w14:paraId="12768D94" w14:textId="77777777" w:rsidR="007425A1" w:rsidRPr="00C22645" w:rsidRDefault="007425A1" w:rsidP="007E3A4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1" o:spid="_x0000_s1088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" fillcolor="#00338d" strokeweight=".5pt">
                  <v:textbox>
                    <w:txbxContent>
                      <w:p w14:paraId="69222B9F" w14:textId="77777777" w:rsidR="007425A1" w:rsidRPr="00C22645" w:rsidRDefault="007425A1" w:rsidP="007E3A4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72" o:spid="_x0000_s1089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a8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upFDdcz5QjIzS8AAAD//wMAUEsBAi0AFAAGAAgAAAAhANvh9svuAAAAhQEAABMAAAAAAAAAAAAA&#10;AAAAAAAAAFtDb250ZW50X1R5cGVzXS54bWxQSwECLQAUAAYACAAAACEAWvQsW78AAAAVAQAACwAA&#10;AAAAAAAAAAAAAAAfAQAAX3JlbHMvLnJlbHNQSwECLQAUAAYACAAAACEAA7qmvMMAAADcAAAADwAA&#10;AAAAAAAAAAAAAAAHAgAAZHJzL2Rvd25yZXYueG1sUEsFBgAAAAADAAMAtwAAAPcCAAAAAA==&#10;" fillcolor="white [3201]" strokeweight=".5pt">
                  <v:textbox>
                    <w:txbxContent>
                      <w:p w14:paraId="5EF07031" w14:textId="7FDF508B" w:rsidR="007425A1" w:rsidRPr="008718CA" w:rsidRDefault="007425A1" w:rsidP="007E3A4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718CA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13,689,022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546E6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2A164DAF" wp14:editId="28B6DD9C">
            <wp:extent cx="5779107" cy="3589020"/>
            <wp:effectExtent l="57150" t="0" r="50800" b="106680"/>
            <wp:docPr id="311" name="Chart 3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418668FF" w14:textId="77777777" w:rsidR="007E3A45" w:rsidRDefault="007E3A45" w:rsidP="007E3A45">
      <w:pPr>
        <w:ind w:left="540" w:right="-45"/>
        <w:rPr>
          <w:rFonts w:cs="Times New Roman"/>
          <w:sz w:val="20"/>
          <w:szCs w:val="20"/>
        </w:rPr>
      </w:pPr>
      <w:r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A7F070E" wp14:editId="2CFDE102">
                <wp:simplePos x="0" y="0"/>
                <wp:positionH relativeFrom="column">
                  <wp:posOffset>531250</wp:posOffset>
                </wp:positionH>
                <wp:positionV relativeFrom="paragraph">
                  <wp:posOffset>111720</wp:posOffset>
                </wp:positionV>
                <wp:extent cx="5365113" cy="1642753"/>
                <wp:effectExtent l="0" t="0" r="0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274" name="Group 274"/>
                        <wpg:cNvGrpSpPr/>
                        <wpg:grpSpPr>
                          <a:xfrm>
                            <a:off x="2830665" y="731520"/>
                            <a:ext cx="241285" cy="215879"/>
                            <a:chOff x="0" y="0"/>
                            <a:chExt cx="577175" cy="534035"/>
                          </a:xfrm>
                        </wpg:grpSpPr>
                        <pic:pic xmlns:pic="http://schemas.openxmlformats.org/drawingml/2006/picture">
                          <pic:nvPicPr>
                            <pic:cNvPr id="275" name="Picture 5" descr="Food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0" y="171144"/>
                              <a:ext cx="299085" cy="36258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6" name="Picture 20" descr="Food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7620" y="0"/>
                              <a:ext cx="249555" cy="53403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77" name="Group 277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78" name="Group 278"/>
                          <wpg:cNvGrpSpPr/>
                          <wpg:grpSpPr>
                            <a:xfrm>
                              <a:off x="2939278" y="1273133"/>
                              <a:ext cx="274302" cy="210184"/>
                              <a:chOff x="26861" y="141936"/>
                              <a:chExt cx="558319" cy="462273"/>
                            </a:xfrm>
                          </wpg:grpSpPr>
                          <wpg:grpSp>
                            <wpg:cNvPr id="279" name="Group 279"/>
                            <wpg:cNvGrpSpPr/>
                            <wpg:grpSpPr>
                              <a:xfrm>
                                <a:off x="344701" y="271744"/>
                                <a:ext cx="240479" cy="311745"/>
                                <a:chOff x="26861" y="115269"/>
                                <a:chExt cx="240479" cy="311745"/>
                              </a:xfrm>
                            </wpg:grpSpPr>
                            <wps:wsp>
                              <wps:cNvPr id="280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0167" y="115269"/>
                                  <a:ext cx="235194" cy="6039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10" y="86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6" y="10"/>
                                    </a:cxn>
                                    <a:cxn ang="0">
                                      <a:pos x="352" y="6"/>
                                    </a:cxn>
                                    <a:cxn ang="0">
                                      <a:pos x="348" y="2"/>
                                    </a:cxn>
                                    <a:cxn ang="0">
                                      <a:pos x="342" y="0"/>
                                    </a:cxn>
                                    <a:cxn ang="0">
                                      <a:pos x="33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8" y="0"/>
                                    </a:cxn>
                                    <a:cxn ang="0">
                                      <a:pos x="14" y="0"/>
                                    </a:cxn>
                                    <a:cxn ang="0">
                                      <a:pos x="8" y="2"/>
                                    </a:cxn>
                                    <a:cxn ang="0">
                                      <a:pos x="4" y="6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46" y="86"/>
                                    </a:cxn>
                                    <a:cxn ang="0">
                                      <a:pos x="310" y="86"/>
                                    </a:cxn>
                                  </a:cxnLst>
                                  <a:rect l="0" t="0" r="r" b="b"/>
                                  <a:pathLst>
                                    <a:path w="356" h="86">
                                      <a:moveTo>
                                        <a:pt x="310" y="86"/>
                                      </a:moveTo>
                                      <a:lnTo>
                                        <a:pt x="356" y="10"/>
                                      </a:lnTo>
                                      <a:lnTo>
                                        <a:pt x="356" y="10"/>
                                      </a:lnTo>
                                      <a:lnTo>
                                        <a:pt x="352" y="6"/>
                                      </a:lnTo>
                                      <a:lnTo>
                                        <a:pt x="348" y="2"/>
                                      </a:lnTo>
                                      <a:lnTo>
                                        <a:pt x="342" y="0"/>
                                      </a:lnTo>
                                      <a:lnTo>
                                        <a:pt x="33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4" y="0"/>
                                      </a:lnTo>
                                      <a:lnTo>
                                        <a:pt x="8" y="2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46" y="86"/>
                                      </a:lnTo>
                                      <a:lnTo>
                                        <a:pt x="310" y="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91DA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81" name="Freeform 4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6861" y="150317"/>
                                  <a:ext cx="240479" cy="27669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22" y="64"/>
                                    </a:cxn>
                                    <a:cxn ang="0">
                                      <a:pos x="320" y="64"/>
                                    </a:cxn>
                                    <a:cxn ang="0">
                                      <a:pos x="44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42" y="64"/>
                                    </a:cxn>
                                    <a:cxn ang="0">
                                      <a:pos x="0" y="0"/>
                                    </a:cxn>
                                    <a:cxn ang="0">
                                      <a:pos x="2" y="380"/>
                                    </a:cxn>
                                    <a:cxn ang="0">
                                      <a:pos x="22" y="394"/>
                                    </a:cxn>
                                    <a:cxn ang="0">
                                      <a:pos x="350" y="392"/>
                                    </a:cxn>
                                    <a:cxn ang="0">
                                      <a:pos x="364" y="372"/>
                                    </a:cxn>
                                    <a:cxn ang="0">
                                      <a:pos x="330" y="58"/>
                                    </a:cxn>
                                    <a:cxn ang="0">
                                      <a:pos x="322" y="64"/>
                                    </a:cxn>
                                    <a:cxn ang="0">
                                      <a:pos x="272" y="248"/>
                                    </a:cxn>
                                    <a:cxn ang="0">
                                      <a:pos x="258" y="262"/>
                                    </a:cxn>
                                    <a:cxn ang="0">
                                      <a:pos x="240" y="266"/>
                                    </a:cxn>
                                    <a:cxn ang="0">
                                      <a:pos x="224" y="260"/>
                                    </a:cxn>
                                    <a:cxn ang="0">
                                      <a:pos x="228" y="270"/>
                                    </a:cxn>
                                    <a:cxn ang="0">
                                      <a:pos x="222" y="294"/>
                                    </a:cxn>
                                    <a:cxn ang="0">
                                      <a:pos x="210" y="306"/>
                                    </a:cxn>
                                    <a:cxn ang="0">
                                      <a:pos x="196" y="310"/>
                                    </a:cxn>
                                    <a:cxn ang="0">
                                      <a:pos x="176" y="304"/>
                                    </a:cxn>
                                    <a:cxn ang="0">
                                      <a:pos x="164" y="290"/>
                                    </a:cxn>
                                    <a:cxn ang="0">
                                      <a:pos x="162" y="278"/>
                                    </a:cxn>
                                    <a:cxn ang="0">
                                      <a:pos x="158" y="282"/>
                                    </a:cxn>
                                    <a:cxn ang="0">
                                      <a:pos x="126" y="288"/>
                                    </a:cxn>
                                    <a:cxn ang="0">
                                      <a:pos x="110" y="280"/>
                                    </a:cxn>
                                    <a:cxn ang="0">
                                      <a:pos x="104" y="268"/>
                                    </a:cxn>
                                    <a:cxn ang="0">
                                      <a:pos x="104" y="248"/>
                                    </a:cxn>
                                    <a:cxn ang="0">
                                      <a:pos x="112" y="232"/>
                                    </a:cxn>
                                    <a:cxn ang="0">
                                      <a:pos x="116" y="230"/>
                                    </a:cxn>
                                    <a:cxn ang="0">
                                      <a:pos x="106" y="226"/>
                                    </a:cxn>
                                    <a:cxn ang="0">
                                      <a:pos x="92" y="212"/>
                                    </a:cxn>
                                    <a:cxn ang="0">
                                      <a:pos x="88" y="194"/>
                                    </a:cxn>
                                    <a:cxn ang="0">
                                      <a:pos x="92" y="182"/>
                                    </a:cxn>
                                    <a:cxn ang="0">
                                      <a:pos x="106" y="168"/>
                                    </a:cxn>
                                    <a:cxn ang="0">
                                      <a:pos x="124" y="164"/>
                                    </a:cxn>
                                    <a:cxn ang="0">
                                      <a:pos x="140" y="170"/>
                                    </a:cxn>
                                    <a:cxn ang="0">
                                      <a:pos x="136" y="160"/>
                                    </a:cxn>
                                    <a:cxn ang="0">
                                      <a:pos x="138" y="140"/>
                                    </a:cxn>
                                    <a:cxn ang="0">
                                      <a:pos x="150" y="126"/>
                                    </a:cxn>
                                    <a:cxn ang="0">
                                      <a:pos x="162" y="120"/>
                                    </a:cxn>
                                    <a:cxn ang="0">
                                      <a:pos x="182" y="122"/>
                                    </a:cxn>
                                    <a:cxn ang="0">
                                      <a:pos x="198" y="134"/>
                                    </a:cxn>
                                    <a:cxn ang="0">
                                      <a:pos x="202" y="146"/>
                                    </a:cxn>
                                    <a:cxn ang="0">
                                      <a:pos x="206" y="148"/>
                                    </a:cxn>
                                    <a:cxn ang="0">
                                      <a:pos x="218" y="140"/>
                                    </a:cxn>
                                    <a:cxn ang="0">
                                      <a:pos x="236" y="140"/>
                                    </a:cxn>
                                    <a:cxn ang="0">
                                      <a:pos x="254" y="150"/>
                                    </a:cxn>
                                    <a:cxn ang="0">
                                      <a:pos x="260" y="160"/>
                                    </a:cxn>
                                    <a:cxn ang="0">
                                      <a:pos x="262" y="180"/>
                                    </a:cxn>
                                    <a:cxn ang="0">
                                      <a:pos x="252" y="196"/>
                                    </a:cxn>
                                    <a:cxn ang="0">
                                      <a:pos x="248" y="198"/>
                                    </a:cxn>
                                    <a:cxn ang="0">
                                      <a:pos x="258" y="202"/>
                                    </a:cxn>
                                    <a:cxn ang="0">
                                      <a:pos x="272" y="216"/>
                                    </a:cxn>
                                    <a:cxn ang="0">
                                      <a:pos x="276" y="234"/>
                                    </a:cxn>
                                  </a:cxnLst>
                                  <a:rect l="0" t="0" r="r" b="b"/>
                                  <a:pathLst>
                                    <a:path w="364" h="394">
                                      <a:moveTo>
                                        <a:pt x="322" y="64"/>
                                      </a:move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320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4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42" y="64"/>
                                      </a:lnTo>
                                      <a:lnTo>
                                        <a:pt x="38" y="62"/>
                                      </a:lnTo>
                                      <a:lnTo>
                                        <a:pt x="34" y="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0" y="372"/>
                                      </a:lnTo>
                                      <a:lnTo>
                                        <a:pt x="2" y="380"/>
                                      </a:lnTo>
                                      <a:lnTo>
                                        <a:pt x="6" y="386"/>
                                      </a:lnTo>
                                      <a:lnTo>
                                        <a:pt x="14" y="392"/>
                                      </a:lnTo>
                                      <a:lnTo>
                                        <a:pt x="2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42" y="394"/>
                                      </a:lnTo>
                                      <a:lnTo>
                                        <a:pt x="350" y="392"/>
                                      </a:lnTo>
                                      <a:lnTo>
                                        <a:pt x="358" y="386"/>
                                      </a:lnTo>
                                      <a:lnTo>
                                        <a:pt x="362" y="380"/>
                                      </a:lnTo>
                                      <a:lnTo>
                                        <a:pt x="364" y="372"/>
                                      </a:lnTo>
                                      <a:lnTo>
                                        <a:pt x="364" y="0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30" y="58"/>
                                      </a:lnTo>
                                      <a:lnTo>
                                        <a:pt x="326" y="62"/>
                                      </a:lnTo>
                                      <a:lnTo>
                                        <a:pt x="322" y="64"/>
                                      </a:lnTo>
                                      <a:lnTo>
                                        <a:pt x="322" y="64"/>
                                      </a:lnTo>
                                      <a:close/>
                                      <a:moveTo>
                                        <a:pt x="274" y="242"/>
                                      </a:moveTo>
                                      <a:lnTo>
                                        <a:pt x="274" y="242"/>
                                      </a:lnTo>
                                      <a:lnTo>
                                        <a:pt x="272" y="248"/>
                                      </a:lnTo>
                                      <a:lnTo>
                                        <a:pt x="268" y="252"/>
                                      </a:lnTo>
                                      <a:lnTo>
                                        <a:pt x="264" y="258"/>
                                      </a:lnTo>
                                      <a:lnTo>
                                        <a:pt x="258" y="262"/>
                                      </a:lnTo>
                                      <a:lnTo>
                                        <a:pt x="252" y="264"/>
                                      </a:lnTo>
                                      <a:lnTo>
                                        <a:pt x="246" y="266"/>
                                      </a:lnTo>
                                      <a:lnTo>
                                        <a:pt x="240" y="266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34" y="264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4" y="26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0"/>
                                      </a:lnTo>
                                      <a:lnTo>
                                        <a:pt x="228" y="278"/>
                                      </a:lnTo>
                                      <a:lnTo>
                                        <a:pt x="226" y="288"/>
                                      </a:lnTo>
                                      <a:lnTo>
                                        <a:pt x="222" y="294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6" y="302"/>
                                      </a:lnTo>
                                      <a:lnTo>
                                        <a:pt x="210" y="306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202" y="310"/>
                                      </a:lnTo>
                                      <a:lnTo>
                                        <a:pt x="196" y="310"/>
                                      </a:lnTo>
                                      <a:lnTo>
                                        <a:pt x="188" y="310"/>
                                      </a:lnTo>
                                      <a:lnTo>
                                        <a:pt x="182" y="308"/>
                                      </a:lnTo>
                                      <a:lnTo>
                                        <a:pt x="176" y="304"/>
                                      </a:lnTo>
                                      <a:lnTo>
                                        <a:pt x="172" y="300"/>
                                      </a:lnTo>
                                      <a:lnTo>
                                        <a:pt x="168" y="296"/>
                                      </a:lnTo>
                                      <a:lnTo>
                                        <a:pt x="164" y="290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84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62" y="278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58" y="282"/>
                                      </a:lnTo>
                                      <a:lnTo>
                                        <a:pt x="148" y="288"/>
                                      </a:lnTo>
                                      <a:lnTo>
                                        <a:pt x="138" y="290"/>
                                      </a:lnTo>
                                      <a:lnTo>
                                        <a:pt x="126" y="288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6" y="284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10" y="280"/>
                                      </a:lnTo>
                                      <a:lnTo>
                                        <a:pt x="106" y="274"/>
                                      </a:lnTo>
                                      <a:lnTo>
                                        <a:pt x="104" y="268"/>
                                      </a:lnTo>
                                      <a:lnTo>
                                        <a:pt x="102" y="262"/>
                                      </a:lnTo>
                                      <a:lnTo>
                                        <a:pt x="102" y="256"/>
                                      </a:lnTo>
                                      <a:lnTo>
                                        <a:pt x="104" y="248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8" y="236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2" y="232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6" y="230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12" y="228"/>
                                      </a:lnTo>
                                      <a:lnTo>
                                        <a:pt x="106" y="226"/>
                                      </a:lnTo>
                                      <a:lnTo>
                                        <a:pt x="100" y="222"/>
                                      </a:lnTo>
                                      <a:lnTo>
                                        <a:pt x="96" y="218"/>
                                      </a:lnTo>
                                      <a:lnTo>
                                        <a:pt x="92" y="212"/>
                                      </a:lnTo>
                                      <a:lnTo>
                                        <a:pt x="90" y="208"/>
                                      </a:lnTo>
                                      <a:lnTo>
                                        <a:pt x="88" y="200"/>
                                      </a:lnTo>
                                      <a:lnTo>
                                        <a:pt x="88" y="194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0" y="188"/>
                                      </a:lnTo>
                                      <a:lnTo>
                                        <a:pt x="92" y="182"/>
                                      </a:lnTo>
                                      <a:lnTo>
                                        <a:pt x="96" y="176"/>
                                      </a:lnTo>
                                      <a:lnTo>
                                        <a:pt x="100" y="172"/>
                                      </a:lnTo>
                                      <a:lnTo>
                                        <a:pt x="106" y="168"/>
                                      </a:lnTo>
                                      <a:lnTo>
                                        <a:pt x="112" y="164"/>
                                      </a:lnTo>
                                      <a:lnTo>
                                        <a:pt x="118" y="164"/>
                                      </a:lnTo>
                                      <a:lnTo>
                                        <a:pt x="124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30" y="164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40" y="17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60"/>
                                      </a:lnTo>
                                      <a:lnTo>
                                        <a:pt x="136" y="152"/>
                                      </a:lnTo>
                                      <a:lnTo>
                                        <a:pt x="136" y="146"/>
                                      </a:lnTo>
                                      <a:lnTo>
                                        <a:pt x="138" y="140"/>
                                      </a:lnTo>
                                      <a:lnTo>
                                        <a:pt x="142" y="134"/>
                                      </a:lnTo>
                                      <a:lnTo>
                                        <a:pt x="146" y="130"/>
                                      </a:lnTo>
                                      <a:lnTo>
                                        <a:pt x="150" y="126"/>
                                      </a:lnTo>
                                      <a:lnTo>
                                        <a:pt x="156" y="122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62" y="120"/>
                                      </a:lnTo>
                                      <a:lnTo>
                                        <a:pt x="170" y="120"/>
                                      </a:lnTo>
                                      <a:lnTo>
                                        <a:pt x="176" y="120"/>
                                      </a:lnTo>
                                      <a:lnTo>
                                        <a:pt x="182" y="122"/>
                                      </a:lnTo>
                                      <a:lnTo>
                                        <a:pt x="188" y="124"/>
                                      </a:lnTo>
                                      <a:lnTo>
                                        <a:pt x="192" y="128"/>
                                      </a:lnTo>
                                      <a:lnTo>
                                        <a:pt x="198" y="134"/>
                                      </a:lnTo>
                                      <a:lnTo>
                                        <a:pt x="200" y="140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46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2" y="150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06" y="148"/>
                                      </a:lnTo>
                                      <a:lnTo>
                                        <a:pt x="212" y="144"/>
                                      </a:lnTo>
                                      <a:lnTo>
                                        <a:pt x="218" y="140"/>
                                      </a:lnTo>
                                      <a:lnTo>
                                        <a:pt x="224" y="138"/>
                                      </a:lnTo>
                                      <a:lnTo>
                                        <a:pt x="230" y="138"/>
                                      </a:lnTo>
                                      <a:lnTo>
                                        <a:pt x="236" y="140"/>
                                      </a:lnTo>
                                      <a:lnTo>
                                        <a:pt x="242" y="142"/>
                                      </a:lnTo>
                                      <a:lnTo>
                                        <a:pt x="248" y="144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4" y="150"/>
                                      </a:lnTo>
                                      <a:lnTo>
                                        <a:pt x="258" y="154"/>
                                      </a:lnTo>
                                      <a:lnTo>
                                        <a:pt x="260" y="160"/>
                                      </a:lnTo>
                                      <a:lnTo>
                                        <a:pt x="262" y="168"/>
                                      </a:lnTo>
                                      <a:lnTo>
                                        <a:pt x="262" y="174"/>
                                      </a:lnTo>
                                      <a:lnTo>
                                        <a:pt x="262" y="180"/>
                                      </a:lnTo>
                                      <a:lnTo>
                                        <a:pt x="258" y="186"/>
                                      </a:lnTo>
                                      <a:lnTo>
                                        <a:pt x="256" y="192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52" y="196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48" y="198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2" y="200"/>
                                      </a:lnTo>
                                      <a:lnTo>
                                        <a:pt x="258" y="202"/>
                                      </a:lnTo>
                                      <a:lnTo>
                                        <a:pt x="264" y="206"/>
                                      </a:lnTo>
                                      <a:lnTo>
                                        <a:pt x="268" y="210"/>
                                      </a:lnTo>
                                      <a:lnTo>
                                        <a:pt x="272" y="216"/>
                                      </a:lnTo>
                                      <a:lnTo>
                                        <a:pt x="274" y="222"/>
                                      </a:lnTo>
                                      <a:lnTo>
                                        <a:pt x="276" y="228"/>
                                      </a:lnTo>
                                      <a:lnTo>
                                        <a:pt x="276" y="234"/>
                                      </a:lnTo>
                                      <a:lnTo>
                                        <a:pt x="274" y="242"/>
                                      </a:lnTo>
                                      <a:lnTo>
                                        <a:pt x="274" y="24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91DA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grpSp>
                          <wps:wsp>
                            <wps:cNvPr id="282" name="Freeform 18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41936"/>
                                <a:ext cx="283866" cy="4622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10" y="8"/>
                                  </a:cxn>
                                  <a:cxn ang="0">
                                    <a:pos x="864" y="74"/>
                                  </a:cxn>
                                  <a:cxn ang="0">
                                    <a:pos x="864" y="200"/>
                                  </a:cxn>
                                  <a:cxn ang="0">
                                    <a:pos x="776" y="218"/>
                                  </a:cxn>
                                  <a:cxn ang="0">
                                    <a:pos x="860" y="392"/>
                                  </a:cxn>
                                  <a:cxn ang="0">
                                    <a:pos x="942" y="412"/>
                                  </a:cxn>
                                  <a:cxn ang="0">
                                    <a:pos x="992" y="454"/>
                                  </a:cxn>
                                  <a:cxn ang="0">
                                    <a:pos x="1028" y="528"/>
                                  </a:cxn>
                                  <a:cxn ang="0">
                                    <a:pos x="1032" y="1366"/>
                                  </a:cxn>
                                  <a:cxn ang="0">
                                    <a:pos x="1028" y="1402"/>
                                  </a:cxn>
                                  <a:cxn ang="0">
                                    <a:pos x="992" y="1476"/>
                                  </a:cxn>
                                  <a:cxn ang="0">
                                    <a:pos x="942" y="1516"/>
                                  </a:cxn>
                                  <a:cxn ang="0">
                                    <a:pos x="860" y="1538"/>
                                  </a:cxn>
                                  <a:cxn ang="0">
                                    <a:pos x="170" y="1538"/>
                                  </a:cxn>
                                  <a:cxn ang="0">
                                    <a:pos x="104" y="1524"/>
                                  </a:cxn>
                                  <a:cxn ang="0">
                                    <a:pos x="50" y="1488"/>
                                  </a:cxn>
                                  <a:cxn ang="0">
                                    <a:pos x="14" y="1434"/>
                                  </a:cxn>
                                  <a:cxn ang="0">
                                    <a:pos x="0" y="1366"/>
                                  </a:cxn>
                                  <a:cxn ang="0">
                                    <a:pos x="0" y="562"/>
                                  </a:cxn>
                                  <a:cxn ang="0">
                                    <a:pos x="20" y="480"/>
                                  </a:cxn>
                                  <a:cxn ang="0">
                                    <a:pos x="62" y="430"/>
                                  </a:cxn>
                                  <a:cxn ang="0">
                                    <a:pos x="136" y="394"/>
                                  </a:cxn>
                                  <a:cxn ang="0">
                                    <a:pos x="256" y="392"/>
                                  </a:cxn>
                                  <a:cxn ang="0">
                                    <a:pos x="184" y="216"/>
                                  </a:cxn>
                                  <a:cxn ang="0">
                                    <a:pos x="166" y="92"/>
                                  </a:cxn>
                                  <a:cxn ang="0">
                                    <a:pos x="192" y="28"/>
                                  </a:cxn>
                                  <a:cxn ang="0">
                                    <a:pos x="256" y="0"/>
                                  </a:cxn>
                                  <a:cxn ang="0">
                                    <a:pos x="366" y="476"/>
                                  </a:cxn>
                                  <a:cxn ang="0">
                                    <a:pos x="340" y="512"/>
                                  </a:cxn>
                                  <a:cxn ang="0">
                                    <a:pos x="170" y="514"/>
                                  </a:cxn>
                                  <a:cxn ang="0">
                                    <a:pos x="136" y="528"/>
                                  </a:cxn>
                                  <a:cxn ang="0">
                                    <a:pos x="122" y="562"/>
                                  </a:cxn>
                                  <a:cxn ang="0">
                                    <a:pos x="122" y="1366"/>
                                  </a:cxn>
                                  <a:cxn ang="0">
                                    <a:pos x="136" y="1400"/>
                                  </a:cxn>
                                  <a:cxn ang="0">
                                    <a:pos x="160" y="1414"/>
                                  </a:cxn>
                                  <a:cxn ang="0">
                                    <a:pos x="860" y="1414"/>
                                  </a:cxn>
                                  <a:cxn ang="0">
                                    <a:pos x="888" y="1406"/>
                                  </a:cxn>
                                  <a:cxn ang="0">
                                    <a:pos x="908" y="1376"/>
                                  </a:cxn>
                                  <a:cxn ang="0">
                                    <a:pos x="908" y="562"/>
                                  </a:cxn>
                                  <a:cxn ang="0">
                                    <a:pos x="900" y="536"/>
                                  </a:cxn>
                                  <a:cxn ang="0">
                                    <a:pos x="870" y="516"/>
                                  </a:cxn>
                                  <a:cxn ang="0">
                                    <a:pos x="720" y="514"/>
                                  </a:cxn>
                                  <a:cxn ang="0">
                                    <a:pos x="672" y="496"/>
                                  </a:cxn>
                                  <a:cxn ang="0">
                                    <a:pos x="664" y="218"/>
                                  </a:cxn>
                                  <a:cxn ang="0">
                                    <a:pos x="758" y="754"/>
                                  </a:cxn>
                                  <a:cxn ang="0">
                                    <a:pos x="788" y="790"/>
                                  </a:cxn>
                                  <a:cxn ang="0">
                                    <a:pos x="786" y="1164"/>
                                  </a:cxn>
                                  <a:cxn ang="0">
                                    <a:pos x="748" y="1196"/>
                                  </a:cxn>
                                  <a:cxn ang="0">
                                    <a:pos x="274" y="1192"/>
                                  </a:cxn>
                                  <a:cxn ang="0">
                                    <a:pos x="242" y="1154"/>
                                  </a:cxn>
                                  <a:cxn ang="0">
                                    <a:pos x="246" y="782"/>
                                  </a:cxn>
                                  <a:cxn ang="0">
                                    <a:pos x="284" y="750"/>
                                  </a:cxn>
                                </a:cxnLst>
                                <a:rect l="0" t="0" r="r" b="b"/>
                                <a:pathLst>
                                  <a:path w="1032" h="1538">
                                    <a:moveTo>
                                      <a:pt x="256" y="0"/>
                                    </a:moveTo>
                                    <a:lnTo>
                                      <a:pt x="774" y="0"/>
                                    </a:lnTo>
                                    <a:lnTo>
                                      <a:pt x="774" y="0"/>
                                    </a:lnTo>
                                    <a:lnTo>
                                      <a:pt x="792" y="2"/>
                                    </a:lnTo>
                                    <a:lnTo>
                                      <a:pt x="810" y="8"/>
                                    </a:lnTo>
                                    <a:lnTo>
                                      <a:pt x="826" y="16"/>
                                    </a:lnTo>
                                    <a:lnTo>
                                      <a:pt x="840" y="28"/>
                                    </a:lnTo>
                                    <a:lnTo>
                                      <a:pt x="850" y="40"/>
                                    </a:lnTo>
                                    <a:lnTo>
                                      <a:pt x="858" y="56"/>
                                    </a:lnTo>
                                    <a:lnTo>
                                      <a:pt x="864" y="74"/>
                                    </a:lnTo>
                                    <a:lnTo>
                                      <a:pt x="866" y="92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88"/>
                                    </a:lnTo>
                                    <a:lnTo>
                                      <a:pt x="866" y="194"/>
                                    </a:lnTo>
                                    <a:lnTo>
                                      <a:pt x="864" y="200"/>
                                    </a:lnTo>
                                    <a:lnTo>
                                      <a:pt x="858" y="208"/>
                                    </a:lnTo>
                                    <a:lnTo>
                                      <a:pt x="848" y="216"/>
                                    </a:lnTo>
                                    <a:lnTo>
                                      <a:pt x="842" y="216"/>
                                    </a:lnTo>
                                    <a:lnTo>
                                      <a:pt x="836" y="218"/>
                                    </a:lnTo>
                                    <a:lnTo>
                                      <a:pt x="776" y="218"/>
                                    </a:lnTo>
                                    <a:lnTo>
                                      <a:pt x="776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60" y="392"/>
                                    </a:lnTo>
                                    <a:lnTo>
                                      <a:pt x="878" y="392"/>
                                    </a:lnTo>
                                    <a:lnTo>
                                      <a:pt x="896" y="394"/>
                                    </a:lnTo>
                                    <a:lnTo>
                                      <a:pt x="912" y="400"/>
                                    </a:lnTo>
                                    <a:lnTo>
                                      <a:pt x="928" y="404"/>
                                    </a:lnTo>
                                    <a:lnTo>
                                      <a:pt x="942" y="412"/>
                                    </a:lnTo>
                                    <a:lnTo>
                                      <a:pt x="956" y="420"/>
                                    </a:lnTo>
                                    <a:lnTo>
                                      <a:pt x="970" y="430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82" y="442"/>
                                    </a:lnTo>
                                    <a:lnTo>
                                      <a:pt x="992" y="454"/>
                                    </a:lnTo>
                                    <a:lnTo>
                                      <a:pt x="1002" y="466"/>
                                    </a:lnTo>
                                    <a:lnTo>
                                      <a:pt x="1010" y="480"/>
                                    </a:lnTo>
                                    <a:lnTo>
                                      <a:pt x="1018" y="496"/>
                                    </a:lnTo>
                                    <a:lnTo>
                                      <a:pt x="1024" y="512"/>
                                    </a:lnTo>
                                    <a:lnTo>
                                      <a:pt x="1028" y="528"/>
                                    </a:lnTo>
                                    <a:lnTo>
                                      <a:pt x="1030" y="544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562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2" y="1366"/>
                                    </a:lnTo>
                                    <a:lnTo>
                                      <a:pt x="1030" y="1384"/>
                                    </a:lnTo>
                                    <a:lnTo>
                                      <a:pt x="1028" y="1402"/>
                                    </a:lnTo>
                                    <a:lnTo>
                                      <a:pt x="1024" y="1418"/>
                                    </a:lnTo>
                                    <a:lnTo>
                                      <a:pt x="1018" y="1434"/>
                                    </a:lnTo>
                                    <a:lnTo>
                                      <a:pt x="1010" y="1448"/>
                                    </a:lnTo>
                                    <a:lnTo>
                                      <a:pt x="1002" y="1462"/>
                                    </a:lnTo>
                                    <a:lnTo>
                                      <a:pt x="992" y="1476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82" y="1488"/>
                                    </a:lnTo>
                                    <a:lnTo>
                                      <a:pt x="970" y="1498"/>
                                    </a:lnTo>
                                    <a:lnTo>
                                      <a:pt x="956" y="1508"/>
                                    </a:lnTo>
                                    <a:lnTo>
                                      <a:pt x="942" y="1516"/>
                                    </a:lnTo>
                                    <a:lnTo>
                                      <a:pt x="928" y="1524"/>
                                    </a:lnTo>
                                    <a:lnTo>
                                      <a:pt x="912" y="1530"/>
                                    </a:lnTo>
                                    <a:lnTo>
                                      <a:pt x="896" y="1534"/>
                                    </a:lnTo>
                                    <a:lnTo>
                                      <a:pt x="878" y="1536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86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70" y="1538"/>
                                    </a:lnTo>
                                    <a:lnTo>
                                      <a:pt x="152" y="1536"/>
                                    </a:lnTo>
                                    <a:lnTo>
                                      <a:pt x="136" y="1534"/>
                                    </a:lnTo>
                                    <a:lnTo>
                                      <a:pt x="120" y="1530"/>
                                    </a:lnTo>
                                    <a:lnTo>
                                      <a:pt x="104" y="1524"/>
                                    </a:lnTo>
                                    <a:lnTo>
                                      <a:pt x="90" y="1516"/>
                                    </a:lnTo>
                                    <a:lnTo>
                                      <a:pt x="74" y="1508"/>
                                    </a:lnTo>
                                    <a:lnTo>
                                      <a:pt x="62" y="149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50" y="1488"/>
                                    </a:lnTo>
                                    <a:lnTo>
                                      <a:pt x="38" y="1476"/>
                                    </a:lnTo>
                                    <a:lnTo>
                                      <a:pt x="28" y="1462"/>
                                    </a:lnTo>
                                    <a:lnTo>
                                      <a:pt x="20" y="1448"/>
                                    </a:lnTo>
                                    <a:lnTo>
                                      <a:pt x="14" y="1434"/>
                                    </a:lnTo>
                                    <a:lnTo>
                                      <a:pt x="8" y="1418"/>
                                    </a:lnTo>
                                    <a:lnTo>
                                      <a:pt x="4" y="1402"/>
                                    </a:lnTo>
                                    <a:lnTo>
                                      <a:pt x="0" y="1384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1366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44"/>
                                    </a:lnTo>
                                    <a:lnTo>
                                      <a:pt x="4" y="528"/>
                                    </a:lnTo>
                                    <a:lnTo>
                                      <a:pt x="8" y="512"/>
                                    </a:lnTo>
                                    <a:lnTo>
                                      <a:pt x="14" y="496"/>
                                    </a:lnTo>
                                    <a:lnTo>
                                      <a:pt x="20" y="480"/>
                                    </a:lnTo>
                                    <a:lnTo>
                                      <a:pt x="28" y="466"/>
                                    </a:lnTo>
                                    <a:lnTo>
                                      <a:pt x="38" y="454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50" y="442"/>
                                    </a:lnTo>
                                    <a:lnTo>
                                      <a:pt x="62" y="430"/>
                                    </a:lnTo>
                                    <a:lnTo>
                                      <a:pt x="76" y="420"/>
                                    </a:lnTo>
                                    <a:lnTo>
                                      <a:pt x="90" y="412"/>
                                    </a:lnTo>
                                    <a:lnTo>
                                      <a:pt x="104" y="404"/>
                                    </a:lnTo>
                                    <a:lnTo>
                                      <a:pt x="120" y="400"/>
                                    </a:lnTo>
                                    <a:lnTo>
                                      <a:pt x="136" y="394"/>
                                    </a:lnTo>
                                    <a:lnTo>
                                      <a:pt x="152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170" y="392"/>
                                    </a:lnTo>
                                    <a:lnTo>
                                      <a:pt x="256" y="392"/>
                                    </a:lnTo>
                                    <a:lnTo>
                                      <a:pt x="256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94" y="218"/>
                                    </a:lnTo>
                                    <a:lnTo>
                                      <a:pt x="188" y="216"/>
                                    </a:lnTo>
                                    <a:lnTo>
                                      <a:pt x="184" y="216"/>
                                    </a:lnTo>
                                    <a:lnTo>
                                      <a:pt x="174" y="208"/>
                                    </a:lnTo>
                                    <a:lnTo>
                                      <a:pt x="168" y="200"/>
                                    </a:lnTo>
                                    <a:lnTo>
                                      <a:pt x="166" y="194"/>
                                    </a:lnTo>
                                    <a:lnTo>
                                      <a:pt x="166" y="188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92"/>
                                    </a:lnTo>
                                    <a:lnTo>
                                      <a:pt x="166" y="74"/>
                                    </a:lnTo>
                                    <a:lnTo>
                                      <a:pt x="172" y="56"/>
                                    </a:lnTo>
                                    <a:lnTo>
                                      <a:pt x="180" y="40"/>
                                    </a:lnTo>
                                    <a:lnTo>
                                      <a:pt x="192" y="28"/>
                                    </a:lnTo>
                                    <a:lnTo>
                                      <a:pt x="206" y="16"/>
                                    </a:lnTo>
                                    <a:lnTo>
                                      <a:pt x="222" y="8"/>
                                    </a:lnTo>
                                    <a:lnTo>
                                      <a:pt x="238" y="2"/>
                                    </a:lnTo>
                                    <a:lnTo>
                                      <a:pt x="256" y="0"/>
                                    </a:lnTo>
                                    <a:lnTo>
                                      <a:pt x="256" y="0"/>
                                    </a:lnTo>
                                    <a:close/>
                                    <a:moveTo>
                                      <a:pt x="664" y="218"/>
                                    </a:moveTo>
                                    <a:lnTo>
                                      <a:pt x="368" y="218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8" y="462"/>
                                    </a:lnTo>
                                    <a:lnTo>
                                      <a:pt x="366" y="476"/>
                                    </a:lnTo>
                                    <a:lnTo>
                                      <a:pt x="364" y="486"/>
                                    </a:lnTo>
                                    <a:lnTo>
                                      <a:pt x="360" y="494"/>
                                    </a:lnTo>
                                    <a:lnTo>
                                      <a:pt x="356" y="502"/>
                                    </a:lnTo>
                                    <a:lnTo>
                                      <a:pt x="348" y="508"/>
                                    </a:lnTo>
                                    <a:lnTo>
                                      <a:pt x="340" y="512"/>
                                    </a:lnTo>
                                    <a:lnTo>
                                      <a:pt x="330" y="514"/>
                                    </a:lnTo>
                                    <a:lnTo>
                                      <a:pt x="318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70" y="514"/>
                                    </a:lnTo>
                                    <a:lnTo>
                                      <a:pt x="160" y="516"/>
                                    </a:lnTo>
                                    <a:lnTo>
                                      <a:pt x="152" y="518"/>
                                    </a:lnTo>
                                    <a:lnTo>
                                      <a:pt x="144" y="522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6" y="528"/>
                                    </a:lnTo>
                                    <a:lnTo>
                                      <a:pt x="130" y="536"/>
                                    </a:lnTo>
                                    <a:lnTo>
                                      <a:pt x="126" y="544"/>
                                    </a:lnTo>
                                    <a:lnTo>
                                      <a:pt x="124" y="55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562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2" y="1366"/>
                                    </a:lnTo>
                                    <a:lnTo>
                                      <a:pt x="124" y="1376"/>
                                    </a:lnTo>
                                    <a:lnTo>
                                      <a:pt x="126" y="1384"/>
                                    </a:lnTo>
                                    <a:lnTo>
                                      <a:pt x="130" y="1392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36" y="1400"/>
                                    </a:lnTo>
                                    <a:lnTo>
                                      <a:pt x="144" y="1406"/>
                                    </a:lnTo>
                                    <a:lnTo>
                                      <a:pt x="152" y="1410"/>
                                    </a:lnTo>
                                    <a:lnTo>
                                      <a:pt x="16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17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60" y="1414"/>
                                    </a:lnTo>
                                    <a:lnTo>
                                      <a:pt x="870" y="1414"/>
                                    </a:lnTo>
                                    <a:lnTo>
                                      <a:pt x="880" y="1410"/>
                                    </a:lnTo>
                                    <a:lnTo>
                                      <a:pt x="888" y="1406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894" y="1400"/>
                                    </a:lnTo>
                                    <a:lnTo>
                                      <a:pt x="900" y="1394"/>
                                    </a:lnTo>
                                    <a:lnTo>
                                      <a:pt x="904" y="1386"/>
                                    </a:lnTo>
                                    <a:lnTo>
                                      <a:pt x="908" y="137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1366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62"/>
                                    </a:lnTo>
                                    <a:lnTo>
                                      <a:pt x="908" y="552"/>
                                    </a:lnTo>
                                    <a:lnTo>
                                      <a:pt x="904" y="544"/>
                                    </a:lnTo>
                                    <a:lnTo>
                                      <a:pt x="900" y="536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94" y="528"/>
                                    </a:lnTo>
                                    <a:lnTo>
                                      <a:pt x="888" y="522"/>
                                    </a:lnTo>
                                    <a:lnTo>
                                      <a:pt x="880" y="518"/>
                                    </a:lnTo>
                                    <a:lnTo>
                                      <a:pt x="870" y="516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86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20" y="514"/>
                                    </a:lnTo>
                                    <a:lnTo>
                                      <a:pt x="708" y="514"/>
                                    </a:lnTo>
                                    <a:lnTo>
                                      <a:pt x="696" y="512"/>
                                    </a:lnTo>
                                    <a:lnTo>
                                      <a:pt x="686" y="508"/>
                                    </a:lnTo>
                                    <a:lnTo>
                                      <a:pt x="678" y="502"/>
                                    </a:lnTo>
                                    <a:lnTo>
                                      <a:pt x="672" y="496"/>
                                    </a:lnTo>
                                    <a:lnTo>
                                      <a:pt x="668" y="486"/>
                                    </a:lnTo>
                                    <a:lnTo>
                                      <a:pt x="664" y="474"/>
                                    </a:lnTo>
                                    <a:lnTo>
                                      <a:pt x="664" y="460"/>
                                    </a:lnTo>
                                    <a:lnTo>
                                      <a:pt x="664" y="218"/>
                                    </a:lnTo>
                                    <a:lnTo>
                                      <a:pt x="664" y="218"/>
                                    </a:lnTo>
                                    <a:close/>
                                    <a:moveTo>
                                      <a:pt x="294" y="750"/>
                                    </a:moveTo>
                                    <a:lnTo>
                                      <a:pt x="738" y="750"/>
                                    </a:lnTo>
                                    <a:lnTo>
                                      <a:pt x="738" y="750"/>
                                    </a:lnTo>
                                    <a:lnTo>
                                      <a:pt x="748" y="750"/>
                                    </a:lnTo>
                                    <a:lnTo>
                                      <a:pt x="758" y="754"/>
                                    </a:lnTo>
                                    <a:lnTo>
                                      <a:pt x="766" y="758"/>
                                    </a:lnTo>
                                    <a:lnTo>
                                      <a:pt x="774" y="764"/>
                                    </a:lnTo>
                                    <a:lnTo>
                                      <a:pt x="780" y="772"/>
                                    </a:lnTo>
                                    <a:lnTo>
                                      <a:pt x="786" y="782"/>
                                    </a:lnTo>
                                    <a:lnTo>
                                      <a:pt x="788" y="790"/>
                                    </a:lnTo>
                                    <a:lnTo>
                                      <a:pt x="790" y="802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90" y="1144"/>
                                    </a:lnTo>
                                    <a:lnTo>
                                      <a:pt x="788" y="1154"/>
                                    </a:lnTo>
                                    <a:lnTo>
                                      <a:pt x="786" y="1164"/>
                                    </a:lnTo>
                                    <a:lnTo>
                                      <a:pt x="780" y="1174"/>
                                    </a:lnTo>
                                    <a:lnTo>
                                      <a:pt x="774" y="1180"/>
                                    </a:lnTo>
                                    <a:lnTo>
                                      <a:pt x="766" y="1188"/>
                                    </a:lnTo>
                                    <a:lnTo>
                                      <a:pt x="758" y="1192"/>
                                    </a:lnTo>
                                    <a:lnTo>
                                      <a:pt x="748" y="1196"/>
                                    </a:lnTo>
                                    <a:lnTo>
                                      <a:pt x="738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94" y="1196"/>
                                    </a:lnTo>
                                    <a:lnTo>
                                      <a:pt x="284" y="1196"/>
                                    </a:lnTo>
                                    <a:lnTo>
                                      <a:pt x="274" y="1192"/>
                                    </a:lnTo>
                                    <a:lnTo>
                                      <a:pt x="264" y="1188"/>
                                    </a:lnTo>
                                    <a:lnTo>
                                      <a:pt x="256" y="1180"/>
                                    </a:lnTo>
                                    <a:lnTo>
                                      <a:pt x="250" y="1174"/>
                                    </a:lnTo>
                                    <a:lnTo>
                                      <a:pt x="246" y="1164"/>
                                    </a:lnTo>
                                    <a:lnTo>
                                      <a:pt x="242" y="1154"/>
                                    </a:lnTo>
                                    <a:lnTo>
                                      <a:pt x="242" y="1144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802"/>
                                    </a:lnTo>
                                    <a:lnTo>
                                      <a:pt x="242" y="790"/>
                                    </a:lnTo>
                                    <a:lnTo>
                                      <a:pt x="246" y="782"/>
                                    </a:lnTo>
                                    <a:lnTo>
                                      <a:pt x="250" y="772"/>
                                    </a:lnTo>
                                    <a:lnTo>
                                      <a:pt x="256" y="764"/>
                                    </a:lnTo>
                                    <a:lnTo>
                                      <a:pt x="264" y="758"/>
                                    </a:lnTo>
                                    <a:lnTo>
                                      <a:pt x="274" y="754"/>
                                    </a:lnTo>
                                    <a:lnTo>
                                      <a:pt x="284" y="750"/>
                                    </a:lnTo>
                                    <a:lnTo>
                                      <a:pt x="294" y="750"/>
                                    </a:lnTo>
                                    <a:lnTo>
                                      <a:pt x="294" y="7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91D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283" name="Group 283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292033"/>
                              <a:chExt cx="5365800" cy="1643325"/>
                            </a:xfrm>
                          </wpg:grpSpPr>
                          <wpg:grpSp>
                            <wpg:cNvPr id="284" name="Group 284"/>
                            <wpg:cNvGrpSpPr/>
                            <wpg:grpSpPr>
                              <a:xfrm>
                                <a:off x="1648591" y="876259"/>
                                <a:ext cx="2094328" cy="931703"/>
                                <a:chOff x="-46859" y="-41"/>
                                <a:chExt cx="2094328" cy="931703"/>
                              </a:xfrm>
                            </wpg:grpSpPr>
                            <wpg:grpSp>
                              <wpg:cNvPr id="285" name="Group 285"/>
                              <wpg:cNvGrpSpPr/>
                              <wpg:grpSpPr>
                                <a:xfrm>
                                  <a:off x="313653" y="544245"/>
                                  <a:ext cx="1384188" cy="12040"/>
                                  <a:chOff x="27903" y="61645"/>
                                  <a:chExt cx="1384188" cy="12040"/>
                                </a:xfrm>
                              </wpg:grpSpPr>
                              <wps:wsp>
                                <wps:cNvPr id="286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244913" y="61645"/>
                                    <a:ext cx="167178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7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27903" y="73685"/>
                                    <a:ext cx="251721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88" name="Group 288"/>
                              <wpg:cNvGrpSpPr/>
                              <wpg:grpSpPr>
                                <a:xfrm>
                                  <a:off x="-46859" y="-41"/>
                                  <a:ext cx="2094328" cy="0"/>
                                  <a:chOff x="-46859" y="-41"/>
                                  <a:chExt cx="2094328" cy="0"/>
                                </a:xfrm>
                              </wpg:grpSpPr>
                              <wps:wsp>
                                <wps:cNvPr id="289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1469701" y="-41"/>
                                    <a:ext cx="577768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0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-46859" y="-41"/>
                                    <a:ext cx="595234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91" name="Group 291"/>
                              <wpg:cNvGrpSpPr/>
                              <wpg:grpSpPr>
                                <a:xfrm>
                                  <a:off x="313891" y="931603"/>
                                  <a:ext cx="1364291" cy="59"/>
                                  <a:chOff x="34491" y="-71697"/>
                                  <a:chExt cx="1364291" cy="59"/>
                                </a:xfrm>
                              </wpg:grpSpPr>
                              <wps:wsp>
                                <wps:cNvPr id="292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905145" y="-71638"/>
                                    <a:ext cx="493637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3" name="Straight Connector 19"/>
                                <wps:cNvCnPr>
                                  <a:cxnSpLocks/>
                                </wps:cNvCnPr>
                                <wps:spPr>
                                  <a:xfrm>
                                    <a:off x="34491" y="-71697"/>
                                    <a:ext cx="520429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g:grpSp>
                            <wpg:cNvPr id="294" name="Group 294"/>
                            <wpg:cNvGrpSpPr/>
                            <wpg:grpSpPr>
                              <a:xfrm>
                                <a:off x="0" y="292033"/>
                                <a:ext cx="5365800" cy="1643325"/>
                                <a:chOff x="0" y="193630"/>
                                <a:chExt cx="5480378" cy="1643483"/>
                              </a:xfrm>
                            </wpg:grpSpPr>
                            <wps:wsp>
                              <wps:cNvPr id="295" name="TextBox 15"/>
                              <wps:cNvSpPr txBox="1"/>
                              <wps:spPr>
                                <a:xfrm>
                                  <a:off x="2199750" y="1058582"/>
                                  <a:ext cx="854696" cy="57919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90CE430" w14:textId="77777777" w:rsidR="007425A1" w:rsidRPr="00D02FA5" w:rsidRDefault="007425A1" w:rsidP="007E3A4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ผลิตภัณฑ์ของใช้</w:t>
                                    </w:r>
                                  </w:p>
                                  <w:p w14:paraId="0E9ADDDB" w14:textId="77777777" w:rsidR="007425A1" w:rsidRPr="00D02FA5" w:rsidRDefault="007425A1" w:rsidP="007E3A4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ส่วนบุคคล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6" name="TextBox 14"/>
                              <wps:cNvSpPr txBox="1"/>
                              <wps:spPr>
                                <a:xfrm>
                                  <a:off x="2284411" y="621472"/>
                                  <a:ext cx="658125" cy="3445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63DDAEC" w14:textId="77777777" w:rsidR="007425A1" w:rsidRPr="00D02FA5" w:rsidRDefault="007425A1" w:rsidP="007E3A45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เครื่องดื่ม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g:grpSp>
                              <wpg:cNvPr id="307" name="Group 307"/>
                              <wpg:cNvGrpSpPr/>
                              <wpg:grpSpPr>
                                <a:xfrm>
                                  <a:off x="0" y="193630"/>
                                  <a:ext cx="5480378" cy="325599"/>
                                  <a:chOff x="0" y="193630"/>
                                  <a:chExt cx="5480378" cy="325599"/>
                                </a:xfrm>
                              </wpg:grpSpPr>
                              <wps:wsp>
                                <wps:cNvPr id="308" name="TextBox 6"/>
                                <wps:cNvSpPr txBox="1"/>
                                <wps:spPr>
                                  <a:xfrm>
                                    <a:off x="3466158" y="193630"/>
                                    <a:ext cx="2014220" cy="3255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6E046AB2" w14:textId="77777777" w:rsidR="007425A1" w:rsidRPr="00AD4C8B" w:rsidRDefault="007425A1" w:rsidP="007E3A45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AD4C8B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2564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  <wps:wsp>
                                <wps:cNvPr id="309" name="TextBox 6"/>
                                <wps:cNvSpPr txBox="1"/>
                                <wps:spPr>
                                  <a:xfrm>
                                    <a:off x="0" y="194109"/>
                                    <a:ext cx="2014220" cy="325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A7E1C23" w14:textId="77777777" w:rsidR="007425A1" w:rsidRPr="00AD4C8B" w:rsidRDefault="007425A1" w:rsidP="007E3A45">
                                      <w:pPr>
                                        <w:spacing w:after="120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  <w:cs/>
                                        </w:rPr>
                                      </w:pPr>
                                      <w:r w:rsidRPr="008E15B3">
                                        <w:rPr>
                                          <w:rFonts w:asciiTheme="majorBidi" w:hAnsiTheme="majorBidi" w:cstheme="maj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w:t>2565</w:t>
                                      </w:r>
                                    </w:p>
                                  </w:txbxContent>
                                </wps:txbx>
                                <wps:bodyPr wrap="square" lIns="54610" tIns="54610" rIns="54610" bIns="54610" rtlCol="0">
                                  <a:noAutofit/>
                                </wps:bodyPr>
                              </wps:wsp>
                            </wpg:grpSp>
                            <wps:wsp>
                              <wps:cNvPr id="310" name="TextBox 18"/>
                              <wps:cNvSpPr txBox="1"/>
                              <wps:spPr>
                                <a:xfrm>
                                  <a:off x="2603581" y="1534084"/>
                                  <a:ext cx="310700" cy="30302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30A2CBB" w14:textId="77777777" w:rsidR="007425A1" w:rsidRPr="00D02FA5" w:rsidRDefault="007425A1" w:rsidP="007E3A45">
                                    <w:pPr>
                                      <w:spacing w:after="120"/>
                                      <w:jc w:val="center"/>
                                      <w:rPr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 w:rsidRPr="00D02FA5">
                                      <w:rPr>
                                        <w:rFonts w:hint="cs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:cs/>
                                      </w:rPr>
                                      <w:t>อื่นๆ</w:t>
                                    </w:r>
                                  </w:p>
                                </w:txbxContent>
                              </wps:txbx>
                              <wps:bodyPr wrap="none" lIns="54610" tIns="54610" rIns="54610" bIns="54610" rtlCol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7F070E" id="Group 273" o:spid="_x0000_s1090" style="position:absolute;left:0;text-align:left;margin-left:41.85pt;margin-top:8.8pt;width:422.45pt;height:129.35pt;z-index:251718656;mso-width-relative:margin;mso-height-relative:margin" coordorigin=",2920" coordsize="53658,164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">
                <v:group id="Group 274" o:spid="_x0000_s1091" style="position:absolute;left:28306;top:7315;width:2413;height:2158" coordsize="5771,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Picture 5" o:spid="_x0000_s1092" type="#_x0000_t75" alt="Food2" style="position:absolute;top:1711;width:2990;height:362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" filled="t" fillcolor="#1f497d [3215]">
                    <v:imagedata r:id="rId20" o:title="Food2"/>
                  </v:shape>
                  <v:shape id="Picture 20" o:spid="_x0000_s1093" type="#_x0000_t75" alt="Food3" style="position:absolute;left:3276;width:249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" filled="t" fillcolor="#1f497d [3215]">
                    <v:imagedata r:id="rId21" o:title="Food3"/>
                  </v:shape>
                </v:group>
                <v:group id="Group 277" o:spid="_x0000_s1094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group id="Group 278" o:spid="_x0000_s109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<v:group id="Group 279" o:spid="_x0000_s109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  <v:shape id="Freeform 39" o:spid="_x0000_s109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" path="m310,86l356,10r,l352,6,348,2,342,r-4,l18,r,l14,,8,2,4,6,,10,46,86r264,xe" fillcolor="#0091da" stroked="f">
                        <v:path arrowok="t" o:connecttype="custom" o:connectlocs="310,86;356,10;356,10;352,6;348,2;342,0;338,0;18,0;18,0;14,0;8,2;4,6;0,10;46,86;310,86" o:connectangles="0,0,0,0,0,0,0,0,0,0,0,0,0,0,0"/>
                      </v:shape>
                      <v:shape id="Freeform 40" o:spid="_x0000_s109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#0091da" stroked="f">
  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  <o:lock v:ext="edit" verticies="t"/>
                      </v:shape>
                    </v:group>
                    <v:shape id="Freeform 18" o:spid="_x0000_s109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#0091da" stroked="f">
  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  <o:lock v:ext="edit" verticies="t"/>
                    </v:shape>
                  </v:group>
                  <v:group id="Group 283" o:spid="_x0000_s110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  <v:group id="Group 284" o:spid="_x0000_s110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  <v:group id="Group 285" o:spid="_x0000_s110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  <v:line id="Straight Connector 19" o:spid="_x0000_s110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  <o:lock v:ext="edit" shapetype="f"/>
                        </v:line>
                        <v:line id="Straight Connector 19" o:spid="_x0000_s110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  <o:lock v:ext="edit" shapetype="f"/>
                        </v:line>
                      </v:group>
                      <v:group id="Group 288" o:spid="_x0000_s110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  <v:line id="Straight Connector 19" o:spid="_x0000_s110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  <o:lock v:ext="edit" shapetype="f"/>
                        </v:line>
                        <v:line id="Straight Connector 19" o:spid="_x0000_s110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  <o:lock v:ext="edit" shapetype="f"/>
                        </v:line>
                      </v:group>
                      <v:group id="Group 291" o:spid="_x0000_s110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  <v:line id="Straight Connector 19" o:spid="_x0000_s110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  <o:lock v:ext="edit" shapetype="f"/>
                        </v:line>
                        <v:line id="Straight Connector 19" o:spid="_x0000_s111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  <o:lock v:ext="edit" shapetype="f"/>
                        </v:line>
                      </v:group>
                    </v:group>
                    <v:group id="Group 294" o:spid="_x0000_s111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  <v:shape id="TextBox 15" o:spid="_x0000_s111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  <v:textbox inset="4.3pt,4.3pt,4.3pt,4.3pt">
                          <w:txbxContent>
                            <w:p w14:paraId="490CE430" w14:textId="77777777" w:rsidR="007425A1" w:rsidRPr="00D02FA5" w:rsidRDefault="007425A1" w:rsidP="007E3A45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ผลิตภัณฑ์ของใช้</w:t>
                              </w:r>
                            </w:p>
                            <w:p w14:paraId="0E9ADDDB" w14:textId="77777777" w:rsidR="007425A1" w:rsidRPr="00D02FA5" w:rsidRDefault="007425A1" w:rsidP="007E3A45">
                              <w:pPr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ส่วนบุคคล</w:t>
                              </w:r>
                            </w:p>
                          </w:txbxContent>
                        </v:textbox>
                      </v:shape>
                      <v:shape id="TextBox 14" o:spid="_x0000_s111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  <v:textbox inset="4.3pt,4.3pt,4.3pt,4.3pt">
                          <w:txbxContent>
                            <w:p w14:paraId="663DDAEC" w14:textId="77777777" w:rsidR="007425A1" w:rsidRPr="00D02FA5" w:rsidRDefault="007425A1" w:rsidP="007E3A4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เครื่องดื่ม</w:t>
                              </w:r>
                            </w:p>
                          </w:txbxContent>
                        </v:textbox>
                      </v:shape>
                      <v:group id="Group 307" o:spid="_x0000_s111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  <v:shape id="TextBox 6" o:spid="_x0000_s111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  <v:textbox inset="4.3pt,4.3pt,4.3pt,4.3pt">
                            <w:txbxContent>
                              <w:p w14:paraId="6E046AB2" w14:textId="77777777" w:rsidR="007425A1" w:rsidRPr="00AD4C8B" w:rsidRDefault="007425A1" w:rsidP="007E3A45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AD4C8B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2564</w:t>
                                </w:r>
                              </w:p>
                            </w:txbxContent>
                          </v:textbox>
                        </v:shape>
                        <v:shape id="TextBox 6" o:spid="_x0000_s111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  <v:textbox inset="4.3pt,4.3pt,4.3pt,4.3pt">
                            <w:txbxContent>
                              <w:p w14:paraId="3A7E1C23" w14:textId="77777777" w:rsidR="007425A1" w:rsidRPr="00AD4C8B" w:rsidRDefault="007425A1" w:rsidP="007E3A45">
                                <w:pPr>
                                  <w:spacing w:after="120"/>
                                  <w:jc w:val="center"/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</w:rPr>
                                </w:pPr>
                                <w:r w:rsidRPr="008E15B3">
                                  <w:rPr>
                                    <w:rFonts w:asciiTheme="majorBidi" w:hAnsiTheme="majorBidi" w:cstheme="maj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2565</w:t>
                                </w:r>
                              </w:p>
                            </w:txbxContent>
                          </v:textbox>
                        </v:shape>
                      </v:group>
                      <v:shape id="TextBox 18" o:spid="_x0000_s111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  <v:textbox inset="4.3pt,4.3pt,4.3pt,4.3pt">
                          <w:txbxContent>
                            <w:p w14:paraId="130A2CBB" w14:textId="77777777" w:rsidR="007425A1" w:rsidRPr="00D02FA5" w:rsidRDefault="007425A1" w:rsidP="007E3A4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02FA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cs/>
                                </w:rPr>
                                <w:t>อื่นๆ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14:paraId="5C76D182" w14:textId="77777777" w:rsidR="007E3A45" w:rsidRDefault="007E3A45" w:rsidP="007E3A45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CB1E1C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716608" behindDoc="1" locked="0" layoutInCell="1" allowOverlap="1" wp14:anchorId="1466964F" wp14:editId="7EF99028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3414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717632" behindDoc="1" locked="0" layoutInCell="1" allowOverlap="1" wp14:anchorId="45DCD453" wp14:editId="58619F9B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  <wp14:sizeRelV relativeFrom="margin">
              <wp14:pctHeight>0</wp14:pctHeight>
            </wp14:sizeRelV>
          </wp:anchor>
        </w:drawing>
      </w:r>
    </w:p>
    <w:p w14:paraId="55503E05" w14:textId="77777777" w:rsidR="007E3A45" w:rsidRDefault="007E3A45" w:rsidP="007E3A45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2681ED6" w14:textId="77777777" w:rsidR="007E3A45" w:rsidRDefault="007E3A45" w:rsidP="007E3A45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6F73A320" w14:textId="77777777" w:rsidR="007E3A45" w:rsidRDefault="007E3A45" w:rsidP="007E3A45">
      <w:pPr>
        <w:tabs>
          <w:tab w:val="left" w:pos="540"/>
        </w:tabs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3A920107" w14:textId="41FA72EB" w:rsidR="008B3CF6" w:rsidRPr="003509A2" w:rsidRDefault="007E3A45" w:rsidP="003509A2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cs/>
        </w:rPr>
        <w:sectPr w:rsidR="008B3CF6" w:rsidRPr="003509A2" w:rsidSect="00423834">
          <w:pgSz w:w="11909" w:h="16834" w:code="9"/>
          <w:pgMar w:top="691" w:right="1152" w:bottom="576" w:left="1210" w:header="720" w:footer="720" w:gutter="0"/>
          <w:paperSrc w:first="7" w:other="7"/>
          <w:cols w:space="737"/>
          <w:docGrid w:linePitch="360"/>
        </w:sect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21728" behindDoc="0" locked="0" layoutInCell="1" allowOverlap="1" wp14:anchorId="45130471" wp14:editId="059E4848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314" name="Chart 3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i/>
          <w:iCs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Y="-27"/>
        <w:tblW w:w="50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876"/>
        <w:gridCol w:w="211"/>
        <w:gridCol w:w="939"/>
        <w:gridCol w:w="183"/>
        <w:gridCol w:w="879"/>
        <w:gridCol w:w="209"/>
        <w:gridCol w:w="892"/>
        <w:gridCol w:w="203"/>
        <w:gridCol w:w="880"/>
        <w:gridCol w:w="218"/>
        <w:gridCol w:w="895"/>
        <w:gridCol w:w="224"/>
        <w:gridCol w:w="874"/>
        <w:gridCol w:w="218"/>
        <w:gridCol w:w="895"/>
        <w:gridCol w:w="184"/>
        <w:gridCol w:w="874"/>
        <w:gridCol w:w="218"/>
        <w:gridCol w:w="889"/>
        <w:gridCol w:w="221"/>
        <w:gridCol w:w="883"/>
        <w:gridCol w:w="218"/>
        <w:gridCol w:w="792"/>
      </w:tblGrid>
      <w:tr w:rsidR="007D6CDC" w:rsidRPr="00BB350B" w14:paraId="799EAB6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721BBF2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หก</w:t>
            </w: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2D8010D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513807F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83540E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2E08DE8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254DA27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D149E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2E5E2BEF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6DC849F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37CA4FEA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67688D1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30F87C79" w14:textId="77777777" w:rsidR="007D6CDC" w:rsidRPr="00645107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47CC09B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7D6CDC" w:rsidRPr="00BB350B" w14:paraId="5BC7D25A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57230934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D149E7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90" w:type="pct"/>
            <w:shd w:val="clear" w:color="auto" w:fill="auto"/>
          </w:tcPr>
          <w:p w14:paraId="7624E7EE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00E27FB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C4A327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  <w:shd w:val="clear" w:color="auto" w:fill="auto"/>
          </w:tcPr>
          <w:p w14:paraId="157F1F2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48DA0BCB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69" w:type="pct"/>
            <w:shd w:val="clear" w:color="auto" w:fill="auto"/>
          </w:tcPr>
          <w:p w14:paraId="700341E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4804F4B8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7" w:type="pct"/>
          </w:tcPr>
          <w:p w14:paraId="012D059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73C6E6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2463A17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D35F47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4" w:type="pct"/>
          </w:tcPr>
          <w:p w14:paraId="39F0A02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5F3D8622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</w:tcPr>
          <w:p w14:paraId="564FB17F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4A594B99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1" w:type="pct"/>
          </w:tcPr>
          <w:p w14:paraId="5EB60D17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921036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528C23F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654B9DC1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3" w:type="pct"/>
          </w:tcPr>
          <w:p w14:paraId="20EFE0B6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2D8C79A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72" w:type="pct"/>
            <w:shd w:val="clear" w:color="auto" w:fill="auto"/>
          </w:tcPr>
          <w:p w14:paraId="0124368B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54D266B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D149E7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7D6CDC" w:rsidRPr="00BB350B" w14:paraId="0211D379" w14:textId="77777777" w:rsidTr="007D6CDC">
        <w:trPr>
          <w:cantSplit/>
          <w:tblHeader/>
        </w:trPr>
        <w:tc>
          <w:tcPr>
            <w:tcW w:w="741" w:type="pct"/>
            <w:shd w:val="clear" w:color="auto" w:fill="auto"/>
          </w:tcPr>
          <w:p w14:paraId="1BDDB930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24162EE5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7D6CDC" w:rsidRPr="00585FDC" w14:paraId="31EE7DBE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00EA78FE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3E3045F3" w14:textId="1827593C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12</w:t>
            </w: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212</w:t>
            </w: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236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CF8430D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shd w:val="clear" w:color="auto" w:fill="auto"/>
          </w:tcPr>
          <w:p w14:paraId="3B313745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11,738,980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A221AF8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</w:tcPr>
          <w:p w14:paraId="3971922E" w14:textId="1E4885E3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</w:t>
            </w: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141</w:t>
            </w: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032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501D2BD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5" w:type="pct"/>
            <w:shd w:val="clear" w:color="auto" w:fill="auto"/>
          </w:tcPr>
          <w:p w14:paraId="41FE894E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981,526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E65DB6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</w:tcPr>
          <w:p w14:paraId="0CA5E9EF" w14:textId="254962D4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1,302,527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40C2EF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7273B6D0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968,516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C394305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1BCD0197" w14:textId="13FE0B63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14,655,795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2C2D17A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26EB0412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13,689,022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107FCB5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4A76813F" w14:textId="6C21EE86" w:rsidR="007D6CDC" w:rsidRPr="00655879" w:rsidRDefault="00B73EE9" w:rsidP="007D6CD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F493164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4" w:type="pct"/>
            <w:shd w:val="clear" w:color="auto" w:fill="auto"/>
          </w:tcPr>
          <w:p w14:paraId="75F8AB8E" w14:textId="77777777" w:rsidR="007D6CDC" w:rsidRPr="00585FDC" w:rsidRDefault="007D6CDC" w:rsidP="007D6CD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FDA6BCF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2" w:type="pct"/>
            <w:shd w:val="clear" w:color="auto" w:fill="auto"/>
          </w:tcPr>
          <w:p w14:paraId="5966BC8A" w14:textId="638941E8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14,655,795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55BD9E4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3FC2DEEA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13,689,022</w:t>
            </w:r>
          </w:p>
        </w:tc>
      </w:tr>
      <w:tr w:rsidR="007D6CDC" w:rsidRPr="00585FDC" w14:paraId="1F904544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255AA77C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1D80223" w14:textId="37AE9646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132</w:t>
            </w: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852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6D6B421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25C957C4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58,289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838C4C2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4E1160C" w14:textId="217A83A2" w:rsidR="007D6CDC" w:rsidRPr="00655879" w:rsidRDefault="00B73EE9" w:rsidP="007D6CD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A17C6D0" w14:textId="77777777" w:rsidR="007D6CDC" w:rsidRPr="00585FDC" w:rsidRDefault="007D6CDC" w:rsidP="007D6CDC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7D330E86" w14:textId="77777777" w:rsidR="007D6CDC" w:rsidRPr="00585FDC" w:rsidRDefault="007D6CDC" w:rsidP="007D6CDC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AC1195A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4CF6501C" w14:textId="083422BE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74,910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6C27C7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03EBC74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76,509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1D0B311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E724FA5" w14:textId="214F6DE8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207,762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26636D1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5651F3E0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134,798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105AD45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71D5022F" w14:textId="23C58F51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szCs w:val="22"/>
                <w:lang w:val="en-US" w:bidi="th-TH"/>
              </w:rPr>
              <w:t>(207,762)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C1C847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0C2D015F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(134,798)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9A481E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ACD7FFC" w14:textId="48D3459A" w:rsidR="007D6CDC" w:rsidRPr="00655879" w:rsidRDefault="00B73EE9" w:rsidP="007D6CDC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8B3E5A0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687D075C" w14:textId="77777777" w:rsidR="007D6CDC" w:rsidRPr="00585FDC" w:rsidRDefault="007D6CDC" w:rsidP="007D6CD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D6CDC" w:rsidRPr="00585FDC" w14:paraId="4D761435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7CBE0A4E" w14:textId="77777777" w:rsidR="007D6CDC" w:rsidRPr="00645107" w:rsidRDefault="007D6CDC" w:rsidP="007D6CDC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645107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219E52EA" w14:textId="49DE6FA8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12</w:t>
            </w:r>
            <w:r w:rsidRPr="00B73E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345</w:t>
            </w:r>
            <w:r w:rsidRPr="00B73E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088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1DFA928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C694EA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11,797,269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EFC394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6D2F6C34" w14:textId="5814652E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1</w:t>
            </w: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141</w:t>
            </w: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73EE9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032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F57054B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5872F891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981,526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DB6C936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8520417" w14:textId="3992E884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1,377,437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73E0A3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617DB7D6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1,045,025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F0278DD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0CE39440" w14:textId="0A123B5D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14,863,557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BB0630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4EE915F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13,823,820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EFD4760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35A81E1E" w14:textId="71B93A2D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</w:rPr>
              <w:t>(207,762)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98427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253B63D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(134,798)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7306CC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41D8C76E" w14:textId="339DD3CE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14,655,795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67A299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06D5A70B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13,689,022</w:t>
            </w:r>
          </w:p>
        </w:tc>
      </w:tr>
      <w:tr w:rsidR="007D6CDC" w:rsidRPr="00585FDC" w14:paraId="7EE46F80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45F20C78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71D541EA" w14:textId="7EABAA63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(642,214)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D4EA48C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1" w:type="pct"/>
            <w:shd w:val="clear" w:color="auto" w:fill="auto"/>
          </w:tcPr>
          <w:p w14:paraId="6D0B501F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(628,468)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60D971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26B3C6E" w14:textId="608696FE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(34,884)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6FA1C54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5" w:type="pct"/>
            <w:shd w:val="clear" w:color="auto" w:fill="auto"/>
          </w:tcPr>
          <w:p w14:paraId="541DB096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(35,617)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20C3DD1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7AAC2DCD" w14:textId="3F1AF656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(133,544)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65F820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74ECB7C4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(50,211)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852D9BB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5D77BAC4" w14:textId="35ECF9AA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73EE9">
              <w:rPr>
                <w:rFonts w:asciiTheme="majorBidi" w:hAnsiTheme="majorBidi" w:cstheme="majorBidi"/>
                <w:szCs w:val="22"/>
              </w:rPr>
              <w:t>(810,642)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544D741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6" w:type="pct"/>
            <w:shd w:val="clear" w:color="auto" w:fill="auto"/>
          </w:tcPr>
          <w:p w14:paraId="4D02C196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(714,296)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C983A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89" w:type="pct"/>
            <w:shd w:val="clear" w:color="auto" w:fill="auto"/>
          </w:tcPr>
          <w:p w14:paraId="36CDDBDE" w14:textId="6CC872C1" w:rsidR="007D6CDC" w:rsidRPr="00655879" w:rsidRDefault="00B73EE9" w:rsidP="007D6CDC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78A0E7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94" w:type="pct"/>
            <w:shd w:val="clear" w:color="auto" w:fill="auto"/>
          </w:tcPr>
          <w:p w14:paraId="38C17BCF" w14:textId="77777777" w:rsidR="007D6CDC" w:rsidRPr="00585FDC" w:rsidRDefault="007D6CDC" w:rsidP="007D6CD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B78F62" w14:textId="77777777" w:rsidR="007D6CDC" w:rsidRPr="00585FDC" w:rsidRDefault="007D6CDC" w:rsidP="007D6CDC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2A04A4FA" w14:textId="0677F9FF" w:rsidR="007D6CDC" w:rsidRPr="00655879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theme="majorBidi"/>
                <w:szCs w:val="22"/>
                <w:lang w:val="en-US" w:bidi="th-TH"/>
              </w:rPr>
              <w:t>(810,642)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39E6C3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3B567572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(714,296)</w:t>
            </w:r>
          </w:p>
        </w:tc>
      </w:tr>
      <w:tr w:rsidR="007D6CDC" w:rsidRPr="00585FDC" w14:paraId="24924C8C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1C968095" w14:textId="77777777" w:rsidR="007D6CDC" w:rsidRPr="00645107" w:rsidRDefault="007D6CDC" w:rsidP="007D6CDC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54CF8A00" w14:textId="4D8BD866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</w:rPr>
              <w:t>1,672,501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8EE12D8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2055B114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2,069,746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277001E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7A4C4D0C" w14:textId="69868530" w:rsidR="007D6CDC" w:rsidRPr="00655879" w:rsidRDefault="00B73EE9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26,604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C34B081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6C643B79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(100,723)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C4A7F66" w14:textId="77777777" w:rsidR="007D6CDC" w:rsidRPr="00585FD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3106625E" w14:textId="2118723F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(47,879)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F882B8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44BBAD20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217,574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EED8E1F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231E0" w14:textId="2FB2B181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1,651,226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F02687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D03062D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2,186,597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10AD03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42CA1C90" w14:textId="4B5D1680" w:rsidR="007D6CDC" w:rsidRPr="00655879" w:rsidRDefault="00B73EE9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73EE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25,510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EB69D4C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1EBD5669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14,915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0A8BFE7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92" w:type="pct"/>
            <w:shd w:val="clear" w:color="auto" w:fill="auto"/>
          </w:tcPr>
          <w:p w14:paraId="44D6DEE1" w14:textId="3E25BA5F" w:rsidR="007D6CDC" w:rsidRPr="00655879" w:rsidRDefault="00340782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1,676,736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312F0A" w14:textId="77777777" w:rsidR="007D6CDC" w:rsidRPr="00585FD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62" w:type="pct"/>
            <w:shd w:val="clear" w:color="auto" w:fill="auto"/>
          </w:tcPr>
          <w:p w14:paraId="33E6492F" w14:textId="77777777" w:rsidR="007D6CDC" w:rsidRPr="00585FD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2,201,512</w:t>
            </w:r>
          </w:p>
        </w:tc>
      </w:tr>
      <w:tr w:rsidR="007D6CDC" w:rsidRPr="00BB350B" w14:paraId="5E21AD02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1B8F5162" w14:textId="77777777" w:rsidR="007D6CDC" w:rsidRPr="00645107" w:rsidRDefault="007D6CDC" w:rsidP="007D6CDC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1CAC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53C4A1E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4525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C07AD9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9B7FD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183B92A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34F3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DE3758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FC55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E318B0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6EFA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495B495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3DB82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0CFA6E3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4214B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72106B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CA08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785940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04DB2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57EDAF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1464B3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C01B07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4D9AF2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6CDC" w:rsidRPr="00BB350B" w14:paraId="65CA7CBC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4CF6FBF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6A172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A2D358E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36C67F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0DD77B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45E95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4167EBB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E08C62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1A636C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09173F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1AE9F5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8E0F0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E37422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2EB081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A2BFC9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7A4630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878CC2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D3DCE1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18FA5D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44994B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BA6B2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696CF8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A57313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03C566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D6CDC" w:rsidRPr="00BB350B" w14:paraId="4A1DC519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4202CA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15E2C9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20EA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F58D61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E190E6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4A347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3CBE27E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FBCE22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C3BC41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BDF41E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EF6188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7D5D80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478A8BB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EDCE6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12F47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387C6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093DB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291FF4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FA560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FC3163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384DDE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100A39" w14:textId="19F498D5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theme="majorBidi"/>
                <w:szCs w:val="22"/>
                <w:lang w:val="en-US" w:bidi="th-TH"/>
              </w:rPr>
              <w:t>10,421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651EF8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162107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5107">
              <w:rPr>
                <w:rFonts w:asciiTheme="majorBidi" w:hAnsiTheme="majorBidi" w:cstheme="majorBidi"/>
                <w:szCs w:val="22"/>
                <w:lang w:val="en-US" w:bidi="th-TH"/>
              </w:rPr>
              <w:t>5,812</w:t>
            </w:r>
          </w:p>
        </w:tc>
      </w:tr>
      <w:tr w:rsidR="00340782" w:rsidRPr="00BB350B" w14:paraId="46BB78FB" w14:textId="77777777" w:rsidTr="00340782">
        <w:trPr>
          <w:cantSplit/>
          <w:trHeight w:val="56"/>
        </w:trPr>
        <w:tc>
          <w:tcPr>
            <w:tcW w:w="1762" w:type="pct"/>
            <w:gridSpan w:val="6"/>
            <w:shd w:val="clear" w:color="auto" w:fill="auto"/>
          </w:tcPr>
          <w:p w14:paraId="36002FC3" w14:textId="01735E80" w:rsidR="00340782" w:rsidRPr="006A172C" w:rsidRDefault="00340782" w:rsidP="0034078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34078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 (</w:t>
            </w: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</w:t>
            </w:r>
            <w:r w:rsidRPr="0034078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 xml:space="preserve">) </w:t>
            </w: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4035186B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FF68CC6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08361D8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B4D741D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6C2B71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1CB5CA7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AE3AE6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416674A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8564A3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A72AA7D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C035F31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867B637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C62688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5C12558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DC27736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8642F14" w14:textId="0E73DB4D" w:rsidR="00340782" w:rsidRPr="00DB72E7" w:rsidRDefault="00145BF4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7,919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6EF1A5" w14:textId="77777777" w:rsidR="00340782" w:rsidRPr="006A172C" w:rsidRDefault="00340782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9394FEA" w14:textId="77777777" w:rsidR="00340782" w:rsidRPr="006A172C" w:rsidRDefault="00340782" w:rsidP="007D6CDC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lang w:val="en-US"/>
              </w:rPr>
              <w:t>(2,</w:t>
            </w:r>
            <w:r w:rsidRPr="00DD60C4">
              <w:rPr>
                <w:rFonts w:asciiTheme="majorBidi" w:hAnsiTheme="majorBidi" w:cstheme="majorBidi"/>
              </w:rPr>
              <w:t>315</w:t>
            </w:r>
            <w:r w:rsidRPr="0064510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D6CDC" w:rsidRPr="00BB350B" w14:paraId="0101055D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211D1F2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6A172C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5402F0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59B51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E84925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EEDDCEE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41767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69C10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1F7D5E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F1945C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797D4B0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6C7508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686CB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1F41A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626A51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9771B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3F15817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CCD141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8896DD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D107454" w14:textId="0F136D07" w:rsidR="007D6CDC" w:rsidRPr="00DB72E7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(2)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4B7E66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A3CFEA0" w14:textId="77777777" w:rsidR="007D6CDC" w:rsidRPr="006A172C" w:rsidRDefault="007D6CDC" w:rsidP="007D6CD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40782" w:rsidRPr="00BB350B" w14:paraId="4F898312" w14:textId="77777777" w:rsidTr="007D6CDC">
        <w:trPr>
          <w:cantSplit/>
          <w:trHeight w:val="56"/>
        </w:trPr>
        <w:tc>
          <w:tcPr>
            <w:tcW w:w="1411" w:type="pct"/>
            <w:gridSpan w:val="4"/>
            <w:shd w:val="clear" w:color="auto" w:fill="auto"/>
          </w:tcPr>
          <w:p w14:paraId="0C36CCD8" w14:textId="771DB08A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cs/>
                <w:lang w:bidi="th-TH"/>
              </w:rPr>
              <w:t>ขาดทุนจากการ</w:t>
            </w: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ตัดจำหน่าย</w:t>
            </w: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สินทรัพย์ไม่มีตัวตน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D5D3118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312927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4A94A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5DF59EB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48964A3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5E69A01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AAEFB92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5F5D665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2ED009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5EFBFF6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42046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8770A73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9D8C2A1" w14:textId="77777777" w:rsidR="00340782" w:rsidRPr="006A172C" w:rsidRDefault="00340782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BAF870F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7DD2BDB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AE84F7E" w14:textId="77777777" w:rsidR="00340782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3E73EF" w14:textId="77777777" w:rsidR="00340782" w:rsidRPr="006A172C" w:rsidRDefault="00340782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FF26585" w14:textId="6EC88BC3" w:rsidR="00340782" w:rsidRPr="00DB72E7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(51</w:t>
            </w:r>
            <w:r w:rsidRPr="003407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407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407)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2DAD62" w14:textId="77777777" w:rsidR="00340782" w:rsidRPr="006A172C" w:rsidRDefault="00340782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0614B11" w14:textId="0B28C3B1" w:rsidR="00340782" w:rsidRPr="00BB350B" w:rsidRDefault="00340782" w:rsidP="007D6CDC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D6CDC" w:rsidRPr="00BB350B" w14:paraId="15B54C2A" w14:textId="77777777" w:rsidTr="007D6CDC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1F376DF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Pr="006A172C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C828AE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716992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8FEC40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0B3019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E51EE0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824E8E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B0854B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A6C60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08A4D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A85D8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21A438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49CEF8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9CE57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51B78D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9F6D66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D8CC7A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D4F48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0B6311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8853855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9CF08F2" w14:textId="7F00C05A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40782">
              <w:rPr>
                <w:rFonts w:asciiTheme="majorBidi" w:hAnsiTheme="majorBidi" w:cs="Angsana New"/>
                <w:szCs w:val="22"/>
                <w:cs/>
                <w:lang w:bidi="th-TH"/>
              </w:rPr>
              <w:t>(36</w:t>
            </w:r>
            <w:r w:rsidRPr="003407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40782">
              <w:rPr>
                <w:rFonts w:asciiTheme="majorBidi" w:hAnsiTheme="majorBidi" w:cs="Angsana New"/>
                <w:szCs w:val="22"/>
                <w:cs/>
                <w:lang w:bidi="th-TH"/>
              </w:rPr>
              <w:t>920)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96ED4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718991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(85,183)</w:t>
            </w:r>
          </w:p>
        </w:tc>
      </w:tr>
      <w:tr w:rsidR="007D6CDC" w:rsidRPr="00BB350B" w14:paraId="30C5798F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6737AE10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E1D8E9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F48E4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702F59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794536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04FB2F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C926C54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5292E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2D99CB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5D6C7F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182C7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26D9889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817D0F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A7989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96BC0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0B7BE6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40FF379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2FC271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73D92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D5DCBA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5A7CE4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4760BB9" w14:textId="3BDDCA70" w:rsidR="007D6CDC" w:rsidRPr="006A172C" w:rsidRDefault="00145BF4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77,389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AC8A54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943955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71,364</w:t>
            </w:r>
          </w:p>
        </w:tc>
      </w:tr>
      <w:tr w:rsidR="007D6CDC" w:rsidRPr="00BB350B" w14:paraId="5D0304B7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22D5311A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67C9773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36EFE28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BD25BE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401CF80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264CE9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6056FFE0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4A31FFA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010E670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092592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2972BABC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3172788E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0F87AEE7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34D7E7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2EF87ED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E25FE4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6298C84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1A48278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5D20664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3F010A5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5F65CD6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7543E2D" w14:textId="40142EF6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40782">
              <w:rPr>
                <w:rFonts w:asciiTheme="majorBidi" w:hAnsiTheme="majorBidi" w:cs="Angsana New"/>
                <w:szCs w:val="22"/>
                <w:cs/>
                <w:lang w:bidi="th-TH"/>
              </w:rPr>
              <w:t>(41</w:t>
            </w:r>
            <w:r w:rsidRPr="003407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40782">
              <w:rPr>
                <w:rFonts w:asciiTheme="majorBidi" w:hAnsiTheme="majorBidi" w:cs="Angsana New"/>
                <w:szCs w:val="22"/>
                <w:cs/>
                <w:lang w:bidi="th-TH"/>
              </w:rPr>
              <w:t>806)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E24CA4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5A3190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645107">
              <w:rPr>
                <w:rFonts w:asciiTheme="majorBidi" w:hAnsiTheme="majorBidi" w:cstheme="majorBidi"/>
                <w:szCs w:val="22"/>
                <w:lang w:bidi="th-TH"/>
              </w:rPr>
              <w:t>(51,693)</w:t>
            </w:r>
          </w:p>
        </w:tc>
      </w:tr>
      <w:tr w:rsidR="007D6CDC" w:rsidRPr="00BB350B" w14:paraId="542A825B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57D8DA03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53096C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145902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BA774F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23F46B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089385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B435B96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21D7E9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08ED67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2C6DBD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EB9E1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71BDFE7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3699DC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D709B9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9CF903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09DD3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F77EA0F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65B16F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8C160F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C37169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86B64B8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3BEF6" w14:textId="1B2C9B37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40782">
              <w:rPr>
                <w:rFonts w:asciiTheme="majorBidi" w:hAnsiTheme="majorBidi" w:cstheme="majorBidi"/>
                <w:szCs w:val="22"/>
              </w:rPr>
              <w:t>(284,208)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C1AE38" w14:textId="77777777" w:rsidR="007D6CDC" w:rsidRPr="006A172C" w:rsidRDefault="007D6CDC" w:rsidP="007D6CD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85CB" w14:textId="77777777" w:rsidR="007D6CDC" w:rsidRPr="00094692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(353,650)</w:t>
            </w:r>
          </w:p>
        </w:tc>
      </w:tr>
      <w:tr w:rsidR="007D6CDC" w:rsidRPr="00BB350B" w14:paraId="1E4F4F05" w14:textId="77777777" w:rsidTr="007D6CDC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7DD7AD14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617D82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BCCC5D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9CF5367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1BF5F2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5B3032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8C1B9F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D0C8EB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5CC926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4190D4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1F157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3864FD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2B0CE8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EF12F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B6667D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186B96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88479A4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B69C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B5527DE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CE75B2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A173A3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0716" w14:textId="626A3627" w:rsidR="007D6CDC" w:rsidRPr="006A172C" w:rsidRDefault="00340782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4078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1</w:t>
            </w:r>
            <w:r w:rsidRPr="003407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4078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358</w:t>
            </w:r>
            <w:r w:rsidRPr="003407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34078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122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C2ACC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7408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1,785,847</w:t>
            </w:r>
          </w:p>
        </w:tc>
      </w:tr>
      <w:tr w:rsidR="007D6CDC" w:rsidRPr="00BB350B" w14:paraId="1741DDFA" w14:textId="77777777" w:rsidTr="007D6CDC">
        <w:trPr>
          <w:cantSplit/>
        </w:trPr>
        <w:tc>
          <w:tcPr>
            <w:tcW w:w="1411" w:type="pct"/>
            <w:gridSpan w:val="4"/>
            <w:shd w:val="clear" w:color="auto" w:fill="auto"/>
          </w:tcPr>
          <w:p w14:paraId="63972CE2" w14:textId="52C92F4F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กำไร) </w:t>
            </w:r>
            <w:r w:rsidR="007D6CDC" w:rsidRPr="006A172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9A1D18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F0632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1824E9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D4CC76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58A7C3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CCBC35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10A78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9F7F39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848798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6B77E1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E2B700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C9340B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8255091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A90A018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95A954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1CC4F6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1BD1637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A17C5" w14:textId="662288F2" w:rsidR="007D6CDC" w:rsidRPr="006A172C" w:rsidRDefault="00340782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40782">
              <w:rPr>
                <w:rFonts w:asciiTheme="majorBidi" w:hAnsiTheme="majorBidi" w:cstheme="majorBidi"/>
                <w:szCs w:val="22"/>
              </w:rPr>
              <w:t>(4,757)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43EA79A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79EB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45107">
              <w:rPr>
                <w:rFonts w:asciiTheme="majorBidi" w:hAnsiTheme="majorBidi" w:cstheme="majorBidi"/>
                <w:szCs w:val="22"/>
              </w:rPr>
              <w:t>37,980</w:t>
            </w:r>
          </w:p>
        </w:tc>
      </w:tr>
      <w:tr w:rsidR="007D6CDC" w:rsidRPr="00BB350B" w14:paraId="3D64CF1F" w14:textId="77777777" w:rsidTr="007D6CDC">
        <w:trPr>
          <w:cantSplit/>
        </w:trPr>
        <w:tc>
          <w:tcPr>
            <w:tcW w:w="741" w:type="pct"/>
            <w:shd w:val="clear" w:color="auto" w:fill="auto"/>
          </w:tcPr>
          <w:p w14:paraId="54ED7CBC" w14:textId="77777777" w:rsidR="007D6CDC" w:rsidRPr="00645107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5107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35D72BFD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ABF4DC6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381755A2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23D043C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9D87094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F639E20" w14:textId="77777777" w:rsidR="007D6CDC" w:rsidRPr="006A172C" w:rsidRDefault="007D6CDC" w:rsidP="007D6CDC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632F3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7CD81E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1FD246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6B5BB8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AA4775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843462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9DA8E7C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9900B0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BC5160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8AD03B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76320AE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E9845B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9878C65" w14:textId="77777777" w:rsidR="007D6CDC" w:rsidRPr="006A172C" w:rsidRDefault="007D6CDC" w:rsidP="007D6CD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21E9E9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D13" w14:textId="6BBEF615" w:rsidR="007D6CDC" w:rsidRPr="006A172C" w:rsidRDefault="00340782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40782">
              <w:rPr>
                <w:rFonts w:asciiTheme="majorBidi" w:hAnsiTheme="majorBidi" w:cstheme="majorBidi"/>
                <w:b/>
                <w:bCs/>
                <w:szCs w:val="22"/>
              </w:rPr>
              <w:t>1,353,365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8BEE71" w14:textId="77777777" w:rsidR="007D6CDC" w:rsidRPr="006A172C" w:rsidRDefault="007D6CDC" w:rsidP="007D6CD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7250A" w14:textId="77777777" w:rsidR="007D6CDC" w:rsidRPr="006A172C" w:rsidRDefault="007D6CDC" w:rsidP="007D6CDC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5107">
              <w:rPr>
                <w:rFonts w:asciiTheme="majorBidi" w:hAnsiTheme="majorBidi" w:cstheme="majorBidi"/>
                <w:b/>
                <w:bCs/>
                <w:szCs w:val="22"/>
              </w:rPr>
              <w:t>1,823,827</w:t>
            </w:r>
          </w:p>
        </w:tc>
      </w:tr>
    </w:tbl>
    <w:p w14:paraId="41D0D366" w14:textId="77777777" w:rsidR="008B3CF6" w:rsidRDefault="008B3CF6" w:rsidP="008B3CF6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0ED27A7" w14:textId="77777777" w:rsidR="008B3CF6" w:rsidRDefault="008B3CF6" w:rsidP="008B3CF6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16E692" w14:textId="77777777" w:rsidR="008B3CF6" w:rsidRPr="00F065D7" w:rsidRDefault="008B3CF6" w:rsidP="008B3CF6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p w14:paraId="7A982BA7" w14:textId="77777777" w:rsidR="008B3CF6" w:rsidRDefault="008B3CF6" w:rsidP="008B3CF6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8B3CF6" w:rsidSect="00AB52E7">
          <w:footerReference w:type="default" r:id="rId33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75357D6A" w14:textId="77777777" w:rsidR="00B15F5C" w:rsidRPr="00F065D7" w:rsidRDefault="00B15F5C" w:rsidP="00B15F5C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2019530E" w14:textId="77777777" w:rsidR="00B15F5C" w:rsidRPr="001B4F1D" w:rsidRDefault="00B15F5C" w:rsidP="00B15F5C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06940A32" w14:textId="77777777" w:rsidR="00B15F5C" w:rsidRPr="001B4F1D" w:rsidRDefault="00B15F5C" w:rsidP="00B15F5C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1B4F1D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1B4F1D">
        <w:rPr>
          <w:rFonts w:asciiTheme="majorBidi" w:hAnsiTheme="majorBidi" w:cstheme="majorBidi"/>
          <w:sz w:val="30"/>
          <w:szCs w:val="30"/>
          <w:cs/>
        </w:rPr>
        <w:t>ร</w:t>
      </w:r>
      <w:r w:rsidRPr="001B4F1D">
        <w:rPr>
          <w:sz w:val="30"/>
          <w:szCs w:val="30"/>
          <w:cs/>
        </w:rPr>
        <w:t>ายได้หลักของกลุ่มบริษัท</w:t>
      </w:r>
      <w:r w:rsidRPr="001B4F1D">
        <w:rPr>
          <w:rFonts w:hint="cs"/>
          <w:sz w:val="30"/>
          <w:szCs w:val="30"/>
          <w:cs/>
        </w:rPr>
        <w:t>และ</w:t>
      </w:r>
      <w:r w:rsidRPr="001B4F1D">
        <w:rPr>
          <w:sz w:val="30"/>
          <w:szCs w:val="30"/>
          <w:cs/>
        </w:rPr>
        <w:t>บริษัทได้มาจากสัญญาที่ทำกับลูกค้า</w:t>
      </w:r>
    </w:p>
    <w:p w14:paraId="7857C5ED" w14:textId="77777777" w:rsidR="00B15F5C" w:rsidRPr="008E037B" w:rsidRDefault="00B15F5C" w:rsidP="00B15F5C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5A5103EA" w14:textId="77777777" w:rsidR="00B15F5C" w:rsidRDefault="00B15F5C" w:rsidP="00B15F5C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71101AB8" w14:textId="77777777" w:rsidR="00B15F5C" w:rsidRPr="00061F79" w:rsidRDefault="00B15F5C" w:rsidP="00B15F5C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FB2D28" wp14:editId="6C0016B2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45C040" w14:textId="545EA89E" w:rsidR="007425A1" w:rsidRPr="007E43D2" w:rsidRDefault="007425A1" w:rsidP="00B15F5C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 w:rsidR="005B5A9C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B2D28" id="TextBox 1" o:spid="_x0000_s1118" type="#_x0000_t202" style="position:absolute;left:0;text-align:left;margin-left:388.05pt;margin-top:20.15pt;width:65.75pt;height:29.45pt;z-index:251724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" filled="f" stroked="f">
                <v:textbox inset="4.3pt,4.3pt,4.3pt,4.3pt">
                  <w:txbxContent>
                    <w:p w14:paraId="2645C040" w14:textId="545EA89E" w:rsidR="007425A1" w:rsidRPr="007E43D2" w:rsidRDefault="007425A1" w:rsidP="00B15F5C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 w:rsidR="005B5A9C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มิถุนายน</w:t>
      </w:r>
    </w:p>
    <w:p w14:paraId="11DE0892" w14:textId="77777777" w:rsidR="00B15F5C" w:rsidRDefault="00B15F5C" w:rsidP="00C23BBC">
      <w:pPr>
        <w:pStyle w:val="ListParagraph"/>
        <w:tabs>
          <w:tab w:val="left" w:pos="9090"/>
        </w:tabs>
        <w:ind w:left="540" w:right="65"/>
        <w:rPr>
          <w:szCs w:val="22"/>
          <w:cs/>
          <w:lang w:val="en-AU"/>
        </w:rPr>
      </w:pP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A738939" wp14:editId="1D64328A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D2506" w14:textId="77777777" w:rsidR="007425A1" w:rsidRPr="00061F79" w:rsidRDefault="007425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245DA" w14:textId="40440333" w:rsidR="007425A1" w:rsidRPr="007E43D2" w:rsidRDefault="007425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7,183,476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2E7A8A" w14:textId="77777777" w:rsidR="007425A1" w:rsidRPr="00061F79" w:rsidRDefault="007425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1FB867" w14:textId="77777777" w:rsidR="007425A1" w:rsidRPr="005C4C7D" w:rsidRDefault="007425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F23112" w14:textId="77777777" w:rsidR="007425A1" w:rsidRPr="005C4C7D" w:rsidRDefault="007425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513783" w14:textId="6C236DC4" w:rsidR="007425A1" w:rsidRPr="00FA531A" w:rsidRDefault="007425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A531A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6,913,320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38939" id="Group 97" o:spid="_x0000_s1119" style="position:absolute;left:0;text-align:left;margin-left:350.6pt;margin-top:63.5pt;width:100.8pt;height:1in;z-index:25172889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">
                <v:shape id="Text Box 107" o:spid="_x0000_s112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5CED2506" w14:textId="77777777" w:rsidR="007425A1" w:rsidRPr="00061F79" w:rsidRDefault="007425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08" o:spid="_x0000_s112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10B245DA" w14:textId="40440333" w:rsidR="007425A1" w:rsidRPr="007E43D2" w:rsidRDefault="007425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7,183,476</w:t>
                        </w:r>
                      </w:p>
                    </w:txbxContent>
                  </v:textbox>
                </v:shape>
                <v:shape id="Text Box 109" o:spid="_x0000_s112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222E7A8A" w14:textId="77777777" w:rsidR="007425A1" w:rsidRPr="00061F79" w:rsidRDefault="007425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10" o:spid="_x0000_s112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C1FB867" w14:textId="77777777" w:rsidR="007425A1" w:rsidRPr="005C4C7D" w:rsidRDefault="007425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2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17F23112" w14:textId="77777777" w:rsidR="007425A1" w:rsidRPr="005C4C7D" w:rsidRDefault="007425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2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41513783" w14:textId="6C236DC4" w:rsidR="007425A1" w:rsidRPr="00FA531A" w:rsidRDefault="007425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A531A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6,913,320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F3A204" wp14:editId="489B2AAD">
                <wp:simplePos x="0" y="0"/>
                <wp:positionH relativeFrom="column">
                  <wp:posOffset>2306805</wp:posOffset>
                </wp:positionH>
                <wp:positionV relativeFrom="paragraph">
                  <wp:posOffset>2701290</wp:posOffset>
                </wp:positionV>
                <wp:extent cx="206734" cy="343574"/>
                <wp:effectExtent l="0" t="0" r="22225" b="18415"/>
                <wp:wrapNone/>
                <wp:docPr id="149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0A750" id="Freeform 357" o:spid="_x0000_s1026" style="position:absolute;margin-left:181.65pt;margin-top:212.7pt;width:16.3pt;height:27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03C103AC" wp14:editId="2CAED058">
            <wp:extent cx="5698490" cy="3589020"/>
            <wp:effectExtent l="57150" t="0" r="54610" b="1066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0DFB891B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AB09863" wp14:editId="43D2E974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CB6A5D" w14:textId="77777777" w:rsidR="007425A1" w:rsidRPr="005A17B1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BC6075" w14:textId="77777777" w:rsidR="007425A1" w:rsidRPr="005A17B1" w:rsidRDefault="007425A1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CD26D9" w14:textId="77777777" w:rsidR="007425A1" w:rsidRPr="000826A4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80B1A" w14:textId="77777777" w:rsidR="007425A1" w:rsidRPr="000826A4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09863" id="Group 296" o:spid="_x0000_s1126" style="position:absolute;left:0;text-align:left;margin-left:18.7pt;margin-top:2.4pt;width:432.15pt;height:133.75pt;z-index:25173708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">
                <v:shape id="TextBox 7" o:spid="_x0000_s1127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63CB6A5D" w14:textId="77777777" w:rsidR="007425A1" w:rsidRPr="005A17B1" w:rsidRDefault="007425A1" w:rsidP="00B15F5C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8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0DBC6075" w14:textId="77777777" w:rsidR="007425A1" w:rsidRPr="005A17B1" w:rsidRDefault="007425A1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9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0ECD26D9" w14:textId="77777777" w:rsidR="007425A1" w:rsidRPr="000826A4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30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F580B1A" w14:textId="77777777" w:rsidR="007425A1" w:rsidRPr="000826A4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738112" behindDoc="1" locked="0" layoutInCell="1" allowOverlap="1" wp14:anchorId="0D52D8AB" wp14:editId="4CEBF695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anchor>
        </w:drawing>
      </w:r>
    </w:p>
    <w:p w14:paraId="05C78FE7" w14:textId="77777777" w:rsidR="00B15F5C" w:rsidRPr="00FC6A4D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DBD9715" wp14:editId="1D59F1FF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F4EC2F" id="Group 150" o:spid="_x0000_s1026" style="position:absolute;margin-left:170.6pt;margin-top:50.7pt;width:127.65pt;height:53.35pt;z-index:251725824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">
                <v:group id="Group 151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A596BC" wp14:editId="0A48D831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77378" id="Freeform 25" o:spid="_x0000_s1026" style="position:absolute;margin-left:246.85pt;margin-top:93.3pt;width:16.9pt;height:1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650981" wp14:editId="2D2A6CBC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D6E98" id="Freeform 357" o:spid="_x0000_s1026" style="position:absolute;margin-left:233.05pt;margin-top:35.05pt;width:22.65pt;height:2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4F9A3E17" wp14:editId="4D4E70A3">
            <wp:extent cx="2286000" cy="2286000"/>
            <wp:effectExtent l="57150" t="0" r="57150" b="11430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4B365D2A" w14:textId="4F7416DC" w:rsidR="00917B6C" w:rsidRDefault="00B15F5C" w:rsidP="008B6FE6">
      <w:pPr>
        <w:spacing w:line="240" w:lineRule="auto"/>
        <w:jc w:val="center"/>
        <w:rPr>
          <w:lang w:val="en-AU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F979124" w14:textId="77777777" w:rsidR="008B6FE6" w:rsidRPr="00C218C4" w:rsidRDefault="008B6FE6" w:rsidP="008B6FE6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04A804CC" w14:textId="77777777" w:rsidR="008B6FE6" w:rsidRPr="00D43CB2" w:rsidRDefault="008B6FE6" w:rsidP="008B6FE6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0CEC510" wp14:editId="1507A4BC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9DD515" w14:textId="309CCCD9" w:rsidR="007425A1" w:rsidRPr="005A17B1" w:rsidRDefault="007425A1" w:rsidP="00CF7D52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="005B5A9C"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EC510" id="_x0000_s1131" type="#_x0000_t202" style="position:absolute;left:0;text-align:left;margin-left:377.1pt;margin-top:18.65pt;width:79.45pt;height:29.45pt;z-index:2517626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" filled="f" stroked="f">
                <v:textbox inset="4.3pt,4.3pt,4.3pt,4.3pt">
                  <w:txbxContent>
                    <w:p w14:paraId="339DD515" w14:textId="309CCCD9" w:rsidR="007425A1" w:rsidRPr="005A17B1" w:rsidRDefault="007425A1" w:rsidP="00CF7D52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="005B5A9C"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งวดสามเดือน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 xml:space="preserve">30 </w:t>
      </w:r>
      <w:r>
        <w:rPr>
          <w:b w:val="0"/>
          <w:bCs w:val="0"/>
          <w:i w:val="0"/>
          <w:iCs w:val="0"/>
          <w:spacing w:val="8"/>
          <w:cs/>
          <w:lang w:val="en-US"/>
        </w:rPr>
        <w:t>มิถุนายน</w:t>
      </w:r>
    </w:p>
    <w:p w14:paraId="3CCCBD1B" w14:textId="77777777" w:rsidR="008B6FE6" w:rsidRDefault="008B6FE6" w:rsidP="00CF7D52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3E8357B" wp14:editId="7E584F26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045454" w14:textId="77777777" w:rsidR="007425A1" w:rsidRPr="000B17AC" w:rsidRDefault="007425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6240237" w14:textId="77777777" w:rsidR="007425A1" w:rsidRPr="000B17AC" w:rsidRDefault="007425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5E0CD" w14:textId="77777777" w:rsidR="007425A1" w:rsidRPr="0034178E" w:rsidRDefault="007425A1" w:rsidP="008B6FE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3E1D19" w14:textId="77777777" w:rsidR="007425A1" w:rsidRPr="0034178E" w:rsidRDefault="007425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F0F0A" w14:textId="77777777" w:rsidR="007425A1" w:rsidRPr="0034178E" w:rsidRDefault="007425A1" w:rsidP="008B6FE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8357B" id="Group 130" o:spid="_x0000_s1132" style="position:absolute;left:0;text-align:left;margin-left:13.75pt;margin-top:291.05pt;width:429.45pt;height:153.3pt;z-index:251761664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">
                <v:shape id="TextBox 7" o:spid="_x0000_s1133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49045454" w14:textId="77777777" w:rsidR="007425A1" w:rsidRPr="000B17AC" w:rsidRDefault="007425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6240237" w14:textId="77777777" w:rsidR="007425A1" w:rsidRPr="000B17AC" w:rsidRDefault="007425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34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6E75E0CD" w14:textId="77777777" w:rsidR="007425A1" w:rsidRPr="0034178E" w:rsidRDefault="007425A1" w:rsidP="008B6FE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35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3B3E1D19" w14:textId="77777777" w:rsidR="007425A1" w:rsidRPr="0034178E" w:rsidRDefault="007425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36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58EF0F0A" w14:textId="77777777" w:rsidR="007425A1" w:rsidRPr="0034178E" w:rsidRDefault="007425A1" w:rsidP="008B6FE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E17019" wp14:editId="0F963C56">
                <wp:simplePos x="0" y="0"/>
                <wp:positionH relativeFrom="column">
                  <wp:posOffset>2279699</wp:posOffset>
                </wp:positionH>
                <wp:positionV relativeFrom="paragraph">
                  <wp:posOffset>2771140</wp:posOffset>
                </wp:positionV>
                <wp:extent cx="206375" cy="343535"/>
                <wp:effectExtent l="0" t="0" r="22225" b="18415"/>
                <wp:wrapNone/>
                <wp:docPr id="8" name="Freeform 35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41506" id="Freeform 357" o:spid="_x0000_s1026" style="position:absolute;margin-left:179.5pt;margin-top:218.2pt;width:16.25pt;height:27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11956D23" wp14:editId="2C888C8A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20CCFF" w14:textId="77777777" w:rsidR="007425A1" w:rsidRPr="00D02FA5" w:rsidRDefault="007425A1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652EBA" w14:textId="1FEC7B4B" w:rsidR="007425A1" w:rsidRPr="00D02FA5" w:rsidRDefault="007425A1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4,608,689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E521D" w14:textId="77777777" w:rsidR="007425A1" w:rsidRPr="00D02FA5" w:rsidRDefault="007425A1" w:rsidP="008B6FE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60F362" w14:textId="77777777" w:rsidR="007425A1" w:rsidRPr="005C4C7D" w:rsidRDefault="007425A1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5D012" w14:textId="77777777" w:rsidR="007425A1" w:rsidRPr="005C4C7D" w:rsidRDefault="007425A1" w:rsidP="008B6FE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BF15F" w14:textId="75DBEFEA" w:rsidR="007425A1" w:rsidRPr="006D206D" w:rsidRDefault="007425A1" w:rsidP="008B6FE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D206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5,131,049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56D23" id="Group 172" o:spid="_x0000_s1137" style="position:absolute;left:0;text-align:left;margin-left:342.15pt;margin-top:61.8pt;width:100.8pt;height:1in;z-index:25176371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">
                <v:shape id="Text Box 173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6620CCFF" w14:textId="77777777" w:rsidR="007425A1" w:rsidRPr="00D02FA5" w:rsidRDefault="007425A1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174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13652EBA" w14:textId="1FEC7B4B" w:rsidR="007425A1" w:rsidRPr="00D02FA5" w:rsidRDefault="007425A1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4,608,689</w:t>
                        </w:r>
                      </w:p>
                    </w:txbxContent>
                  </v:textbox>
                </v:shape>
                <v:shape id="Text Box 175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2BBE521D" w14:textId="77777777" w:rsidR="007425A1" w:rsidRPr="00D02FA5" w:rsidRDefault="007425A1" w:rsidP="008B6FE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176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3F60F362" w14:textId="77777777" w:rsidR="007425A1" w:rsidRPr="005C4C7D" w:rsidRDefault="007425A1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0565D012" w14:textId="77777777" w:rsidR="007425A1" w:rsidRPr="005C4C7D" w:rsidRDefault="007425A1" w:rsidP="008B6FE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2DEBF15F" w14:textId="75DBEFEA" w:rsidR="007425A1" w:rsidRPr="006D206D" w:rsidRDefault="007425A1" w:rsidP="008B6FE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D206D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5,131,049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0D846626" wp14:editId="245148C1">
            <wp:extent cx="5675741" cy="3589020"/>
            <wp:effectExtent l="57150" t="0" r="58420" b="10668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157F9B17" w14:textId="77777777" w:rsidR="008B6FE6" w:rsidRDefault="008B6FE6" w:rsidP="008B6FE6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64736" behindDoc="1" locked="0" layoutInCell="1" allowOverlap="1" wp14:anchorId="2256DF36" wp14:editId="2F44C39D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anchor>
        </w:drawing>
      </w:r>
    </w:p>
    <w:p w14:paraId="04BF8B17" w14:textId="51EF83F4" w:rsidR="00B15F5C" w:rsidRPr="000A4FBC" w:rsidRDefault="008B6FE6" w:rsidP="001B4141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017B81B0" wp14:editId="7A2AF2CF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BB0AFC" id="Group 129" o:spid="_x0000_s1026" style="position:absolute;margin-left:169.45pt;margin-top:49pt;width:125.4pt;height:71.95pt;z-index:251758592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">
                <v:group id="Group 12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B1E00A" wp14:editId="2EECDA24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E1DDB" id="Freeform 357" o:spid="_x0000_s1026" style="position:absolute;margin-left:228.1pt;margin-top:32.45pt;width:22.65pt;height:28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F79703E" wp14:editId="36B42C45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7E683" id="Freeform 25" o:spid="_x0000_s1026" style="position:absolute;margin-left:245.65pt;margin-top:113.2pt;width:18.9pt;height:1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5A66FB5E" wp14:editId="53ECF61C">
            <wp:extent cx="2286000" cy="2286000"/>
            <wp:effectExtent l="57150" t="0" r="57150" b="11430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14EDCB90" w14:textId="77777777" w:rsidR="001B4141" w:rsidRDefault="00B15F5C" w:rsidP="001B4141">
      <w:pPr>
        <w:ind w:left="540" w:right="18"/>
        <w:jc w:val="center"/>
        <w:rPr>
          <w:spacing w:val="8"/>
          <w:sz w:val="30"/>
          <w:szCs w:val="30"/>
          <w:lang w:val="en-US"/>
        </w:rPr>
      </w:pPr>
      <w:r>
        <w:rPr>
          <w:spacing w:val="8"/>
          <w:sz w:val="30"/>
          <w:szCs w:val="30"/>
          <w:cs/>
          <w:lang w:val="en-US"/>
        </w:rPr>
        <w:br w:type="page"/>
      </w:r>
      <w:r w:rsidR="001B4141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01A6FE07" w14:textId="77777777" w:rsidR="001B4141" w:rsidRPr="00061F79" w:rsidRDefault="001B4141" w:rsidP="001B414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5053F20" wp14:editId="755398CC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06254A0" w14:textId="0A6B604D" w:rsidR="007425A1" w:rsidRPr="007E43D2" w:rsidRDefault="007425A1" w:rsidP="001B4141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 w:rsidR="005B5A9C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53F20" id="_x0000_s1144" type="#_x0000_t202" style="position:absolute;left:0;text-align:left;margin-left:388.05pt;margin-top:20.15pt;width:65.75pt;height:29.45pt;z-index:2517678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" filled="f" stroked="f">
                <v:textbox inset="4.3pt,4.3pt,4.3pt,4.3pt">
                  <w:txbxContent>
                    <w:p w14:paraId="606254A0" w14:textId="0A6B604D" w:rsidR="007425A1" w:rsidRPr="007E43D2" w:rsidRDefault="007425A1" w:rsidP="001B4141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 w:rsidR="005B5A9C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spacing w:val="8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มิถุนายน</w:t>
      </w:r>
    </w:p>
    <w:p w14:paraId="7E6BF42F" w14:textId="77777777" w:rsidR="001B4141" w:rsidRDefault="001B4141" w:rsidP="001B4141">
      <w:pPr>
        <w:pStyle w:val="ListParagraph"/>
        <w:ind w:left="540" w:right="65"/>
        <w:rPr>
          <w:szCs w:val="22"/>
          <w:cs/>
          <w:lang w:val="en-AU"/>
        </w:rPr>
      </w:pP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2319B2B6" wp14:editId="2BE9B979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86" name="Text Box 86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556933" w14:textId="77777777" w:rsidR="007425A1" w:rsidRPr="00061F79" w:rsidRDefault="007425A1" w:rsidP="001B4141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8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B192A8" w14:textId="6A9E4F13" w:rsidR="007425A1" w:rsidRPr="007E43D2" w:rsidRDefault="007425A1" w:rsidP="001B414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14,655,795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8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41BA9" w14:textId="77777777" w:rsidR="007425A1" w:rsidRPr="00061F79" w:rsidRDefault="007425A1" w:rsidP="001B4141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9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B5FA10" w14:textId="77777777" w:rsidR="007425A1" w:rsidRPr="005C4C7D" w:rsidRDefault="007425A1" w:rsidP="001B4141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91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A46FF38" w14:textId="77777777" w:rsidR="007425A1" w:rsidRPr="005C4C7D" w:rsidRDefault="007425A1" w:rsidP="001B4141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B9E527" w14:textId="51EF0E48" w:rsidR="007425A1" w:rsidRPr="001B4141" w:rsidRDefault="007425A1" w:rsidP="001B414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B414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13,689,022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19B2B6" id="Group 85" o:spid="_x0000_s1145" style="position:absolute;left:0;text-align:left;margin-left:350.6pt;margin-top:63.5pt;width:100.8pt;height:1in;z-index:25177190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">
                <v:shape id="Text Box 86" o:spid="_x0000_s114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MMKwQAAANs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qBfw/6X8ALn+AwAA//8DAFBLAQItABQABgAIAAAAIQDb4fbL7gAAAIUBAAATAAAAAAAAAAAAAAAA&#10;AAAAAABbQ29udGVudF9UeXBlc10ueG1sUEsBAi0AFAAGAAgAAAAhAFr0LFu/AAAAFQEAAAsAAAAA&#10;AAAAAAAAAAAAHwEAAF9yZWxzLy5yZWxzUEsBAi0AFAAGAAgAAAAhAG/4wwrBAAAA2wAAAA8AAAAA&#10;AAAAAAAAAAAABwIAAGRycy9kb3ducmV2LnhtbFBLBQYAAAAAAwADALcAAAD1AgAAAAA=&#10;" fillcolor="white [3201]" strokeweight=".5pt">
                  <v:textbox>
                    <w:txbxContent>
                      <w:p w14:paraId="37556933" w14:textId="77777777" w:rsidR="007425A1" w:rsidRPr="00061F79" w:rsidRDefault="007425A1" w:rsidP="001B4141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88" o:spid="_x0000_s114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" fillcolor="white [3201]" strokeweight=".5pt">
                  <v:textbox>
                    <w:txbxContent>
                      <w:p w14:paraId="62B192A8" w14:textId="6A9E4F13" w:rsidR="007425A1" w:rsidRPr="007E43D2" w:rsidRDefault="007425A1" w:rsidP="001B414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14,655,795</w:t>
                        </w:r>
                      </w:p>
                    </w:txbxContent>
                  </v:textbox>
                </v:shape>
                <v:shape id="Text Box 89" o:spid="_x0000_s114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d4wQAAANs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qJfw96X8ALn5BQAA//8DAFBLAQItABQABgAIAAAAIQDb4fbL7gAAAIUBAAATAAAAAAAAAAAAAAAA&#10;AAAAAABbQ29udGVudF9UeXBlc10ueG1sUEsBAi0AFAAGAAgAAAAhAFr0LFu/AAAAFQEAAAsAAAAA&#10;AAAAAAAAAAAAHwEAAF9yZWxzLy5yZWxzUEsBAi0AFAAGAAgAAAAhAB5nV3jBAAAA2wAAAA8AAAAA&#10;AAAAAAAAAAAABwIAAGRycy9kb3ducmV2LnhtbFBLBQYAAAAAAwADALcAAAD1AgAAAAA=&#10;" fillcolor="white [3201]" strokeweight=".5pt">
                  <v:textbox>
                    <w:txbxContent>
                      <w:p w14:paraId="51541BA9" w14:textId="77777777" w:rsidR="007425A1" w:rsidRPr="00061F79" w:rsidRDefault="007425A1" w:rsidP="001B4141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90" o:spid="_x0000_s114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" fillcolor="#00338d" strokeweight=".5pt">
                  <v:textbox>
                    <w:txbxContent>
                      <w:p w14:paraId="22B5FA10" w14:textId="77777777" w:rsidR="007425A1" w:rsidRPr="005C4C7D" w:rsidRDefault="007425A1" w:rsidP="001B4141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91" o:spid="_x0000_s115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" fillcolor="#00338d" strokeweight=".5pt">
                  <v:textbox>
                    <w:txbxContent>
                      <w:p w14:paraId="3A46FF38" w14:textId="77777777" w:rsidR="007425A1" w:rsidRPr="005C4C7D" w:rsidRDefault="007425A1" w:rsidP="001B4141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92" o:spid="_x0000_s115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PU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/g70v5AXL1CwAA//8DAFBLAQItABQABgAIAAAAIQDb4fbL7gAAAIUBAAATAAAAAAAAAAAAAAAA&#10;AAAAAABbQ29udGVudF9UeXBlc10ueG1sUEsBAi0AFAAGAAgAAAAhAFr0LFu/AAAAFQEAAAsAAAAA&#10;AAAAAAAAAAAAHwEAAF9yZWxzLy5yZWxzUEsBAi0AFAAGAAgAAAAhAJUaU9TBAAAA2wAAAA8AAAAA&#10;AAAAAAAAAAAABwIAAGRycy9kb3ducmV2LnhtbFBLBQYAAAAAAwADALcAAAD1AgAAAAA=&#10;" fillcolor="white [3201]" strokeweight=".5pt">
                  <v:textbox>
                    <w:txbxContent>
                      <w:p w14:paraId="50B9E527" w14:textId="51EF0E48" w:rsidR="007425A1" w:rsidRPr="001B4141" w:rsidRDefault="007425A1" w:rsidP="001B414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1B414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13,689,022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7D2A21" wp14:editId="1CC5FF4B">
                <wp:simplePos x="0" y="0"/>
                <wp:positionH relativeFrom="column">
                  <wp:posOffset>2306805</wp:posOffset>
                </wp:positionH>
                <wp:positionV relativeFrom="paragraph">
                  <wp:posOffset>2701290</wp:posOffset>
                </wp:positionV>
                <wp:extent cx="206734" cy="343574"/>
                <wp:effectExtent l="0" t="0" r="22225" b="18415"/>
                <wp:wrapNone/>
                <wp:docPr id="93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BA58A" id="Freeform 357" o:spid="_x0000_s1026" style="position:absolute;margin-left:181.65pt;margin-top:212.7pt;width:16.3pt;height:27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AEmQgAACI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72DFA8C6" wp14:editId="36E5BE50">
            <wp:extent cx="5698490" cy="3589020"/>
            <wp:effectExtent l="57150" t="0" r="54610" b="106680"/>
            <wp:docPr id="144" name="Chart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0E839E46" w14:textId="77777777" w:rsidR="001B4141" w:rsidRDefault="001B4141" w:rsidP="001B4141">
      <w:pPr>
        <w:pStyle w:val="ListParagraph"/>
        <w:ind w:left="540" w:right="65"/>
        <w:rPr>
          <w:szCs w:val="22"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6C0597A" wp14:editId="4C358F10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95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8F2E5" w14:textId="77777777" w:rsidR="007425A1" w:rsidRPr="005A17B1" w:rsidRDefault="007425A1" w:rsidP="001B4141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6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AF9FB" w14:textId="77777777" w:rsidR="007425A1" w:rsidRPr="005A17B1" w:rsidRDefault="007425A1" w:rsidP="001B4141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98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44F444" w14:textId="77777777" w:rsidR="007425A1" w:rsidRPr="000826A4" w:rsidRDefault="007425A1" w:rsidP="001B414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01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5BA5A0" w14:textId="77777777" w:rsidR="007425A1" w:rsidRPr="000826A4" w:rsidRDefault="007425A1" w:rsidP="001B414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C0597A" id="Group 94" o:spid="_x0000_s1152" style="position:absolute;left:0;text-align:left;margin-left:18.7pt;margin-top:2.4pt;width:432.15pt;height:133.75pt;z-index:251772928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">
                <v:shape id="TextBox 7" o:spid="_x0000_s1153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" filled="f" stroked="f">
                  <v:textbox inset="4.3pt,4.3pt,4.3pt,4.3pt">
                    <w:txbxContent>
                      <w:p w14:paraId="0698F2E5" w14:textId="77777777" w:rsidR="007425A1" w:rsidRPr="005A17B1" w:rsidRDefault="007425A1" w:rsidP="001B4141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54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WAg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3wt4fok/QK4fAAAA//8DAFBLAQItABQABgAIAAAAIQDb4fbL7gAAAIUBAAATAAAAAAAAAAAAAAAA&#10;AAAAAABbQ29udGVudF9UeXBlc10ueG1sUEsBAi0AFAAGAAgAAAAhAFr0LFu/AAAAFQEAAAsAAAAA&#10;AAAAAAAAAAAAHwEAAF9yZWxzLy5yZWxzUEsBAi0AFAAGAAgAAAAhAMydYCDBAAAA2wAAAA8AAAAA&#10;AAAAAAAAAAAABwIAAGRycy9kb3ducmV2LnhtbFBLBQYAAAAAAwADALcAAAD1AgAAAAA=&#10;" filled="f" stroked="f">
                  <v:textbox inset="4.3pt,4.3pt,4.3pt,4.3pt">
                    <w:txbxContent>
                      <w:p w14:paraId="34AAF9FB" w14:textId="77777777" w:rsidR="007425A1" w:rsidRPr="005A17B1" w:rsidRDefault="007425A1" w:rsidP="001B4141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5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" filled="f" stroked="f">
                  <v:textbox inset="4.3pt,4.3pt,4.3pt,4.3pt">
                    <w:txbxContent>
                      <w:p w14:paraId="1E44F444" w14:textId="77777777" w:rsidR="007425A1" w:rsidRPr="000826A4" w:rsidRDefault="007425A1" w:rsidP="001B4141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56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" filled="f" stroked="f">
                  <v:textbox inset="4.3pt,4.3pt,4.3pt,4.3pt">
                    <w:txbxContent>
                      <w:p w14:paraId="565BA5A0" w14:textId="77777777" w:rsidR="007425A1" w:rsidRPr="000826A4" w:rsidRDefault="007425A1" w:rsidP="001B4141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anchor distT="0" distB="0" distL="114300" distR="114300" simplePos="0" relativeHeight="251773952" behindDoc="1" locked="0" layoutInCell="1" allowOverlap="1" wp14:anchorId="3DBE2876" wp14:editId="4C14F556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145" name="Chart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anchor>
        </w:drawing>
      </w:r>
    </w:p>
    <w:p w14:paraId="6A5B915C" w14:textId="77777777" w:rsidR="001B4141" w:rsidRPr="000A4FBC" w:rsidRDefault="001B4141" w:rsidP="001B4141">
      <w:pPr>
        <w:pStyle w:val="ListParagraph"/>
        <w:ind w:left="540" w:right="65"/>
        <w:rPr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33C05BDE" wp14:editId="75911548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00BFD" id="Group 102" o:spid="_x0000_s1026" style="position:absolute;margin-left:170.6pt;margin-top:50.7pt;width:127.65pt;height:53.35pt;z-index:251768832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9EA6FDA" wp14:editId="2EF60470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22B53" id="Freeform 25" o:spid="_x0000_s1026" style="position:absolute;margin-left:246.85pt;margin-top:93.3pt;width:16.9pt;height:16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4D756B" wp14:editId="3C9E6A74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4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FBC293" id="Freeform 357" o:spid="_x0000_s1026" style="position:absolute;margin-left:233.05pt;margin-top:35.05pt;width:22.65pt;height:28.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2466C327" wp14:editId="15080A72">
            <wp:extent cx="2286000" cy="2286000"/>
            <wp:effectExtent l="57150" t="0" r="57150" b="114300"/>
            <wp:docPr id="146" name="Chart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31634752" w14:textId="2D59ECBA" w:rsidR="00B15F5C" w:rsidRPr="001B4141" w:rsidRDefault="001B4141" w:rsidP="00B15F5C">
      <w:pPr>
        <w:spacing w:line="240" w:lineRule="auto"/>
        <w:rPr>
          <w:spacing w:val="8"/>
          <w:sz w:val="30"/>
          <w:szCs w:val="30"/>
          <w:lang w:val="en-US"/>
        </w:rPr>
      </w:pPr>
      <w:r>
        <w:rPr>
          <w:spacing w:val="8"/>
          <w:sz w:val="30"/>
          <w:szCs w:val="30"/>
          <w:cs/>
          <w:lang w:val="en-US"/>
        </w:rPr>
        <w:br w:type="page"/>
      </w:r>
    </w:p>
    <w:p w14:paraId="48B3F4EC" w14:textId="77777777" w:rsidR="00B15F5C" w:rsidRPr="00C218C4" w:rsidRDefault="00B15F5C" w:rsidP="00B15F5C">
      <w:pPr>
        <w:spacing w:line="240" w:lineRule="auto"/>
        <w:jc w:val="center"/>
        <w:rPr>
          <w:sz w:val="30"/>
          <w:szCs w:val="30"/>
        </w:rPr>
      </w:pPr>
      <w:r w:rsidRPr="00D43CB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</w:t>
      </w:r>
      <w:r>
        <w:rPr>
          <w:rFonts w:hint="cs"/>
          <w:spacing w:val="8"/>
          <w:sz w:val="30"/>
          <w:szCs w:val="30"/>
          <w:cs/>
          <w:lang w:val="en-US"/>
        </w:rPr>
        <w:t>เฉพาะกิจการ</w:t>
      </w:r>
    </w:p>
    <w:p w14:paraId="3AC7DD4C" w14:textId="77777777" w:rsidR="00B15F5C" w:rsidRPr="00D43CB2" w:rsidRDefault="00B15F5C" w:rsidP="00B15F5C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7D6B9F1" wp14:editId="23DD723E">
                <wp:simplePos x="0" y="0"/>
                <wp:positionH relativeFrom="column">
                  <wp:posOffset>4814870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336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2020B8" w14:textId="1F4B4069" w:rsidR="007425A1" w:rsidRPr="005A17B1" w:rsidRDefault="007425A1" w:rsidP="00B15F5C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="005B5A9C"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6B9F1" id="_x0000_s1157" type="#_x0000_t202" style="position:absolute;left:0;text-align:left;margin-left:379.1pt;margin-top:18.65pt;width:79.45pt;height:29.45pt;z-index:2517534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" filled="f" stroked="f">
                <v:textbox inset="4.3pt,4.3pt,4.3pt,4.3pt">
                  <w:txbxContent>
                    <w:p w14:paraId="312020B8" w14:textId="1F4B4069" w:rsidR="007425A1" w:rsidRPr="005A17B1" w:rsidRDefault="007425A1" w:rsidP="00B15F5C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="005B5A9C"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งวดหกเดือน</w:t>
      </w:r>
      <w:r w:rsidRPr="00D43CB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 xml:space="preserve">สิ้นสุดวันที่ </w:t>
      </w:r>
      <w:r>
        <w:rPr>
          <w:b w:val="0"/>
          <w:bCs w:val="0"/>
          <w:i w:val="0"/>
          <w:iCs w:val="0"/>
          <w:spacing w:val="8"/>
          <w:lang w:val="en-US"/>
        </w:rPr>
        <w:t xml:space="preserve">30 </w:t>
      </w:r>
      <w:r>
        <w:rPr>
          <w:b w:val="0"/>
          <w:bCs w:val="0"/>
          <w:i w:val="0"/>
          <w:iCs w:val="0"/>
          <w:spacing w:val="8"/>
          <w:cs/>
          <w:lang w:val="en-US"/>
        </w:rPr>
        <w:t>มิถุนายน</w:t>
      </w:r>
    </w:p>
    <w:p w14:paraId="2081851A" w14:textId="77777777" w:rsidR="00B15F5C" w:rsidRDefault="00B15F5C" w:rsidP="0061568F">
      <w:pPr>
        <w:pStyle w:val="ListParagraph"/>
        <w:tabs>
          <w:tab w:val="left" w:pos="8820"/>
        </w:tabs>
        <w:ind w:left="540" w:right="65"/>
        <w:rPr>
          <w:szCs w:val="22"/>
          <w:cs/>
          <w:lang w:val="en-AU"/>
        </w:rPr>
      </w:pPr>
      <w:r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69C3BBB8" wp14:editId="150579E2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338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3F4DB" w14:textId="77777777" w:rsidR="007425A1" w:rsidRPr="000B17AC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1F255060" w14:textId="77777777" w:rsidR="007425A1" w:rsidRPr="000B17AC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39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892C0B" w14:textId="77777777" w:rsidR="007425A1" w:rsidRPr="0034178E" w:rsidRDefault="007425A1" w:rsidP="00B15F5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40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6B928A" w14:textId="77777777" w:rsidR="007425A1" w:rsidRPr="0034178E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41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E18B60" w14:textId="77777777" w:rsidR="007425A1" w:rsidRPr="0034178E" w:rsidRDefault="007425A1" w:rsidP="00B15F5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C3BBB8" id="Group 337" o:spid="_x0000_s1158" style="position:absolute;left:0;text-align:left;margin-left:13.75pt;margin-top:291.05pt;width:429.45pt;height:153.3pt;z-index:251752448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">
                <v:shape id="TextBox 7" o:spid="_x0000_s1159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" filled="f" stroked="f">
                  <v:textbox inset="4.3pt,4.3pt,4.3pt,4.3pt">
                    <w:txbxContent>
                      <w:p w14:paraId="3893F4DB" w14:textId="77777777" w:rsidR="007425A1" w:rsidRPr="000B17AC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1F255060" w14:textId="77777777" w:rsidR="007425A1" w:rsidRPr="000B17AC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60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" filled="f" stroked="f">
                  <v:textbox inset="4.3pt,4.3pt,4.3pt,4.3pt">
                    <w:txbxContent>
                      <w:p w14:paraId="75892C0B" w14:textId="77777777" w:rsidR="007425A1" w:rsidRPr="0034178E" w:rsidRDefault="007425A1" w:rsidP="00B15F5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61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" filled="f" stroked="f">
                  <v:textbox inset="4.3pt,4.3pt,4.3pt,4.3pt">
                    <w:txbxContent>
                      <w:p w14:paraId="2A6B928A" w14:textId="77777777" w:rsidR="007425A1" w:rsidRPr="0034178E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2565</w:t>
                        </w:r>
                      </w:p>
                    </w:txbxContent>
                  </v:textbox>
                </v:shape>
                <v:shape id="TextBox 6" o:spid="_x0000_s1162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" filled="f" stroked="f">
                  <v:textbox inset="4.3pt,4.3pt,4.3pt,4.3pt">
                    <w:txbxContent>
                      <w:p w14:paraId="7BE18B60" w14:textId="77777777" w:rsidR="007425A1" w:rsidRPr="0034178E" w:rsidRDefault="007425A1" w:rsidP="00B15F5C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761C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E218622" wp14:editId="37236E37">
                <wp:simplePos x="0" y="0"/>
                <wp:positionH relativeFrom="column">
                  <wp:posOffset>2279699</wp:posOffset>
                </wp:positionH>
                <wp:positionV relativeFrom="paragraph">
                  <wp:posOffset>2771140</wp:posOffset>
                </wp:positionV>
                <wp:extent cx="206375" cy="343535"/>
                <wp:effectExtent l="0" t="0" r="22225" b="18415"/>
                <wp:wrapNone/>
                <wp:docPr id="34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F1B58" id="Freeform 357" o:spid="_x0000_s1026" style="position:absolute;margin-left:179.5pt;margin-top:218.2pt;width:16.25pt;height:27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DvhlwgAACMpAAAOAAAAZHJzL2Uyb0RvYy54bWysWk2P2zYQvRfofxB0byzq20Y2OSRNUSBN&#10;AyRFz1pZjo3akipp15v++g7JeaQtJyK36GWfvfM8JIcccm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547FFBB" wp14:editId="162A9B47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ACDA83" w14:textId="77777777" w:rsidR="007425A1" w:rsidRPr="00D02FA5" w:rsidRDefault="007425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Text Box 345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479827" w14:textId="54E2858C" w:rsidR="007425A1" w:rsidRPr="00D02FA5" w:rsidRDefault="007425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4173F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9,756,834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Text Box 346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A4CB5C" w14:textId="77777777" w:rsidR="007425A1" w:rsidRPr="00D02FA5" w:rsidRDefault="007425A1" w:rsidP="00B15F5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Text Box 347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1A754C" w14:textId="77777777" w:rsidR="007425A1" w:rsidRPr="005C4C7D" w:rsidRDefault="007425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Text Box 348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12A38D" w14:textId="77777777" w:rsidR="007425A1" w:rsidRPr="005C4C7D" w:rsidRDefault="007425A1" w:rsidP="00B15F5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Text Box 349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E1921E1" w14:textId="464C6F33" w:rsidR="007425A1" w:rsidRPr="00D02FA5" w:rsidRDefault="007425A1" w:rsidP="00B15F5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61173D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10,376,786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47FFBB" id="Group 343" o:spid="_x0000_s1163" style="position:absolute;left:0;text-align:left;margin-left:342.15pt;margin-top:61.8pt;width:100.8pt;height:1in;z-index:25175449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">
                <v:shape id="Text Box 344" o:spid="_x0000_s1164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" fillcolor="white [3201]" strokeweight=".5pt">
                  <v:textbox>
                    <w:txbxContent>
                      <w:p w14:paraId="16ACDA83" w14:textId="77777777" w:rsidR="007425A1" w:rsidRPr="00D02FA5" w:rsidRDefault="007425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5</w:t>
                        </w:r>
                      </w:p>
                    </w:txbxContent>
                  </v:textbox>
                </v:shape>
                <v:shape id="Text Box 345" o:spid="_x0000_s1165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" fillcolor="white [3201]" strokeweight=".5pt">
                  <v:textbox>
                    <w:txbxContent>
                      <w:p w14:paraId="00479827" w14:textId="54E2858C" w:rsidR="007425A1" w:rsidRPr="00D02FA5" w:rsidRDefault="007425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4173F1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9,756,834</w:t>
                        </w:r>
                      </w:p>
                    </w:txbxContent>
                  </v:textbox>
                </v:shape>
                <v:shape id="Text Box 346" o:spid="_x0000_s1166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" fillcolor="white [3201]" strokeweight=".5pt">
                  <v:textbox>
                    <w:txbxContent>
                      <w:p w14:paraId="55A4CB5C" w14:textId="77777777" w:rsidR="007425A1" w:rsidRPr="00D02FA5" w:rsidRDefault="007425A1" w:rsidP="00B15F5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shape id="Text Box 347" o:spid="_x0000_s1167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" fillcolor="#00338d" strokeweight=".5pt">
                  <v:textbox>
                    <w:txbxContent>
                      <w:p w14:paraId="2E1A754C" w14:textId="77777777" w:rsidR="007425A1" w:rsidRPr="005C4C7D" w:rsidRDefault="007425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348" o:spid="_x0000_s1168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" fillcolor="#00338d" strokeweight=".5pt">
                  <v:textbox>
                    <w:txbxContent>
                      <w:p w14:paraId="4812A38D" w14:textId="77777777" w:rsidR="007425A1" w:rsidRPr="005C4C7D" w:rsidRDefault="007425A1" w:rsidP="00B15F5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349" o:spid="_x0000_s1169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" fillcolor="white [3201]" strokeweight=".5pt">
                  <v:textbox>
                    <w:txbxContent>
                      <w:p w14:paraId="0E1921E1" w14:textId="464C6F33" w:rsidR="007425A1" w:rsidRPr="00D02FA5" w:rsidRDefault="007425A1" w:rsidP="00B15F5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61173D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10,376,786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7B93AD4F" wp14:editId="751BBF05">
            <wp:extent cx="5675741" cy="3589020"/>
            <wp:effectExtent l="57150" t="0" r="58420" b="106680"/>
            <wp:docPr id="436" name="Chart 4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23DBFDC7" w14:textId="77777777" w:rsidR="00B15F5C" w:rsidRDefault="00B15F5C" w:rsidP="00B15F5C">
      <w:pPr>
        <w:pStyle w:val="ListParagraph"/>
        <w:ind w:left="540" w:right="65"/>
        <w:rPr>
          <w:szCs w:val="22"/>
          <w:lang w:val="en-AU"/>
        </w:rPr>
      </w:pPr>
      <w:r>
        <w:rPr>
          <w:rFonts w:hint="cs"/>
          <w:noProof/>
          <w:lang w:val="en-US"/>
        </w:rPr>
        <w:drawing>
          <wp:anchor distT="0" distB="0" distL="114300" distR="114300" simplePos="0" relativeHeight="251755520" behindDoc="1" locked="0" layoutInCell="1" allowOverlap="1" wp14:anchorId="42D8EBC6" wp14:editId="0B6EF624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437" name="Chart 4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anchor>
        </w:drawing>
      </w:r>
    </w:p>
    <w:p w14:paraId="49A39222" w14:textId="77777777" w:rsidR="00B15F5C" w:rsidRPr="000A4FBC" w:rsidRDefault="00B15F5C" w:rsidP="00B15F5C">
      <w:pPr>
        <w:pStyle w:val="ListParagraph"/>
        <w:ind w:left="540" w:right="65"/>
        <w:rPr>
          <w:szCs w:val="22"/>
          <w:lang w:val="en-US"/>
        </w:rPr>
      </w:pPr>
      <w:r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DF6C496" wp14:editId="3EE089FB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350" name="Group 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351" name="Group 351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352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3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54" name="Group 354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355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82E67" id="Group 350" o:spid="_x0000_s1026" style="position:absolute;margin-left:169.45pt;margin-top:49pt;width:125.4pt;height:71.95pt;z-index:251749376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">
                <v:group id="Group 351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" strokecolor="black [3213]">
                    <o:lock v:ext="edit" shapetype="f"/>
                  </v:line>
                </v:group>
                <v:group id="Group 354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71A33B5" wp14:editId="533E7235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35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338D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755CF" id="Freeform 357" o:spid="_x0000_s1026" style="position:absolute;margin-left:228.1pt;margin-top:32.45pt;width:22.65pt;height:28.8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DB031B9" wp14:editId="2A589E9C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43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DA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23316" id="Freeform 25" o:spid="_x0000_s1026" style="position:absolute;margin-left:245.65pt;margin-top:113.2pt;width:18.9pt;height:1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hint="cs"/>
          <w:noProof/>
          <w:lang w:val="en-US"/>
        </w:rPr>
        <w:drawing>
          <wp:inline distT="0" distB="0" distL="0" distR="0" wp14:anchorId="6EE857A3" wp14:editId="0C1C69F9">
            <wp:extent cx="2286000" cy="2286000"/>
            <wp:effectExtent l="57150" t="0" r="57150" b="114300"/>
            <wp:docPr id="438" name="Chart 4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  <w:t xml:space="preserve">       </w:t>
      </w:r>
      <w:r>
        <w:rPr>
          <w:szCs w:val="22"/>
          <w:lang w:val="en-AU"/>
        </w:rPr>
        <w:tab/>
      </w:r>
      <w:r>
        <w:rPr>
          <w:szCs w:val="22"/>
          <w:lang w:val="en-AU"/>
        </w:rPr>
        <w:tab/>
      </w:r>
    </w:p>
    <w:p w14:paraId="232A1033" w14:textId="77777777" w:rsidR="00B15F5C" w:rsidRDefault="00B15F5C" w:rsidP="00B15F5C">
      <w:pPr>
        <w:tabs>
          <w:tab w:val="left" w:pos="540"/>
        </w:tabs>
        <w:spacing w:line="240" w:lineRule="auto"/>
        <w:ind w:left="539" w:right="-173"/>
        <w:jc w:val="thaiDistribute"/>
        <w:rPr>
          <w:spacing w:val="-2"/>
          <w:sz w:val="30"/>
          <w:szCs w:val="30"/>
          <w:lang w:val="en-AU"/>
        </w:rPr>
      </w:pPr>
    </w:p>
    <w:p w14:paraId="0C2F7C3E" w14:textId="2B6B8D55" w:rsidR="008B3CF6" w:rsidRDefault="00B15F5C" w:rsidP="00B15F5C">
      <w:pPr>
        <w:ind w:left="540" w:right="447"/>
        <w:jc w:val="thaiDistribute"/>
        <w:rPr>
          <w:spacing w:val="-2"/>
          <w:sz w:val="30"/>
          <w:szCs w:val="30"/>
          <w:cs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8B3CF6">
        <w:rPr>
          <w:spacing w:val="-2"/>
          <w:sz w:val="30"/>
          <w:szCs w:val="30"/>
          <w:cs/>
        </w:rPr>
        <w:br w:type="page"/>
      </w:r>
    </w:p>
    <w:p w14:paraId="671F3F0D" w14:textId="77777777" w:rsidR="008B3CF6" w:rsidRPr="00770DF0" w:rsidRDefault="008B3CF6" w:rsidP="00770DF0">
      <w:pPr>
        <w:tabs>
          <w:tab w:val="left" w:pos="540"/>
        </w:tabs>
        <w:spacing w:line="240" w:lineRule="auto"/>
        <w:ind w:left="539" w:right="-173"/>
        <w:jc w:val="thaiDistribute"/>
        <w:rPr>
          <w:vanish/>
          <w:spacing w:val="-2"/>
          <w:sz w:val="30"/>
          <w:szCs w:val="30"/>
          <w:cs/>
          <w:specVanish/>
        </w:rPr>
      </w:pPr>
    </w:p>
    <w:p w14:paraId="2512FD29" w14:textId="66C9626F" w:rsidR="00962B9E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56D22BF7" w14:textId="77777777" w:rsidR="00207AAA" w:rsidRDefault="00207AAA" w:rsidP="00207AAA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7543A86" w14:textId="4B83E530" w:rsid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</w:p>
    <w:p w14:paraId="1DFC329D" w14:textId="315C24B0" w:rsid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066FBE6" w14:textId="6A0EEEDA" w:rsidR="000B0843" w:rsidRPr="00207AAA" w:rsidRDefault="000B0843" w:rsidP="000B084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>
        <w:rPr>
          <w:rFonts w:ascii="Angsana New" w:hAnsi="Angsana New" w:cs="Angsana New"/>
          <w:sz w:val="30"/>
          <w:szCs w:val="30"/>
          <w:lang w:bidi="th-TH"/>
        </w:rPr>
        <w:t>2565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207AAA">
        <w:rPr>
          <w:rFonts w:ascii="Angsana New" w:hAnsi="Angsana New" w:cs="Angsana New"/>
          <w:sz w:val="30"/>
          <w:szCs w:val="30"/>
          <w:lang w:bidi="th-TH"/>
        </w:rPr>
        <w:br/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1.10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3,304.</w:t>
      </w:r>
      <w:r w:rsidR="00FB1985" w:rsidRPr="00890DCE">
        <w:rPr>
          <w:rFonts w:ascii="Angsana New" w:hAnsi="Angsana New" w:cs="Angsana New"/>
          <w:sz w:val="30"/>
          <w:szCs w:val="30"/>
          <w:lang w:bidi="th-TH"/>
        </w:rPr>
        <w:t>09</w:t>
      </w:r>
      <w:r w:rsidRPr="00890DCE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890DCE">
        <w:rPr>
          <w:rFonts w:ascii="Angsana New" w:hAnsi="Angsana New" w:cs="Angsana New"/>
          <w:sz w:val="30"/>
          <w:szCs w:val="30"/>
          <w:lang w:bidi="th-TH"/>
        </w:rPr>
        <w:t xml:space="preserve"> 1,351.69 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890DCE">
        <w:rPr>
          <w:rFonts w:ascii="Angsana New" w:hAnsi="Angsana New" w:cs="Angsana New"/>
          <w:sz w:val="30"/>
          <w:szCs w:val="30"/>
          <w:lang w:bidi="th-TH"/>
        </w:rPr>
        <w:t>0.65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FB1985" w:rsidRPr="00890DCE">
        <w:rPr>
          <w:rFonts w:ascii="Angsana New" w:hAnsi="Angsana New" w:cs="Angsana New"/>
          <w:sz w:val="30"/>
          <w:szCs w:val="30"/>
          <w:lang w:bidi="th-TH"/>
        </w:rPr>
        <w:t>1,952.40</w:t>
      </w:r>
      <w:r w:rsidRPr="00890DC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บาท ซึ่งได้จ่ายให้กับผู้ถือหุ้นแล้วเมื่อวันที่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>
        <w:rPr>
          <w:rFonts w:ascii="Angsana New" w:hAnsi="Angsana New" w:cs="Angsana New"/>
          <w:sz w:val="30"/>
          <w:szCs w:val="30"/>
          <w:lang w:bidi="th-TH"/>
        </w:rPr>
        <w:t>5</w:t>
      </w:r>
    </w:p>
    <w:p w14:paraId="7C2B2EF4" w14:textId="77777777" w:rsidR="00F61A6C" w:rsidRPr="000B0843" w:rsidRDefault="00F61A6C" w:rsidP="00F61A6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8D90AD" w14:textId="77777777" w:rsidR="00207AAA" w:rsidRP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207AA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207AAA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207AAA">
        <w:rPr>
          <w:rFonts w:ascii="Angsana New" w:hAnsi="Angsana New" w:cs="Angsana New"/>
          <w:i/>
          <w:iCs/>
          <w:sz w:val="30"/>
          <w:szCs w:val="30"/>
          <w:lang w:bidi="th-TH"/>
        </w:rPr>
        <w:t>2564</w:t>
      </w:r>
    </w:p>
    <w:p w14:paraId="39F3E948" w14:textId="77777777" w:rsidR="00207AAA" w:rsidRP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493DFB" w14:textId="4F0E446C" w:rsidR="00207AAA" w:rsidRPr="00207AAA" w:rsidRDefault="00207AAA" w:rsidP="00207AA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27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2564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207AAA">
        <w:rPr>
          <w:rFonts w:ascii="Angsana New" w:hAnsi="Angsana New" w:cs="Angsana New"/>
          <w:sz w:val="30"/>
          <w:szCs w:val="30"/>
          <w:lang w:bidi="th-TH"/>
        </w:rPr>
        <w:br/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2563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1.10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890DCE">
        <w:rPr>
          <w:rFonts w:ascii="Angsana New" w:hAnsi="Angsana New" w:cs="Angsana New"/>
          <w:sz w:val="30"/>
          <w:szCs w:val="30"/>
          <w:lang w:bidi="th-TH"/>
        </w:rPr>
        <w:t>3,304.0</w:t>
      </w:r>
      <w:r w:rsidR="00890DC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07AAA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2563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1,351.60 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0.65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1,952.41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ซึ่งได้จ่ายให้กับผู้ถือหุ้นแล้วเมื่อวันที่ </w:t>
      </w:r>
      <w:r w:rsidRPr="00207AAA">
        <w:rPr>
          <w:rFonts w:ascii="Angsana New" w:hAnsi="Angsana New" w:cs="Angsana New"/>
          <w:sz w:val="30"/>
          <w:szCs w:val="30"/>
          <w:lang w:bidi="th-TH"/>
        </w:rPr>
        <w:t>25</w:t>
      </w:r>
      <w:r w:rsidRPr="00207A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พฤษภาคม</w:t>
      </w:r>
      <w:r w:rsidRPr="00207AAA">
        <w:rPr>
          <w:rFonts w:ascii="Angsana New" w:hAnsi="Angsana New" w:cs="Angsana New"/>
          <w:sz w:val="30"/>
          <w:szCs w:val="30"/>
          <w:lang w:bidi="th-TH"/>
        </w:rPr>
        <w:t xml:space="preserve"> 2564</w:t>
      </w:r>
    </w:p>
    <w:p w14:paraId="36CB0653" w14:textId="0E54A3EF" w:rsidR="00D3009D" w:rsidRPr="00222CFE" w:rsidRDefault="00D3009D" w:rsidP="00207AAA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B53A2A2" w14:textId="61478C7F" w:rsidR="0064770E" w:rsidRPr="00F065D7" w:rsidRDefault="00AE141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141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1B4F1D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893393" w14:textId="77777777" w:rsidR="00976329" w:rsidRPr="00BC45CB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C45C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B4F1D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7F260B5" w14:textId="5636B035" w:rsidR="001B3D2D" w:rsidRDefault="00976329" w:rsidP="001B3D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</w:t>
      </w:r>
      <w:r w:rsidRPr="001B4F1D">
        <w:rPr>
          <w:rFonts w:ascii="Angsana New" w:hAnsi="Angsana New" w:cs="Angsana New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</w:p>
    <w:p w14:paraId="62E0695B" w14:textId="4D57AFAA" w:rsidR="00976329" w:rsidRPr="00C74BC8" w:rsidRDefault="001B3D2D" w:rsidP="001B3D2D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976329" w:rsidRPr="00D559B2" w14:paraId="17C53A07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6151BCCF" w14:textId="77777777" w:rsidR="00976329" w:rsidRPr="00D559B2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D55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D559B2" w14:paraId="05306A8E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D559B2" w14:paraId="40933C8C" w14:textId="77777777" w:rsidTr="004C38A3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99807A4" w14:textId="554BA91D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8E70FE" w14:textId="198DBFB1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635F0DC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149E7"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D559B2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D559B2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D559B2" w14:paraId="69C43583" w14:textId="77777777" w:rsidTr="004C38A3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D559B2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49DACBAB" w14:textId="77777777" w:rsidR="00AF7548" w:rsidRPr="00D559B2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329" w:rsidRPr="000B052C" w14:paraId="799CDE9B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745CCFD" w14:textId="6E8AE1DB" w:rsidR="00976329" w:rsidRPr="000B052C" w:rsidRDefault="00D149E7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8B3C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8B3CF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F53CE" w:rsidRPr="000B05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39" w:type="dxa"/>
          </w:tcPr>
          <w:p w14:paraId="3BD5DD0D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54B168F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057F129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0B052C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95DF1A" w14:textId="77777777" w:rsidR="00976329" w:rsidRPr="000B052C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818" w:rsidRPr="00D559B2" w14:paraId="3FFE131C" w14:textId="77777777" w:rsidTr="004C38A3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5078A927" w14:textId="4272EDFC" w:rsidR="00697818" w:rsidRPr="00D559B2" w:rsidRDefault="00697818" w:rsidP="00565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</w:t>
            </w:r>
            <w:r w:rsidR="00AA2C6C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="00565F84"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5041B5" w:rsidRPr="00D559B2" w14:paraId="4BBA1429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5041B5" w:rsidRPr="00D559B2" w:rsidRDefault="005041B5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145D501C" w:rsidR="005041B5" w:rsidRPr="003D63CA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C5003F7" w14:textId="77777777" w:rsidR="005041B5" w:rsidRPr="003D63CA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4B51131" w14:textId="7250D4DD" w:rsidR="005041B5" w:rsidRPr="003D63CA" w:rsidRDefault="005041B5" w:rsidP="00E91EBB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6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5041B5" w:rsidRPr="003D63CA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07B3F9C" w14:textId="36AA7571" w:rsidR="005041B5" w:rsidRPr="003D63CA" w:rsidRDefault="006F3E72" w:rsidP="006F3E72">
            <w:pPr>
              <w:pStyle w:val="acctfourfigures"/>
              <w:tabs>
                <w:tab w:val="left" w:pos="451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3CA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5041B5" w:rsidRPr="003D63CA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1C0EAD49" w:rsidR="005041B5" w:rsidRPr="003D63CA" w:rsidRDefault="00D149E7" w:rsidP="00E91EBB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5041B5" w:rsidRPr="003D63CA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C8869" w14:textId="17E4FF17" w:rsidR="005041B5" w:rsidRPr="003D63CA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3D6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D6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5041B5" w:rsidRPr="00D559B2" w14:paraId="52CBAD04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604A1D7F" w14:textId="77777777" w:rsidR="005041B5" w:rsidRPr="00D559B2" w:rsidRDefault="005041B5" w:rsidP="005041B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165A752B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4DB8E8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BBB5E4A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E1D3E10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2A4FC" w14:textId="77777777" w:rsidR="005041B5" w:rsidRPr="00D559B2" w:rsidRDefault="005041B5" w:rsidP="005041B5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021BA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7AAFAC" w14:textId="77777777" w:rsidR="005041B5" w:rsidRPr="00D559B2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B1F774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F1028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0B052C" w14:paraId="70AFA8E5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6D1A622" w14:textId="5B674045" w:rsidR="005041B5" w:rsidRPr="000B052C" w:rsidRDefault="00D149E7" w:rsidP="005041B5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41B5"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0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  <w:vAlign w:val="bottom"/>
          </w:tcPr>
          <w:p w14:paraId="53DF33D4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D41ED0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8AEE063" w14:textId="77777777" w:rsidR="005041B5" w:rsidRPr="000B052C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31319" w14:textId="77777777" w:rsidR="005041B5" w:rsidRPr="000B052C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D609DD1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933EF4" w14:textId="77777777" w:rsidR="005041B5" w:rsidRPr="000B052C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30349" w14:textId="77777777" w:rsidR="005041B5" w:rsidRPr="000B052C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01EFE6" w14:textId="77777777" w:rsidR="005041B5" w:rsidRPr="000B052C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5CFF02" w14:textId="77777777" w:rsidR="005041B5" w:rsidRPr="000B052C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6DAFE46" w14:textId="77777777" w:rsidTr="004C38A3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1DEF49BC" w14:textId="5F5EBEBD" w:rsidR="005041B5" w:rsidRPr="00D559B2" w:rsidRDefault="005041B5" w:rsidP="005041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D55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FEC848A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59AC5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2F3C1F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222792E" w14:textId="77777777" w:rsidR="005041B5" w:rsidRPr="00D559B2" w:rsidRDefault="005041B5" w:rsidP="006F3E72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8FC6BC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7D8CA" w14:textId="77777777" w:rsidR="005041B5" w:rsidRPr="00D559B2" w:rsidRDefault="005041B5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D48398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91943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1B5" w:rsidRPr="00D559B2" w14:paraId="3EE2FA93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0A59A298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39" w:type="dxa"/>
            <w:vAlign w:val="bottom"/>
          </w:tcPr>
          <w:p w14:paraId="2BBF488F" w14:textId="0FC377EA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78" w:type="dxa"/>
            <w:vAlign w:val="bottom"/>
          </w:tcPr>
          <w:p w14:paraId="644F5749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2D47458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80323B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13C83E" w14:textId="0E96BF2D" w:rsidR="005041B5" w:rsidRPr="00D559B2" w:rsidRDefault="00D149E7" w:rsidP="00E91EBB">
            <w:pPr>
              <w:pStyle w:val="acctfourfigures"/>
              <w:tabs>
                <w:tab w:val="clear" w:pos="765"/>
                <w:tab w:val="left" w:pos="4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F5BEF3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AB549B" w14:textId="7EA77C48" w:rsidR="005041B5" w:rsidRPr="00D559B2" w:rsidRDefault="005041B5" w:rsidP="005041B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9A077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EDCD1E" w14:textId="12592BBC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</w:tr>
      <w:tr w:rsidR="005041B5" w:rsidRPr="00D559B2" w14:paraId="15D4B895" w14:textId="77777777" w:rsidTr="004C38A3">
        <w:trPr>
          <w:cantSplit/>
        </w:trPr>
        <w:tc>
          <w:tcPr>
            <w:tcW w:w="3828" w:type="dxa"/>
            <w:shd w:val="clear" w:color="auto" w:fill="auto"/>
          </w:tcPr>
          <w:p w14:paraId="24B3AADA" w14:textId="77777777" w:rsidR="005041B5" w:rsidRPr="00D559B2" w:rsidRDefault="005041B5" w:rsidP="005041B5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59B2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BAE31AF" w14:textId="6E34F7AD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4B4BACE" w14:textId="77777777" w:rsidR="005041B5" w:rsidRPr="00D559B2" w:rsidRDefault="005041B5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6F151A" w14:textId="77777777" w:rsidR="005041B5" w:rsidRPr="00D559B2" w:rsidRDefault="005041B5" w:rsidP="005041B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895CFD" w14:textId="77777777" w:rsidR="005041B5" w:rsidRPr="00D559B2" w:rsidRDefault="005041B5" w:rsidP="005041B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C127E2" w14:textId="44683AC1" w:rsidR="005041B5" w:rsidRPr="00D559B2" w:rsidRDefault="006F3E72" w:rsidP="006F3E72">
            <w:pPr>
              <w:pStyle w:val="acctfourfigures"/>
              <w:tabs>
                <w:tab w:val="left" w:pos="423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D800" w14:textId="77777777" w:rsidR="005041B5" w:rsidRPr="00D559B2" w:rsidRDefault="005041B5" w:rsidP="005041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225C1C" w14:textId="7A3863A4" w:rsidR="005041B5" w:rsidRPr="00D559B2" w:rsidRDefault="00D149E7" w:rsidP="005041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4450F" w14:textId="77777777" w:rsidR="005041B5" w:rsidRPr="00D559B2" w:rsidRDefault="005041B5" w:rsidP="005041B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4A34B5" w14:textId="55483A07" w:rsidR="005041B5" w:rsidRPr="00D559B2" w:rsidRDefault="00D149E7" w:rsidP="005041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5041B5" w:rsidRPr="00D559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6664094F" w14:textId="77777777" w:rsidR="00677978" w:rsidRDefault="00677978" w:rsidP="00110A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</w:p>
    <w:p w14:paraId="7F8141E7" w14:textId="2A880478" w:rsidR="009B76AC" w:rsidRPr="00D065D5" w:rsidRDefault="009B76AC" w:rsidP="0067797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เ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1CCA2C83" w14:textId="77777777" w:rsidR="00AE055A" w:rsidRPr="000B052C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0B052C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BC83AB" w14:textId="0C5019A8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0B052C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3FCAC1" w14:textId="08828352" w:rsidR="00134BB2" w:rsidRDefault="002847DE" w:rsidP="00134BB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149E7" w:rsidRPr="00D149E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="004C38A3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การประเมินราคาดังกล่าวประกอบด้วย  อัตราการเพิ่มขึ้นของรายได้ต่อปี อัตรากำไรก่อน ดอกเบี้ย ภาษี </w:t>
      </w:r>
      <w:r w:rsidR="005A590B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0AD78128" w14:textId="470B08E6" w:rsidR="000B052C" w:rsidRPr="00134BB2" w:rsidRDefault="00134BB2" w:rsidP="00134BB2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A7E690D" w14:textId="03C2DB04" w:rsidR="007C2C91" w:rsidRPr="007C2C91" w:rsidRDefault="003D5AF5" w:rsidP="007C2C9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88D2C2F" w14:textId="3FC5A737" w:rsidR="003D5AF5" w:rsidRPr="00D808F3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16"/>
          <w:szCs w:val="16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109F36A8" w:rsidR="008A343A" w:rsidRPr="00C62B78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 w:rsidR="00FD1F0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="00123CE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FD1F09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07A79A54" w:rsidR="008A343A" w:rsidRPr="00C62B78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4E4B3181" w:rsidR="008A343A" w:rsidRPr="00C62B78" w:rsidRDefault="00FD1F09" w:rsidP="006F2C4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1F56F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D149E7"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5770E55E" w:rsidR="008A343A" w:rsidRPr="00C62B78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8A343A" w:rsidRPr="008A343A" w14:paraId="495E9A6A" w14:textId="77777777" w:rsidTr="00B75025">
        <w:trPr>
          <w:cantSplit/>
          <w:tblHeader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74F3997A" w:rsidR="008A343A" w:rsidRPr="008A343A" w:rsidRDefault="00D149E7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E16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3AA43D62" w:rsidR="00720E16" w:rsidRPr="006F5BC4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3C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813</w:t>
            </w:r>
            <w:r w:rsidRPr="00003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03C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3988F85D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16433224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415888CC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4216E27F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1</w:t>
            </w:r>
            <w:r w:rsidRPr="00720E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20E1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047</w:t>
            </w:r>
            <w:r w:rsidRPr="00720E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20E1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022</w:t>
            </w:r>
          </w:p>
        </w:tc>
        <w:tc>
          <w:tcPr>
            <w:tcW w:w="180" w:type="dxa"/>
          </w:tcPr>
          <w:p w14:paraId="0EB2A3BA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63FE252" w14:textId="15DABEA1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636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20E16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720E16" w:rsidRPr="008A343A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E16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7726403" w:rsidR="00720E16" w:rsidRPr="00C62B78" w:rsidRDefault="00720E16" w:rsidP="00720E1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2A3B0A8A" w:rsidR="00720E16" w:rsidRPr="008A343A" w:rsidRDefault="00720E16" w:rsidP="00720E16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720E16" w:rsidRPr="00003C8B" w:rsidRDefault="00720E16" w:rsidP="00720E16">
            <w:pPr>
              <w:pStyle w:val="acctfourfigures"/>
              <w:tabs>
                <w:tab w:val="clear" w:pos="765"/>
                <w:tab w:val="left" w:pos="628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02FBF456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130,445</w:t>
            </w:r>
          </w:p>
        </w:tc>
        <w:tc>
          <w:tcPr>
            <w:tcW w:w="180" w:type="dxa"/>
          </w:tcPr>
          <w:p w14:paraId="04F9C686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D41C896" w14:textId="387A7911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611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20E16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12755CC1" w:rsidR="00720E16" w:rsidRPr="00C62B78" w:rsidRDefault="00720E16" w:rsidP="00720E1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2563646A" w:rsidR="00720E16" w:rsidRPr="008A343A" w:rsidRDefault="00720E16" w:rsidP="00720E16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720E16" w:rsidRPr="008A343A" w:rsidRDefault="00720E16" w:rsidP="00720E16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16D944B0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61,631</w:t>
            </w:r>
          </w:p>
        </w:tc>
        <w:tc>
          <w:tcPr>
            <w:tcW w:w="180" w:type="dxa"/>
          </w:tcPr>
          <w:p w14:paraId="3B3CE5D9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A4A8329" w14:textId="63684FEE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233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981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20E16" w:rsidRPr="008A343A" w14:paraId="49C7FCED" w14:textId="77777777" w:rsidTr="00AB540B">
        <w:trPr>
          <w:cantSplit/>
        </w:trPr>
        <w:tc>
          <w:tcPr>
            <w:tcW w:w="2790" w:type="dxa"/>
          </w:tcPr>
          <w:p w14:paraId="19787D30" w14:textId="70F2AEBC" w:rsidR="00720E16" w:rsidRPr="00FD6C5D" w:rsidRDefault="00720E16" w:rsidP="00720E1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6764C4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943D" w14:textId="0EC629BA" w:rsidR="00720E16" w:rsidRPr="003D5AF5" w:rsidRDefault="00720E16" w:rsidP="00720E16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F0A441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A1F03" w14:textId="5759E82F" w:rsidR="00720E16" w:rsidRPr="003D5AF5" w:rsidRDefault="00720E16" w:rsidP="00720E16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AE4A848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18A51B" w14:textId="282CC552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96,986</w:t>
            </w:r>
          </w:p>
        </w:tc>
        <w:tc>
          <w:tcPr>
            <w:tcW w:w="180" w:type="dxa"/>
          </w:tcPr>
          <w:p w14:paraId="4982B335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621CD26" w14:textId="7EF8BFD6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168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20E16" w:rsidRPr="008A343A" w14:paraId="2B396C5C" w14:textId="77777777" w:rsidTr="00E076F2">
        <w:trPr>
          <w:cantSplit/>
        </w:trPr>
        <w:tc>
          <w:tcPr>
            <w:tcW w:w="2790" w:type="dxa"/>
          </w:tcPr>
          <w:p w14:paraId="33D6432E" w14:textId="0D0D861A" w:rsidR="00720E16" w:rsidRPr="00C62B78" w:rsidRDefault="00720E16" w:rsidP="00720E1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79CA096D" w:rsidR="00720E16" w:rsidRPr="008A343A" w:rsidRDefault="00720E16" w:rsidP="00720E16">
            <w:pPr>
              <w:pStyle w:val="acctfourfigures"/>
              <w:tabs>
                <w:tab w:val="clear" w:pos="765"/>
                <w:tab w:val="left" w:pos="616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1B63148" w:rsidR="00720E16" w:rsidRPr="008A343A" w:rsidRDefault="00720E16" w:rsidP="00720E16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589A99CD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60,081</w:t>
            </w:r>
          </w:p>
        </w:tc>
        <w:tc>
          <w:tcPr>
            <w:tcW w:w="180" w:type="dxa"/>
          </w:tcPr>
          <w:p w14:paraId="525A575C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6AB2E6C6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Pr="00626E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521</w:t>
            </w:r>
          </w:p>
        </w:tc>
      </w:tr>
      <w:tr w:rsidR="00720E16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5A87ED5A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813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0A7C6615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324C76D5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  <w:r w:rsidRPr="00D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78" w:type="dxa"/>
          </w:tcPr>
          <w:p w14:paraId="764AD0C1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3E0B4476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1,396,165</w:t>
            </w:r>
          </w:p>
        </w:tc>
        <w:tc>
          <w:tcPr>
            <w:tcW w:w="180" w:type="dxa"/>
          </w:tcPr>
          <w:p w14:paraId="7DDFCA39" w14:textId="77777777" w:rsidR="00720E16" w:rsidRPr="00720E16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183989FD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567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980</w:t>
            </w:r>
          </w:p>
        </w:tc>
      </w:tr>
      <w:tr w:rsidR="00720E16" w:rsidRPr="000B052C" w14:paraId="2F40BB72" w14:textId="77777777" w:rsidTr="00B75025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720E16" w:rsidRPr="000B052C" w:rsidRDefault="00720E16" w:rsidP="00720E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720E16" w:rsidRPr="000B052C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720E16" w:rsidRPr="000B052C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720E16" w:rsidRPr="000B052C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720E16" w:rsidRPr="000B052C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720E16" w:rsidRPr="000B052C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720E16" w:rsidRPr="000B052C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720E16" w:rsidRPr="000B052C" w:rsidRDefault="00720E16" w:rsidP="00720E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720E16" w:rsidRPr="000B052C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E16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720E16" w:rsidRPr="008A343A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E16" w:rsidRPr="008A343A" w14:paraId="668C1FF8" w14:textId="77777777" w:rsidTr="00926FEF">
        <w:trPr>
          <w:cantSplit/>
        </w:trPr>
        <w:tc>
          <w:tcPr>
            <w:tcW w:w="2790" w:type="dxa"/>
            <w:hideMark/>
          </w:tcPr>
          <w:p w14:paraId="077D7B95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479D7973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2,260,992</w:t>
            </w:r>
          </w:p>
        </w:tc>
        <w:tc>
          <w:tcPr>
            <w:tcW w:w="180" w:type="dxa"/>
          </w:tcPr>
          <w:p w14:paraId="138C287C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C822" w14:textId="79CB02E3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78" w:type="dxa"/>
          </w:tcPr>
          <w:p w14:paraId="437F84D6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7CBCF4C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854,218</w:t>
            </w:r>
          </w:p>
        </w:tc>
        <w:tc>
          <w:tcPr>
            <w:tcW w:w="180" w:type="dxa"/>
          </w:tcPr>
          <w:p w14:paraId="4505FE83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201B512" w14:textId="2890A4CF" w:rsidR="00720E16" w:rsidRPr="008A343A" w:rsidRDefault="00720E16" w:rsidP="00720E16">
            <w:pPr>
              <w:pStyle w:val="acctfourfigures"/>
              <w:tabs>
                <w:tab w:val="decimal" w:pos="70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0E16" w:rsidRPr="008A343A" w14:paraId="5F13ABCE" w14:textId="77777777" w:rsidTr="00926FEF">
        <w:trPr>
          <w:cantSplit/>
        </w:trPr>
        <w:tc>
          <w:tcPr>
            <w:tcW w:w="2790" w:type="dxa"/>
            <w:hideMark/>
          </w:tcPr>
          <w:p w14:paraId="28B36249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E3B048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294" w14:textId="55CFF181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8" w:type="dxa"/>
          </w:tcPr>
          <w:p w14:paraId="52AE68FD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4AAE9D25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7CF8450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0E16" w:rsidRPr="008A343A" w14:paraId="3B9F6495" w14:textId="77777777" w:rsidTr="00926FEF">
        <w:trPr>
          <w:cantSplit/>
        </w:trPr>
        <w:tc>
          <w:tcPr>
            <w:tcW w:w="2790" w:type="dxa"/>
            <w:hideMark/>
          </w:tcPr>
          <w:p w14:paraId="10B2E743" w14:textId="2B56329E" w:rsidR="00720E16" w:rsidRPr="00C62B78" w:rsidRDefault="00720E16" w:rsidP="00720E1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7F491D7F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483,315</w:t>
            </w:r>
          </w:p>
        </w:tc>
        <w:tc>
          <w:tcPr>
            <w:tcW w:w="180" w:type="dxa"/>
          </w:tcPr>
          <w:p w14:paraId="6FC2C427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BFAB1" w14:textId="0A11BB3E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178" w:type="dxa"/>
          </w:tcPr>
          <w:p w14:paraId="00FD08C9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78078242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37,639</w:t>
            </w:r>
          </w:p>
        </w:tc>
        <w:tc>
          <w:tcPr>
            <w:tcW w:w="180" w:type="dxa"/>
          </w:tcPr>
          <w:p w14:paraId="5FAD2B7E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16A71E0" w14:textId="21ED0D24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0E16" w:rsidRPr="008A343A" w14:paraId="14F33B15" w14:textId="77777777" w:rsidTr="00B73EE9">
        <w:trPr>
          <w:cantSplit/>
        </w:trPr>
        <w:tc>
          <w:tcPr>
            <w:tcW w:w="2790" w:type="dxa"/>
            <w:hideMark/>
          </w:tcPr>
          <w:p w14:paraId="6CE28989" w14:textId="6978593F" w:rsidR="00720E16" w:rsidRPr="00C62B78" w:rsidRDefault="00720E16" w:rsidP="00720E1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0779F" w14:textId="32FD807B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6,314</w:t>
            </w:r>
          </w:p>
        </w:tc>
        <w:tc>
          <w:tcPr>
            <w:tcW w:w="180" w:type="dxa"/>
          </w:tcPr>
          <w:p w14:paraId="78AA09CA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69454" w14:textId="1183455D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64B51D6D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531D0381" w:rsidR="00720E16" w:rsidRPr="008A343A" w:rsidRDefault="00720E16" w:rsidP="00720E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367C44C8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8677B54" w14:textId="507658E9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0E16" w:rsidRPr="008A343A" w14:paraId="6AEA0036" w14:textId="77777777" w:rsidTr="00B73EE9">
        <w:trPr>
          <w:cantSplit/>
        </w:trPr>
        <w:tc>
          <w:tcPr>
            <w:tcW w:w="2790" w:type="dxa"/>
            <w:hideMark/>
          </w:tcPr>
          <w:p w14:paraId="522E47E1" w14:textId="55C04294" w:rsidR="00720E16" w:rsidRPr="00C62B78" w:rsidRDefault="00720E16" w:rsidP="00720E1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4236C58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32,518</w:t>
            </w:r>
          </w:p>
        </w:tc>
        <w:tc>
          <w:tcPr>
            <w:tcW w:w="180" w:type="dxa"/>
          </w:tcPr>
          <w:p w14:paraId="41C5CB85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D83A2" w14:textId="0B6E71BC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34FC147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1B1C4A80" w:rsidR="00720E16" w:rsidRPr="008A343A" w:rsidRDefault="00720E16" w:rsidP="00720E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F4D6600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74EF3C1" w14:textId="4F1FFD02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0E16" w:rsidRPr="008A343A" w14:paraId="1DD41C2F" w14:textId="77777777" w:rsidTr="00B73EE9">
        <w:trPr>
          <w:cantSplit/>
        </w:trPr>
        <w:tc>
          <w:tcPr>
            <w:tcW w:w="2790" w:type="dxa"/>
          </w:tcPr>
          <w:p w14:paraId="0E3168DC" w14:textId="6270F258" w:rsidR="00720E16" w:rsidRPr="00C62B78" w:rsidRDefault="00720E16" w:rsidP="00720E1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4A449386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432,739</w:t>
            </w:r>
          </w:p>
        </w:tc>
        <w:tc>
          <w:tcPr>
            <w:tcW w:w="180" w:type="dxa"/>
          </w:tcPr>
          <w:p w14:paraId="2496ECAD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278CC" w14:textId="1625895D" w:rsidR="00720E16" w:rsidRPr="003D5AF5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  <w:r w:rsidRPr="000D52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78" w:type="dxa"/>
          </w:tcPr>
          <w:p w14:paraId="72E0FCAD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2762D3CA" w:rsidR="00720E16" w:rsidRPr="008A343A" w:rsidRDefault="00720E16" w:rsidP="00720E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1109EE5A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09A38C" w14:textId="6727BA83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20E16" w:rsidRPr="008A343A" w14:paraId="75B51BDE" w14:textId="77777777" w:rsidTr="00926FEF">
        <w:trPr>
          <w:cantSplit/>
        </w:trPr>
        <w:tc>
          <w:tcPr>
            <w:tcW w:w="2790" w:type="dxa"/>
            <w:hideMark/>
          </w:tcPr>
          <w:p w14:paraId="2E17144D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43DC6075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3,215,878</w:t>
            </w:r>
          </w:p>
        </w:tc>
        <w:tc>
          <w:tcPr>
            <w:tcW w:w="180" w:type="dxa"/>
          </w:tcPr>
          <w:p w14:paraId="2650092C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B4CC" w14:textId="37FB5EB8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640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786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3630F1D1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1563A435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891,857</w:t>
            </w:r>
          </w:p>
        </w:tc>
        <w:tc>
          <w:tcPr>
            <w:tcW w:w="180" w:type="dxa"/>
          </w:tcPr>
          <w:p w14:paraId="054E3040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5F5C6948" w:rsidR="00720E16" w:rsidRPr="008A343A" w:rsidRDefault="00720E16" w:rsidP="00720E16">
            <w:pPr>
              <w:pStyle w:val="acctfourfigures"/>
              <w:tabs>
                <w:tab w:val="decimal" w:pos="65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327</w:t>
            </w:r>
          </w:p>
        </w:tc>
      </w:tr>
      <w:tr w:rsidR="00720E16" w:rsidRPr="008A343A" w14:paraId="5126751E" w14:textId="77777777" w:rsidTr="00720E16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720E16" w:rsidRPr="00C62B78" w:rsidRDefault="00720E16" w:rsidP="00720E16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786D4E1B" w:rsidR="00720E16" w:rsidRPr="00720E16" w:rsidRDefault="00720E16" w:rsidP="00720E16">
            <w:pPr>
              <w:pStyle w:val="acctfourfigures"/>
              <w:tabs>
                <w:tab w:val="clear" w:pos="765"/>
              </w:tabs>
              <w:spacing w:line="240" w:lineRule="auto"/>
              <w:ind w:left="-85" w:right="-57" w:firstLine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(434,559)</w:t>
            </w:r>
          </w:p>
        </w:tc>
        <w:tc>
          <w:tcPr>
            <w:tcW w:w="180" w:type="dxa"/>
            <w:vAlign w:val="bottom"/>
          </w:tcPr>
          <w:p w14:paraId="4B4024A6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05067DC4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8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Pr="00D908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2A9F4518" w:rsidR="00720E16" w:rsidRPr="00A97BD7" w:rsidRDefault="00720E16" w:rsidP="00720E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9BD8C7" w14:textId="77777777" w:rsidR="00720E16" w:rsidRPr="008A343A" w:rsidRDefault="00720E16" w:rsidP="00720E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F45D270" w:rsidR="00720E16" w:rsidRPr="008A343A" w:rsidRDefault="00720E16" w:rsidP="00720E16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right="-5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</w:t>
            </w: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</w:tr>
      <w:tr w:rsidR="00720E16" w:rsidRPr="008A343A" w14:paraId="4BE67F90" w14:textId="77777777" w:rsidTr="00B73EE9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720E16" w:rsidRPr="00C62B78" w:rsidRDefault="00720E16" w:rsidP="00720E16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C5617" w14:textId="145A475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2,781,319</w:t>
            </w:r>
          </w:p>
        </w:tc>
        <w:tc>
          <w:tcPr>
            <w:tcW w:w="180" w:type="dxa"/>
            <w:vAlign w:val="bottom"/>
          </w:tcPr>
          <w:p w14:paraId="193F57EC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CA89D" w14:textId="3906622A" w:rsidR="00720E16" w:rsidRPr="003D5AF5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78" w:type="dxa"/>
            <w:vAlign w:val="bottom"/>
          </w:tcPr>
          <w:p w14:paraId="1C7D6B80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C686" w14:textId="3B2A7A44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891,857</w:t>
            </w:r>
          </w:p>
        </w:tc>
        <w:tc>
          <w:tcPr>
            <w:tcW w:w="180" w:type="dxa"/>
            <w:vAlign w:val="bottom"/>
          </w:tcPr>
          <w:p w14:paraId="7D79BEEB" w14:textId="77777777" w:rsidR="00720E16" w:rsidRPr="008A343A" w:rsidRDefault="00720E16" w:rsidP="00720E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E3F12" w14:textId="4F4216E0" w:rsidR="00720E16" w:rsidRPr="008A343A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762</w:t>
            </w:r>
            <w:r w:rsidRPr="00E630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327</w:t>
            </w:r>
          </w:p>
        </w:tc>
      </w:tr>
      <w:tr w:rsidR="00720E16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720E16" w:rsidRPr="00C62B78" w:rsidRDefault="00720E16" w:rsidP="00720E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720E16" w:rsidRPr="008A343A" w:rsidRDefault="00720E16" w:rsidP="00720E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666F8CE0" w:rsidR="00720E16" w:rsidRPr="00AB540B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3,594,948</w:t>
            </w:r>
          </w:p>
        </w:tc>
        <w:tc>
          <w:tcPr>
            <w:tcW w:w="180" w:type="dxa"/>
          </w:tcPr>
          <w:p w14:paraId="1DEF0A57" w14:textId="77777777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08178F26" w:rsidR="00720E16" w:rsidRPr="008A343A" w:rsidRDefault="00720E16" w:rsidP="00720E1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38BBE0F4" w14:textId="77777777" w:rsidR="00720E16" w:rsidRPr="008A343A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67A166A8" w:rsidR="00720E16" w:rsidRPr="00720E16" w:rsidRDefault="00720E16" w:rsidP="00720E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2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288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20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022</w:t>
            </w:r>
          </w:p>
        </w:tc>
        <w:tc>
          <w:tcPr>
            <w:tcW w:w="180" w:type="dxa"/>
          </w:tcPr>
          <w:p w14:paraId="3155A67F" w14:textId="77777777" w:rsidR="00720E16" w:rsidRPr="008A343A" w:rsidRDefault="00720E16" w:rsidP="00720E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4FCF7F50" w:rsidR="00720E16" w:rsidRPr="008A343A" w:rsidRDefault="00720E16" w:rsidP="00720E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330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D14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307</w:t>
            </w:r>
          </w:p>
        </w:tc>
      </w:tr>
    </w:tbl>
    <w:p w14:paraId="610A20ED" w14:textId="0B68DDD4" w:rsidR="00714009" w:rsidRDefault="00714009" w:rsidP="00B42B49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="Angsana New"/>
          <w:sz w:val="16"/>
          <w:szCs w:val="16"/>
          <w:lang w:val="en-US" w:bidi="th-TH"/>
        </w:rPr>
      </w:pPr>
    </w:p>
    <w:p w14:paraId="5112C862" w14:textId="77777777" w:rsidR="00714009" w:rsidRDefault="00714009">
      <w:pPr>
        <w:spacing w:line="240" w:lineRule="auto"/>
        <w:rPr>
          <w:rFonts w:asciiTheme="majorBidi" w:hAnsiTheme="majorBidi"/>
          <w:sz w:val="16"/>
          <w:szCs w:val="16"/>
          <w:lang w:val="en-US"/>
        </w:rPr>
      </w:pPr>
      <w:r>
        <w:rPr>
          <w:rFonts w:asciiTheme="majorBidi" w:hAnsiTheme="majorBidi"/>
          <w:sz w:val="16"/>
          <w:szCs w:val="16"/>
          <w:lang w:val="en-US"/>
        </w:rPr>
        <w:br w:type="page"/>
      </w: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656015D6" w:rsidR="00C62B78" w:rsidRPr="0025173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517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49E7" w:rsidRPr="00D149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517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="00447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517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vAlign w:val="bottom"/>
            <w:hideMark/>
          </w:tcPr>
          <w:p w14:paraId="49BE8734" w14:textId="6CFCB996" w:rsidR="00C62B78" w:rsidRPr="006F2B4B" w:rsidRDefault="00D149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64A2A574" w:rsidR="00C62B78" w:rsidRPr="006F2B4B" w:rsidRDefault="00D149E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260F785D" w:rsidR="00C62B78" w:rsidRPr="006F2B4B" w:rsidRDefault="00D149E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414E0180" w:rsidR="00C62B78" w:rsidRPr="006F2B4B" w:rsidRDefault="00D149E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2B78" w:rsidRPr="00C62B78" w14:paraId="2B09E2B7" w14:textId="77777777" w:rsidTr="007B2370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3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1738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251738" w:rsidRPr="00C62B78" w:rsidRDefault="00251738" w:rsidP="0025173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6C495CE8" w:rsidR="00251738" w:rsidRPr="00083301" w:rsidRDefault="002C4297" w:rsidP="002C429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3" w:type="dxa"/>
          </w:tcPr>
          <w:p w14:paraId="4F78D6B4" w14:textId="77777777" w:rsidR="00251738" w:rsidRPr="00C62B78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326CA5C0" w:rsidR="00251738" w:rsidRPr="00AB540B" w:rsidRDefault="00251738" w:rsidP="0025173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7,424</w:t>
            </w:r>
          </w:p>
        </w:tc>
        <w:tc>
          <w:tcPr>
            <w:tcW w:w="274" w:type="dxa"/>
          </w:tcPr>
          <w:p w14:paraId="2A977542" w14:textId="77777777" w:rsidR="00251738" w:rsidRPr="00F20A82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42354F13" w:rsidR="00251738" w:rsidRPr="00511D3D" w:rsidRDefault="00720E16" w:rsidP="00251738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E13BD41" w14:textId="77777777" w:rsidR="00251738" w:rsidRPr="00F20A82" w:rsidRDefault="00251738" w:rsidP="002517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7E1EF2EA" w:rsidR="00251738" w:rsidRPr="00C555FB" w:rsidRDefault="00251738" w:rsidP="00251738">
            <w:pPr>
              <w:pStyle w:val="BodyText"/>
              <w:tabs>
                <w:tab w:val="decimal" w:pos="90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251738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251738" w:rsidRPr="00C62B78" w:rsidRDefault="00251738" w:rsidP="0025173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197D79B9" w:rsidR="00251738" w:rsidRPr="00C62B78" w:rsidRDefault="00720E16" w:rsidP="0025173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(2,862)</w:t>
            </w:r>
          </w:p>
        </w:tc>
        <w:tc>
          <w:tcPr>
            <w:tcW w:w="183" w:type="dxa"/>
          </w:tcPr>
          <w:p w14:paraId="1C0FE32E" w14:textId="77777777" w:rsidR="00251738" w:rsidRPr="00C62B78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0B79EAE1" w:rsidR="00251738" w:rsidRPr="00AB540B" w:rsidRDefault="00251738" w:rsidP="0025173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B69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74" w:type="dxa"/>
          </w:tcPr>
          <w:p w14:paraId="7D6D2C98" w14:textId="77777777" w:rsidR="00251738" w:rsidRPr="00F20A82" w:rsidRDefault="00251738" w:rsidP="002517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12275556" w:rsidR="00251738" w:rsidRPr="00EB6949" w:rsidRDefault="00720E16" w:rsidP="00251738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0298C7" w14:textId="77777777" w:rsidR="00251738" w:rsidRPr="00F20A82" w:rsidRDefault="00251738" w:rsidP="002517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07A5DF5F" w:rsidR="00251738" w:rsidRPr="00F20A82" w:rsidRDefault="00251738" w:rsidP="00251738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9E448C" w14:textId="77777777" w:rsidR="00714009" w:rsidRDefault="00714009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1341D17D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73A10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</w:t>
      </w:r>
      <w:r w:rsidRPr="006914E9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11D3D">
        <w:rPr>
          <w:rFonts w:asciiTheme="majorBidi" w:hAnsiTheme="majorBidi" w:cstheme="majorBidi"/>
          <w:sz w:val="30"/>
          <w:szCs w:val="30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100</w:t>
      </w:r>
      <w:r w:rsidR="00E51CB1" w:rsidRPr="00511D3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1D3D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362871A" w14:textId="054B684B" w:rsidR="00B75025" w:rsidRPr="000B052C" w:rsidRDefault="00B75025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0B052C" w:rsidRDefault="001000FB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3E2870AE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51738">
              <w:rPr>
                <w:rFonts w:ascii="Angsana New" w:hAnsi="Angsana New"/>
                <w:sz w:val="30"/>
                <w:szCs w:val="30"/>
              </w:rPr>
              <w:t>0</w:t>
            </w:r>
            <w:r w:rsidR="0010447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517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09B50596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06D11482" w:rsidR="001000FB" w:rsidRPr="00F065D7" w:rsidRDefault="00251738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06E9AE81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1E0C710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696B63E0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4CCAE0A8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4F2D6EF3" w:rsidR="001000FB" w:rsidRPr="00F065D7" w:rsidRDefault="00D149E7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73F9" w:rsidRPr="00F065D7" w14:paraId="445E276D" w14:textId="77777777" w:rsidTr="00AB540B">
        <w:tc>
          <w:tcPr>
            <w:tcW w:w="2175" w:type="pct"/>
          </w:tcPr>
          <w:p w14:paraId="25431F1D" w14:textId="77777777" w:rsidR="000B73F9" w:rsidRPr="00F065D7" w:rsidRDefault="000B73F9" w:rsidP="000B73F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1B48F443" w:rsidR="000B73F9" w:rsidRPr="000B73F9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B73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290,303</w:t>
            </w:r>
          </w:p>
        </w:tc>
        <w:tc>
          <w:tcPr>
            <w:tcW w:w="133" w:type="pct"/>
          </w:tcPr>
          <w:p w14:paraId="6E261800" w14:textId="77777777" w:rsidR="000B73F9" w:rsidRPr="00F065D7" w:rsidRDefault="000B73F9" w:rsidP="000B73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402AF322" w:rsidR="000B73F9" w:rsidRPr="00F065D7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673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0" w:type="pct"/>
          </w:tcPr>
          <w:p w14:paraId="609992C5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485C4C29" w:rsidR="000B73F9" w:rsidRPr="000B73F9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275,521</w:t>
            </w:r>
          </w:p>
        </w:tc>
        <w:tc>
          <w:tcPr>
            <w:tcW w:w="135" w:type="pct"/>
          </w:tcPr>
          <w:p w14:paraId="6F39FB70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1728D32B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665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686</w:t>
            </w:r>
          </w:p>
        </w:tc>
      </w:tr>
      <w:tr w:rsidR="000B73F9" w:rsidRPr="00F065D7" w14:paraId="42F74BDC" w14:textId="77777777" w:rsidTr="00AB540B">
        <w:tc>
          <w:tcPr>
            <w:tcW w:w="2175" w:type="pct"/>
          </w:tcPr>
          <w:p w14:paraId="6B1B5736" w14:textId="77777777" w:rsidR="000B73F9" w:rsidRPr="00F065D7" w:rsidRDefault="000B73F9" w:rsidP="000B73F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58CF7512" w:rsidR="000B73F9" w:rsidRPr="000B73F9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B73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40,400</w:t>
            </w:r>
          </w:p>
        </w:tc>
        <w:tc>
          <w:tcPr>
            <w:tcW w:w="133" w:type="pct"/>
          </w:tcPr>
          <w:p w14:paraId="43CF7596" w14:textId="77777777" w:rsidR="000B73F9" w:rsidRPr="00F065D7" w:rsidRDefault="000B73F9" w:rsidP="000B73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4418177" w:rsidR="000B73F9" w:rsidRPr="00F065D7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30" w:type="pct"/>
          </w:tcPr>
          <w:p w14:paraId="6A4E7128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17E2AD18" w:rsidR="000B73F9" w:rsidRPr="000B73F9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28,065</w:t>
            </w:r>
          </w:p>
        </w:tc>
        <w:tc>
          <w:tcPr>
            <w:tcW w:w="135" w:type="pct"/>
          </w:tcPr>
          <w:p w14:paraId="714E6DE8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26DD1493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569</w:t>
            </w:r>
          </w:p>
        </w:tc>
      </w:tr>
      <w:tr w:rsidR="000B73F9" w:rsidRPr="00F065D7" w14:paraId="332F20BB" w14:textId="77777777" w:rsidTr="00AB540B">
        <w:tc>
          <w:tcPr>
            <w:tcW w:w="2175" w:type="pct"/>
          </w:tcPr>
          <w:p w14:paraId="24261196" w14:textId="77777777" w:rsidR="000B73F9" w:rsidRPr="00F065D7" w:rsidRDefault="000B73F9" w:rsidP="000B73F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29CB1F5D" w:rsidR="000B73F9" w:rsidRPr="000B73F9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B73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33" w:type="pct"/>
          </w:tcPr>
          <w:p w14:paraId="5F9B39C6" w14:textId="77777777" w:rsidR="000B73F9" w:rsidRPr="00F065D7" w:rsidRDefault="000B73F9" w:rsidP="000B73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748F3C60" w:rsidR="000B73F9" w:rsidRPr="00F065D7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30" w:type="pct"/>
          </w:tcPr>
          <w:p w14:paraId="7EEFB3F4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6E173048" w:rsidR="000B73F9" w:rsidRPr="000B73F9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135" w:type="pct"/>
          </w:tcPr>
          <w:p w14:paraId="045C5D11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08C4E7D8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</w:tr>
      <w:tr w:rsidR="000B73F9" w:rsidRPr="00F065D7" w14:paraId="064E5151" w14:textId="77777777" w:rsidTr="00AB540B">
        <w:tc>
          <w:tcPr>
            <w:tcW w:w="2175" w:type="pct"/>
          </w:tcPr>
          <w:p w14:paraId="32076553" w14:textId="67CB58E4" w:rsidR="000B73F9" w:rsidRPr="00F065D7" w:rsidRDefault="000B73F9" w:rsidP="000B73F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707EF4DF" w:rsidR="000B73F9" w:rsidRPr="000B73F9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0B73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8,968</w:t>
            </w:r>
          </w:p>
        </w:tc>
        <w:tc>
          <w:tcPr>
            <w:tcW w:w="133" w:type="pct"/>
          </w:tcPr>
          <w:p w14:paraId="4AAF09EE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4B6B272A" w:rsidR="000B73F9" w:rsidRPr="00F065D7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49E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30" w:type="pct"/>
          </w:tcPr>
          <w:p w14:paraId="44D35017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0AA42DB3" w:rsidR="000B73F9" w:rsidRPr="000B73F9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8,816</w:t>
            </w:r>
          </w:p>
        </w:tc>
        <w:tc>
          <w:tcPr>
            <w:tcW w:w="135" w:type="pct"/>
          </w:tcPr>
          <w:p w14:paraId="18A06C10" w14:textId="77777777" w:rsidR="000B73F9" w:rsidRPr="00F065D7" w:rsidRDefault="000B73F9" w:rsidP="000B73F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127359D2" w:rsidR="000B73F9" w:rsidRPr="00F065D7" w:rsidRDefault="000B73F9" w:rsidP="005F237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B73F9" w:rsidRPr="00F065D7" w14:paraId="1A725690" w14:textId="77777777" w:rsidTr="00AB540B">
        <w:tc>
          <w:tcPr>
            <w:tcW w:w="2175" w:type="pct"/>
          </w:tcPr>
          <w:p w14:paraId="0592548A" w14:textId="77777777" w:rsidR="000B73F9" w:rsidRPr="00F065D7" w:rsidRDefault="000B73F9" w:rsidP="000B73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5184F0CB" w:rsidR="000B73F9" w:rsidRPr="000B73F9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0B73F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340,542</w:t>
            </w:r>
          </w:p>
        </w:tc>
        <w:tc>
          <w:tcPr>
            <w:tcW w:w="133" w:type="pct"/>
          </w:tcPr>
          <w:p w14:paraId="7F363BF8" w14:textId="77777777" w:rsidR="000B73F9" w:rsidRPr="00F065D7" w:rsidRDefault="000B73F9" w:rsidP="000B73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6D64D92B" w:rsidR="000B73F9" w:rsidRPr="00F065D7" w:rsidRDefault="000B73F9" w:rsidP="000B73F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755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149E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30" w:type="pct"/>
          </w:tcPr>
          <w:p w14:paraId="5DEA735A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5779E319" w:rsidR="000B73F9" w:rsidRPr="000B73F9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312,954</w:t>
            </w:r>
          </w:p>
        </w:tc>
        <w:tc>
          <w:tcPr>
            <w:tcW w:w="135" w:type="pct"/>
          </w:tcPr>
          <w:p w14:paraId="01D5CFE1" w14:textId="77777777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0E6C779E" w:rsidR="000B73F9" w:rsidRPr="00F065D7" w:rsidRDefault="000B73F9" w:rsidP="000B73F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  <w:tr w:rsidR="00E86CC9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E86CC9" w:rsidRPr="00246491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C9" w:rsidRPr="00F065D7" w14:paraId="5A6F6EE5" w14:textId="77777777" w:rsidTr="00AB540B">
        <w:tc>
          <w:tcPr>
            <w:tcW w:w="2175" w:type="pct"/>
          </w:tcPr>
          <w:p w14:paraId="29766149" w14:textId="77777777" w:rsidR="00E86CC9" w:rsidRPr="00F065D7" w:rsidRDefault="00E86CC9" w:rsidP="00E86CC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E86CC9" w:rsidRPr="00F065D7" w:rsidRDefault="00E86CC9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63E" w:rsidRPr="00F065D7" w14:paraId="68CCADA9" w14:textId="77777777" w:rsidTr="0084263E">
        <w:tc>
          <w:tcPr>
            <w:tcW w:w="2175" w:type="pct"/>
            <w:shd w:val="clear" w:color="auto" w:fill="auto"/>
          </w:tcPr>
          <w:p w14:paraId="7FFE2A2B" w14:textId="77777777" w:rsidR="0084263E" w:rsidRPr="00F065D7" w:rsidRDefault="0084263E" w:rsidP="0084263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  <w:shd w:val="clear" w:color="auto" w:fill="auto"/>
          </w:tcPr>
          <w:p w14:paraId="54A4B1CD" w14:textId="3704DE16" w:rsidR="0084263E" w:rsidRPr="0084263E" w:rsidRDefault="0084263E" w:rsidP="00A1303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D45DAD1" w14:textId="77777777" w:rsidR="0084263E" w:rsidRPr="00F065D7" w:rsidRDefault="0084263E" w:rsidP="008426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BE8597F" w14:textId="3EBA2928" w:rsidR="0084263E" w:rsidRPr="00F065D7" w:rsidRDefault="0084263E" w:rsidP="008426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130" w:type="pct"/>
            <w:shd w:val="clear" w:color="auto" w:fill="auto"/>
          </w:tcPr>
          <w:p w14:paraId="6BBE213F" w14:textId="77777777" w:rsidR="0084263E" w:rsidRPr="00F065D7" w:rsidRDefault="0084263E" w:rsidP="008426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80E4BFE" w14:textId="4A4651FE" w:rsidR="0084263E" w:rsidRPr="00F065D7" w:rsidRDefault="0084263E" w:rsidP="00A1303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78654DF" w14:textId="77777777" w:rsidR="0084263E" w:rsidRPr="00F065D7" w:rsidRDefault="0084263E" w:rsidP="008426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72C3C1" w14:textId="47983A33" w:rsidR="0084263E" w:rsidRPr="00F065D7" w:rsidRDefault="0084263E" w:rsidP="008426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</w:p>
        </w:tc>
      </w:tr>
      <w:tr w:rsidR="00E86CC9" w:rsidRPr="00F065D7" w14:paraId="5D2AF5D5" w14:textId="77777777" w:rsidTr="0084263E">
        <w:tc>
          <w:tcPr>
            <w:tcW w:w="2175" w:type="pct"/>
            <w:shd w:val="clear" w:color="auto" w:fill="auto"/>
          </w:tcPr>
          <w:p w14:paraId="0F2F117A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  <w:shd w:val="clear" w:color="auto" w:fill="auto"/>
          </w:tcPr>
          <w:p w14:paraId="1BBE2A13" w14:textId="1F04A871" w:rsidR="00E86CC9" w:rsidRPr="000B73F9" w:rsidRDefault="000B73F9" w:rsidP="00782AFD">
            <w:pPr>
              <w:pStyle w:val="BodyText"/>
              <w:tabs>
                <w:tab w:val="decimal" w:pos="1244"/>
              </w:tabs>
              <w:spacing w:after="0"/>
              <w:ind w:left="-108" w:right="2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129,779</w:t>
            </w:r>
          </w:p>
        </w:tc>
        <w:tc>
          <w:tcPr>
            <w:tcW w:w="133" w:type="pct"/>
            <w:shd w:val="clear" w:color="auto" w:fill="auto"/>
          </w:tcPr>
          <w:p w14:paraId="6960C995" w14:textId="77777777" w:rsidR="00E86CC9" w:rsidRPr="00F065D7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1223930" w14:textId="02844D6F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114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130" w:type="pct"/>
            <w:shd w:val="clear" w:color="auto" w:fill="auto"/>
          </w:tcPr>
          <w:p w14:paraId="58F8BB08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2BFE84" w14:textId="199E1CCD" w:rsidR="00E86CC9" w:rsidRPr="000B73F9" w:rsidRDefault="000B73F9" w:rsidP="00782AFD">
            <w:pPr>
              <w:pStyle w:val="BodyText"/>
              <w:tabs>
                <w:tab w:val="decimal" w:pos="1244"/>
              </w:tabs>
              <w:spacing w:after="0"/>
              <w:ind w:left="-108" w:right="39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B73F9">
              <w:rPr>
                <w:rFonts w:asciiTheme="majorBidi" w:hAnsiTheme="majorBidi"/>
                <w:sz w:val="30"/>
                <w:szCs w:val="30"/>
                <w:lang w:val="en-US"/>
              </w:rPr>
              <w:t>34,583</w:t>
            </w:r>
          </w:p>
        </w:tc>
        <w:tc>
          <w:tcPr>
            <w:tcW w:w="135" w:type="pct"/>
            <w:shd w:val="clear" w:color="auto" w:fill="auto"/>
          </w:tcPr>
          <w:p w14:paraId="07CFFB47" w14:textId="77777777" w:rsidR="00E86CC9" w:rsidRPr="00F065D7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0E786CB" w14:textId="59EC3298" w:rsidR="00E86CC9" w:rsidRPr="00F065D7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="00E86CC9">
              <w:rPr>
                <w:rFonts w:asciiTheme="majorBidi" w:hAnsiTheme="majorBidi"/>
                <w:sz w:val="30"/>
                <w:szCs w:val="30"/>
              </w:rPr>
              <w:t>,</w:t>
            </w:r>
            <w:r w:rsidRPr="00D149E7">
              <w:rPr>
                <w:rFonts w:asciiTheme="majorBidi" w:hAnsiTheme="majorBidi"/>
                <w:sz w:val="30"/>
                <w:szCs w:val="30"/>
                <w:lang w:val="en-US"/>
              </w:rPr>
              <w:t>865</w:t>
            </w:r>
          </w:p>
        </w:tc>
      </w:tr>
      <w:tr w:rsidR="00E86CC9" w:rsidRPr="00F065D7" w14:paraId="6E6C4B2E" w14:textId="77777777" w:rsidTr="0084263E">
        <w:tc>
          <w:tcPr>
            <w:tcW w:w="2175" w:type="pct"/>
            <w:shd w:val="clear" w:color="auto" w:fill="auto"/>
          </w:tcPr>
          <w:p w14:paraId="5425CF49" w14:textId="77777777" w:rsidR="00E86CC9" w:rsidRPr="00F065D7" w:rsidRDefault="00E86CC9" w:rsidP="00E86CC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DF45E" w14:textId="3FF862EA" w:rsidR="00E86CC9" w:rsidRPr="0084263E" w:rsidRDefault="0084263E" w:rsidP="00E86C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 w:rsidRPr="0084263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129,779</w:t>
            </w:r>
          </w:p>
        </w:tc>
        <w:tc>
          <w:tcPr>
            <w:tcW w:w="133" w:type="pct"/>
            <w:shd w:val="clear" w:color="auto" w:fill="auto"/>
          </w:tcPr>
          <w:p w14:paraId="65E4939C" w14:textId="77777777" w:rsidR="00E86CC9" w:rsidRPr="00D23E1D" w:rsidRDefault="00E86CC9" w:rsidP="00E86CC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FC33B" w14:textId="5511DAC8" w:rsidR="00E86CC9" w:rsidRPr="00D23E1D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166</w:t>
            </w:r>
            <w:r w:rsidR="00E86CC9" w:rsidRPr="00D23E1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  <w:shd w:val="clear" w:color="auto" w:fill="auto"/>
          </w:tcPr>
          <w:p w14:paraId="4AF17611" w14:textId="77777777" w:rsidR="00E86CC9" w:rsidRPr="00D23E1D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3687" w14:textId="0EC9BA37" w:rsidR="00E86CC9" w:rsidRPr="0084263E" w:rsidRDefault="0084263E" w:rsidP="00782A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4263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34,583</w:t>
            </w:r>
          </w:p>
        </w:tc>
        <w:tc>
          <w:tcPr>
            <w:tcW w:w="135" w:type="pct"/>
            <w:shd w:val="clear" w:color="auto" w:fill="auto"/>
          </w:tcPr>
          <w:p w14:paraId="5C77B667" w14:textId="77777777" w:rsidR="00E86CC9" w:rsidRPr="00D23E1D" w:rsidRDefault="00E86CC9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D73B1" w14:textId="5DBA5F3F" w:rsidR="00E86CC9" w:rsidRPr="00D23E1D" w:rsidRDefault="00D149E7" w:rsidP="00E86CC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</w:t>
            </w:r>
            <w:r w:rsidR="00E86CC9" w:rsidRPr="00D23E1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149E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049</w:t>
            </w:r>
          </w:p>
        </w:tc>
      </w:tr>
    </w:tbl>
    <w:p w14:paraId="62A09663" w14:textId="77777777" w:rsidR="002A11F4" w:rsidRPr="000B052C" w:rsidRDefault="002A11F4" w:rsidP="000B052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44A96" w14:textId="36165C85" w:rsidR="003D63CA" w:rsidRDefault="00A4796E" w:rsidP="00E878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4F36">
        <w:rPr>
          <w:rFonts w:ascii="Angsana New" w:hAnsi="Angsana New"/>
          <w:sz w:val="30"/>
          <w:szCs w:val="30"/>
          <w:cs/>
        </w:rPr>
        <w:t>ณ วันที่</w:t>
      </w:r>
      <w:r w:rsidR="003D5AF5" w:rsidRPr="00BB4F36">
        <w:rPr>
          <w:rFonts w:ascii="Angsana New" w:hAnsi="Angsana New" w:hint="cs"/>
          <w:sz w:val="30"/>
          <w:szCs w:val="30"/>
          <w:cs/>
        </w:rPr>
        <w:t xml:space="preserve"> </w:t>
      </w:r>
      <w:r w:rsidR="00D149E7" w:rsidRPr="00BB4F36">
        <w:rPr>
          <w:rFonts w:ascii="Angsana New" w:hAnsi="Angsana New"/>
          <w:sz w:val="30"/>
          <w:szCs w:val="30"/>
          <w:lang w:val="en-US"/>
        </w:rPr>
        <w:t>3</w:t>
      </w:r>
      <w:r w:rsidR="00251738" w:rsidRPr="00BB4F36">
        <w:rPr>
          <w:rFonts w:ascii="Angsana New" w:hAnsi="Angsana New"/>
          <w:sz w:val="30"/>
          <w:szCs w:val="30"/>
          <w:lang w:val="en-US"/>
        </w:rPr>
        <w:t>0</w:t>
      </w:r>
      <w:r w:rsidR="00AE391D" w:rsidRPr="00BB4F36">
        <w:rPr>
          <w:rFonts w:ascii="Angsana New" w:hAnsi="Angsana New"/>
          <w:sz w:val="30"/>
          <w:szCs w:val="30"/>
          <w:lang w:val="en-US"/>
        </w:rPr>
        <w:t xml:space="preserve"> </w:t>
      </w:r>
      <w:r w:rsidR="00251738" w:rsidRPr="00BB4F3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E47B3" w:rsidRPr="00BB4F3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BB4F36">
        <w:rPr>
          <w:rFonts w:ascii="Angsana New" w:hAnsi="Angsana New"/>
          <w:sz w:val="30"/>
          <w:szCs w:val="30"/>
          <w:lang w:val="en-US"/>
        </w:rPr>
        <w:t>2565</w:t>
      </w:r>
      <w:r w:rsidR="0063057A" w:rsidRPr="00BB4F36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84263E" w:rsidRPr="00BB4F36">
        <w:rPr>
          <w:rFonts w:ascii="Angsana New" w:hAnsi="Angsana New" w:hint="cs"/>
          <w:sz w:val="30"/>
          <w:szCs w:val="30"/>
          <w:cs/>
        </w:rPr>
        <w:t>ไม่</w:t>
      </w:r>
      <w:r w:rsidR="0063057A" w:rsidRPr="00BB4F36">
        <w:rPr>
          <w:rFonts w:ascii="Angsana New" w:hAnsi="Angsana New"/>
          <w:sz w:val="30"/>
          <w:szCs w:val="30"/>
          <w:cs/>
        </w:rPr>
        <w:t xml:space="preserve">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>(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="0084263E" w:rsidRPr="00BB4F36">
        <w:rPr>
          <w:rFonts w:ascii="Angsana New" w:hAnsi="Angsana New"/>
          <w:i/>
          <w:iCs/>
          <w:sz w:val="30"/>
          <w:szCs w:val="30"/>
        </w:rPr>
        <w:t xml:space="preserve"> </w:t>
      </w:r>
      <w:r w:rsidR="0084263E" w:rsidRPr="00BB4F3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51</w:t>
      </w:r>
      <w:r w:rsidR="007C39E3" w:rsidRPr="00BB4F3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63057A" w:rsidRPr="00BB4F36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B38DA" w:rsidRPr="00BB4F3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263E" w:rsidRPr="00BB4F36">
        <w:rPr>
          <w:rFonts w:ascii="Angsana New" w:hAnsi="Angsana New" w:hint="cs"/>
          <w:i/>
          <w:iCs/>
          <w:sz w:val="30"/>
          <w:szCs w:val="30"/>
          <w:cs/>
        </w:rPr>
        <w:t xml:space="preserve">ในงบการเงินรวม </w:t>
      </w:r>
      <w:r w:rsidR="007C39E3" w:rsidRPr="00BB4F3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95DFA" w:rsidRPr="00BB4F3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BB4F3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D149E7" w:rsidRPr="00BB4F36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87843" w:rsidRPr="00BB4F3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C94943" w:rsidRPr="00BB4F3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95DFA" w:rsidRPr="00BB4F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ในงบการเงินเฉพาะกิจการ</w:t>
      </w:r>
      <w:r w:rsidR="0084263E" w:rsidRPr="00BB4F36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19CC0D9" w14:textId="77777777" w:rsidR="0084263E" w:rsidRPr="00690A50" w:rsidRDefault="0084263E" w:rsidP="0084263E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035AD19F" w14:textId="684A8F9C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14:paraId="4E286746" w14:textId="77777777" w:rsidR="004D34FC" w:rsidRPr="008E037B" w:rsidRDefault="004D34FC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13E08E2" w14:textId="54B9CC4E" w:rsidR="00A1588D" w:rsidRDefault="00CC1CA8" w:rsidP="00A1588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วัตถุดิบ พัสดุบรรจุ และสินค้าสำเร็จรูปกับบ</w:t>
      </w:r>
      <w:r w:rsidR="005B3ECA"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51738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A41089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51738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4419E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149E7" w:rsidRPr="00D149E7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66E6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ยอด</w:t>
      </w:r>
      <w:r w:rsidRPr="00085301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ภาระผูกพันคงเหลือจำนวน</w:t>
      </w:r>
      <w:r w:rsidR="008C611C" w:rsidRPr="00085301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495FE1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B73F9" w:rsidRPr="000B73F9">
        <w:rPr>
          <w:rFonts w:asciiTheme="majorBidi" w:hAnsiTheme="majorBidi" w:cstheme="majorBidi"/>
          <w:sz w:val="30"/>
          <w:szCs w:val="30"/>
          <w:lang w:val="en-US"/>
        </w:rPr>
        <w:t>4,347.9</w:t>
      </w:r>
      <w:r w:rsidR="00FB6CEC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0853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085301">
        <w:rPr>
          <w:rFonts w:asciiTheme="majorBidi" w:hAnsiTheme="majorBidi" w:cstheme="majorBidi"/>
          <w:sz w:val="30"/>
          <w:szCs w:val="30"/>
        </w:rPr>
        <w:t>:</w:t>
      </w:r>
      <w:r w:rsidR="00AE055A" w:rsidRPr="0008530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234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7C39E3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E8784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 w:rsidRPr="00085301">
        <w:rPr>
          <w:rFonts w:asciiTheme="majorBidi" w:hAnsiTheme="majorBidi" w:cstheme="majorBidi"/>
          <w:sz w:val="30"/>
          <w:szCs w:val="30"/>
        </w:rPr>
        <w:br/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085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0853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085301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0853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F9" w:rsidRPr="000B73F9">
        <w:rPr>
          <w:rFonts w:asciiTheme="majorBidi" w:hAnsiTheme="majorBidi" w:cstheme="majorBidi"/>
          <w:sz w:val="30"/>
          <w:szCs w:val="30"/>
          <w:lang w:val="en-US"/>
        </w:rPr>
        <w:t xml:space="preserve">6,252.8 </w:t>
      </w:r>
      <w:r w:rsidR="007F5BBE" w:rsidRPr="000853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16076" w:rsidRPr="000853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6076" w:rsidRPr="000853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0853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149E7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AE055A" w:rsidRPr="00085301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106E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326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A35F2B" w:rsidRPr="00106ED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106E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106ED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106ED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AB88CBF" w14:textId="77777777" w:rsidR="00714009" w:rsidRPr="008E037B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87CC14F" w14:textId="77777777" w:rsidR="00AD3EB8" w:rsidRPr="005652D6" w:rsidRDefault="00AD3EB8" w:rsidP="00AD3EB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652D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5652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5652D6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510B62A" w14:textId="77777777" w:rsidR="00AD3EB8" w:rsidRPr="008E037B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292128" w14:textId="76DFA13A" w:rsidR="00AD3EB8" w:rsidRPr="00F065D7" w:rsidRDefault="00AD3EB8" w:rsidP="005A590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652D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5652D6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3087" w:rsidRPr="005652D6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>ล้านเยนต่อปี</w:t>
      </w:r>
      <w:r w:rsidR="006B3F1F" w:rsidRPr="005652D6">
        <w:rPr>
          <w:rFonts w:asciiTheme="majorBidi" w:hAnsiTheme="majorBidi" w:cstheme="majorBidi"/>
          <w:sz w:val="30"/>
          <w:szCs w:val="30"/>
        </w:rPr>
        <w:br/>
      </w:r>
      <w:r w:rsidRPr="005652D6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 และจำนวน 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652D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49E7" w:rsidRPr="005652D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652D6">
        <w:rPr>
          <w:rFonts w:asciiTheme="majorBidi" w:hAnsiTheme="majorBidi" w:cstheme="majorBidi"/>
          <w:sz w:val="30"/>
          <w:szCs w:val="30"/>
        </w:rPr>
        <w:t xml:space="preserve"> </w:t>
      </w:r>
      <w:r w:rsidRPr="005652D6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7DE9C256" w14:textId="77777777" w:rsidR="00AD3EB8" w:rsidRPr="008E037B" w:rsidRDefault="00AD3EB8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8E037B" w:rsidRDefault="005727ED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037B">
        <w:rPr>
          <w:rFonts w:asciiTheme="majorBidi" w:hAnsiTheme="majorBidi"/>
          <w:sz w:val="30"/>
          <w:szCs w:val="30"/>
          <w:cs/>
        </w:rPr>
        <w:t xml:space="preserve"> </w:t>
      </w:r>
    </w:p>
    <w:p w14:paraId="0E700C3B" w14:textId="0A7D4D8A" w:rsidR="00F67D6D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75E1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สหรัฐอเมริกาต่อเดือน</w:t>
      </w:r>
    </w:p>
    <w:p w14:paraId="13594C76" w14:textId="20C845A1" w:rsidR="00767F39" w:rsidRPr="008E037B" w:rsidRDefault="00767F3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7DC46BA" w14:textId="714C11B7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Pr="008E037B" w:rsidRDefault="0041552A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B0EBDB" w14:textId="1AF92EF3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Pr="008E037B" w:rsidRDefault="006B3ADB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037B">
        <w:rPr>
          <w:rFonts w:asciiTheme="majorBidi" w:hAnsiTheme="majorBidi"/>
          <w:sz w:val="30"/>
          <w:szCs w:val="30"/>
          <w:cs/>
        </w:rPr>
        <w:t xml:space="preserve"> </w:t>
      </w:r>
    </w:p>
    <w:p w14:paraId="422676B0" w14:textId="2D678962" w:rsidR="003D63CA" w:rsidRDefault="006B3ADB" w:rsidP="00693D49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D149E7" w:rsidRPr="00D149E7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3346EDDE" w14:textId="2F64B7A8" w:rsidR="00693D49" w:rsidRPr="00693D49" w:rsidRDefault="00693D49" w:rsidP="00693D49">
      <w:pPr>
        <w:spacing w:line="240" w:lineRule="auto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/>
          <w:snapToGrid w:val="0"/>
          <w:sz w:val="30"/>
          <w:szCs w:val="30"/>
          <w:lang w:eastAsia="th-TH"/>
        </w:rPr>
        <w:br w:type="page"/>
      </w:r>
    </w:p>
    <w:p w14:paraId="79C99EA9" w14:textId="0DA305E9" w:rsidR="003422E0" w:rsidRPr="00B553CD" w:rsidRDefault="003422E0" w:rsidP="003422E0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B553CD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6D8C0DD" w14:textId="77777777" w:rsidR="003422E0" w:rsidRPr="00B553CD" w:rsidRDefault="003422E0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77976A7" w14:textId="7C39268D" w:rsidR="003422E0" w:rsidRPr="00D70AA8" w:rsidRDefault="006724F7" w:rsidP="00D70AA8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652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553CD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="008E037B" w:rsidRPr="00B553CD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E71D93" w:rsidRPr="00B553CD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="008E037B" w:rsidRPr="00B553CD">
        <w:rPr>
          <w:rFonts w:hint="cs"/>
          <w:sz w:val="30"/>
          <w:szCs w:val="30"/>
          <w:cs/>
          <w:lang w:val="en-US"/>
        </w:rPr>
        <w:t xml:space="preserve"> ปี</w:t>
      </w:r>
      <w:r w:rsidR="008E037B" w:rsidRPr="00B553CD">
        <w:rPr>
          <w:sz w:val="30"/>
          <w:szCs w:val="30"/>
          <w:lang w:val="en-US"/>
        </w:rPr>
        <w:t xml:space="preserve"> </w:t>
      </w:r>
      <w:r w:rsidR="008E037B" w:rsidRPr="00B553CD">
        <w:rPr>
          <w:rFonts w:hint="cs"/>
          <w:sz w:val="30"/>
          <w:szCs w:val="30"/>
          <w:cs/>
          <w:lang w:val="en-US"/>
        </w:rPr>
        <w:t>สัญญามีผลบังคับใช้และจะทยอยสิ้นสุด</w:t>
      </w:r>
      <w:r w:rsidR="000B052C" w:rsidRPr="00B553CD">
        <w:rPr>
          <w:rFonts w:hint="cs"/>
          <w:sz w:val="30"/>
          <w:szCs w:val="30"/>
          <w:cs/>
          <w:lang w:val="en-US"/>
        </w:rPr>
        <w:t>ภาย</w:t>
      </w:r>
      <w:r w:rsidR="008E037B" w:rsidRPr="00B553CD">
        <w:rPr>
          <w:rFonts w:hint="cs"/>
          <w:sz w:val="30"/>
          <w:szCs w:val="30"/>
          <w:cs/>
          <w:lang w:val="en-US"/>
        </w:rPr>
        <w:t xml:space="preserve">ในเดือนกันยายน </w:t>
      </w:r>
      <w:r w:rsidR="008E037B" w:rsidRPr="00B553CD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="003422E0" w:rsidRPr="00B553CD">
        <w:rPr>
          <w:sz w:val="30"/>
          <w:szCs w:val="30"/>
          <w:cs/>
        </w:rPr>
        <w:t xml:space="preserve"> </w:t>
      </w:r>
      <w:r w:rsidR="003422E0" w:rsidRPr="00B553CD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="00075994" w:rsidRPr="005652D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22E0" w:rsidRPr="00B553CD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3835AA0C" w14:textId="77777777" w:rsidR="00714009" w:rsidRPr="00A24235" w:rsidRDefault="00714009" w:rsidP="008E037B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0B052C" w:rsidRDefault="005A5157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0B052C" w:rsidRDefault="00EE5F46" w:rsidP="008E037B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C2AF1D4" w14:textId="70AF1F4A" w:rsidR="002849E2" w:rsidRPr="002336C7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251738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="007A0ED9"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51738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F64174">
        <w:rPr>
          <w:rFonts w:asciiTheme="majorBidi" w:hAnsiTheme="majorBidi" w:cstheme="majorBidi"/>
          <w:spacing w:val="-4"/>
          <w:sz w:val="30"/>
          <w:szCs w:val="30"/>
          <w:lang w:val="en-US"/>
        </w:rPr>
        <w:t>52,777.5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985845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F64174">
        <w:rPr>
          <w:rFonts w:asciiTheme="majorBidi" w:hAnsiTheme="majorBidi" w:cstheme="majorBidi"/>
          <w:spacing w:val="-4"/>
          <w:sz w:val="30"/>
          <w:szCs w:val="30"/>
          <w:lang w:val="en-US"/>
        </w:rPr>
        <w:t>62.6</w:t>
      </w:r>
      <w:r w:rsidR="002849E2" w:rsidRPr="0098584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98584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630178" w:rsidRPr="00B671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B671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2564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44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877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62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D149E7" w:rsidRPr="00D149E7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6</w:t>
      </w:r>
      <w:r w:rsidR="00EE5A5D" w:rsidRPr="00EE5A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</w:t>
      </w:r>
      <w:r w:rsidR="00630178" w:rsidRPr="00324D2F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า</w:t>
      </w:r>
      <w:r w:rsidR="00630178" w:rsidRPr="00324D2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="0063017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คิด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D149E7" w:rsidRPr="00D149E7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14D99843" w14:textId="77777777" w:rsidR="00B27817" w:rsidRPr="000B052C" w:rsidRDefault="00B27817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F3FC129" w14:textId="22E3B6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Pr="000B052C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0CD76665" w14:textId="45B30155" w:rsidR="00A47431" w:rsidRDefault="00A47431" w:rsidP="00890C80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28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</w:rPr>
        <w:t>กรกฎาคม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2560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2561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D15247">
        <w:rPr>
          <w:rFonts w:asciiTheme="majorBidi" w:hAnsiTheme="majorBidi" w:hint="cs"/>
          <w:sz w:val="30"/>
          <w:szCs w:val="30"/>
          <w:cs/>
        </w:rPr>
        <w:t xml:space="preserve">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11</w:t>
      </w:r>
      <w:r w:rsidRPr="00D15247">
        <w:rPr>
          <w:rFonts w:asciiTheme="majorBidi" w:hAnsiTheme="majorBidi"/>
          <w:sz w:val="30"/>
          <w:szCs w:val="30"/>
        </w:rPr>
        <w:t>.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1</w:t>
      </w:r>
      <w:r w:rsidRPr="00D15247">
        <w:rPr>
          <w:rFonts w:asciiTheme="majorBidi" w:hAnsiTheme="majorBidi"/>
          <w:sz w:val="30"/>
          <w:szCs w:val="30"/>
        </w:rPr>
        <w:t>.</w:t>
      </w:r>
      <w:r w:rsidR="00D149E7" w:rsidRPr="00D149E7">
        <w:rPr>
          <w:rFonts w:asciiTheme="majorBidi" w:hAnsiTheme="majorBidi"/>
          <w:sz w:val="30"/>
          <w:szCs w:val="30"/>
          <w:lang w:val="en-US"/>
        </w:rPr>
        <w:t>5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49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D149E7" w:rsidRPr="00D149E7">
        <w:rPr>
          <w:rFonts w:asciiTheme="majorBidi" w:hAnsiTheme="majorBidi" w:hint="cs"/>
          <w:sz w:val="30"/>
          <w:szCs w:val="30"/>
          <w:lang w:val="en-US"/>
        </w:rPr>
        <w:t>3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D1524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D1524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D15247">
        <w:rPr>
          <w:rFonts w:asciiTheme="majorBidi" w:hAnsiTheme="majorBidi"/>
          <w:spacing w:val="-4"/>
          <w:sz w:val="30"/>
          <w:szCs w:val="30"/>
        </w:rPr>
        <w:t>.</w:t>
      </w:r>
      <w:r w:rsidR="00D149E7" w:rsidRPr="00D149E7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15112480" w14:textId="746EB400" w:rsidR="00561072" w:rsidRDefault="00A4305E" w:rsidP="00A4305E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/>
          <w:spacing w:val="-4"/>
          <w:sz w:val="30"/>
          <w:szCs w:val="30"/>
        </w:rPr>
        <w:br w:type="column"/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lastRenderedPageBreak/>
        <w:t xml:space="preserve">ในเดือนสิงหาคม </w:t>
      </w:r>
      <w:r w:rsidR="00EC2EB9" w:rsidRPr="001921DD">
        <w:rPr>
          <w:rFonts w:asciiTheme="majorBidi" w:hAnsiTheme="majorBidi"/>
          <w:sz w:val="30"/>
          <w:szCs w:val="30"/>
          <w:lang w:val="th-TH"/>
        </w:rPr>
        <w:t>2561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บริษัทแห่งหนึ่งในประเทศไทยที่เคยซื้อสินค้าจากบริษัท เอ็ม-</w:t>
      </w:r>
      <w:r w:rsidRPr="001921DD">
        <w:rPr>
          <w:rFonts w:asciiTheme="majorBidi" w:hAnsiTheme="majorBidi"/>
          <w:sz w:val="30"/>
          <w:szCs w:val="30"/>
          <w:lang w:val="th-TH"/>
        </w:rPr>
        <w:t>150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Pr="001921DD">
        <w:rPr>
          <w:rFonts w:asciiTheme="majorBidi" w:hAnsiTheme="majorBidi"/>
          <w:sz w:val="30"/>
          <w:szCs w:val="30"/>
          <w:lang w:val="th-TH"/>
        </w:rPr>
        <w:t>2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ล้านบาทต่อเดือนนับแต่เดือนมิถุนายน </w:t>
      </w:r>
      <w:r w:rsidRPr="001921DD">
        <w:rPr>
          <w:rFonts w:asciiTheme="majorBidi" w:hAnsiTheme="majorBidi"/>
          <w:sz w:val="30"/>
          <w:szCs w:val="30"/>
          <w:lang w:val="th-TH"/>
        </w:rPr>
        <w:t>2561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Pr="001921DD">
        <w:rPr>
          <w:rFonts w:asciiTheme="majorBidi" w:hAnsiTheme="majorBidi"/>
          <w:sz w:val="30"/>
          <w:szCs w:val="30"/>
          <w:lang w:val="th-TH"/>
        </w:rPr>
        <w:t>228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โดยศาลชั้นต้นและศาลอุทธรณ์ได้พิพากษายกฟ้องแล้ว ในเดือนมิถุนายน </w:t>
      </w:r>
      <w:r w:rsidRPr="001921DD">
        <w:rPr>
          <w:rFonts w:asciiTheme="majorBidi" w:hAnsiTheme="majorBidi"/>
          <w:sz w:val="30"/>
          <w:szCs w:val="30"/>
          <w:lang w:val="th-TH"/>
        </w:rPr>
        <w:t>2565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 xml:space="preserve"> ศาลฎีกามีคำสั่งไม่อนุญาตให้โจทก์ยื่นฎีกา และไม่รับฎีกาของโจทก์ คดีจึงเป็นอันยุติตามคำพิพากษาของศาลอุทธรณ์ </w:t>
      </w:r>
      <w:r w:rsidR="00027A1E" w:rsidRPr="001921DD">
        <w:rPr>
          <w:rFonts w:asciiTheme="majorBidi" w:hAnsiTheme="majorBidi" w:hint="cs"/>
          <w:sz w:val="30"/>
          <w:szCs w:val="30"/>
          <w:cs/>
          <w:lang w:val="th-TH"/>
        </w:rPr>
        <w:t>ส่งผลให้บริษัท</w:t>
      </w:r>
      <w:r w:rsidR="00B3415A" w:rsidRPr="001921DD">
        <w:rPr>
          <w:rFonts w:asciiTheme="majorBidi" w:hAnsiTheme="majorBidi"/>
          <w:sz w:val="30"/>
          <w:szCs w:val="30"/>
          <w:cs/>
          <w:lang w:val="th-TH"/>
        </w:rPr>
        <w:t>ไม่ได้รับผลเสียหายที่มีสาระสำคัญเกี่ยวกับคดีฟ้องร้องดังกล่าวข้างต้น</w:t>
      </w:r>
    </w:p>
    <w:p w14:paraId="302D46C4" w14:textId="5D732FDC" w:rsidR="00B23C66" w:rsidRPr="00A41B7A" w:rsidRDefault="00B23C66" w:rsidP="00A41B7A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4CC6C5C8" w14:textId="77777777" w:rsidR="00E35DB9" w:rsidRPr="00EC452A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C452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2908606" w14:textId="64BFA7EE" w:rsidR="00B761FE" w:rsidRPr="00EC452A" w:rsidRDefault="00B761FE" w:rsidP="000F61A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05CC10" w14:textId="7141FD77" w:rsidR="006826B3" w:rsidRPr="00A84A51" w:rsidRDefault="006826B3" w:rsidP="006826B3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EC452A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EC452A">
        <w:rPr>
          <w:rFonts w:asciiTheme="majorBidi" w:hAnsiTheme="majorBidi"/>
          <w:sz w:val="30"/>
          <w:szCs w:val="30"/>
        </w:rPr>
        <w:t xml:space="preserve"> 1</w:t>
      </w:r>
      <w:r w:rsidRPr="00EC452A">
        <w:rPr>
          <w:rFonts w:asciiTheme="majorBidi" w:hAnsiTheme="majorBidi"/>
          <w:sz w:val="30"/>
          <w:szCs w:val="30"/>
          <w:lang w:val="en-US"/>
        </w:rPr>
        <w:t>0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Pr="00EC452A">
        <w:rPr>
          <w:rFonts w:asciiTheme="majorBidi" w:hAnsiTheme="majorBidi"/>
          <w:sz w:val="30"/>
          <w:szCs w:val="30"/>
          <w:cs/>
        </w:rPr>
        <w:t>สิงหาคม</w:t>
      </w:r>
      <w:r w:rsidRPr="00EC452A">
        <w:rPr>
          <w:rFonts w:asciiTheme="majorBidi" w:hAnsiTheme="majorBidi"/>
          <w:sz w:val="30"/>
          <w:szCs w:val="30"/>
        </w:rPr>
        <w:t xml:space="preserve"> 2565 </w:t>
      </w:r>
      <w:r w:rsidRPr="00EC452A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</w:t>
      </w:r>
      <w:r w:rsidRPr="00EC452A">
        <w:rPr>
          <w:rFonts w:asciiTheme="majorBidi" w:hAnsiTheme="majorBidi"/>
          <w:sz w:val="30"/>
          <w:szCs w:val="30"/>
        </w:rPr>
        <w:br/>
      </w:r>
      <w:r w:rsidRPr="00EC452A">
        <w:rPr>
          <w:rFonts w:asciiTheme="majorBidi" w:hAnsiTheme="majorBidi"/>
          <w:sz w:val="30"/>
          <w:szCs w:val="30"/>
          <w:cs/>
        </w:rPr>
        <w:t>ผลการดำเนินงานงวดครึ่งปีแรกของปี</w:t>
      </w:r>
      <w:r w:rsidRPr="00EC452A">
        <w:rPr>
          <w:rFonts w:asciiTheme="majorBidi" w:hAnsiTheme="majorBidi"/>
          <w:sz w:val="30"/>
          <w:szCs w:val="30"/>
        </w:rPr>
        <w:t xml:space="preserve"> 2565 </w:t>
      </w:r>
      <w:r w:rsidRPr="00EC452A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="00030668" w:rsidRPr="00EC452A">
        <w:rPr>
          <w:rFonts w:asciiTheme="majorBidi" w:hAnsiTheme="majorBidi" w:hint="cs"/>
          <w:sz w:val="30"/>
          <w:szCs w:val="30"/>
          <w:cs/>
        </w:rPr>
        <w:t>0.45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Pr="00EC452A">
        <w:rPr>
          <w:rFonts w:asciiTheme="majorBidi" w:hAnsiTheme="majorBidi"/>
          <w:sz w:val="30"/>
          <w:szCs w:val="30"/>
          <w:cs/>
        </w:rPr>
        <w:t xml:space="preserve">บาท คิดเป็นจำนวนประมาณ </w:t>
      </w:r>
      <w:r w:rsidR="00030668" w:rsidRPr="00EC452A">
        <w:rPr>
          <w:rFonts w:asciiTheme="majorBidi" w:hAnsiTheme="majorBidi"/>
          <w:sz w:val="30"/>
          <w:szCs w:val="30"/>
          <w:lang w:val="en-US"/>
        </w:rPr>
        <w:t>1,351.69</w:t>
      </w:r>
      <w:r w:rsidRPr="00EC452A">
        <w:rPr>
          <w:rFonts w:asciiTheme="majorBidi" w:hAnsiTheme="majorBidi"/>
          <w:sz w:val="30"/>
          <w:szCs w:val="30"/>
        </w:rPr>
        <w:t xml:space="preserve"> </w:t>
      </w:r>
      <w:r w:rsidRPr="00EC452A">
        <w:rPr>
          <w:rFonts w:asciiTheme="majorBidi" w:hAnsiTheme="majorBidi"/>
          <w:sz w:val="30"/>
          <w:szCs w:val="30"/>
          <w:cs/>
        </w:rPr>
        <w:t>ล้านบาท โดยจะจ่ายให้แก่ผู้ถือหุ้นใน</w:t>
      </w:r>
      <w:r w:rsidR="0070423E" w:rsidRPr="00EC452A">
        <w:rPr>
          <w:rFonts w:asciiTheme="majorBidi" w:hAnsiTheme="majorBidi" w:hint="cs"/>
          <w:sz w:val="30"/>
          <w:szCs w:val="30"/>
          <w:cs/>
        </w:rPr>
        <w:t>เดือน</w:t>
      </w:r>
      <w:r w:rsidRPr="00EC452A">
        <w:rPr>
          <w:rFonts w:asciiTheme="majorBidi" w:hAnsiTheme="majorBidi"/>
          <w:sz w:val="30"/>
          <w:szCs w:val="30"/>
          <w:cs/>
        </w:rPr>
        <w:t>กันยายน</w:t>
      </w:r>
      <w:r w:rsidRPr="00EC452A">
        <w:rPr>
          <w:rFonts w:asciiTheme="majorBidi" w:hAnsiTheme="majorBidi"/>
          <w:sz w:val="30"/>
          <w:szCs w:val="30"/>
        </w:rPr>
        <w:t xml:space="preserve"> 2565</w:t>
      </w:r>
    </w:p>
    <w:p w14:paraId="06DD047F" w14:textId="33EB7C21" w:rsidR="00ED1522" w:rsidRPr="0070423E" w:rsidRDefault="00ED1522" w:rsidP="006826B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sectPr w:rsidR="00ED1522" w:rsidRPr="0070423E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AACD" w14:textId="77777777" w:rsidR="0075450A" w:rsidRDefault="0075450A">
      <w:r>
        <w:separator/>
      </w:r>
    </w:p>
  </w:endnote>
  <w:endnote w:type="continuationSeparator" w:id="0">
    <w:p w14:paraId="77113F04" w14:textId="77777777" w:rsidR="0075450A" w:rsidRDefault="0075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7425A1" w:rsidRPr="00B248A7" w:rsidRDefault="007425A1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 w:rsidR="00BB4F36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2</w:t>
        </w:r>
        <w:r w:rsidR="00BB4F36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23BC" w14:textId="77777777" w:rsidR="007425A1" w:rsidRPr="00173BD7" w:rsidRDefault="007425A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B4F36"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7425A1" w:rsidRPr="00175C2C" w:rsidRDefault="007425A1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EDF7" w14:textId="77777777" w:rsidR="007425A1" w:rsidRPr="00173BD7" w:rsidRDefault="007425A1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B4F36">
      <w:rPr>
        <w:rStyle w:val="PageNumber"/>
        <w:rFonts w:ascii="Angsana New" w:hAnsi="Angsana New" w:cs="Angsana New"/>
        <w:noProof/>
        <w:sz w:val="30"/>
        <w:szCs w:val="30"/>
      </w:rPr>
      <w:t>40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0CD53B" w14:textId="77777777" w:rsidR="007425A1" w:rsidRPr="00175C2C" w:rsidRDefault="007425A1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703F" w14:textId="77777777" w:rsidR="0075450A" w:rsidRDefault="0075450A">
      <w:r>
        <w:separator/>
      </w:r>
    </w:p>
  </w:footnote>
  <w:footnote w:type="continuationSeparator" w:id="0">
    <w:p w14:paraId="63B9C8BA" w14:textId="77777777" w:rsidR="0075450A" w:rsidRDefault="0075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F230" w14:textId="77777777" w:rsidR="007425A1" w:rsidRDefault="007425A1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33EC9AC" w14:textId="77777777" w:rsidR="007425A1" w:rsidRDefault="007425A1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CB81BC" w14:textId="6F230DC8" w:rsidR="007425A1" w:rsidRDefault="007425A1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3CD041" w14:textId="77777777" w:rsidR="007425A1" w:rsidRPr="000E5F74" w:rsidRDefault="007425A1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FC5"/>
    <w:rsid w:val="00033089"/>
    <w:rsid w:val="00033426"/>
    <w:rsid w:val="000334EE"/>
    <w:rsid w:val="00033AA7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90A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2ED"/>
    <w:rsid w:val="000B052C"/>
    <w:rsid w:val="000B0843"/>
    <w:rsid w:val="000B0DA9"/>
    <w:rsid w:val="000B17AC"/>
    <w:rsid w:val="000B1F60"/>
    <w:rsid w:val="000B2254"/>
    <w:rsid w:val="000B2964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134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D2D"/>
    <w:rsid w:val="001B3FF7"/>
    <w:rsid w:val="001B4141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711"/>
    <w:rsid w:val="001E2949"/>
    <w:rsid w:val="001E2FC9"/>
    <w:rsid w:val="001E3430"/>
    <w:rsid w:val="001E467B"/>
    <w:rsid w:val="001E4833"/>
    <w:rsid w:val="001E493B"/>
    <w:rsid w:val="001E4BFB"/>
    <w:rsid w:val="001E4C79"/>
    <w:rsid w:val="001E4E20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735A"/>
    <w:rsid w:val="00237937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86E"/>
    <w:rsid w:val="004359A5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57AE"/>
    <w:rsid w:val="00446569"/>
    <w:rsid w:val="004469A0"/>
    <w:rsid w:val="00446B55"/>
    <w:rsid w:val="00447074"/>
    <w:rsid w:val="004471CB"/>
    <w:rsid w:val="00447218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16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B7B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0D8"/>
    <w:rsid w:val="005E241F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DE"/>
    <w:rsid w:val="007154E1"/>
    <w:rsid w:val="00715587"/>
    <w:rsid w:val="00715A9C"/>
    <w:rsid w:val="0071607C"/>
    <w:rsid w:val="007163A2"/>
    <w:rsid w:val="0071660D"/>
    <w:rsid w:val="0071670B"/>
    <w:rsid w:val="00716E7D"/>
    <w:rsid w:val="00716F8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0A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42A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A24"/>
    <w:rsid w:val="007D1BAC"/>
    <w:rsid w:val="007D2024"/>
    <w:rsid w:val="007D20CC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77A"/>
    <w:rsid w:val="00801B17"/>
    <w:rsid w:val="00801EFE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1D2"/>
    <w:rsid w:val="0083346C"/>
    <w:rsid w:val="008338BF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27D"/>
    <w:rsid w:val="008D64AB"/>
    <w:rsid w:val="008D653F"/>
    <w:rsid w:val="008D6D76"/>
    <w:rsid w:val="008D6F5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4D7"/>
    <w:rsid w:val="009145C3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375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F10"/>
    <w:rsid w:val="009506DF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305E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C09"/>
    <w:rsid w:val="00B95DA5"/>
    <w:rsid w:val="00B9609E"/>
    <w:rsid w:val="00B96303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5750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3240"/>
    <w:rsid w:val="00CF3342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3E1D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B8F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7D2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964"/>
    <w:rsid w:val="00F23B96"/>
    <w:rsid w:val="00F23D43"/>
    <w:rsid w:val="00F2426B"/>
    <w:rsid w:val="00F24682"/>
    <w:rsid w:val="00F24A1E"/>
    <w:rsid w:val="00F24CD2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F8E"/>
    <w:rsid w:val="00F64174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AC"/>
    <w:rsid w:val="00F768DF"/>
    <w:rsid w:val="00F76CB6"/>
    <w:rsid w:val="00F76F5E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.xml"/><Relationship Id="rId39" Type="http://schemas.openxmlformats.org/officeDocument/2006/relationships/chart" Target="charts/chart14.xml"/><Relationship Id="rId21" Type="http://schemas.openxmlformats.org/officeDocument/2006/relationships/image" Target="media/image4.png"/><Relationship Id="rId34" Type="http://schemas.openxmlformats.org/officeDocument/2006/relationships/chart" Target="charts/chart9.xml"/><Relationship Id="rId42" Type="http://schemas.openxmlformats.org/officeDocument/2006/relationships/chart" Target="charts/chart17.xm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5" Type="http://schemas.openxmlformats.org/officeDocument/2006/relationships/header" Target="header1.xml"/><Relationship Id="rId33" Type="http://schemas.openxmlformats.org/officeDocument/2006/relationships/footer" Target="footer3.xml"/><Relationship Id="rId38" Type="http://schemas.openxmlformats.org/officeDocument/2006/relationships/chart" Target="charts/chart13.xm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openxmlformats.org/officeDocument/2006/relationships/image" Target="media/image3.png"/><Relationship Id="rId29" Type="http://schemas.openxmlformats.org/officeDocument/2006/relationships/chart" Target="charts/chart5.xml"/><Relationship Id="rId41" Type="http://schemas.openxmlformats.org/officeDocument/2006/relationships/chart" Target="charts/chart1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3.xml"/><Relationship Id="rId32" Type="http://schemas.openxmlformats.org/officeDocument/2006/relationships/chart" Target="charts/chart8.xml"/><Relationship Id="rId37" Type="http://schemas.openxmlformats.org/officeDocument/2006/relationships/chart" Target="charts/chart12.xml"/><Relationship Id="rId40" Type="http://schemas.openxmlformats.org/officeDocument/2006/relationships/chart" Target="charts/chart15.xml"/><Relationship Id="rId45" Type="http://schemas.openxmlformats.org/officeDocument/2006/relationships/chart" Target="charts/chart20.xml"/><Relationship Id="rId5" Type="http://schemas.openxmlformats.org/officeDocument/2006/relationships/numbering" Target="numbering.xml"/><Relationship Id="rId23" Type="http://schemas.openxmlformats.org/officeDocument/2006/relationships/chart" Target="charts/chart2.xml"/><Relationship Id="rId28" Type="http://schemas.openxmlformats.org/officeDocument/2006/relationships/footer" Target="footer2.xml"/><Relationship Id="rId36" Type="http://schemas.openxmlformats.org/officeDocument/2006/relationships/chart" Target="charts/chart11.xml"/><Relationship Id="rId10" Type="http://schemas.openxmlformats.org/officeDocument/2006/relationships/endnotes" Target="endnotes.xml"/><Relationship Id="rId31" Type="http://schemas.openxmlformats.org/officeDocument/2006/relationships/chart" Target="charts/chart7.xml"/><Relationship Id="rId44" Type="http://schemas.openxmlformats.org/officeDocument/2006/relationships/chart" Target="charts/chart1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1.xml"/><Relationship Id="rId27" Type="http://schemas.openxmlformats.org/officeDocument/2006/relationships/chart" Target="charts/chart4.xml"/><Relationship Id="rId30" Type="http://schemas.openxmlformats.org/officeDocument/2006/relationships/chart" Target="charts/chart6.xml"/><Relationship Id="rId35" Type="http://schemas.openxmlformats.org/officeDocument/2006/relationships/chart" Target="charts/chart10.xml"/><Relationship Id="rId43" Type="http://schemas.openxmlformats.org/officeDocument/2006/relationships/chart" Target="charts/chart18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5857023</c:v>
                </c:pt>
                <c:pt idx="1">
                  <c:v>586574</c:v>
                </c:pt>
                <c:pt idx="2">
                  <c:v>739879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6B-435F-9C19-0EC01B9F5AA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5938043</c:v>
                </c:pt>
                <c:pt idx="1">
                  <c:v>481348</c:v>
                </c:pt>
                <c:pt idx="2">
                  <c:v>493929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6B-435F-9C19-0EC01B9F5AA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-747683936"/>
        <c:axId val="-747682304"/>
      </c:barChart>
      <c:catAx>
        <c:axId val="-747683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47682304"/>
        <c:crosses val="autoZero"/>
        <c:auto val="1"/>
        <c:lblAlgn val="ctr"/>
        <c:lblOffset val="100"/>
        <c:noMultiLvlLbl val="0"/>
      </c:catAx>
      <c:valAx>
        <c:axId val="-747682304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47683936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994-487C-A2E5-7AD54E8E228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994-487C-A2E5-7AD54E8E228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994-487C-A2E5-7AD54E8E2282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7.841579177602797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994-487C-A2E5-7AD54E8E2282}"/>
                </c:ext>
              </c:extLst>
            </c:dLbl>
            <c:dLbl>
              <c:idx val="1"/>
              <c:layout>
                <c:manualLayout>
                  <c:x val="7.5083552055993E-2"/>
                  <c:y val="-0.1078823272090988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994-487C-A2E5-7AD54E8E2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5643402</c:v>
                </c:pt>
                <c:pt idx="1">
                  <c:v>1269918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994-487C-A2E5-7AD54E8E2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B87-49B9-962E-75DB923D4EA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B87-49B9-962E-75DB923D4EA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B87-49B9-962E-75DB923D4EAE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1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B87-49B9-962E-75DB923D4EAE}"/>
                </c:ext>
              </c:extLst>
            </c:dLbl>
            <c:dLbl>
              <c:idx val="1"/>
              <c:layout>
                <c:manualLayout>
                  <c:x val="-0.10277777777777777"/>
                  <c:y val="-8.73729221347331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B87-49B9-962E-75DB923D4E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5834192</c:v>
                </c:pt>
                <c:pt idx="1">
                  <c:v>1349284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B87-49B9-962E-75DB923D4E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3938384</c:v>
                </c:pt>
                <c:pt idx="1">
                  <c:v>670305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CA-42AC-A87C-E80126F1DC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4337136</c:v>
                </c:pt>
                <c:pt idx="1">
                  <c:v>793913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CA-42AC-A87C-E80126F1DC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-612751104"/>
        <c:axId val="-612747296"/>
      </c:barChart>
      <c:catAx>
        <c:axId val="-612751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47296"/>
        <c:crosses val="autoZero"/>
        <c:auto val="1"/>
        <c:lblAlgn val="ctr"/>
        <c:lblOffset val="100"/>
        <c:noMultiLvlLbl val="0"/>
      </c:catAx>
      <c:valAx>
        <c:axId val="-61274729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51104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90-4ACB-A730-A501751E59E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90-4ACB-A730-A501751E59E1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290-4ACB-A730-A501751E59E1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0.2583335520559930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290-4ACB-A730-A501751E59E1}"/>
                </c:ext>
              </c:extLst>
            </c:dLbl>
            <c:dLbl>
              <c:idx val="1"/>
              <c:layout>
                <c:manualLayout>
                  <c:x val="6.1111111111111109E-2"/>
                  <c:y val="-0.1375002187226596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290-4ACB-A730-A501751E59E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4337136</c:v>
                </c:pt>
                <c:pt idx="1">
                  <c:v>793913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290-4ACB-A730-A501751E59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644-4E6F-9D2A-4003AC174FC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644-4E6F-9D2A-4003AC174FC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644-4E6F-9D2A-4003AC174FC7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376789151356080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644-4E6F-9D2A-4003AC174FC7}"/>
                </c:ext>
              </c:extLst>
            </c:dLbl>
            <c:dLbl>
              <c:idx val="1"/>
              <c:layout>
                <c:manualLayout>
                  <c:x val="-7.2222222222222215E-2"/>
                  <c:y val="-0.105235564304461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644-4E6F-9D2A-4003AC174FC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3938384</c:v>
                </c:pt>
                <c:pt idx="1">
                  <c:v>670305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44-4E6F-9D2A-4003AC174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11882842</c:v>
                </c:pt>
                <c:pt idx="1">
                  <c:v>2772953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5D-450C-898F-76DC28DF2E3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11210384</c:v>
                </c:pt>
                <c:pt idx="1">
                  <c:v>2478638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5D-450C-898F-76DC28DF2E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-612748384"/>
        <c:axId val="-612754368"/>
      </c:barChart>
      <c:catAx>
        <c:axId val="-612748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54368"/>
        <c:crosses val="autoZero"/>
        <c:auto val="1"/>
        <c:lblAlgn val="ctr"/>
        <c:lblOffset val="100"/>
        <c:noMultiLvlLbl val="0"/>
      </c:catAx>
      <c:valAx>
        <c:axId val="-6127543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48384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043906368178219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C56-4760-95F9-EA50ECAEB893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C56-4760-95F9-EA50ECAEB893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C56-4760-95F9-EA50ECAEB893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89526902887139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C56-4760-95F9-EA50ECAEB893}"/>
                </c:ext>
              </c:extLst>
            </c:dLbl>
            <c:dLbl>
              <c:idx val="1"/>
              <c:layout>
                <c:manualLayout>
                  <c:x val="0.13063910761154857"/>
                  <c:y val="-0.1301045494313210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C56-4760-95F9-EA50ECAEB8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11210384</c:v>
                </c:pt>
                <c:pt idx="1">
                  <c:v>2478638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C56-4760-95F9-EA50ECAEB8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84A-4F4A-997C-379C4669AE2A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84A-4F4A-997C-379C4669AE2A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84A-4F4A-997C-379C4669AE2A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117742782152230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84A-4F4A-997C-379C4669AE2A}"/>
                </c:ext>
              </c:extLst>
            </c:dLbl>
            <c:dLbl>
              <c:idx val="1"/>
              <c:layout>
                <c:manualLayout>
                  <c:x val="-0.10277777777777777"/>
                  <c:y val="-8.73729221347331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84A-4F4A-997C-379C4669AE2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11882842</c:v>
                </c:pt>
                <c:pt idx="1">
                  <c:v>2772953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84A-4F4A-997C-379C4669AE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8448465</c:v>
                </c:pt>
                <c:pt idx="1">
                  <c:v>1308369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3CF-440C-B085-91BF1298F14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8823376</c:v>
                </c:pt>
                <c:pt idx="1">
                  <c:v>1553410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3CF-440C-B085-91BF1298F1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-612760352"/>
        <c:axId val="-612752192"/>
      </c:barChart>
      <c:catAx>
        <c:axId val="-612760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52192"/>
        <c:crosses val="autoZero"/>
        <c:auto val="1"/>
        <c:lblAlgn val="ctr"/>
        <c:lblOffset val="100"/>
        <c:noMultiLvlLbl val="0"/>
      </c:catAx>
      <c:valAx>
        <c:axId val="-612752192"/>
        <c:scaling>
          <c:orientation val="minMax"/>
          <c:max val="12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61276035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249-4282-B2B8-606B149F1DF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249-4282-B2B8-606B149F1DF4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249-4282-B2B8-606B149F1DF4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0.2583335520559930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249-4282-B2B8-606B149F1DF4}"/>
                </c:ext>
              </c:extLst>
            </c:dLbl>
            <c:dLbl>
              <c:idx val="1"/>
              <c:layout>
                <c:manualLayout>
                  <c:x val="6.1111111111111109E-2"/>
                  <c:y val="-0.1375002187226596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249-4282-B2B8-606B149F1D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8823376</c:v>
                </c:pt>
                <c:pt idx="1">
                  <c:v>1553410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249-4282-B2B8-606B149F1D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336-4E27-BDAB-CEAD87970F5C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336-4E27-BDAB-CEAD87970F5C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336-4E27-BDAB-CEAD87970F5C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336-4E27-BDAB-CEAD87970F5C}"/>
                </c:ext>
              </c:extLst>
            </c:dLbl>
            <c:dLbl>
              <c:idx val="1"/>
              <c:layout>
                <c:manualLayout>
                  <c:x val="0.10403580408668624"/>
                  <c:y val="-1.9282763299311691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336-4E27-BDAB-CEAD87970F5C}"/>
                </c:ext>
              </c:extLst>
            </c:dLbl>
            <c:dLbl>
              <c:idx val="2"/>
              <c:layout>
                <c:manualLayout>
                  <c:x val="0.1032102408846713"/>
                  <c:y val="6.0575801693713745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336-4E27-BDAB-CEAD87970F5C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5938043</c:v>
                </c:pt>
                <c:pt idx="1">
                  <c:v>493929</c:v>
                </c:pt>
                <c:pt idx="2">
                  <c:v>481348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336-4E27-BDAB-CEAD87970F5C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0CD-49F1-B329-DA62950ADA3C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0CD-49F1-B329-DA62950ADA3C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0CD-49F1-B329-DA62950ADA3C}"/>
              </c:ext>
            </c:extLst>
          </c:dPt>
          <c:dLbls>
            <c:dLbl>
              <c:idx val="0"/>
              <c:layout>
                <c:manualLayout>
                  <c:x val="0.1388888888888889"/>
                  <c:y val="0.2376789151356080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0CD-49F1-B329-DA62950ADA3C}"/>
                </c:ext>
              </c:extLst>
            </c:dLbl>
            <c:dLbl>
              <c:idx val="1"/>
              <c:layout>
                <c:manualLayout>
                  <c:x val="-7.2222222222222215E-2"/>
                  <c:y val="-0.105235564304461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0CD-49F1-B329-DA62950ADA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8448465</c:v>
                </c:pt>
                <c:pt idx="1">
                  <c:v>1308369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CD-49F1-B329-DA62950ADA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F9-4B91-AB60-2DBBE6F4615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F9-4B91-AB60-2DBBE6F4615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F9-4B91-AB60-2DBBE6F46152}"/>
              </c:ext>
            </c:extLst>
          </c:dPt>
          <c:dLbls>
            <c:dLbl>
              <c:idx val="0"/>
              <c:layout>
                <c:manualLayout>
                  <c:x val="0.18911569703076211"/>
                  <c:y val="3.0774754191995431E-2"/>
                </c:manualLayout>
              </c:layout>
              <c:tx>
                <c:rich>
                  <a:bodyPr/>
                  <a:lstStyle/>
                  <a:p>
                    <a:fld id="{8410D6F0-BEB1-4FF7-88B2-92559C04B7E7}" type="VALUE">
                      <a:rPr lang="en-US" sz="1400" dirty="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2F9-4B91-AB60-2DBBE6F46152}"/>
                </c:ext>
              </c:extLst>
            </c:dLbl>
            <c:dLbl>
              <c:idx val="1"/>
              <c:layout>
                <c:manualLayout>
                  <c:x val="-7.9566120585637695E-2"/>
                  <c:y val="8.434192811390804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2F9-4B91-AB60-2DBBE6F46152}"/>
                </c:ext>
              </c:extLst>
            </c:dLbl>
            <c:dLbl>
              <c:idx val="2"/>
              <c:layout>
                <c:manualLayout>
                  <c:x val="-0.12431656943356033"/>
                  <c:y val="-4.5634205050793519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2F9-4B91-AB60-2DBBE6F4615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5857023</c:v>
                </c:pt>
                <c:pt idx="1">
                  <c:v>586574</c:v>
                </c:pt>
                <c:pt idx="2">
                  <c:v>739879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F9-4B91-AB60-2DBBE6F4615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62F9-4B91-AB60-2DBBE6F461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F9-4B91-AB60-2DBBE6F461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F9-4B91-AB60-2DBBE6F461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62F9-4B91-AB60-2DBBE6F4615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12212236</c:v>
                </c:pt>
                <c:pt idx="1">
                  <c:v>1141032</c:v>
                </c:pt>
                <c:pt idx="2">
                  <c:v>1302527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72-4215-9139-111F2D08EA8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11738980</c:v>
                </c:pt>
                <c:pt idx="1">
                  <c:v>981526</c:v>
                </c:pt>
                <c:pt idx="2">
                  <c:v>968516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72-4215-9139-111F2D08EA8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-747677952"/>
        <c:axId val="-747677408"/>
      </c:barChart>
      <c:catAx>
        <c:axId val="-747677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47677408"/>
        <c:crosses val="autoZero"/>
        <c:auto val="1"/>
        <c:lblAlgn val="ctr"/>
        <c:lblOffset val="100"/>
        <c:noMultiLvlLbl val="0"/>
      </c:catAx>
      <c:valAx>
        <c:axId val="-74767740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4767795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8886700700873924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572-4CA3-B078-D839DF2DD5EE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572-4CA3-B078-D839DF2DD5EE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572-4CA3-B078-D839DF2DD5EE}"/>
              </c:ext>
            </c:extLst>
          </c:dPt>
          <c:dLbls>
            <c:dLbl>
              <c:idx val="0"/>
              <c:layout>
                <c:manualLayout>
                  <c:x val="-0.19527658218062793"/>
                  <c:y val="-3.286984150174717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572-4CA3-B078-D839DF2DD5EE}"/>
                </c:ext>
              </c:extLst>
            </c:dLbl>
            <c:dLbl>
              <c:idx val="1"/>
              <c:layout>
                <c:manualLayout>
                  <c:x val="0.10403580408668624"/>
                  <c:y val="-1.9282763299311691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572-4CA3-B078-D839DF2DD5EE}"/>
                </c:ext>
              </c:extLst>
            </c:dLbl>
            <c:dLbl>
              <c:idx val="2"/>
              <c:layout>
                <c:manualLayout>
                  <c:x val="0.1032102408846713"/>
                  <c:y val="6.0575801693713745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7572-4CA3-B078-D839DF2DD5E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11738980</c:v>
                </c:pt>
                <c:pt idx="1">
                  <c:v>968516</c:v>
                </c:pt>
                <c:pt idx="2">
                  <c:v>981526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572-4CA3-B078-D839DF2DD5E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07A-4302-B784-3A6439DB23F8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07A-4302-B784-3A6439DB23F8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07A-4302-B784-3A6439DB23F8}"/>
              </c:ext>
            </c:extLst>
          </c:dPt>
          <c:dLbls>
            <c:dLbl>
              <c:idx val="0"/>
              <c:layout>
                <c:manualLayout>
                  <c:x val="0.18911569703076211"/>
                  <c:y val="3.0774754191995431E-2"/>
                </c:manualLayout>
              </c:layout>
              <c:tx>
                <c:rich>
                  <a:bodyPr/>
                  <a:lstStyle/>
                  <a:p>
                    <a:fld id="{8410D6F0-BEB1-4FF7-88B2-92559C04B7E7}" type="VALUE">
                      <a:rPr lang="en-US" sz="1400" dirty="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07A-4302-B784-3A6439DB23F8}"/>
                </c:ext>
              </c:extLst>
            </c:dLbl>
            <c:dLbl>
              <c:idx val="1"/>
              <c:layout>
                <c:manualLayout>
                  <c:x val="-0.10852873248663832"/>
                  <c:y val="7.656990738851939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4209260572286284"/>
                      <c:h val="0.198895597894822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207A-4302-B784-3A6439DB23F8}"/>
                </c:ext>
              </c:extLst>
            </c:dLbl>
            <c:dLbl>
              <c:idx val="2"/>
              <c:layout>
                <c:manualLayout>
                  <c:x val="-9.7986922250832567E-2"/>
                  <c:y val="-4.5634205050793519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207A-4302-B784-3A6439DB23F8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12212236</c:v>
                </c:pt>
                <c:pt idx="1">
                  <c:v>1141032</c:v>
                </c:pt>
                <c:pt idx="2">
                  <c:v>1302527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07A-4302-B784-3A6439DB23F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207A-4302-B784-3A6439DB23F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07A-4302-B784-3A6439DB23F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07A-4302-B784-3A6439DB23F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207A-4302-B784-3A6439DB23F8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5834192</c:v>
                </c:pt>
                <c:pt idx="1">
                  <c:v>1349284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26E-4043-B925-CB51975261A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5643402</c:v>
                </c:pt>
                <c:pt idx="1">
                  <c:v>1269918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6E-4043-B925-CB51975261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-759583856"/>
        <c:axId val="-759582768"/>
      </c:barChart>
      <c:catAx>
        <c:axId val="-759583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59582768"/>
        <c:crosses val="autoZero"/>
        <c:auto val="1"/>
        <c:lblAlgn val="ctr"/>
        <c:lblOffset val="100"/>
        <c:noMultiLvlLbl val="0"/>
      </c:catAx>
      <c:valAx>
        <c:axId val="-759582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759583856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0.82369</cdr:x>
      <cdr:y>0.76433</cdr:y>
    </cdr:from>
    <cdr:to>
      <cdr:x>0.86635</cdr:x>
      <cdr:y>0.82802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74960" y="2743205"/>
          <a:ext cx="242123" cy="228585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0.82197</cdr:x>
      <cdr:y>0.77114</cdr:y>
    </cdr:from>
    <cdr:to>
      <cdr:x>0.86485</cdr:x>
      <cdr:y>0.83483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65186" y="276765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0.82369</cdr:x>
      <cdr:y>0.76433</cdr:y>
    </cdr:from>
    <cdr:to>
      <cdr:x>0.86635</cdr:x>
      <cdr:y>0.82802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74960" y="2743205"/>
          <a:ext cx="242123" cy="228585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0.82197</cdr:x>
      <cdr:y>0.77114</cdr:y>
    </cdr:from>
    <cdr:to>
      <cdr:x>0.86485</cdr:x>
      <cdr:y>0.83483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65186" y="276765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E62F8-5263-4FD2-A395-CAEB4E646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27</Pages>
  <Words>4101</Words>
  <Characters>23377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2</cp:revision>
  <cp:lastPrinted>2022-07-29T12:54:00Z</cp:lastPrinted>
  <dcterms:created xsi:type="dcterms:W3CDTF">2022-08-05T07:16:00Z</dcterms:created>
  <dcterms:modified xsi:type="dcterms:W3CDTF">2022-08-05T07:16:00Z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