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FCE95" w14:textId="77777777" w:rsidR="00821066" w:rsidRDefault="00821066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 คัมเวล</w:t>
      </w:r>
      <w:r w:rsidR="003A064A">
        <w:rPr>
          <w:rFonts w:ascii="Angsana New" w:hAnsi="Angsana New" w:hint="cs"/>
          <w:b/>
          <w:bCs/>
          <w:sz w:val="32"/>
          <w:szCs w:val="32"/>
          <w:cs/>
        </w:rPr>
        <w:t xml:space="preserve"> คอร์ปอเรชั่น จำกัด (มหาชน) และบริษัทย่อย</w:t>
      </w:r>
    </w:p>
    <w:p w14:paraId="71DFCE96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5332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DFCE97" w14:textId="4B24557F" w:rsidR="00117B13" w:rsidRPr="00DF07EF" w:rsidRDefault="00126A6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126A6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สำหรับงวด </w:t>
      </w:r>
      <w:r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126A6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เดือน และ </w:t>
      </w: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126A6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เดือน สิ้นสุดวันที่ </w:t>
      </w: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126A6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มิถุนายน</w:t>
      </w:r>
      <w:r w:rsidR="00117B13"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DF07EF">
        <w:rPr>
          <w:rFonts w:ascii="Angsana New" w:hAnsi="Angsana New"/>
          <w:b/>
          <w:bCs/>
          <w:sz w:val="32"/>
          <w:szCs w:val="32"/>
          <w:lang w:val="en-US"/>
        </w:rPr>
        <w:t>5</w:t>
      </w:r>
    </w:p>
    <w:p w14:paraId="71DFCE98" w14:textId="77777777"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71DFCE99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71DFCE9A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71DFCE9B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71DFCE9C" w14:textId="77777777" w:rsidR="007172E2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95E48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CC260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>
        <w:rPr>
          <w:rFonts w:ascii="Angsana New" w:hAnsi="Angsana New" w:hint="cs"/>
          <w:sz w:val="30"/>
          <w:szCs w:val="30"/>
          <w:cs/>
        </w:rPr>
        <w:t>(</w:t>
      </w:r>
      <w:r w:rsidR="007172E2" w:rsidRPr="00795E48">
        <w:rPr>
          <w:rFonts w:ascii="Angsana New" w:hAnsi="Angsana New"/>
          <w:sz w:val="30"/>
          <w:szCs w:val="30"/>
        </w:rPr>
        <w:t>“</w:t>
      </w:r>
      <w:r w:rsidR="007172E2" w:rsidRPr="00795E48">
        <w:rPr>
          <w:rFonts w:ascii="Angsana New" w:hAnsi="Angsana New"/>
          <w:sz w:val="30"/>
          <w:szCs w:val="30"/>
          <w:cs/>
        </w:rPr>
        <w:t>บริษัท</w:t>
      </w:r>
      <w:r w:rsidR="00117B13">
        <w:rPr>
          <w:rFonts w:ascii="Angsana New" w:hAnsi="Angsana New" w:hint="cs"/>
          <w:sz w:val="30"/>
          <w:szCs w:val="30"/>
          <w:cs/>
        </w:rPr>
        <w:t>ฯ</w:t>
      </w:r>
      <w:r w:rsidR="007172E2" w:rsidRPr="00795E48">
        <w:rPr>
          <w:rFonts w:ascii="Angsana New" w:hAnsi="Angsana New"/>
          <w:sz w:val="30"/>
          <w:szCs w:val="30"/>
        </w:rPr>
        <w:t>”</w:t>
      </w:r>
      <w:r w:rsidR="00117B13">
        <w:rPr>
          <w:rFonts w:ascii="Angsana New" w:hAnsi="Angsana New" w:hint="cs"/>
          <w:sz w:val="30"/>
          <w:szCs w:val="30"/>
          <w:cs/>
        </w:rPr>
        <w:t>)</w:t>
      </w:r>
      <w:r w:rsidR="00EC1120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95E48">
        <w:rPr>
          <w:rFonts w:ascii="Angsana New" w:hAnsi="Angsana New"/>
          <w:sz w:val="30"/>
          <w:szCs w:val="30"/>
          <w:cs/>
        </w:rPr>
        <w:t>เป็นนิต</w:t>
      </w:r>
      <w:r w:rsidR="00242B1F" w:rsidRPr="00795E48">
        <w:rPr>
          <w:rFonts w:ascii="Angsana New" w:hAnsi="Angsana New"/>
          <w:sz w:val="30"/>
          <w:szCs w:val="30"/>
          <w:cs/>
        </w:rPr>
        <w:t>ิบุคคลที่</w:t>
      </w:r>
      <w:r w:rsidR="00662A3E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95E48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>
        <w:rPr>
          <w:rFonts w:ascii="Angsana New" w:hAnsi="Angsana New"/>
          <w:sz w:val="30"/>
          <w:szCs w:val="30"/>
        </w:rPr>
        <w:t xml:space="preserve"> </w:t>
      </w:r>
      <w:r w:rsidR="00662A3E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>
        <w:rPr>
          <w:rFonts w:ascii="Angsana New" w:hAnsi="Angsana New"/>
          <w:sz w:val="30"/>
          <w:szCs w:val="30"/>
          <w:lang w:val="en-US"/>
        </w:rPr>
        <w:t>2542</w:t>
      </w:r>
      <w:r w:rsidR="007172E2" w:rsidRPr="00795E48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795E48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95E48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>
        <w:rPr>
          <w:rFonts w:ascii="Angsana New" w:hAnsi="Angsana New" w:hint="cs"/>
          <w:sz w:val="30"/>
          <w:szCs w:val="30"/>
          <w:cs/>
        </w:rPr>
        <w:t xml:space="preserve">  </w:t>
      </w:r>
      <w:r w:rsidR="00117B13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14:paraId="71DFCE9D" w14:textId="77777777" w:rsidR="007172E2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17B13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17B13">
        <w:rPr>
          <w:rFonts w:ascii="Angsana New" w:hAnsi="Angsana New"/>
          <w:sz w:val="30"/>
          <w:szCs w:val="30"/>
        </w:rPr>
        <w:t xml:space="preserve">26/2 </w:t>
      </w:r>
      <w:r w:rsidRPr="00117B13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17B13">
        <w:rPr>
          <w:rFonts w:ascii="Angsana New" w:hAnsi="Angsana New"/>
          <w:sz w:val="30"/>
          <w:szCs w:val="30"/>
        </w:rPr>
        <w:t xml:space="preserve">10 </w:t>
      </w:r>
      <w:r w:rsidRPr="00117B13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71DFCE9E" w14:textId="77777777" w:rsidR="008D1D6A" w:rsidRPr="0025620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บริษัท</w:t>
      </w:r>
      <w:r w:rsidR="00256204">
        <w:rPr>
          <w:rFonts w:ascii="Angsana New" w:hAnsi="Angsana New" w:hint="cs"/>
          <w:sz w:val="30"/>
          <w:szCs w:val="30"/>
          <w:cs/>
        </w:rPr>
        <w:t xml:space="preserve">ฯ </w:t>
      </w:r>
      <w:r w:rsidRPr="00256204">
        <w:rPr>
          <w:rFonts w:ascii="Angsana New" w:hAnsi="Angsana New"/>
          <w:sz w:val="30"/>
          <w:szCs w:val="30"/>
          <w:cs/>
        </w:rPr>
        <w:t>ได้</w:t>
      </w:r>
      <w:r w:rsidR="00256204" w:rsidRPr="00256204">
        <w:rPr>
          <w:rFonts w:ascii="Angsana New" w:hAnsi="Angsana New" w:hint="cs"/>
          <w:sz w:val="30"/>
          <w:szCs w:val="30"/>
          <w:cs/>
        </w:rPr>
        <w:t>แป</w:t>
      </w:r>
      <w:r w:rsidR="00CC2609">
        <w:rPr>
          <w:rFonts w:ascii="Angsana New" w:hAnsi="Angsana New" w:hint="cs"/>
          <w:sz w:val="30"/>
          <w:szCs w:val="30"/>
          <w:cs/>
        </w:rPr>
        <w:t>ร</w:t>
      </w:r>
      <w:r w:rsidR="00256204" w:rsidRPr="00256204">
        <w:rPr>
          <w:rFonts w:ascii="Angsana New" w:hAnsi="Angsana New" w:hint="cs"/>
          <w:sz w:val="30"/>
          <w:szCs w:val="30"/>
          <w:cs/>
        </w:rPr>
        <w:t>สภาพ</w:t>
      </w:r>
      <w:r w:rsidRPr="00256204">
        <w:rPr>
          <w:rFonts w:ascii="Angsana New" w:hAnsi="Angsana New"/>
          <w:sz w:val="30"/>
          <w:szCs w:val="30"/>
          <w:cs/>
        </w:rPr>
        <w:t>จาก</w:t>
      </w:r>
      <w:r w:rsidR="00256204" w:rsidRPr="00256204">
        <w:rPr>
          <w:rFonts w:ascii="Angsana New" w:hAnsi="Angsana New"/>
          <w:sz w:val="30"/>
          <w:szCs w:val="30"/>
          <w:cs/>
        </w:rPr>
        <w:t>บริษัทจ</w:t>
      </w:r>
      <w:r w:rsidR="00256204" w:rsidRPr="00256204">
        <w:rPr>
          <w:rFonts w:ascii="Angsana New" w:hAnsi="Angsana New" w:hint="cs"/>
          <w:sz w:val="30"/>
          <w:szCs w:val="30"/>
          <w:cs/>
        </w:rPr>
        <w:t>ำ</w:t>
      </w:r>
      <w:r w:rsidR="00256204" w:rsidRPr="0025620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>จำกัด</w:t>
      </w:r>
      <w:r w:rsidR="00256204" w:rsidRPr="00256204">
        <w:rPr>
          <w:rFonts w:ascii="Angsana New" w:hAnsi="Angsana New"/>
          <w:sz w:val="30"/>
          <w:szCs w:val="30"/>
        </w:rPr>
        <w:t xml:space="preserve">” </w:t>
      </w:r>
      <w:r w:rsidR="00256204" w:rsidRPr="00256204">
        <w:rPr>
          <w:rFonts w:ascii="Angsana New" w:hAnsi="Angsana New"/>
          <w:sz w:val="30"/>
          <w:szCs w:val="30"/>
          <w:cs/>
        </w:rPr>
        <w:t>เป็น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256204">
        <w:rPr>
          <w:rFonts w:ascii="Angsana New" w:hAnsi="Angsana New"/>
          <w:sz w:val="30"/>
          <w:szCs w:val="30"/>
        </w:rPr>
        <w:t>(</w:t>
      </w:r>
      <w:r w:rsidR="00256204" w:rsidRPr="00256204">
        <w:rPr>
          <w:rFonts w:ascii="Angsana New" w:hAnsi="Angsana New"/>
          <w:sz w:val="30"/>
          <w:szCs w:val="30"/>
          <w:cs/>
        </w:rPr>
        <w:t>มหาชน</w:t>
      </w:r>
      <w:r w:rsidR="00256204" w:rsidRPr="00256204">
        <w:rPr>
          <w:rFonts w:ascii="Angsana New" w:hAnsi="Angsana New"/>
          <w:sz w:val="30"/>
          <w:szCs w:val="30"/>
        </w:rPr>
        <w:t xml:space="preserve">)” </w:t>
      </w:r>
      <w:r w:rsidR="00256204" w:rsidRPr="00256204">
        <w:rPr>
          <w:rFonts w:ascii="Angsana New" w:hAnsi="Angsana New"/>
          <w:sz w:val="30"/>
          <w:szCs w:val="30"/>
          <w:cs/>
        </w:rPr>
        <w:t>กับ</w:t>
      </w:r>
      <w:r w:rsidR="00CC2609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256204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256204">
        <w:rPr>
          <w:rFonts w:ascii="Angsana New" w:hAnsi="Angsana New"/>
          <w:sz w:val="30"/>
          <w:szCs w:val="30"/>
        </w:rPr>
        <w:t xml:space="preserve">14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256204">
        <w:rPr>
          <w:rFonts w:ascii="Angsana New" w:hAnsi="Angsana New"/>
          <w:sz w:val="30"/>
          <w:szCs w:val="30"/>
        </w:rPr>
        <w:t>2562</w:t>
      </w:r>
    </w:p>
    <w:p w14:paraId="71DFCE9F" w14:textId="77777777" w:rsidR="0029555F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95E48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71DFCEA0" w14:textId="0DC1FBC7" w:rsidR="00117B13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04FB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C104F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C104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CA60E5" w:rsidRPr="00CA60E5">
        <w:rPr>
          <w:rFonts w:ascii="Angsana New" w:hAnsi="Angsana New"/>
          <w:sz w:val="30"/>
          <w:szCs w:val="30"/>
        </w:rPr>
        <w:t>54.</w:t>
      </w:r>
      <w:r w:rsidR="002254D3">
        <w:rPr>
          <w:rFonts w:ascii="Angsana New" w:hAnsi="Angsana New"/>
          <w:sz w:val="30"/>
          <w:szCs w:val="30"/>
        </w:rPr>
        <w:t>86</w:t>
      </w:r>
      <w:r w:rsidRPr="00C104FB">
        <w:rPr>
          <w:rFonts w:ascii="Angsana New" w:hAnsi="Angsana New"/>
          <w:sz w:val="30"/>
          <w:szCs w:val="30"/>
          <w:cs/>
        </w:rPr>
        <w:t>)</w:t>
      </w:r>
    </w:p>
    <w:p w14:paraId="71DFCEA1" w14:textId="77777777" w:rsidR="004A5132" w:rsidRPr="00317361" w:rsidRDefault="00662A3E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71DFCEA2" w14:textId="77777777" w:rsidR="00822A5E" w:rsidRPr="00822A5E" w:rsidRDefault="00822A5E" w:rsidP="00E13752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71DFCEA3" w14:textId="77777777" w:rsidR="00094443" w:rsidRPr="00822A5E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</w:t>
      </w:r>
      <w:r w:rsidR="00662A3E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94443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>
        <w:rPr>
          <w:rFonts w:ascii="Angsana New" w:hAnsi="Angsana New"/>
          <w:sz w:val="30"/>
          <w:szCs w:val="30"/>
        </w:rPr>
        <w:t>34</w:t>
      </w:r>
      <w:r w:rsidRPr="0009444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 พ.ศ. </w:t>
      </w:r>
      <w:r w:rsidR="00BA3A3C">
        <w:rPr>
          <w:rFonts w:ascii="Angsana New" w:hAnsi="Angsana New"/>
          <w:sz w:val="30"/>
          <w:szCs w:val="30"/>
        </w:rPr>
        <w:t>2547</w:t>
      </w:r>
      <w:r w:rsidRPr="00094443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</w:t>
      </w:r>
      <w:r>
        <w:rPr>
          <w:rFonts w:ascii="Angsana New" w:hAnsi="Angsana New"/>
          <w:sz w:val="30"/>
          <w:szCs w:val="30"/>
          <w:cs/>
        </w:rPr>
        <w:t xml:space="preserve">รัพย์และตลาดหลักทรัพย์ พ.ศ. </w:t>
      </w:r>
      <w:r w:rsidRPr="00822A5E">
        <w:rPr>
          <w:rFonts w:ascii="Angsana New" w:hAnsi="Angsana New"/>
          <w:sz w:val="30"/>
          <w:szCs w:val="30"/>
        </w:rPr>
        <w:t>2535</w:t>
      </w:r>
      <w:r w:rsidR="00C7442D" w:rsidRPr="00822A5E">
        <w:rPr>
          <w:rFonts w:ascii="Angsana New" w:hAnsi="Angsana New" w:hint="cs"/>
          <w:sz w:val="30"/>
          <w:szCs w:val="30"/>
          <w:cs/>
        </w:rPr>
        <w:t xml:space="preserve"> </w:t>
      </w:r>
      <w:r w:rsidR="00A96515">
        <w:rPr>
          <w:rFonts w:ascii="Angsana New" w:hAnsi="Angsana New" w:hint="cs"/>
          <w:sz w:val="30"/>
          <w:szCs w:val="30"/>
          <w:cs/>
        </w:rPr>
        <w:t>โดย</w:t>
      </w:r>
      <w:r w:rsidR="006F2524">
        <w:rPr>
          <w:rFonts w:ascii="Angsana New" w:hAnsi="Angsana New" w:hint="cs"/>
          <w:sz w:val="30"/>
          <w:szCs w:val="30"/>
          <w:cs/>
        </w:rPr>
        <w:t>กลุ่ม</w:t>
      </w:r>
      <w:r w:rsidR="00A96515">
        <w:rPr>
          <w:rFonts w:ascii="Angsana New" w:hAnsi="Angsana New" w:hint="cs"/>
          <w:sz w:val="30"/>
          <w:szCs w:val="30"/>
          <w:cs/>
        </w:rPr>
        <w:t>บริษัทฯ เลือกนำเสนองบการเงินระหว่างกาลแบบย่อ</w:t>
      </w:r>
    </w:p>
    <w:p w14:paraId="71DFCEA4" w14:textId="77777777"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Pr="00094443">
        <w:rPr>
          <w:rFonts w:ascii="Angsana New" w:hAnsi="Angsana New"/>
          <w:sz w:val="30"/>
          <w:szCs w:val="30"/>
          <w:cs/>
        </w:rPr>
        <w:t>อย่างไรก็ตามงบแสดงฐานะการเงิน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14:paraId="71DFCEA5" w14:textId="77777777" w:rsidR="00A96515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A369A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DA369A">
        <w:rPr>
          <w:rFonts w:ascii="Angsana New" w:hAnsi="Angsana New"/>
          <w:sz w:val="30"/>
          <w:szCs w:val="30"/>
          <w:cs/>
        </w:rPr>
        <w:br/>
      </w:r>
      <w:r w:rsidRPr="00DA369A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14:paraId="71DFCEA6" w14:textId="77777777" w:rsidR="003F1FEA" w:rsidRPr="00317361" w:rsidRDefault="003F1FEA" w:rsidP="003F1FEA">
      <w:pPr>
        <w:numPr>
          <w:ilvl w:val="0"/>
          <w:numId w:val="32"/>
        </w:numPr>
        <w:spacing w:line="240" w:lineRule="atLeast"/>
        <w:ind w:left="54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1DFCEA7" w14:textId="77777777" w:rsidR="00822A5E" w:rsidRPr="00DA369A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DA369A">
        <w:rPr>
          <w:rFonts w:ascii="Angsana New" w:hAnsi="Angsana New" w:hint="cs"/>
          <w:b/>
          <w:bCs/>
          <w:sz w:val="30"/>
          <w:szCs w:val="30"/>
          <w:cs/>
        </w:rPr>
        <w:t>ข.</w:t>
      </w:r>
      <w:r w:rsidRPr="00DA369A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71DFCEA8" w14:textId="77777777" w:rsidR="00D47C8E" w:rsidRPr="00E153FB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DA369A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DA369A">
        <w:rPr>
          <w:rFonts w:ascii="Angsana New" w:hAnsi="Angsana New"/>
          <w:sz w:val="30"/>
          <w:szCs w:val="30"/>
          <w:cs/>
        </w:rPr>
        <w:t xml:space="preserve"> จำกัด</w:t>
      </w:r>
      <w:r w:rsidRPr="00DA369A">
        <w:rPr>
          <w:rFonts w:ascii="Angsana New" w:hAnsi="Angsana New"/>
          <w:sz w:val="30"/>
          <w:szCs w:val="30"/>
        </w:rPr>
        <w:t xml:space="preserve"> </w:t>
      </w:r>
      <w:r w:rsidRPr="00DA369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A369A">
        <w:rPr>
          <w:rFonts w:ascii="Angsana New" w:hAnsi="Angsana New"/>
          <w:sz w:val="30"/>
          <w:szCs w:val="30"/>
          <w:cs/>
        </w:rPr>
        <w:t>และบริษัทย่อย (ซึ่งต่อไปนี้</w:t>
      </w:r>
      <w:r w:rsidR="00DA369A" w:rsidRPr="00DA369A">
        <w:rPr>
          <w:rFonts w:ascii="Angsana New" w:hAnsi="Angsana New" w:hint="cs"/>
          <w:sz w:val="30"/>
          <w:szCs w:val="30"/>
          <w:cs/>
        </w:rPr>
        <w:t>รวม</w:t>
      </w:r>
      <w:r w:rsidRPr="00DA369A">
        <w:rPr>
          <w:rFonts w:ascii="Angsana New" w:hAnsi="Angsana New"/>
          <w:sz w:val="30"/>
          <w:szCs w:val="30"/>
          <w:cs/>
        </w:rPr>
        <w:t>เรียกว่า “</w:t>
      </w:r>
      <w:r w:rsidR="00DA369A" w:rsidRPr="00DA369A">
        <w:rPr>
          <w:rFonts w:ascii="Angsana New" w:hAnsi="Angsana New" w:hint="cs"/>
          <w:sz w:val="30"/>
          <w:szCs w:val="30"/>
          <w:cs/>
        </w:rPr>
        <w:t>กลุ่ม</w:t>
      </w:r>
      <w:r w:rsidRPr="00DA369A">
        <w:rPr>
          <w:rFonts w:ascii="Angsana New" w:hAnsi="Angsana New"/>
          <w:sz w:val="30"/>
          <w:szCs w:val="30"/>
          <w:cs/>
        </w:rPr>
        <w:t>บริษัท</w:t>
      </w:r>
      <w:r w:rsidR="00DA369A" w:rsidRPr="00DA369A">
        <w:rPr>
          <w:rFonts w:ascii="Angsana New" w:hAnsi="Angsana New" w:hint="cs"/>
          <w:sz w:val="30"/>
          <w:szCs w:val="30"/>
          <w:cs/>
        </w:rPr>
        <w:t>ฯ</w:t>
      </w:r>
      <w:r w:rsidRPr="00DA369A">
        <w:rPr>
          <w:rFonts w:ascii="Angsana New" w:hAnsi="Angsana New"/>
          <w:sz w:val="30"/>
          <w:szCs w:val="30"/>
          <w:cs/>
        </w:rPr>
        <w:t>”) โดย</w:t>
      </w:r>
      <w:r w:rsidRPr="00822A5E">
        <w:rPr>
          <w:rFonts w:ascii="Angsana New" w:hAnsi="Angsana New"/>
          <w:sz w:val="30"/>
          <w:szCs w:val="30"/>
          <w:cs/>
        </w:rPr>
        <w:t>ใช้หลักเกณฑ์เดียวกับงบการเงินรวมสำหรับปีสิ้นสุดวันที่</w:t>
      </w:r>
      <w:r w:rsidR="00DA369A">
        <w:rPr>
          <w:rFonts w:ascii="Angsana New" w:hAnsi="Angsana New"/>
          <w:sz w:val="30"/>
          <w:szCs w:val="30"/>
          <w:cs/>
        </w:rPr>
        <w:br/>
      </w:r>
      <w:r w:rsidRPr="00822A5E">
        <w:rPr>
          <w:rFonts w:ascii="Angsana New" w:hAnsi="Angsana New"/>
          <w:sz w:val="30"/>
          <w:szCs w:val="30"/>
        </w:rPr>
        <w:t xml:space="preserve">31 </w:t>
      </w:r>
      <w:r w:rsidRPr="00822A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A5E">
        <w:rPr>
          <w:rFonts w:ascii="Angsana New" w:hAnsi="Angsana New"/>
          <w:sz w:val="30"/>
          <w:szCs w:val="30"/>
        </w:rPr>
        <w:t>256</w:t>
      </w:r>
      <w:r w:rsidR="00DF07EF">
        <w:rPr>
          <w:rFonts w:ascii="Angsana New" w:hAnsi="Angsana New"/>
          <w:sz w:val="30"/>
          <w:szCs w:val="30"/>
        </w:rPr>
        <w:t>4</w:t>
      </w:r>
      <w:r w:rsidRPr="00822A5E">
        <w:rPr>
          <w:rFonts w:ascii="Angsana New" w:hAnsi="Angsana New"/>
          <w:sz w:val="30"/>
          <w:szCs w:val="30"/>
        </w:rPr>
        <w:t xml:space="preserve"> </w:t>
      </w:r>
      <w:r w:rsidRPr="00822A5E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822A5E">
        <w:rPr>
          <w:rFonts w:ascii="Angsana New" w:hAnsi="Angsana New" w:hint="cs"/>
          <w:sz w:val="30"/>
          <w:szCs w:val="30"/>
          <w:cs/>
        </w:rPr>
        <w:t>ปัจจุบั</w:t>
      </w:r>
      <w:r w:rsidR="00DA369A">
        <w:rPr>
          <w:rFonts w:ascii="Angsana New" w:hAnsi="Angsana New" w:hint="cs"/>
          <w:sz w:val="30"/>
          <w:szCs w:val="30"/>
          <w:cs/>
        </w:rPr>
        <w:t>น</w:t>
      </w:r>
    </w:p>
    <w:p w14:paraId="71DFCEA9" w14:textId="77777777" w:rsidR="000D13CC" w:rsidRPr="001F4BCF" w:rsidRDefault="000D13CC" w:rsidP="003F1FEA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71DFCEAA" w14:textId="77777777" w:rsidR="000D13CC" w:rsidRPr="00260FD7" w:rsidRDefault="000D13CC" w:rsidP="00125CB2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1F4BCF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="00C7442D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14:paraId="71DFCEAB" w14:textId="77777777" w:rsidR="008C7F6C" w:rsidRPr="008C7F6C" w:rsidRDefault="008C7F6C" w:rsidP="00125CB2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31C82">
        <w:rPr>
          <w:rFonts w:ascii="Angsana New" w:hAnsi="Angsana New"/>
          <w:sz w:val="30"/>
          <w:szCs w:val="30"/>
        </w:rPr>
        <w:t>1</w:t>
      </w:r>
      <w:r w:rsidRPr="008C7F6C">
        <w:rPr>
          <w:rFonts w:ascii="Angsana New" w:hAnsi="Angsana New"/>
          <w:sz w:val="30"/>
          <w:szCs w:val="30"/>
          <w:cs/>
        </w:rPr>
        <w:t xml:space="preserve"> มกราคม </w:t>
      </w:r>
      <w:r w:rsidR="00A31C82">
        <w:rPr>
          <w:rFonts w:ascii="Angsana New" w:hAnsi="Angsana New"/>
          <w:sz w:val="30"/>
          <w:szCs w:val="30"/>
        </w:rPr>
        <w:t>2565</w:t>
      </w:r>
      <w:r w:rsidRPr="008C7F6C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DFCEAC" w14:textId="77777777" w:rsidR="000D13CC" w:rsidRDefault="008C7F6C" w:rsidP="00125CB2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1DFCEAD" w14:textId="77777777" w:rsidR="00851FDF" w:rsidRPr="00906D48" w:rsidRDefault="0025703C" w:rsidP="006872D5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25703C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มาตรฐานการรายงานทางการเงินมีผลบังคับใช้ในอนาคต</w:t>
      </w:r>
    </w:p>
    <w:p w14:paraId="71DFCEAE" w14:textId="77777777" w:rsidR="00212B93" w:rsidRPr="00212B93" w:rsidRDefault="002C1827" w:rsidP="006872D5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2C1827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สภาวิชาชีพบัญชีได้ปรับปรุงมาตรฐานการบัญชี มาตรฐาน</w:t>
      </w:r>
      <w:r w:rsidR="00F25259">
        <w:rPr>
          <w:rFonts w:ascii="Angsana New" w:hAnsi="Angsana New" w:hint="cs"/>
          <w:sz w:val="30"/>
          <w:szCs w:val="30"/>
          <w:cs/>
        </w:rPr>
        <w:t>การ</w:t>
      </w:r>
      <w:r w:rsidRPr="002C1827">
        <w:rPr>
          <w:rFonts w:ascii="Angsana New" w:hAnsi="Angsana New"/>
          <w:sz w:val="30"/>
          <w:szCs w:val="30"/>
          <w:cs/>
        </w:rPr>
        <w:t xml:space="preserve">รายงานทางการเงินและการตีความมาตรฐานการรายงานทางการเงินฉบับปรับปรุง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31C82">
        <w:rPr>
          <w:rFonts w:ascii="Angsana New" w:hAnsi="Angsana New"/>
          <w:sz w:val="30"/>
          <w:szCs w:val="30"/>
        </w:rPr>
        <w:t>1</w:t>
      </w:r>
      <w:r w:rsidRPr="002C1827">
        <w:rPr>
          <w:rFonts w:ascii="Angsana New" w:hAnsi="Angsana New"/>
          <w:sz w:val="30"/>
          <w:szCs w:val="30"/>
          <w:cs/>
        </w:rPr>
        <w:t xml:space="preserve"> มกราคม </w:t>
      </w:r>
      <w:r w:rsidR="00A31C82">
        <w:rPr>
          <w:rFonts w:ascii="Angsana New" w:hAnsi="Angsana New"/>
          <w:sz w:val="30"/>
          <w:szCs w:val="30"/>
        </w:rPr>
        <w:t>2566</w:t>
      </w:r>
      <w:r w:rsidRPr="002C1827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การรายงานทางการเงิน</w:t>
      </w:r>
      <w:r w:rsidR="00212B93" w:rsidRPr="00212B93">
        <w:rPr>
          <w:rFonts w:ascii="Angsana New" w:hAnsi="Angsana New"/>
          <w:sz w:val="30"/>
          <w:szCs w:val="30"/>
          <w:cs/>
        </w:rPr>
        <w:t xml:space="preserve"> </w:t>
      </w:r>
    </w:p>
    <w:p w14:paraId="71DFCEAF" w14:textId="77777777" w:rsidR="00B0205E" w:rsidRDefault="003553B0" w:rsidP="003F1F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3553B0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1DFCEB0" w14:textId="77777777" w:rsidR="00F77105" w:rsidRPr="00F77105" w:rsidRDefault="00F77105" w:rsidP="003F1F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00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p w14:paraId="71DFCEB1" w14:textId="77777777" w:rsidR="003F1FEA" w:rsidRPr="003F1FEA" w:rsidRDefault="003F1FEA" w:rsidP="00E1375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CEB2" w14:textId="77777777" w:rsidR="006E17AF" w:rsidRPr="00B0205E" w:rsidRDefault="00B0205E" w:rsidP="00F77105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1DFCEB3" w14:textId="77777777" w:rsidR="005274DC" w:rsidRPr="00A31C82" w:rsidRDefault="00CC6B32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C82">
        <w:rPr>
          <w:rFonts w:ascii="Angsana New" w:hAnsi="Angsana New" w:hint="cs"/>
          <w:sz w:val="30"/>
          <w:szCs w:val="30"/>
          <w:cs/>
        </w:rPr>
        <w:t>ข้อมูลทาง</w:t>
      </w:r>
      <w:r w:rsidRPr="00A31C82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31C82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Pr="00A31C82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A31C82">
        <w:rPr>
          <w:rFonts w:asciiTheme="majorBidi" w:hAnsiTheme="majorBidi" w:cstheme="majorBidi"/>
          <w:sz w:val="30"/>
          <w:szCs w:val="30"/>
        </w:rPr>
        <w:t xml:space="preserve">31 </w:t>
      </w:r>
      <w:r w:rsidRPr="00A31C8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31C82">
        <w:rPr>
          <w:rFonts w:asciiTheme="majorBidi" w:hAnsiTheme="majorBidi" w:cstheme="majorBidi"/>
          <w:sz w:val="30"/>
          <w:szCs w:val="30"/>
        </w:rPr>
        <w:t>256</w:t>
      </w:r>
      <w:r w:rsidR="00DF07EF" w:rsidRPr="00A31C82">
        <w:rPr>
          <w:rFonts w:asciiTheme="majorBidi" w:hAnsiTheme="majorBidi" w:cstheme="majorBidi"/>
          <w:sz w:val="30"/>
          <w:szCs w:val="30"/>
        </w:rPr>
        <w:t>4</w:t>
      </w:r>
    </w:p>
    <w:p w14:paraId="71DFCEB4" w14:textId="77777777" w:rsidR="003F1FEA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FCEB5" w14:textId="77777777" w:rsidR="003F1FEA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FCEB6" w14:textId="77777777" w:rsidR="003F1FEA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FCEB7" w14:textId="77777777" w:rsidR="003F1FEA" w:rsidRPr="00D35F36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FCEB8" w14:textId="77777777" w:rsidR="00AA19E0" w:rsidRDefault="00AA19E0" w:rsidP="00BB2D6C">
      <w:pPr>
        <w:numPr>
          <w:ilvl w:val="0"/>
          <w:numId w:val="10"/>
        </w:numPr>
        <w:tabs>
          <w:tab w:val="left" w:pos="513"/>
          <w:tab w:val="decimal" w:pos="7920"/>
        </w:tabs>
        <w:spacing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100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58"/>
        <w:gridCol w:w="236"/>
        <w:gridCol w:w="1418"/>
        <w:gridCol w:w="283"/>
        <w:gridCol w:w="1483"/>
        <w:gridCol w:w="236"/>
        <w:gridCol w:w="1465"/>
      </w:tblGrid>
      <w:tr w:rsidR="003A66D8" w:rsidRPr="00494247" w14:paraId="71DFCEBF" w14:textId="77777777" w:rsidTr="00CA60E5">
        <w:tc>
          <w:tcPr>
            <w:tcW w:w="3492" w:type="dxa"/>
          </w:tcPr>
          <w:p w14:paraId="71DFCEB9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1DFCEB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CEBB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DFCEB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DFCEBD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4" w:type="dxa"/>
            <w:gridSpan w:val="3"/>
          </w:tcPr>
          <w:p w14:paraId="71DFCEBE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71DFCEC4" w14:textId="77777777" w:rsidTr="00CA60E5">
        <w:tc>
          <w:tcPr>
            <w:tcW w:w="3492" w:type="dxa"/>
          </w:tcPr>
          <w:p w14:paraId="71DFCEC0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2" w:type="dxa"/>
            <w:gridSpan w:val="3"/>
            <w:tcBorders>
              <w:bottom w:val="single" w:sz="4" w:space="0" w:color="auto"/>
            </w:tcBorders>
          </w:tcPr>
          <w:p w14:paraId="71DFCEC1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1DFCEC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</w:tcPr>
          <w:p w14:paraId="71DFCEC3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CA60E5" w:rsidRPr="00494247" w14:paraId="71DFCECD" w14:textId="77777777" w:rsidTr="00CA60E5">
        <w:tc>
          <w:tcPr>
            <w:tcW w:w="3492" w:type="dxa"/>
          </w:tcPr>
          <w:p w14:paraId="71DFCEC5" w14:textId="77777777" w:rsidR="00CA60E5" w:rsidRPr="00494247" w:rsidRDefault="00CA60E5" w:rsidP="00CA60E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1DFCEC6" w14:textId="31C2056B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EC7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1DFCEC8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14:paraId="71DFCEC9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1DFCECA" w14:textId="581594C6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ECB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1DFCECC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DF07EF" w:rsidRPr="00494247" w14:paraId="71DFCED6" w14:textId="77777777" w:rsidTr="00620895">
        <w:trPr>
          <w:trHeight w:val="203"/>
        </w:trPr>
        <w:tc>
          <w:tcPr>
            <w:tcW w:w="3492" w:type="dxa"/>
            <w:vAlign w:val="center"/>
          </w:tcPr>
          <w:p w14:paraId="71DFCECE" w14:textId="77777777" w:rsidR="00DF07EF" w:rsidRPr="00494247" w:rsidRDefault="00DF07EF" w:rsidP="00DF07E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71DFCECF" w14:textId="5F0910B0" w:rsidR="00DF07EF" w:rsidRPr="00494247" w:rsidRDefault="008F583A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</w:rPr>
              <w:t>205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D0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DFCED1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205,000.00 </w:t>
            </w:r>
          </w:p>
        </w:tc>
        <w:tc>
          <w:tcPr>
            <w:tcW w:w="283" w:type="dxa"/>
            <w:shd w:val="clear" w:color="auto" w:fill="auto"/>
          </w:tcPr>
          <w:p w14:paraId="71DFCED2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ED3" w14:textId="4FC22014" w:rsidR="00DF07EF" w:rsidRPr="00494247" w:rsidRDefault="008F583A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200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D4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1DFCED5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200,000.00 </w:t>
            </w:r>
          </w:p>
        </w:tc>
      </w:tr>
      <w:tr w:rsidR="00DF07EF" w:rsidRPr="00494247" w14:paraId="71DFCEDF" w14:textId="77777777" w:rsidTr="00620895">
        <w:trPr>
          <w:trHeight w:val="203"/>
        </w:trPr>
        <w:tc>
          <w:tcPr>
            <w:tcW w:w="3492" w:type="dxa"/>
          </w:tcPr>
          <w:p w14:paraId="71DFCED7" w14:textId="77777777"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58" w:type="dxa"/>
            <w:shd w:val="clear" w:color="auto" w:fill="auto"/>
          </w:tcPr>
          <w:p w14:paraId="71DFCED8" w14:textId="75901D56" w:rsidR="00DF07EF" w:rsidRPr="00494247" w:rsidRDefault="008F583A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</w:rPr>
              <w:t>591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</w:rPr>
              <w:t>777.25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D9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1DFCEDA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24,650,680.78 </w:t>
            </w:r>
          </w:p>
        </w:tc>
        <w:tc>
          <w:tcPr>
            <w:tcW w:w="283" w:type="dxa"/>
            <w:shd w:val="clear" w:color="auto" w:fill="auto"/>
          </w:tcPr>
          <w:p w14:paraId="71DFCEDB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1DFCEDC" w14:textId="068FD2DB" w:rsidR="00DF07EF" w:rsidRPr="00494247" w:rsidRDefault="008F583A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961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368.94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DD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1DFCEDE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24,302,788.06 </w:t>
            </w:r>
          </w:p>
        </w:tc>
      </w:tr>
      <w:tr w:rsidR="00DF07EF" w:rsidRPr="00494247" w14:paraId="71DFCEE8" w14:textId="77777777" w:rsidTr="00620895">
        <w:trPr>
          <w:trHeight w:val="203"/>
        </w:trPr>
        <w:tc>
          <w:tcPr>
            <w:tcW w:w="3492" w:type="dxa"/>
          </w:tcPr>
          <w:p w14:paraId="71DFCEE0" w14:textId="77777777"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58" w:type="dxa"/>
            <w:shd w:val="clear" w:color="auto" w:fill="auto"/>
          </w:tcPr>
          <w:p w14:paraId="71DFCEE1" w14:textId="264CD713" w:rsidR="00DF07EF" w:rsidRPr="00494247" w:rsidRDefault="008F583A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</w:rPr>
              <w:t>257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E2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EE3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5,450,486.11 </w:t>
            </w:r>
          </w:p>
        </w:tc>
        <w:tc>
          <w:tcPr>
            <w:tcW w:w="283" w:type="dxa"/>
            <w:shd w:val="clear" w:color="auto" w:fill="auto"/>
          </w:tcPr>
          <w:p w14:paraId="71DFCEE4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1DFCEE5" w14:textId="085056AA" w:rsidR="00DF07EF" w:rsidRPr="007C4E27" w:rsidRDefault="008F583A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257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58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179.48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E6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1DFCEE7" w14:textId="77777777" w:rsidR="00DF07EF" w:rsidRPr="00720702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5,450,486.09 </w:t>
            </w:r>
          </w:p>
        </w:tc>
      </w:tr>
      <w:tr w:rsidR="00DF07EF" w:rsidRPr="00494247" w14:paraId="71DFCEF1" w14:textId="77777777" w:rsidTr="00620895">
        <w:trPr>
          <w:trHeight w:val="149"/>
        </w:trPr>
        <w:tc>
          <w:tcPr>
            <w:tcW w:w="3492" w:type="dxa"/>
          </w:tcPr>
          <w:p w14:paraId="71DFCEE9" w14:textId="77777777"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EEA" w14:textId="2522A6BC" w:rsidR="00DF07EF" w:rsidRPr="001220AA" w:rsidRDefault="008F583A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</w:t>
            </w: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053</w:t>
            </w: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956.75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EB" w14:textId="77777777"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EEC" w14:textId="77777777"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306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166.89</w:t>
            </w:r>
          </w:p>
        </w:tc>
        <w:tc>
          <w:tcPr>
            <w:tcW w:w="283" w:type="dxa"/>
            <w:shd w:val="clear" w:color="auto" w:fill="auto"/>
          </w:tcPr>
          <w:p w14:paraId="71DFCEED" w14:textId="77777777"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EEE" w14:textId="7CD0AE43" w:rsidR="00DF07EF" w:rsidRPr="00FB7C83" w:rsidRDefault="008F583A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</w:t>
            </w: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418</w:t>
            </w: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F58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548.42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EEF" w14:textId="77777777" w:rsidR="00DF07EF" w:rsidRPr="00FB7C83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EF0" w14:textId="77777777" w:rsidR="00DF07EF" w:rsidRPr="00720702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953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274.15</w:t>
            </w:r>
          </w:p>
        </w:tc>
      </w:tr>
    </w:tbl>
    <w:p w14:paraId="2E8F7A27" w14:textId="77777777" w:rsidR="00B726B5" w:rsidRDefault="00B726B5" w:rsidP="00B726B5">
      <w:pPr>
        <w:tabs>
          <w:tab w:val="left" w:pos="513"/>
          <w:tab w:val="decimal" w:pos="7920"/>
        </w:tabs>
        <w:spacing w:after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1DFCEF2" w14:textId="075A4ED8" w:rsidR="003132B9" w:rsidRDefault="00E97697" w:rsidP="00BB2D6C">
      <w:pPr>
        <w:numPr>
          <w:ilvl w:val="0"/>
          <w:numId w:val="10"/>
        </w:numPr>
        <w:tabs>
          <w:tab w:val="left" w:pos="513"/>
          <w:tab w:val="decimal" w:pos="7920"/>
        </w:tabs>
        <w:spacing w:before="240"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3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0"/>
        <w:gridCol w:w="1562"/>
        <w:gridCol w:w="284"/>
        <w:gridCol w:w="1522"/>
        <w:gridCol w:w="284"/>
        <w:gridCol w:w="1453"/>
        <w:gridCol w:w="236"/>
        <w:gridCol w:w="1477"/>
      </w:tblGrid>
      <w:tr w:rsidR="003A66D8" w:rsidRPr="00494247" w14:paraId="71DFCEF9" w14:textId="77777777" w:rsidTr="008B25B3">
        <w:tc>
          <w:tcPr>
            <w:tcW w:w="3490" w:type="dxa"/>
          </w:tcPr>
          <w:p w14:paraId="71DFCEF3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</w:tcPr>
          <w:p w14:paraId="71DFCEF4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EF5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</w:tcPr>
          <w:p w14:paraId="71DFCEF6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EF7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6" w:type="dxa"/>
            <w:gridSpan w:val="3"/>
          </w:tcPr>
          <w:p w14:paraId="71DFCEF8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71DFCEFE" w14:textId="77777777" w:rsidTr="008B25B3">
        <w:tc>
          <w:tcPr>
            <w:tcW w:w="3490" w:type="dxa"/>
          </w:tcPr>
          <w:p w14:paraId="71DFCEFA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8" w:type="dxa"/>
            <w:gridSpan w:val="3"/>
            <w:tcBorders>
              <w:bottom w:val="single" w:sz="4" w:space="0" w:color="auto"/>
            </w:tcBorders>
          </w:tcPr>
          <w:p w14:paraId="71DFCEFB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1DFCEFC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14:paraId="71DFCEFD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0E5" w:rsidRPr="00494247" w14:paraId="71DFCF07" w14:textId="77777777" w:rsidTr="008B25B3">
        <w:tc>
          <w:tcPr>
            <w:tcW w:w="3490" w:type="dxa"/>
          </w:tcPr>
          <w:p w14:paraId="71DFCEFF" w14:textId="77777777" w:rsidR="00CA60E5" w:rsidRPr="00494247" w:rsidRDefault="00CA60E5" w:rsidP="00CA60E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71DFCF00" w14:textId="452037D1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DFCF01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</w:tcPr>
          <w:p w14:paraId="71DFCF02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</w:tcPr>
          <w:p w14:paraId="71DFCF03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71DFCF04" w14:textId="5C952B20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F05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71DFCF06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DF07EF" w:rsidRPr="00494247" w14:paraId="71DFCF10" w14:textId="77777777" w:rsidTr="008B25B3">
        <w:trPr>
          <w:trHeight w:val="203"/>
        </w:trPr>
        <w:tc>
          <w:tcPr>
            <w:tcW w:w="3490" w:type="dxa"/>
          </w:tcPr>
          <w:p w14:paraId="71DFCF08" w14:textId="77777777"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71DFCF09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F0A" w14:textId="77777777" w:rsidR="00DF07EF" w:rsidRPr="00494247" w:rsidRDefault="00DF07EF" w:rsidP="00DF07E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14:paraId="71DFCF0B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F0C" w14:textId="77777777" w:rsidR="00DF07EF" w:rsidRPr="00494247" w:rsidRDefault="00DF07EF" w:rsidP="00DF07E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CF0D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1DFCF0E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vAlign w:val="center"/>
          </w:tcPr>
          <w:p w14:paraId="71DFCF0F" w14:textId="77777777" w:rsidR="00DF07EF" w:rsidRPr="00494247" w:rsidRDefault="00DF07EF" w:rsidP="00DF07EF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6B5" w:rsidRPr="00494247" w14:paraId="71DFCF19" w14:textId="77777777" w:rsidTr="00620895">
        <w:trPr>
          <w:trHeight w:val="203"/>
        </w:trPr>
        <w:tc>
          <w:tcPr>
            <w:tcW w:w="3490" w:type="dxa"/>
          </w:tcPr>
          <w:p w14:paraId="71DFCF11" w14:textId="77777777" w:rsidR="00B726B5" w:rsidRPr="00494247" w:rsidRDefault="00B726B5" w:rsidP="00B726B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1DFCF12" w14:textId="285C78E0" w:rsidR="00B726B5" w:rsidRPr="00494247" w:rsidRDefault="00B726B5" w:rsidP="00B726B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 xml:space="preserve">360,218.71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13" w14:textId="77777777" w:rsidR="00B726B5" w:rsidRPr="00494247" w:rsidRDefault="00B726B5" w:rsidP="00B726B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71DFCF14" w14:textId="77777777" w:rsidR="00B726B5" w:rsidRPr="00494247" w:rsidRDefault="00B726B5" w:rsidP="00B726B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829.98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15" w14:textId="77777777" w:rsidR="00B726B5" w:rsidRPr="00494247" w:rsidRDefault="00B726B5" w:rsidP="00B726B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71DFCF16" w14:textId="3E17155E" w:rsidR="00B726B5" w:rsidRPr="00A31C82" w:rsidRDefault="00B726B5" w:rsidP="00B726B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80800">
              <w:rPr>
                <w:rFonts w:ascii="Angsana New" w:hAnsi="Angsana New"/>
                <w:color w:val="000000"/>
                <w:sz w:val="30"/>
                <w:szCs w:val="30"/>
                <w:cs/>
              </w:rPr>
              <w:t>360</w:t>
            </w:r>
            <w:r w:rsidRPr="00B8080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80800">
              <w:rPr>
                <w:rFonts w:ascii="Angsana New" w:hAnsi="Angsana New"/>
                <w:color w:val="000000"/>
                <w:sz w:val="30"/>
                <w:szCs w:val="30"/>
                <w:cs/>
              </w:rPr>
              <w:t>218.71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F17" w14:textId="77777777" w:rsidR="00B726B5" w:rsidRPr="00494247" w:rsidRDefault="00B726B5" w:rsidP="00B726B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shd w:val="clear" w:color="auto" w:fill="auto"/>
          </w:tcPr>
          <w:p w14:paraId="71DFCF18" w14:textId="77777777" w:rsidR="00B726B5" w:rsidRPr="00A31C82" w:rsidRDefault="00B726B5" w:rsidP="00B726B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 xml:space="preserve">5,179,829.98 </w:t>
            </w:r>
          </w:p>
        </w:tc>
      </w:tr>
      <w:tr w:rsidR="00B726B5" w:rsidRPr="00494247" w14:paraId="71DFCF22" w14:textId="77777777" w:rsidTr="00620895">
        <w:trPr>
          <w:trHeight w:val="203"/>
        </w:trPr>
        <w:tc>
          <w:tcPr>
            <w:tcW w:w="3490" w:type="dxa"/>
          </w:tcPr>
          <w:p w14:paraId="71DFCF1A" w14:textId="77777777" w:rsidR="00B726B5" w:rsidRPr="00494247" w:rsidRDefault="00B726B5" w:rsidP="00B726B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1DFCF1B" w14:textId="7E95E64A" w:rsidR="00B726B5" w:rsidRPr="00494247" w:rsidRDefault="00B726B5" w:rsidP="00B726B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 xml:space="preserve">128,213,289.31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1C" w14:textId="77777777" w:rsidR="00B726B5" w:rsidRPr="00494247" w:rsidRDefault="00B726B5" w:rsidP="00B726B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71DFCF1D" w14:textId="77777777" w:rsidR="00B726B5" w:rsidRPr="00494247" w:rsidRDefault="00B726B5" w:rsidP="00B726B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135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552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944.30</w:t>
            </w:r>
          </w:p>
        </w:tc>
        <w:tc>
          <w:tcPr>
            <w:tcW w:w="284" w:type="dxa"/>
            <w:shd w:val="clear" w:color="auto" w:fill="auto"/>
          </w:tcPr>
          <w:p w14:paraId="71DFCF1E" w14:textId="77777777" w:rsidR="00B726B5" w:rsidRPr="00494247" w:rsidRDefault="00B726B5" w:rsidP="00B726B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71DFCF1F" w14:textId="1786311D" w:rsidR="00B726B5" w:rsidRPr="00A31C82" w:rsidRDefault="00B726B5" w:rsidP="00B726B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80800">
              <w:rPr>
                <w:rFonts w:ascii="Angsana New" w:hAnsi="Angsana New"/>
                <w:color w:val="000000"/>
                <w:sz w:val="30"/>
                <w:szCs w:val="30"/>
                <w:cs/>
              </w:rPr>
              <w:t>128</w:t>
            </w:r>
            <w:r w:rsidRPr="00B8080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80800">
              <w:rPr>
                <w:rFonts w:ascii="Angsana New" w:hAnsi="Angsana New"/>
                <w:color w:val="000000"/>
                <w:sz w:val="30"/>
                <w:szCs w:val="30"/>
                <w:cs/>
              </w:rPr>
              <w:t>213</w:t>
            </w:r>
            <w:r w:rsidRPr="00B8080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80800">
              <w:rPr>
                <w:rFonts w:ascii="Angsana New" w:hAnsi="Angsana New"/>
                <w:color w:val="000000"/>
                <w:sz w:val="30"/>
                <w:szCs w:val="30"/>
                <w:cs/>
              </w:rPr>
              <w:t>289.31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20" w14:textId="77777777" w:rsidR="00B726B5" w:rsidRPr="00494247" w:rsidRDefault="00B726B5" w:rsidP="00B726B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shd w:val="clear" w:color="auto" w:fill="auto"/>
          </w:tcPr>
          <w:p w14:paraId="71DFCF21" w14:textId="77777777" w:rsidR="00B726B5" w:rsidRPr="00494247" w:rsidRDefault="00B726B5" w:rsidP="00B726B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 xml:space="preserve">135,552,944.30 </w:t>
            </w:r>
          </w:p>
        </w:tc>
      </w:tr>
      <w:tr w:rsidR="00DF07EF" w:rsidRPr="00494247" w14:paraId="71DFCF2B" w14:textId="77777777" w:rsidTr="00620895">
        <w:trPr>
          <w:trHeight w:val="203"/>
        </w:trPr>
        <w:tc>
          <w:tcPr>
            <w:tcW w:w="3490" w:type="dxa"/>
          </w:tcPr>
          <w:p w14:paraId="71DFCF23" w14:textId="77777777"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680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24" w14:textId="1727DC07" w:rsidR="00DF07EF" w:rsidRPr="00494247" w:rsidRDefault="00B726B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590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215.50)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25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26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219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228.18)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27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28" w14:textId="1A018D90" w:rsidR="00DF07EF" w:rsidRPr="00A31C82" w:rsidRDefault="00360E4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590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215.50)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F29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2A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</w:tr>
      <w:tr w:rsidR="00DF07EF" w:rsidRPr="00494247" w14:paraId="71DFCF34" w14:textId="77777777" w:rsidTr="00620895">
        <w:trPr>
          <w:trHeight w:val="149"/>
        </w:trPr>
        <w:tc>
          <w:tcPr>
            <w:tcW w:w="3490" w:type="dxa"/>
            <w:shd w:val="clear" w:color="auto" w:fill="auto"/>
          </w:tcPr>
          <w:p w14:paraId="71DFCF2C" w14:textId="77777777"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2D" w14:textId="2ABD18F7" w:rsidR="00DF07EF" w:rsidRPr="00494247" w:rsidRDefault="00B726B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119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983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292.52</w:t>
            </w:r>
          </w:p>
        </w:tc>
        <w:tc>
          <w:tcPr>
            <w:tcW w:w="284" w:type="dxa"/>
            <w:shd w:val="clear" w:color="auto" w:fill="auto"/>
          </w:tcPr>
          <w:p w14:paraId="71DFCF2E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2F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51FC">
              <w:rPr>
                <w:rFonts w:ascii="Angsana New" w:hAnsi="Angsana New"/>
                <w:color w:val="000000"/>
                <w:sz w:val="30"/>
                <w:szCs w:val="30"/>
              </w:rPr>
              <w:t>133,513,546.10</w:t>
            </w:r>
          </w:p>
        </w:tc>
        <w:tc>
          <w:tcPr>
            <w:tcW w:w="284" w:type="dxa"/>
            <w:shd w:val="clear" w:color="auto" w:fill="auto"/>
          </w:tcPr>
          <w:p w14:paraId="71DFCF30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31" w14:textId="47068496" w:rsidR="00DF07EF" w:rsidRPr="00A31C82" w:rsidRDefault="00360E4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119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983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292.52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32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CF33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133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513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546.10</w:t>
            </w:r>
          </w:p>
        </w:tc>
      </w:tr>
      <w:tr w:rsidR="00DF07EF" w:rsidRPr="00494247" w14:paraId="71DFCF3D" w14:textId="77777777" w:rsidTr="00620895">
        <w:trPr>
          <w:trHeight w:val="149"/>
        </w:trPr>
        <w:tc>
          <w:tcPr>
            <w:tcW w:w="3490" w:type="dxa"/>
          </w:tcPr>
          <w:p w14:paraId="71DFCF35" w14:textId="77777777"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14:paraId="71DFCF36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1DFCF37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71DFCF38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1DFCF39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CF3A" w14:textId="77777777"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DFCF3B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CF3C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F07EF" w:rsidRPr="00494247" w14:paraId="71DFCF46" w14:textId="77777777" w:rsidTr="00620895">
        <w:trPr>
          <w:trHeight w:val="149"/>
        </w:trPr>
        <w:tc>
          <w:tcPr>
            <w:tcW w:w="3490" w:type="dxa"/>
          </w:tcPr>
          <w:p w14:paraId="71DFCF3E" w14:textId="77777777"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1DFCF3F" w14:textId="52141DEB" w:rsidR="00DF07EF" w:rsidRPr="0068086E" w:rsidRDefault="00B726B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984.00</w:t>
            </w:r>
          </w:p>
        </w:tc>
        <w:tc>
          <w:tcPr>
            <w:tcW w:w="284" w:type="dxa"/>
            <w:shd w:val="clear" w:color="auto" w:fill="auto"/>
          </w:tcPr>
          <w:p w14:paraId="71DFCF40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71DFCF41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987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206.33</w:t>
            </w:r>
          </w:p>
        </w:tc>
        <w:tc>
          <w:tcPr>
            <w:tcW w:w="284" w:type="dxa"/>
            <w:shd w:val="clear" w:color="auto" w:fill="auto"/>
          </w:tcPr>
          <w:p w14:paraId="71DFCF42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1DFCF43" w14:textId="3FAE5E36" w:rsidR="00DF07EF" w:rsidRPr="00577CEE" w:rsidRDefault="00360E4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44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shd w:val="clear" w:color="auto" w:fill="auto"/>
          </w:tcPr>
          <w:p w14:paraId="71DFCF45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BD0">
              <w:rPr>
                <w:rFonts w:ascii="Angsana New" w:hAnsi="Angsana New"/>
                <w:color w:val="000000"/>
                <w:sz w:val="30"/>
                <w:szCs w:val="30"/>
              </w:rPr>
              <w:t>11,987,206.33</w:t>
            </w:r>
          </w:p>
        </w:tc>
      </w:tr>
      <w:tr w:rsidR="00DF07EF" w:rsidRPr="00494247" w14:paraId="71DFCF4F" w14:textId="77777777" w:rsidTr="00620895">
        <w:trPr>
          <w:trHeight w:val="149"/>
        </w:trPr>
        <w:tc>
          <w:tcPr>
            <w:tcW w:w="3490" w:type="dxa"/>
            <w:shd w:val="clear" w:color="auto" w:fill="auto"/>
          </w:tcPr>
          <w:p w14:paraId="71DFCF47" w14:textId="77777777"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1DFCF48" w14:textId="089E9153" w:rsidR="00DF07EF" w:rsidRPr="00494247" w:rsidRDefault="00B726B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286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822.38</w:t>
            </w:r>
          </w:p>
        </w:tc>
        <w:tc>
          <w:tcPr>
            <w:tcW w:w="284" w:type="dxa"/>
            <w:shd w:val="clear" w:color="auto" w:fill="auto"/>
          </w:tcPr>
          <w:p w14:paraId="71DFCF49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71DFCF4A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683.00</w:t>
            </w:r>
          </w:p>
        </w:tc>
        <w:tc>
          <w:tcPr>
            <w:tcW w:w="284" w:type="dxa"/>
            <w:shd w:val="clear" w:color="auto" w:fill="auto"/>
          </w:tcPr>
          <w:p w14:paraId="71DFCF4B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1DFCF4C" w14:textId="461D36A9" w:rsidR="00DF07EF" w:rsidRPr="00577CEE" w:rsidRDefault="00360E4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814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058.33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4D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shd w:val="clear" w:color="auto" w:fill="auto"/>
          </w:tcPr>
          <w:p w14:paraId="71DFCF4E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736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209.29</w:t>
            </w:r>
          </w:p>
        </w:tc>
      </w:tr>
      <w:tr w:rsidR="00DF07EF" w:rsidRPr="00494247" w14:paraId="71DFCF58" w14:textId="77777777" w:rsidTr="00620895">
        <w:trPr>
          <w:trHeight w:val="149"/>
        </w:trPr>
        <w:tc>
          <w:tcPr>
            <w:tcW w:w="3490" w:type="dxa"/>
          </w:tcPr>
          <w:p w14:paraId="71DFCF50" w14:textId="77777777"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680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ว่าจะเกิดขึ้น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51" w14:textId="5B13D591" w:rsidR="00DF07EF" w:rsidRPr="00494247" w:rsidRDefault="00B726B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14:paraId="71DFCF52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53" w14:textId="77777777"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14:paraId="71DFCF54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55" w14:textId="14D69772" w:rsidR="00DF07EF" w:rsidRPr="00577CEE" w:rsidRDefault="00360E4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56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57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46BC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</w:tr>
      <w:tr w:rsidR="00DF07EF" w:rsidRPr="00494247" w14:paraId="71DFCF61" w14:textId="77777777" w:rsidTr="00620895">
        <w:trPr>
          <w:trHeight w:val="149"/>
        </w:trPr>
        <w:tc>
          <w:tcPr>
            <w:tcW w:w="3490" w:type="dxa"/>
          </w:tcPr>
          <w:p w14:paraId="71DFCF59" w14:textId="77777777"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FCF5A" w14:textId="14AE7C36" w:rsidR="00DF07EF" w:rsidRPr="00494247" w:rsidRDefault="00B726B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991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color w:val="000000"/>
                <w:sz w:val="30"/>
                <w:szCs w:val="30"/>
                <w:cs/>
              </w:rPr>
              <w:t>863.58</w:t>
            </w:r>
          </w:p>
        </w:tc>
        <w:tc>
          <w:tcPr>
            <w:tcW w:w="284" w:type="dxa"/>
            <w:shd w:val="clear" w:color="auto" w:fill="auto"/>
          </w:tcPr>
          <w:p w14:paraId="71DFCF5B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FCF5C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946.53</w:t>
            </w:r>
          </w:p>
        </w:tc>
        <w:tc>
          <w:tcPr>
            <w:tcW w:w="284" w:type="dxa"/>
            <w:shd w:val="clear" w:color="auto" w:fill="auto"/>
          </w:tcPr>
          <w:p w14:paraId="71DFCF5D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FCF5E" w14:textId="4000977D" w:rsidR="00DF07EF" w:rsidRPr="00577CEE" w:rsidRDefault="00360E4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519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color w:val="000000"/>
                <w:sz w:val="30"/>
                <w:szCs w:val="30"/>
                <w:cs/>
              </w:rPr>
              <w:t>099.53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5F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60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14,566,472.82</w:t>
            </w:r>
          </w:p>
        </w:tc>
      </w:tr>
      <w:tr w:rsidR="00DF07EF" w:rsidRPr="00494247" w14:paraId="71DFCF6A" w14:textId="77777777" w:rsidTr="00620895">
        <w:trPr>
          <w:trHeight w:val="149"/>
        </w:trPr>
        <w:tc>
          <w:tcPr>
            <w:tcW w:w="3490" w:type="dxa"/>
            <w:vAlign w:val="center"/>
          </w:tcPr>
          <w:p w14:paraId="71DFCF62" w14:textId="77777777" w:rsidR="00DF07EF" w:rsidRPr="009E4803" w:rsidRDefault="00DF07EF" w:rsidP="00DF07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9E4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63" w14:textId="72B44FE0" w:rsidR="00DF07EF" w:rsidRPr="00A31C82" w:rsidRDefault="00B726B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726B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133</w:t>
            </w:r>
            <w:r w:rsidRPr="00B726B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975</w:t>
            </w:r>
            <w:r w:rsidRPr="00B726B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726B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156.10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64" w14:textId="77777777" w:rsidR="00DF07EF" w:rsidRPr="00A31C82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65" w14:textId="77777777"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461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492.63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FCF66" w14:textId="77777777" w:rsidR="00DF07EF" w:rsidRPr="00A31C82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67" w14:textId="21DBBDB5" w:rsidR="00DF07EF" w:rsidRPr="00A31C82" w:rsidRDefault="00360E4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E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133</w:t>
            </w:r>
            <w:r w:rsidRPr="0036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502</w:t>
            </w:r>
            <w:r w:rsidRPr="0036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60E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CF68" w14:textId="77777777" w:rsidR="00DF07EF" w:rsidRPr="00A31C82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69" w14:textId="77777777"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080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018.92</w:t>
            </w:r>
          </w:p>
        </w:tc>
      </w:tr>
    </w:tbl>
    <w:p w14:paraId="71DFCF6B" w14:textId="77777777" w:rsidR="005274DC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6C" w14:textId="77777777"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6D" w14:textId="77777777"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6E" w14:textId="77777777"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6F" w14:textId="77777777"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70" w14:textId="77777777"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71DFCF71" w14:textId="77777777" w:rsid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14:paraId="71DFCF72" w14:textId="77777777" w:rsid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14:paraId="71DFCF73" w14:textId="77777777" w:rsid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14:paraId="71DFCF74" w14:textId="77777777" w:rsid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14:paraId="71DFCF76" w14:textId="77777777" w:rsidR="00460653" w:rsidRDefault="00460653" w:rsidP="00460653">
      <w:pPr>
        <w:numPr>
          <w:ilvl w:val="0"/>
          <w:numId w:val="33"/>
        </w:numPr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 (ต่อ)</w:t>
      </w:r>
    </w:p>
    <w:p w14:paraId="71DFCF77" w14:textId="77777777" w:rsidR="00E41B43" w:rsidRPr="00D35F36" w:rsidRDefault="0076023E" w:rsidP="00B57B0D">
      <w:pPr>
        <w:spacing w:before="240" w:line="240" w:lineRule="auto"/>
        <w:ind w:left="540"/>
        <w:rPr>
          <w:rFonts w:ascii="Angsana New" w:hAnsi="Angsana New"/>
          <w:sz w:val="30"/>
          <w:szCs w:val="30"/>
        </w:rPr>
      </w:pPr>
      <w:r w:rsidRPr="00533250">
        <w:rPr>
          <w:rFonts w:ascii="Angsana New" w:hAnsi="Angsana New"/>
          <w:sz w:val="30"/>
          <w:szCs w:val="30"/>
          <w:cs/>
        </w:rPr>
        <w:t>ก</w:t>
      </w:r>
      <w:r w:rsidR="00E97697" w:rsidRPr="0053325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3325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82"/>
        <w:gridCol w:w="283"/>
        <w:gridCol w:w="1418"/>
        <w:gridCol w:w="283"/>
        <w:gridCol w:w="1526"/>
        <w:gridCol w:w="236"/>
        <w:gridCol w:w="1467"/>
      </w:tblGrid>
      <w:tr w:rsidR="003A66D8" w:rsidRPr="00494247" w14:paraId="71DFCF7E" w14:textId="77777777" w:rsidTr="00CA60E5">
        <w:tc>
          <w:tcPr>
            <w:tcW w:w="2901" w:type="dxa"/>
            <w:shd w:val="clear" w:color="auto" w:fill="auto"/>
          </w:tcPr>
          <w:p w14:paraId="71DFCF78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71DFCF7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DFCF7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DFCF7B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DFCF7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shd w:val="clear" w:color="auto" w:fill="auto"/>
          </w:tcPr>
          <w:p w14:paraId="71DFCF7D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71DFCF83" w14:textId="77777777" w:rsidTr="00CA60E5">
        <w:tc>
          <w:tcPr>
            <w:tcW w:w="2901" w:type="dxa"/>
            <w:shd w:val="clear" w:color="auto" w:fill="auto"/>
          </w:tcPr>
          <w:p w14:paraId="71DFCF7F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3" w:type="dxa"/>
            <w:gridSpan w:val="3"/>
            <w:tcBorders>
              <w:bottom w:val="single" w:sz="4" w:space="0" w:color="auto"/>
            </w:tcBorders>
          </w:tcPr>
          <w:p w14:paraId="71DFCF80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1DFCF81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CF8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0E5" w:rsidRPr="00494247" w14:paraId="71DFCF8C" w14:textId="77777777" w:rsidTr="00F01378">
        <w:tc>
          <w:tcPr>
            <w:tcW w:w="2901" w:type="dxa"/>
            <w:shd w:val="clear" w:color="auto" w:fill="auto"/>
          </w:tcPr>
          <w:p w14:paraId="71DFCF84" w14:textId="77777777" w:rsidR="00CA60E5" w:rsidRPr="00494247" w:rsidRDefault="00CA60E5" w:rsidP="00CA60E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71DFCF85" w14:textId="2EF1B565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DFCF86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1DFCF87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14:paraId="71DFCF88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89" w14:textId="2A9E7282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CF8A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CF8B" w14:textId="77777777" w:rsidR="00CA60E5" w:rsidRPr="003A66D8" w:rsidRDefault="00CA60E5" w:rsidP="00CA60E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CA60E5" w:rsidRPr="00494247" w14:paraId="71DFCF95" w14:textId="77777777" w:rsidTr="00F01378">
        <w:trPr>
          <w:trHeight w:val="203"/>
        </w:trPr>
        <w:tc>
          <w:tcPr>
            <w:tcW w:w="2901" w:type="dxa"/>
            <w:shd w:val="clear" w:color="auto" w:fill="auto"/>
          </w:tcPr>
          <w:p w14:paraId="71DFCF8D" w14:textId="77777777" w:rsidR="00CA60E5" w:rsidRPr="00494247" w:rsidRDefault="00CA60E5" w:rsidP="00CA60E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F8E" w14:textId="5759ED92" w:rsidR="00CA60E5" w:rsidRPr="00494247" w:rsidRDefault="00394D34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67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993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496.10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8F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90" w14:textId="77777777" w:rsidR="00CA60E5" w:rsidRPr="00494247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91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F92" w14:textId="43DB316C" w:rsidR="00CA60E5" w:rsidRPr="00DB699A" w:rsidRDefault="00F01378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67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993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496.10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93" w14:textId="77777777" w:rsidR="00CA60E5" w:rsidRPr="00494247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94" w14:textId="77777777" w:rsidR="00CA60E5" w:rsidRPr="00494247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CA60E5" w:rsidRPr="00494247" w14:paraId="71DFCF9E" w14:textId="77777777" w:rsidTr="00F01378">
        <w:trPr>
          <w:trHeight w:val="203"/>
        </w:trPr>
        <w:tc>
          <w:tcPr>
            <w:tcW w:w="2901" w:type="dxa"/>
            <w:shd w:val="clear" w:color="auto" w:fill="auto"/>
          </w:tcPr>
          <w:p w14:paraId="71DFCF96" w14:textId="77777777" w:rsidR="00CA60E5" w:rsidRPr="00494247" w:rsidRDefault="00CA60E5" w:rsidP="00CA60E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CF97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1DFCF98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99" w14:textId="77777777" w:rsidR="00CA60E5" w:rsidRPr="00494247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1DFCF9A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9B" w14:textId="77777777" w:rsidR="00CA60E5" w:rsidRPr="00DB699A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DFCF9C" w14:textId="77777777" w:rsidR="00CA60E5" w:rsidRPr="00494247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9D" w14:textId="77777777" w:rsidR="00CA60E5" w:rsidRPr="00494247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4D34" w:rsidRPr="00494247" w14:paraId="71DFCFA7" w14:textId="77777777" w:rsidTr="00F01378">
        <w:trPr>
          <w:trHeight w:val="203"/>
        </w:trPr>
        <w:tc>
          <w:tcPr>
            <w:tcW w:w="2901" w:type="dxa"/>
            <w:shd w:val="clear" w:color="auto" w:fill="auto"/>
          </w:tcPr>
          <w:p w14:paraId="71DFCF9F" w14:textId="77777777" w:rsidR="00394D34" w:rsidRPr="00494247" w:rsidRDefault="00394D34" w:rsidP="00394D34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CFA0" w14:textId="687D4CEE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 xml:space="preserve">49,146,681.11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A1" w14:textId="77777777" w:rsidR="00394D34" w:rsidRPr="00494247" w:rsidRDefault="00394D34" w:rsidP="00394D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A2" w14:textId="77777777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A3" w14:textId="77777777" w:rsidR="00394D34" w:rsidRPr="00494247" w:rsidRDefault="00394D34" w:rsidP="00394D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A4" w14:textId="3A04AF7D" w:rsidR="00394D34" w:rsidRPr="00DB699A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681.11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A5" w14:textId="77777777" w:rsidR="00394D34" w:rsidRPr="00494247" w:rsidRDefault="00394D34" w:rsidP="00394D3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A6" w14:textId="77777777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</w:tr>
      <w:tr w:rsidR="00394D34" w:rsidRPr="00494247" w14:paraId="71DFCFB0" w14:textId="77777777" w:rsidTr="00F01378">
        <w:trPr>
          <w:trHeight w:val="203"/>
        </w:trPr>
        <w:tc>
          <w:tcPr>
            <w:tcW w:w="2901" w:type="dxa"/>
            <w:shd w:val="clear" w:color="auto" w:fill="auto"/>
          </w:tcPr>
          <w:p w14:paraId="71DFCFA8" w14:textId="77777777" w:rsidR="00394D34" w:rsidRPr="00494247" w:rsidRDefault="00394D34" w:rsidP="00394D34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CFA9" w14:textId="29FD4757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 xml:space="preserve">4,276,332.23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AA" w14:textId="77777777" w:rsidR="00394D34" w:rsidRPr="00494247" w:rsidRDefault="00394D34" w:rsidP="00394D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AB" w14:textId="77777777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AC" w14:textId="77777777" w:rsidR="00394D34" w:rsidRPr="00494247" w:rsidRDefault="00394D34" w:rsidP="00394D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AD" w14:textId="3B7FC3FE" w:rsidR="00394D34" w:rsidRPr="00DB699A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 xml:space="preserve">4,276,332.23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AE" w14:textId="77777777" w:rsidR="00394D34" w:rsidRPr="00494247" w:rsidRDefault="00394D34" w:rsidP="00394D3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AF" w14:textId="77777777" w:rsidR="00394D34" w:rsidRPr="00A31C82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</w:tr>
      <w:tr w:rsidR="00394D34" w:rsidRPr="00494247" w14:paraId="71DFCFB9" w14:textId="77777777" w:rsidTr="00F01378">
        <w:trPr>
          <w:trHeight w:val="149"/>
        </w:trPr>
        <w:tc>
          <w:tcPr>
            <w:tcW w:w="2901" w:type="dxa"/>
            <w:shd w:val="clear" w:color="auto" w:fill="auto"/>
          </w:tcPr>
          <w:p w14:paraId="71DFCFB1" w14:textId="77777777" w:rsidR="00394D34" w:rsidRPr="00494247" w:rsidRDefault="00394D34" w:rsidP="00394D34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FCFB2" w14:textId="74A69843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 xml:space="preserve">1,686,290.57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B3" w14:textId="77777777" w:rsidR="00394D34" w:rsidRPr="00494247" w:rsidRDefault="00394D34" w:rsidP="00394D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1DFCFB4" w14:textId="77777777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B5" w14:textId="77777777" w:rsidR="00394D34" w:rsidRPr="00494247" w:rsidRDefault="00394D34" w:rsidP="00394D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B6" w14:textId="2F8ECD54" w:rsidR="00394D34" w:rsidRPr="00DB699A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 xml:space="preserve">1,686,290.57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B7" w14:textId="77777777" w:rsidR="00394D34" w:rsidRPr="00494247" w:rsidRDefault="00394D34" w:rsidP="00394D3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</w:tcPr>
          <w:p w14:paraId="71DFCFB8" w14:textId="77777777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</w:tr>
      <w:tr w:rsidR="00394D34" w:rsidRPr="00494247" w14:paraId="71DFCFC2" w14:textId="77777777" w:rsidTr="00F01378">
        <w:trPr>
          <w:trHeight w:val="149"/>
        </w:trPr>
        <w:tc>
          <w:tcPr>
            <w:tcW w:w="2901" w:type="dxa"/>
            <w:shd w:val="clear" w:color="auto" w:fill="auto"/>
          </w:tcPr>
          <w:p w14:paraId="71DFCFBA" w14:textId="77777777" w:rsidR="00394D34" w:rsidRPr="00494247" w:rsidRDefault="00394D34" w:rsidP="00394D34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BB" w14:textId="362C435E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 xml:space="preserve">5,470,708.01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BC" w14:textId="77777777" w:rsidR="00394D34" w:rsidRPr="00494247" w:rsidRDefault="00394D34" w:rsidP="00394D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DFCFBD" w14:textId="77777777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BE" w14:textId="77777777" w:rsidR="00394D34" w:rsidRPr="00494247" w:rsidRDefault="00394D34" w:rsidP="00394D3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BF" w14:textId="1467D221" w:rsidR="00394D34" w:rsidRPr="00DB699A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 xml:space="preserve">5,470,708.01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C0" w14:textId="77777777" w:rsidR="00394D34" w:rsidRPr="00494247" w:rsidRDefault="00394D34" w:rsidP="00394D3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1DFCFC1" w14:textId="77777777" w:rsidR="00394D34" w:rsidRPr="00494247" w:rsidRDefault="00394D34" w:rsidP="00394D3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</w:tr>
      <w:tr w:rsidR="00CA60E5" w:rsidRPr="00494247" w14:paraId="71DFCFCB" w14:textId="77777777" w:rsidTr="00F01378">
        <w:trPr>
          <w:trHeight w:val="149"/>
        </w:trPr>
        <w:tc>
          <w:tcPr>
            <w:tcW w:w="2901" w:type="dxa"/>
            <w:shd w:val="clear" w:color="auto" w:fill="auto"/>
          </w:tcPr>
          <w:p w14:paraId="71DFCFC3" w14:textId="77777777" w:rsidR="00CA60E5" w:rsidRPr="00494247" w:rsidRDefault="00CA60E5" w:rsidP="00CA60E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FC4" w14:textId="4A5A41D3" w:rsidR="00CA60E5" w:rsidRPr="00494247" w:rsidRDefault="00394D34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128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573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508.02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C5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1DFCFC6" w14:textId="77777777" w:rsidR="00CA60E5" w:rsidRPr="00494247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C7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CFC8" w14:textId="296728BA" w:rsidR="00CA60E5" w:rsidRPr="00DB699A" w:rsidRDefault="00F01378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128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573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508.02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C9" w14:textId="77777777" w:rsidR="00CA60E5" w:rsidRPr="00494247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71DFCFCA" w14:textId="77777777" w:rsidR="00CA60E5" w:rsidRPr="00A31C82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</w:tr>
      <w:tr w:rsidR="00CA60E5" w:rsidRPr="00494247" w14:paraId="71DFCFD4" w14:textId="77777777" w:rsidTr="0091501B">
        <w:trPr>
          <w:trHeight w:val="149"/>
        </w:trPr>
        <w:tc>
          <w:tcPr>
            <w:tcW w:w="2901" w:type="dxa"/>
            <w:shd w:val="clear" w:color="auto" w:fill="auto"/>
          </w:tcPr>
          <w:p w14:paraId="71DFCFCC" w14:textId="77777777" w:rsidR="00CA60E5" w:rsidRPr="00494247" w:rsidRDefault="00CA60E5" w:rsidP="00CA60E5">
            <w:pPr>
              <w:tabs>
                <w:tab w:val="left" w:pos="8040"/>
              </w:tabs>
              <w:spacing w:line="240" w:lineRule="auto"/>
              <w:ind w:left="318" w:hanging="318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CD" w14:textId="062511E2" w:rsidR="00CA60E5" w:rsidRPr="00494247" w:rsidRDefault="00394D34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590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215.50)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DFCFCE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FCF" w14:textId="77777777" w:rsidR="00CA60E5" w:rsidRPr="00494247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D0" w14:textId="77777777" w:rsidR="00CA60E5" w:rsidRPr="00494247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1DFCFD1" w14:textId="284D7834" w:rsidR="00CA60E5" w:rsidRPr="00DB699A" w:rsidRDefault="00F01378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590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215.50)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D2" w14:textId="77777777" w:rsidR="00CA60E5" w:rsidRPr="00494247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1DFCFD3" w14:textId="77777777" w:rsidR="00CA60E5" w:rsidRPr="00494247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</w:tr>
      <w:tr w:rsidR="00CA60E5" w:rsidRPr="00494247" w14:paraId="71DFCFDD" w14:textId="77777777" w:rsidTr="0091501B">
        <w:trPr>
          <w:trHeight w:val="149"/>
        </w:trPr>
        <w:tc>
          <w:tcPr>
            <w:tcW w:w="2901" w:type="dxa"/>
            <w:shd w:val="clear" w:color="auto" w:fill="auto"/>
          </w:tcPr>
          <w:p w14:paraId="71DFCFD5" w14:textId="77777777" w:rsidR="00CA60E5" w:rsidRPr="00926A2B" w:rsidRDefault="00CA60E5" w:rsidP="00CA60E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A2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D6" w14:textId="464B0290" w:rsidR="00CA60E5" w:rsidRPr="00926A2B" w:rsidRDefault="00394D34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119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983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4D34">
              <w:rPr>
                <w:rFonts w:ascii="Angsana New" w:hAnsi="Angsana New"/>
                <w:color w:val="000000"/>
                <w:sz w:val="30"/>
                <w:szCs w:val="30"/>
                <w:cs/>
              </w:rPr>
              <w:t>292.52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DFCFD7" w14:textId="77777777" w:rsidR="00CA60E5" w:rsidRPr="00926A2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FD8" w14:textId="77777777" w:rsidR="00CA60E5" w:rsidRPr="00926A2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FCFD9" w14:textId="77777777" w:rsidR="00CA60E5" w:rsidRPr="00926A2B" w:rsidRDefault="00CA60E5" w:rsidP="00CA60E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CFDA" w14:textId="3FCA9993" w:rsidR="00CA60E5" w:rsidRPr="00DB699A" w:rsidRDefault="00F01378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119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983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1378">
              <w:rPr>
                <w:rFonts w:ascii="Angsana New" w:hAnsi="Angsana New"/>
                <w:color w:val="000000"/>
                <w:sz w:val="30"/>
                <w:szCs w:val="30"/>
                <w:cs/>
              </w:rPr>
              <w:t>292.52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DB" w14:textId="77777777" w:rsidR="00CA60E5" w:rsidRPr="00926A2B" w:rsidRDefault="00CA60E5" w:rsidP="00CA60E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CFDC" w14:textId="77777777" w:rsidR="00CA60E5" w:rsidRPr="00926A2B" w:rsidRDefault="00CA60E5" w:rsidP="00CA60E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</w:tr>
    </w:tbl>
    <w:p w14:paraId="71DFCFDE" w14:textId="77777777" w:rsidR="00B57B0D" w:rsidRDefault="00B57B0D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1DFCFDF" w14:textId="77777777" w:rsidR="00D35F36" w:rsidRPr="00D35F36" w:rsidRDefault="00D35F36" w:rsidP="00A6201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CFE0" w14:textId="77777777" w:rsidR="004A5132" w:rsidRPr="00AC69F6" w:rsidRDefault="004A5132" w:rsidP="00A62014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AC69F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6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3"/>
        <w:gridCol w:w="1548"/>
        <w:gridCol w:w="236"/>
        <w:gridCol w:w="1476"/>
        <w:gridCol w:w="284"/>
        <w:gridCol w:w="1516"/>
        <w:gridCol w:w="236"/>
        <w:gridCol w:w="1521"/>
        <w:gridCol w:w="10"/>
      </w:tblGrid>
      <w:tr w:rsidR="00814369" w:rsidRPr="00494247" w14:paraId="71DFCFE7" w14:textId="77777777" w:rsidTr="00440F88">
        <w:tc>
          <w:tcPr>
            <w:tcW w:w="2833" w:type="dxa"/>
          </w:tcPr>
          <w:p w14:paraId="71DFCFE1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1DFCFE2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CFE3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1DFCFE4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CFE5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71DFCFE6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494247" w14:paraId="71DFCFEC" w14:textId="77777777" w:rsidTr="00440F88">
        <w:trPr>
          <w:gridAfter w:val="1"/>
          <w:wAfter w:w="10" w:type="dxa"/>
        </w:trPr>
        <w:tc>
          <w:tcPr>
            <w:tcW w:w="2833" w:type="dxa"/>
          </w:tcPr>
          <w:p w14:paraId="71DFCFE8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14:paraId="71DFCFE9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1DFCFEA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14:paraId="71DFCFEB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7EF" w:rsidRPr="00494247" w14:paraId="71DFCFF5" w14:textId="77777777" w:rsidTr="00440F88">
        <w:tc>
          <w:tcPr>
            <w:tcW w:w="2833" w:type="dxa"/>
          </w:tcPr>
          <w:p w14:paraId="71DFCFED" w14:textId="77777777" w:rsidR="00DF07EF" w:rsidRPr="00494247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1DFCFEE" w14:textId="170004A9" w:rsidR="00DF07EF" w:rsidRPr="003A66D8" w:rsidRDefault="00CA60E5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FEF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1DFCFF0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</w:tcPr>
          <w:p w14:paraId="71DFCFF1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71DFCFF2" w14:textId="2E042A37" w:rsidR="00DF07EF" w:rsidRPr="003A66D8" w:rsidRDefault="00CA60E5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CFF3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FCFF4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5538C5" w:rsidRPr="00494247" w14:paraId="71DFCFFE" w14:textId="77777777" w:rsidTr="0091501B">
        <w:trPr>
          <w:trHeight w:val="203"/>
        </w:trPr>
        <w:tc>
          <w:tcPr>
            <w:tcW w:w="2833" w:type="dxa"/>
          </w:tcPr>
          <w:p w14:paraId="71DFCFF6" w14:textId="77777777" w:rsidR="005538C5" w:rsidRPr="00494247" w:rsidRDefault="005538C5" w:rsidP="005538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CFF7" w14:textId="2C45D327" w:rsidR="005538C5" w:rsidRPr="00A31C82" w:rsidRDefault="000B6C8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78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195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849.51</w:t>
            </w:r>
          </w:p>
        </w:tc>
        <w:tc>
          <w:tcPr>
            <w:tcW w:w="236" w:type="dxa"/>
            <w:shd w:val="clear" w:color="auto" w:fill="auto"/>
          </w:tcPr>
          <w:p w14:paraId="71DFCFF8" w14:textId="77777777"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CFF9" w14:textId="77777777"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852.73</w:t>
            </w:r>
          </w:p>
        </w:tc>
        <w:tc>
          <w:tcPr>
            <w:tcW w:w="284" w:type="dxa"/>
            <w:shd w:val="clear" w:color="auto" w:fill="auto"/>
          </w:tcPr>
          <w:p w14:paraId="71DFCFFA" w14:textId="77777777"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71DFCFFB" w14:textId="5F0EE4DB" w:rsidR="005538C5" w:rsidRPr="00613CA0" w:rsidRDefault="00440F88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0F88">
              <w:rPr>
                <w:rFonts w:ascii="Angsana New" w:hAnsi="Angsana New"/>
                <w:color w:val="000000"/>
                <w:sz w:val="30"/>
                <w:szCs w:val="30"/>
                <w:cs/>
              </w:rPr>
              <w:t>78</w:t>
            </w:r>
            <w:r w:rsidRPr="00440F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0F88">
              <w:rPr>
                <w:rFonts w:ascii="Angsana New" w:hAnsi="Angsana New"/>
                <w:color w:val="000000"/>
                <w:sz w:val="30"/>
                <w:szCs w:val="30"/>
                <w:cs/>
              </w:rPr>
              <w:t>195</w:t>
            </w:r>
            <w:r w:rsidRPr="00440F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0F88">
              <w:rPr>
                <w:rFonts w:ascii="Angsana New" w:hAnsi="Angsana New"/>
                <w:color w:val="000000"/>
                <w:sz w:val="30"/>
                <w:szCs w:val="30"/>
                <w:cs/>
              </w:rPr>
              <w:t>849.51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CFFC" w14:textId="77777777" w:rsidR="005538C5" w:rsidRPr="00494247" w:rsidRDefault="005538C5" w:rsidP="005538C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CFFD" w14:textId="77777777" w:rsidR="005538C5" w:rsidRPr="00494247" w:rsidRDefault="005538C5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852.73</w:t>
            </w:r>
          </w:p>
        </w:tc>
      </w:tr>
      <w:tr w:rsidR="000B6C85" w:rsidRPr="00494247" w14:paraId="71DFD007" w14:textId="77777777" w:rsidTr="0091501B">
        <w:trPr>
          <w:trHeight w:val="203"/>
        </w:trPr>
        <w:tc>
          <w:tcPr>
            <w:tcW w:w="2833" w:type="dxa"/>
          </w:tcPr>
          <w:p w14:paraId="71DFCFFF" w14:textId="77777777" w:rsidR="000B6C85" w:rsidRPr="00613CA0" w:rsidRDefault="000B6C85" w:rsidP="000B6C8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000" w14:textId="2B70F4EF" w:rsidR="000B6C85" w:rsidRPr="00A31C82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1,647,731.03</w:t>
            </w:r>
          </w:p>
        </w:tc>
        <w:tc>
          <w:tcPr>
            <w:tcW w:w="236" w:type="dxa"/>
            <w:shd w:val="clear" w:color="auto" w:fill="auto"/>
          </w:tcPr>
          <w:p w14:paraId="71DFD001" w14:textId="77777777" w:rsidR="000B6C85" w:rsidRPr="00613CA0" w:rsidRDefault="000B6C85" w:rsidP="000B6C8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D002" w14:textId="77777777" w:rsidR="000B6C85" w:rsidRPr="00A31C82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DFD003" w14:textId="77777777" w:rsidR="000B6C85" w:rsidRPr="00613CA0" w:rsidRDefault="000B6C85" w:rsidP="000B6C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71DFD004" w14:textId="18733E1D" w:rsidR="000B6C85" w:rsidRPr="00613CA0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0F88">
              <w:rPr>
                <w:rFonts w:ascii="Angsana New" w:hAnsi="Angsana New"/>
                <w:color w:val="000000"/>
                <w:sz w:val="30"/>
                <w:szCs w:val="30"/>
              </w:rPr>
              <w:t>1,647,731.03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05" w14:textId="77777777" w:rsidR="000B6C85" w:rsidRPr="00613CA0" w:rsidRDefault="000B6C85" w:rsidP="000B6C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D006" w14:textId="77777777" w:rsidR="000B6C85" w:rsidRPr="00A31C82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B6C85" w:rsidRPr="00494247" w14:paraId="71DFD010" w14:textId="77777777" w:rsidTr="0091501B">
        <w:trPr>
          <w:trHeight w:val="203"/>
        </w:trPr>
        <w:tc>
          <w:tcPr>
            <w:tcW w:w="2833" w:type="dxa"/>
          </w:tcPr>
          <w:p w14:paraId="71DFD008" w14:textId="77777777" w:rsidR="000B6C85" w:rsidRPr="00494247" w:rsidRDefault="000B6C85" w:rsidP="000B6C8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009" w14:textId="27712E25" w:rsidR="000B6C85" w:rsidRPr="00A31C82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112,097,366.56</w:t>
            </w:r>
          </w:p>
        </w:tc>
        <w:tc>
          <w:tcPr>
            <w:tcW w:w="236" w:type="dxa"/>
            <w:shd w:val="clear" w:color="auto" w:fill="auto"/>
          </w:tcPr>
          <w:p w14:paraId="71DFD00A" w14:textId="77777777" w:rsidR="000B6C85" w:rsidRPr="00494247" w:rsidRDefault="000B6C85" w:rsidP="000B6C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D00B" w14:textId="77777777" w:rsidR="000B6C85" w:rsidRPr="00494247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778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893.30</w:t>
            </w:r>
          </w:p>
        </w:tc>
        <w:tc>
          <w:tcPr>
            <w:tcW w:w="284" w:type="dxa"/>
            <w:shd w:val="clear" w:color="auto" w:fill="auto"/>
          </w:tcPr>
          <w:p w14:paraId="71DFD00C" w14:textId="77777777" w:rsidR="000B6C85" w:rsidRPr="00494247" w:rsidRDefault="000B6C85" w:rsidP="000B6C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71DFD00D" w14:textId="18228A85" w:rsidR="000B6C85" w:rsidRPr="00613CA0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0F88">
              <w:rPr>
                <w:rFonts w:ascii="Angsana New" w:hAnsi="Angsana New"/>
                <w:color w:val="000000"/>
                <w:sz w:val="30"/>
                <w:szCs w:val="30"/>
              </w:rPr>
              <w:t>112,184,205.96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0E" w14:textId="77777777" w:rsidR="000B6C85" w:rsidRPr="00494247" w:rsidRDefault="000B6C85" w:rsidP="000B6C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D00F" w14:textId="77777777" w:rsidR="000B6C85" w:rsidRPr="00494247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880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927.51</w:t>
            </w:r>
          </w:p>
        </w:tc>
      </w:tr>
      <w:tr w:rsidR="000B6C85" w:rsidRPr="00494247" w14:paraId="71DFD019" w14:textId="77777777" w:rsidTr="0091501B">
        <w:trPr>
          <w:trHeight w:val="203"/>
        </w:trPr>
        <w:tc>
          <w:tcPr>
            <w:tcW w:w="2833" w:type="dxa"/>
          </w:tcPr>
          <w:p w14:paraId="71DFD011" w14:textId="77777777" w:rsidR="000B6C85" w:rsidRPr="00494247" w:rsidRDefault="000B6C85" w:rsidP="000B6C8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012" w14:textId="3C04198F" w:rsidR="000B6C85" w:rsidRPr="00A31C82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46,007,623.20</w:t>
            </w:r>
          </w:p>
        </w:tc>
        <w:tc>
          <w:tcPr>
            <w:tcW w:w="236" w:type="dxa"/>
            <w:shd w:val="clear" w:color="auto" w:fill="auto"/>
          </w:tcPr>
          <w:p w14:paraId="71DFD013" w14:textId="77777777" w:rsidR="000B6C85" w:rsidRPr="00494247" w:rsidRDefault="000B6C85" w:rsidP="000B6C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D014" w14:textId="77777777" w:rsidR="000B6C85" w:rsidRPr="00494247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920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498.81</w:t>
            </w:r>
          </w:p>
        </w:tc>
        <w:tc>
          <w:tcPr>
            <w:tcW w:w="284" w:type="dxa"/>
            <w:shd w:val="clear" w:color="auto" w:fill="auto"/>
          </w:tcPr>
          <w:p w14:paraId="71DFD015" w14:textId="77777777" w:rsidR="000B6C85" w:rsidRPr="00494247" w:rsidRDefault="000B6C85" w:rsidP="000B6C8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71DFD016" w14:textId="0028DBB3" w:rsidR="000B6C85" w:rsidRPr="00613CA0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0F88">
              <w:rPr>
                <w:rFonts w:ascii="Angsana New" w:hAnsi="Angsana New"/>
                <w:color w:val="000000"/>
                <w:sz w:val="30"/>
                <w:szCs w:val="30"/>
              </w:rPr>
              <w:t>46,007,623.20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17" w14:textId="77777777" w:rsidR="000B6C85" w:rsidRPr="00494247" w:rsidRDefault="000B6C85" w:rsidP="000B6C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D018" w14:textId="77777777" w:rsidR="000B6C85" w:rsidRPr="00494247" w:rsidRDefault="000B6C85" w:rsidP="000B6C8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920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498.81</w:t>
            </w:r>
          </w:p>
        </w:tc>
      </w:tr>
      <w:tr w:rsidR="005538C5" w:rsidRPr="00494247" w14:paraId="71DFD022" w14:textId="77777777" w:rsidTr="0091501B">
        <w:trPr>
          <w:trHeight w:val="203"/>
        </w:trPr>
        <w:tc>
          <w:tcPr>
            <w:tcW w:w="2833" w:type="dxa"/>
          </w:tcPr>
          <w:p w14:paraId="71DFD01A" w14:textId="77777777" w:rsidR="005538C5" w:rsidRPr="00494247" w:rsidRDefault="005538C5" w:rsidP="005538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548" w:type="dxa"/>
            <w:shd w:val="clear" w:color="auto" w:fill="auto"/>
          </w:tcPr>
          <w:p w14:paraId="71DFD01B" w14:textId="4BB8863B" w:rsidR="005538C5" w:rsidRPr="00A31C82" w:rsidRDefault="000B6C8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695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833.50</w:t>
            </w:r>
          </w:p>
        </w:tc>
        <w:tc>
          <w:tcPr>
            <w:tcW w:w="236" w:type="dxa"/>
            <w:shd w:val="clear" w:color="auto" w:fill="auto"/>
          </w:tcPr>
          <w:p w14:paraId="71DFD01C" w14:textId="77777777"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DFD01D" w14:textId="77777777"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848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331.23</w:t>
            </w:r>
          </w:p>
        </w:tc>
        <w:tc>
          <w:tcPr>
            <w:tcW w:w="284" w:type="dxa"/>
            <w:shd w:val="clear" w:color="auto" w:fill="auto"/>
          </w:tcPr>
          <w:p w14:paraId="71DFD01E" w14:textId="77777777"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71DFD01F" w14:textId="409C7DB3" w:rsidR="005538C5" w:rsidRPr="00613CA0" w:rsidRDefault="00440F88" w:rsidP="00440F88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0F88">
              <w:rPr>
                <w:rFonts w:ascii="Angsana New" w:hAnsi="Angsana New"/>
                <w:color w:val="000000"/>
                <w:sz w:val="30"/>
                <w:szCs w:val="30"/>
              </w:rPr>
              <w:t>5,695,833.50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20" w14:textId="77777777" w:rsidR="005538C5" w:rsidRPr="00494247" w:rsidRDefault="005538C5" w:rsidP="005538C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1DFD021" w14:textId="77777777" w:rsidR="005538C5" w:rsidRPr="008E5FD7" w:rsidRDefault="005538C5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848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331.23</w:t>
            </w:r>
          </w:p>
        </w:tc>
      </w:tr>
      <w:tr w:rsidR="00DF07EF" w:rsidRPr="00494247" w14:paraId="71DFD02B" w14:textId="77777777" w:rsidTr="0091501B">
        <w:trPr>
          <w:trHeight w:val="181"/>
        </w:trPr>
        <w:tc>
          <w:tcPr>
            <w:tcW w:w="2833" w:type="dxa"/>
          </w:tcPr>
          <w:p w14:paraId="71DFD023" w14:textId="77777777"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024" w14:textId="376B3594" w:rsidR="00DF07EF" w:rsidRPr="00A31C82" w:rsidRDefault="000B6C8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243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644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color w:val="000000"/>
                <w:sz w:val="30"/>
                <w:szCs w:val="30"/>
                <w:cs/>
              </w:rPr>
              <w:t>403.80</w:t>
            </w:r>
          </w:p>
        </w:tc>
        <w:tc>
          <w:tcPr>
            <w:tcW w:w="236" w:type="dxa"/>
            <w:shd w:val="clear" w:color="auto" w:fill="auto"/>
          </w:tcPr>
          <w:p w14:paraId="71DFD025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71DFD026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576.07</w:t>
            </w:r>
          </w:p>
        </w:tc>
        <w:tc>
          <w:tcPr>
            <w:tcW w:w="284" w:type="dxa"/>
            <w:shd w:val="clear" w:color="auto" w:fill="auto"/>
          </w:tcPr>
          <w:p w14:paraId="71DFD027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71DFD028" w14:textId="5711689C" w:rsidR="00DF07EF" w:rsidRPr="00613CA0" w:rsidRDefault="006122B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243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731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243.20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29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02A" w14:textId="77777777" w:rsidR="00DF07EF" w:rsidRPr="00494247" w:rsidRDefault="00DF07EF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610.28</w:t>
            </w:r>
          </w:p>
        </w:tc>
      </w:tr>
      <w:tr w:rsidR="00DF07EF" w:rsidRPr="00494247" w14:paraId="71DFD034" w14:textId="77777777" w:rsidTr="0091501B">
        <w:trPr>
          <w:trHeight w:val="181"/>
        </w:trPr>
        <w:tc>
          <w:tcPr>
            <w:tcW w:w="2833" w:type="dxa"/>
          </w:tcPr>
          <w:p w14:paraId="71DFD02C" w14:textId="77777777"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02D" w14:textId="5E40B376" w:rsidR="00DF07EF" w:rsidRPr="00A31C82" w:rsidRDefault="000B6C8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864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661.65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DFD02E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1DFD02F" w14:textId="77777777"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856.27</w:t>
            </w: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1DFD030" w14:textId="77777777"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1DFD031" w14:textId="1A28A519" w:rsidR="00DF07EF" w:rsidRPr="00613CA0" w:rsidRDefault="006122B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864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22B2">
              <w:rPr>
                <w:rFonts w:ascii="Angsana New" w:hAnsi="Angsana New"/>
                <w:color w:val="000000"/>
                <w:sz w:val="30"/>
                <w:szCs w:val="30"/>
                <w:cs/>
              </w:rPr>
              <w:t>661.65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32" w14:textId="77777777"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FD033" w14:textId="77777777" w:rsidR="00DF07EF" w:rsidRPr="00494247" w:rsidRDefault="00DF07EF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856.27</w:t>
            </w: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F07EF" w:rsidRPr="00494247" w14:paraId="71DFD03D" w14:textId="77777777" w:rsidTr="0091501B">
        <w:trPr>
          <w:trHeight w:val="149"/>
        </w:trPr>
        <w:tc>
          <w:tcPr>
            <w:tcW w:w="2833" w:type="dxa"/>
          </w:tcPr>
          <w:p w14:paraId="71DFD035" w14:textId="77777777"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36" w14:textId="325B3F64" w:rsidR="00DF07EF" w:rsidRPr="00A31C82" w:rsidRDefault="000B6C85" w:rsidP="006F252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230</w:t>
            </w: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779</w:t>
            </w: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742.15</w:t>
            </w:r>
          </w:p>
        </w:tc>
        <w:tc>
          <w:tcPr>
            <w:tcW w:w="236" w:type="dxa"/>
            <w:shd w:val="clear" w:color="auto" w:fill="auto"/>
          </w:tcPr>
          <w:p w14:paraId="71DFD037" w14:textId="77777777"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38" w14:textId="77777777" w:rsidR="00DF07EF" w:rsidRPr="006F2524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180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867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719.80</w:t>
            </w:r>
          </w:p>
        </w:tc>
        <w:tc>
          <w:tcPr>
            <w:tcW w:w="284" w:type="dxa"/>
            <w:shd w:val="clear" w:color="auto" w:fill="auto"/>
          </w:tcPr>
          <w:p w14:paraId="71DFD039" w14:textId="77777777"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3A" w14:textId="034EF3F1" w:rsidR="00DF07EF" w:rsidRPr="006F2524" w:rsidRDefault="000B6C8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230</w:t>
            </w: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866</w:t>
            </w: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6C8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581.55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3B" w14:textId="77777777" w:rsidR="00DF07EF" w:rsidRPr="00FB7C83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3C" w14:textId="77777777" w:rsidR="00DF07EF" w:rsidRPr="006F2524" w:rsidRDefault="00DF07EF" w:rsidP="008A6A7B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180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969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754.01</w:t>
            </w:r>
          </w:p>
        </w:tc>
      </w:tr>
    </w:tbl>
    <w:p w14:paraId="71DFD03E" w14:textId="77777777" w:rsidR="005274DC" w:rsidRDefault="005274DC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3F" w14:textId="77777777" w:rsidR="00460653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40" w14:textId="77777777" w:rsidR="00460653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41" w14:textId="77777777" w:rsidR="00460653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42" w14:textId="77777777" w:rsidR="00460653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71DFD046" w14:textId="77777777" w:rsidR="00B83446" w:rsidRPr="001D6E91" w:rsidRDefault="00B83446" w:rsidP="00A62014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D6E91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296CD8" w:rsidRPr="00494247" w14:paraId="71DFD04D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71DFD047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71DFD048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049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DFD04A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D04B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71DFD04C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14:paraId="71DFD052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71DFD04E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1DFD04F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DFD050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71DFD051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DF07EF" w:rsidRPr="003A66D8" w14:paraId="71DFD05B" w14:textId="77777777" w:rsidTr="00FF4A18">
        <w:tc>
          <w:tcPr>
            <w:tcW w:w="3060" w:type="dxa"/>
          </w:tcPr>
          <w:p w14:paraId="71DFD053" w14:textId="77777777" w:rsidR="00DF07EF" w:rsidRPr="00494247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DFD054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71DFD055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71DFD056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71DFD057" w14:textId="77777777"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71DFD058" w14:textId="03F0D5F8" w:rsidR="00DF07EF" w:rsidRPr="00A74434" w:rsidRDefault="00CA60E5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A60E5">
              <w:rPr>
                <w:szCs w:val="26"/>
              </w:rPr>
              <w:t xml:space="preserve">30 </w:t>
            </w:r>
            <w:r w:rsidRPr="00CA60E5">
              <w:rPr>
                <w:szCs w:val="26"/>
                <w:cs/>
              </w:rPr>
              <w:t xml:space="preserve">มิถุนายน </w:t>
            </w:r>
            <w:r w:rsidRPr="00CA60E5">
              <w:rPr>
                <w:szCs w:val="26"/>
              </w:rPr>
              <w:t>256</w:t>
            </w:r>
            <w:r>
              <w:rPr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059" w14:textId="77777777" w:rsidR="00DF07EF" w:rsidRPr="00A74434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FD05A" w14:textId="77777777" w:rsidR="00DF07EF" w:rsidRPr="00A74434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F25259" w:rsidRPr="00494247" w14:paraId="71DFD063" w14:textId="77777777" w:rsidTr="00EE547E">
        <w:trPr>
          <w:trHeight w:val="203"/>
        </w:trPr>
        <w:tc>
          <w:tcPr>
            <w:tcW w:w="4590" w:type="dxa"/>
            <w:gridSpan w:val="2"/>
          </w:tcPr>
          <w:p w14:paraId="71DFD05C" w14:textId="77777777" w:rsidR="00F25259" w:rsidRPr="00494247" w:rsidRDefault="00F25259" w:rsidP="00F25259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25259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หน่วยลงทุนกองทุนเปิด </w:t>
            </w:r>
            <w:r w:rsidRPr="00F25259">
              <w:rPr>
                <w:rFonts w:ascii="Angsana New" w:hAnsi="Angsana New"/>
                <w:sz w:val="32"/>
                <w:szCs w:val="32"/>
              </w:rPr>
              <w:t>K-CASH</w:t>
            </w:r>
          </w:p>
        </w:tc>
        <w:tc>
          <w:tcPr>
            <w:tcW w:w="236" w:type="dxa"/>
            <w:shd w:val="clear" w:color="auto" w:fill="auto"/>
          </w:tcPr>
          <w:p w14:paraId="71DFD05D" w14:textId="77777777" w:rsidR="00F25259" w:rsidRPr="00494247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DFD05E" w14:textId="77777777" w:rsidR="00F25259" w:rsidRPr="00494247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DFD05F" w14:textId="77777777" w:rsidR="00F25259" w:rsidRPr="00494247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060" w14:textId="1EB94B34" w:rsidR="00F25259" w:rsidRPr="007A6708" w:rsidRDefault="004A01D7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A01D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</w:t>
            </w:r>
            <w:r w:rsidRPr="004A01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A01D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171</w:t>
            </w:r>
            <w:r w:rsidRPr="004A01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A01D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755.14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61" w14:textId="77777777" w:rsidR="00F25259" w:rsidRPr="00494247" w:rsidRDefault="00F25259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062" w14:textId="77777777" w:rsidR="00F25259" w:rsidRPr="00494247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153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392.92</w:t>
            </w:r>
          </w:p>
        </w:tc>
      </w:tr>
      <w:tr w:rsidR="00DF07EF" w:rsidRPr="00E0072E" w14:paraId="71DFD06C" w14:textId="77777777" w:rsidTr="00EE547E">
        <w:trPr>
          <w:trHeight w:val="203"/>
        </w:trPr>
        <w:tc>
          <w:tcPr>
            <w:tcW w:w="3060" w:type="dxa"/>
          </w:tcPr>
          <w:p w14:paraId="71DFD064" w14:textId="77777777" w:rsidR="00DF07EF" w:rsidRPr="00E0072E" w:rsidRDefault="00DF07EF" w:rsidP="00DF07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7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71DFD065" w14:textId="77777777"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066" w14:textId="77777777"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DFD067" w14:textId="77777777"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DFD068" w14:textId="77777777"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69" w14:textId="200E2328" w:rsidR="00DF07EF" w:rsidRPr="00E0072E" w:rsidRDefault="004A01D7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A01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</w:t>
            </w:r>
            <w:r w:rsidRPr="004A01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A01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171</w:t>
            </w:r>
            <w:r w:rsidRPr="004A01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A01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755.14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06A" w14:textId="77777777" w:rsidR="00DF07EF" w:rsidRPr="00E0072E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6B" w14:textId="77777777"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p w14:paraId="71DFD06D" w14:textId="77777777" w:rsidR="00296CD8" w:rsidRDefault="00296CD8" w:rsidP="00725B89">
      <w:pPr>
        <w:tabs>
          <w:tab w:val="left" w:pos="513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0D55A9">
        <w:rPr>
          <w:rFonts w:ascii="Angsana New" w:hAnsi="Angsana New"/>
          <w:sz w:val="30"/>
          <w:szCs w:val="30"/>
          <w:cs/>
          <w:lang w:val="en-US"/>
        </w:rPr>
        <w:t>การวิเคราะห์</w:t>
      </w:r>
      <w:r w:rsidR="00DB1E68" w:rsidRPr="00DB1E68">
        <w:rPr>
          <w:rFonts w:ascii="Angsana New" w:hAnsi="Angsana New"/>
          <w:color w:val="000000"/>
          <w:sz w:val="30"/>
          <w:szCs w:val="30"/>
          <w:cs/>
        </w:rPr>
        <w:t xml:space="preserve"> สินทรัพย์ทางการเงินไม่หมุนเวียนอื่น</w:t>
      </w:r>
      <w:r w:rsidR="00DB1E68">
        <w:rPr>
          <w:rFonts w:ascii="Angsana New" w:hAnsi="Angsana New"/>
          <w:color w:val="000000"/>
          <w:sz w:val="30"/>
          <w:szCs w:val="30"/>
        </w:rPr>
        <w:t xml:space="preserve"> </w:t>
      </w:r>
      <w:r w:rsidRPr="000D55A9">
        <w:rPr>
          <w:rFonts w:ascii="Angsana New" w:hAnsi="Angsana New"/>
          <w:sz w:val="30"/>
          <w:szCs w:val="30"/>
          <w:cs/>
          <w:lang w:val="en-US"/>
        </w:rPr>
        <w:t>แสดงดังนี้</w:t>
      </w:r>
    </w:p>
    <w:tbl>
      <w:tblPr>
        <w:tblW w:w="98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296CD8" w:rsidRPr="00494247" w14:paraId="71DFD074" w14:textId="77777777" w:rsidTr="00FF4A18">
        <w:tc>
          <w:tcPr>
            <w:tcW w:w="3060" w:type="dxa"/>
          </w:tcPr>
          <w:p w14:paraId="71DFD06E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DFD06F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070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1DFD071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D072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71DFD073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14:paraId="71DFD077" w14:textId="77777777" w:rsidTr="00FF4A18">
        <w:trPr>
          <w:gridAfter w:val="1"/>
          <w:wAfter w:w="10" w:type="dxa"/>
        </w:trPr>
        <w:tc>
          <w:tcPr>
            <w:tcW w:w="3060" w:type="dxa"/>
          </w:tcPr>
          <w:p w14:paraId="71DFD075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</w:tcPr>
          <w:p w14:paraId="71DFD076" w14:textId="77777777" w:rsidR="00296CD8" w:rsidRPr="00E94C7F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CD8" w:rsidRPr="003A66D8" w14:paraId="71DFD07C" w14:textId="77777777" w:rsidTr="00FF4A18">
        <w:tc>
          <w:tcPr>
            <w:tcW w:w="3060" w:type="dxa"/>
          </w:tcPr>
          <w:p w14:paraId="71DFD078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FD079" w14:textId="384C11C5" w:rsidR="00296CD8" w:rsidRPr="00E94C7F" w:rsidRDefault="00CA60E5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A60E5">
              <w:rPr>
                <w:sz w:val="30"/>
                <w:szCs w:val="30"/>
              </w:rPr>
              <w:t xml:space="preserve">30 </w:t>
            </w:r>
            <w:r w:rsidRPr="00CA60E5">
              <w:rPr>
                <w:sz w:val="30"/>
                <w:szCs w:val="30"/>
                <w:cs/>
              </w:rPr>
              <w:t xml:space="preserve">มิถุนายน </w:t>
            </w:r>
            <w:r w:rsidRPr="00CA60E5">
              <w:rPr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71DFD07A" w14:textId="77777777"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FD07B" w14:textId="77777777" w:rsidR="00296CD8" w:rsidRPr="00E94C7F" w:rsidRDefault="0080345B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0345B">
              <w:rPr>
                <w:sz w:val="30"/>
                <w:szCs w:val="30"/>
              </w:rPr>
              <w:t xml:space="preserve">31 </w:t>
            </w:r>
            <w:r w:rsidRPr="0080345B">
              <w:rPr>
                <w:sz w:val="30"/>
                <w:szCs w:val="30"/>
                <w:cs/>
              </w:rPr>
              <w:t xml:space="preserve">ธันวาคม </w:t>
            </w:r>
            <w:r w:rsidRPr="0080345B">
              <w:rPr>
                <w:sz w:val="30"/>
                <w:szCs w:val="30"/>
              </w:rPr>
              <w:t>2564</w:t>
            </w:r>
          </w:p>
        </w:tc>
      </w:tr>
      <w:tr w:rsidR="00296CD8" w:rsidRPr="003A66D8" w14:paraId="71DFD085" w14:textId="77777777" w:rsidTr="00FF4A18">
        <w:tc>
          <w:tcPr>
            <w:tcW w:w="3060" w:type="dxa"/>
          </w:tcPr>
          <w:p w14:paraId="71DFD07D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1DFD07E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07F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1DFD080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71DFD081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71DFD082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083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FD084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296CD8" w:rsidRPr="003A66D8" w14:paraId="71DFD08E" w14:textId="77777777" w:rsidTr="00FF4A18">
        <w:tc>
          <w:tcPr>
            <w:tcW w:w="3060" w:type="dxa"/>
          </w:tcPr>
          <w:p w14:paraId="71DFD086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DFD087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71DFD088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1DFD089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84" w:type="dxa"/>
          </w:tcPr>
          <w:p w14:paraId="71DFD08A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71DFD08B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71DFD08C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71DFD08D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80345B" w:rsidRPr="003A66D8" w14:paraId="71DFD097" w14:textId="77777777" w:rsidTr="0049301C">
        <w:tc>
          <w:tcPr>
            <w:tcW w:w="3060" w:type="dxa"/>
          </w:tcPr>
          <w:p w14:paraId="71DFD08F" w14:textId="77777777" w:rsidR="0080345B" w:rsidRPr="00494247" w:rsidRDefault="0080345B" w:rsidP="0080345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14:paraId="71DFD090" w14:textId="5A1C2CA3" w:rsidR="0080345B" w:rsidRPr="0049301C" w:rsidRDefault="0012009D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301C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49301C">
              <w:rPr>
                <w:rFonts w:ascii="Angsana New" w:hAnsi="Angsana New"/>
                <w:sz w:val="30"/>
                <w:szCs w:val="30"/>
              </w:rPr>
              <w:t>,</w:t>
            </w:r>
            <w:r w:rsidRPr="0049301C">
              <w:rPr>
                <w:rFonts w:ascii="Angsana New" w:hAnsi="Angsana New"/>
                <w:sz w:val="30"/>
                <w:szCs w:val="30"/>
                <w:cs/>
              </w:rPr>
              <w:t>171</w:t>
            </w:r>
            <w:r w:rsidRPr="0049301C">
              <w:rPr>
                <w:rFonts w:ascii="Angsana New" w:hAnsi="Angsana New"/>
                <w:sz w:val="30"/>
                <w:szCs w:val="30"/>
              </w:rPr>
              <w:t>,</w:t>
            </w:r>
            <w:r w:rsidRPr="0049301C">
              <w:rPr>
                <w:rFonts w:ascii="Angsana New" w:hAnsi="Angsana New"/>
                <w:sz w:val="30"/>
                <w:szCs w:val="30"/>
                <w:cs/>
              </w:rPr>
              <w:t>540.25</w:t>
            </w:r>
          </w:p>
        </w:tc>
        <w:tc>
          <w:tcPr>
            <w:tcW w:w="236" w:type="dxa"/>
            <w:shd w:val="clear" w:color="auto" w:fill="auto"/>
          </w:tcPr>
          <w:p w14:paraId="71DFD091" w14:textId="77777777" w:rsidR="0080345B" w:rsidRPr="0049301C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1DFD092" w14:textId="69B80039" w:rsidR="0080345B" w:rsidRPr="0049301C" w:rsidRDefault="002747B4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30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</w:t>
            </w:r>
            <w:r w:rsidRPr="0049301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930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171</w:t>
            </w:r>
            <w:r w:rsidRPr="0049301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930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540.25</w:t>
            </w:r>
          </w:p>
        </w:tc>
        <w:tc>
          <w:tcPr>
            <w:tcW w:w="284" w:type="dxa"/>
          </w:tcPr>
          <w:p w14:paraId="71DFD093" w14:textId="77777777" w:rsidR="0080345B" w:rsidRPr="00E94C7F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71DFD094" w14:textId="77777777"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FD35C3">
              <w:rPr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71DFD095" w14:textId="77777777" w:rsidR="0080345B" w:rsidRPr="00E94C7F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71DFD096" w14:textId="77777777"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122.69</w:t>
            </w:r>
          </w:p>
        </w:tc>
      </w:tr>
      <w:tr w:rsidR="007E3869" w:rsidRPr="00494247" w14:paraId="71DFD0A0" w14:textId="77777777" w:rsidTr="0049301C">
        <w:trPr>
          <w:trHeight w:val="203"/>
        </w:trPr>
        <w:tc>
          <w:tcPr>
            <w:tcW w:w="3060" w:type="dxa"/>
          </w:tcPr>
          <w:p w14:paraId="71DFD098" w14:textId="77777777" w:rsidR="007E3869" w:rsidRPr="00494247" w:rsidRDefault="007E3869" w:rsidP="0080345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94C7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การเปลี่ยนแปลงมูลค่ายุติธรรม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DFD099" w14:textId="2F249EAA" w:rsidR="007E3869" w:rsidRPr="0049301C" w:rsidRDefault="006D19C1" w:rsidP="003263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301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FD09A" w14:textId="77777777" w:rsidR="007E3869" w:rsidRPr="0049301C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1DFD09B" w14:textId="70E77C1C" w:rsidR="007E3869" w:rsidRPr="0049301C" w:rsidRDefault="002747B4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301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214.89</w:t>
            </w:r>
          </w:p>
        </w:tc>
        <w:tc>
          <w:tcPr>
            <w:tcW w:w="284" w:type="dxa"/>
          </w:tcPr>
          <w:p w14:paraId="71DFD09C" w14:textId="77777777" w:rsidR="007E3869" w:rsidRPr="00E94C7F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71DFD09D" w14:textId="77777777" w:rsidR="007E3869" w:rsidRPr="00E94C7F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1DFD09E" w14:textId="77777777" w:rsidR="007E3869" w:rsidRPr="00E94C7F" w:rsidRDefault="007E3869" w:rsidP="0080345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71DFD09F" w14:textId="77777777" w:rsidR="007E3869" w:rsidRPr="00E94C7F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2662">
              <w:rPr>
                <w:rFonts w:ascii="Angsana New" w:hAnsi="Angsana New"/>
                <w:sz w:val="30"/>
                <w:szCs w:val="30"/>
                <w:cs/>
                <w:lang w:val="en-US"/>
              </w:rPr>
              <w:t>556</w:t>
            </w:r>
            <w:r w:rsidRPr="00B526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52662">
              <w:rPr>
                <w:rFonts w:ascii="Angsana New" w:hAnsi="Angsana New"/>
                <w:sz w:val="30"/>
                <w:szCs w:val="30"/>
                <w:cs/>
                <w:lang w:val="en-US"/>
              </w:rPr>
              <w:t>270.23</w:t>
            </w:r>
          </w:p>
        </w:tc>
      </w:tr>
      <w:tr w:rsidR="0080345B" w:rsidRPr="00E0072E" w14:paraId="71DFD0A9" w14:textId="77777777" w:rsidTr="0049301C">
        <w:trPr>
          <w:trHeight w:val="203"/>
        </w:trPr>
        <w:tc>
          <w:tcPr>
            <w:tcW w:w="3060" w:type="dxa"/>
          </w:tcPr>
          <w:p w14:paraId="71DFD0A1" w14:textId="77777777" w:rsidR="0080345B" w:rsidRPr="00E0072E" w:rsidRDefault="0080345B" w:rsidP="0080345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A2" w14:textId="1D8B72FB" w:rsidR="0080345B" w:rsidRPr="0049301C" w:rsidRDefault="00356827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5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20</w:t>
            </w:r>
            <w:r w:rsidRPr="0035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35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171</w:t>
            </w:r>
            <w:r w:rsidRPr="0035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3568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540.25</w:t>
            </w:r>
          </w:p>
        </w:tc>
        <w:tc>
          <w:tcPr>
            <w:tcW w:w="236" w:type="dxa"/>
            <w:shd w:val="clear" w:color="auto" w:fill="auto"/>
          </w:tcPr>
          <w:p w14:paraId="71DFD0A3" w14:textId="77777777" w:rsidR="0080345B" w:rsidRPr="0049301C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A4" w14:textId="75072BB4" w:rsidR="0080345B" w:rsidRPr="0049301C" w:rsidRDefault="006D19C1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930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</w:t>
            </w:r>
            <w:r w:rsidRPr="004930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930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171</w:t>
            </w:r>
            <w:r w:rsidRPr="004930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930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755.14</w:t>
            </w:r>
          </w:p>
        </w:tc>
        <w:tc>
          <w:tcPr>
            <w:tcW w:w="284" w:type="dxa"/>
          </w:tcPr>
          <w:p w14:paraId="71DFD0A5" w14:textId="77777777"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0A6" w14:textId="77777777"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71DFD0A7" w14:textId="77777777" w:rsidR="0080345B" w:rsidRPr="00E94C7F" w:rsidRDefault="0080345B" w:rsidP="0080345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DFD0A8" w14:textId="77777777"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p w14:paraId="71DFD0AA" w14:textId="77777777"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</w:p>
    <w:p w14:paraId="71DFD0AB" w14:textId="77777777"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/>
      </w:r>
    </w:p>
    <w:p w14:paraId="71DFD0AC" w14:textId="77777777" w:rsidR="00A50A1A" w:rsidRPr="004D480D" w:rsidRDefault="00A50A1A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A50A1A" w:rsidRPr="004D480D" w:rsidSect="0070266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71DFD0AD" w14:textId="77777777" w:rsidR="0068086E" w:rsidRDefault="0068086E" w:rsidP="00A62014">
      <w:pPr>
        <w:numPr>
          <w:ilvl w:val="0"/>
          <w:numId w:val="11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25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728"/>
        <w:gridCol w:w="1728"/>
        <w:gridCol w:w="1728"/>
        <w:gridCol w:w="1728"/>
        <w:gridCol w:w="1728"/>
        <w:gridCol w:w="1728"/>
      </w:tblGrid>
      <w:tr w:rsidR="0068086E" w:rsidRPr="0068086E" w14:paraId="71DFD0B2" w14:textId="77777777" w:rsidTr="0008379F">
        <w:tc>
          <w:tcPr>
            <w:tcW w:w="2885" w:type="dxa"/>
          </w:tcPr>
          <w:p w14:paraId="71DFD0AE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AF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B0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14:paraId="71DFD0B1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68086E" w14:paraId="71DFD0B6" w14:textId="77777777" w:rsidTr="0008379F">
        <w:tc>
          <w:tcPr>
            <w:tcW w:w="2885" w:type="dxa"/>
          </w:tcPr>
          <w:p w14:paraId="71DFD0B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71DFD0B4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912" w:type="dxa"/>
            <w:gridSpan w:val="4"/>
          </w:tcPr>
          <w:p w14:paraId="71DFD0B5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68086E" w14:paraId="71DFD0BB" w14:textId="77777777" w:rsidTr="0008379F">
        <w:tc>
          <w:tcPr>
            <w:tcW w:w="2885" w:type="dxa"/>
          </w:tcPr>
          <w:p w14:paraId="71DFD0B7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71DFD0B8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14:paraId="71DFD0B9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456" w:type="dxa"/>
            <w:gridSpan w:val="2"/>
          </w:tcPr>
          <w:p w14:paraId="71DFD0BA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AE1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</w:tr>
      <w:tr w:rsidR="00E42029" w:rsidRPr="0068086E" w14:paraId="71DFD0C3" w14:textId="77777777" w:rsidTr="0008379F">
        <w:tc>
          <w:tcPr>
            <w:tcW w:w="2885" w:type="dxa"/>
          </w:tcPr>
          <w:p w14:paraId="71DFD0BC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ind w:firstLine="2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BD" w14:textId="20673981" w:rsidR="00E42029" w:rsidRPr="0068086E" w:rsidRDefault="00C11375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11375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C113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</w:tcPr>
          <w:p w14:paraId="71DFD0BE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14:paraId="71DFD0BF" w14:textId="7E860DA1" w:rsidR="00E42029" w:rsidRPr="0068086E" w:rsidRDefault="00C11375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11375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C113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</w:tcPr>
          <w:p w14:paraId="71DFD0C0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14:paraId="71DFD0C1" w14:textId="3FE3FAF4" w:rsidR="00E42029" w:rsidRPr="0068086E" w:rsidRDefault="00C11375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37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11375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C1137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</w:tcPr>
          <w:p w14:paraId="71DFD0C2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EA4E84" w:rsidRPr="0068086E" w14:paraId="71DFD0CB" w14:textId="77777777" w:rsidTr="00945B9A">
        <w:tc>
          <w:tcPr>
            <w:tcW w:w="2885" w:type="dxa"/>
            <w:vAlign w:val="center"/>
          </w:tcPr>
          <w:p w14:paraId="71DFD0C4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14:paraId="71DFD0C5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71DFD0C6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71DFD0C7" w14:textId="77777777" w:rsidR="00EA4E84" w:rsidRPr="00A31C82" w:rsidRDefault="00EA4E84" w:rsidP="00A31C82">
            <w:pPr>
              <w:tabs>
                <w:tab w:val="left" w:pos="513"/>
                <w:tab w:val="decimal" w:pos="792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14:paraId="71DFD0C8" w14:textId="77777777" w:rsidR="00EA4E84" w:rsidRPr="0068086E" w:rsidRDefault="00EA4E84" w:rsidP="00A31C82">
            <w:pPr>
              <w:tabs>
                <w:tab w:val="left" w:pos="513"/>
                <w:tab w:val="decimal" w:pos="792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14:paraId="71DFD0C9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CA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4E84" w:rsidRPr="0068086E" w14:paraId="71DFD0D3" w14:textId="77777777" w:rsidTr="0008379F">
        <w:tc>
          <w:tcPr>
            <w:tcW w:w="2885" w:type="dxa"/>
          </w:tcPr>
          <w:p w14:paraId="71DFD0CC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ผลต่างจา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การปรับโครงสร้าง</w:t>
            </w:r>
          </w:p>
        </w:tc>
        <w:tc>
          <w:tcPr>
            <w:tcW w:w="1728" w:type="dxa"/>
          </w:tcPr>
          <w:p w14:paraId="71DFD0CD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CE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CF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14:paraId="71DFD0D0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14:paraId="71DFD0D1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D2" w14:textId="77777777"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42029" w:rsidRPr="0068086E" w14:paraId="71DFD0DB" w14:textId="77777777" w:rsidTr="0008379F">
        <w:tc>
          <w:tcPr>
            <w:tcW w:w="2885" w:type="dxa"/>
          </w:tcPr>
          <w:p w14:paraId="71DFD0D4" w14:textId="77777777"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71DFD0D5" w14:textId="77777777"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D6" w14:textId="77777777"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DFD0D7" w14:textId="77777777" w:rsidR="00E42029" w:rsidRPr="00FB7C83" w:rsidRDefault="00EA4E84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D8" w14:textId="77777777" w:rsidR="00E42029" w:rsidRPr="00FB7C83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D9" w14:textId="77777777" w:rsidR="00E42029" w:rsidRPr="00FB7C83" w:rsidRDefault="00EA4E84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1DFD0DA" w14:textId="77777777" w:rsidR="00E42029" w:rsidRPr="00FB7C83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71DFD0DC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DD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DE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DF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0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1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2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3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4" w14:textId="77777777" w:rsidR="00B03B3F" w:rsidRDefault="00B03B3F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5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6" w14:textId="77777777"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7" w14:textId="77777777"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8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9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0EA" w14:textId="77777777" w:rsidR="00250FDF" w:rsidRDefault="00250FDF" w:rsidP="00A62014">
      <w:pPr>
        <w:numPr>
          <w:ilvl w:val="0"/>
          <w:numId w:val="11"/>
        </w:numPr>
        <w:tabs>
          <w:tab w:val="left" w:pos="142"/>
          <w:tab w:val="decimal" w:pos="7920"/>
        </w:tabs>
        <w:spacing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1DFD0EB" w14:textId="5D244DC8" w:rsidR="00FB3CF9" w:rsidRPr="00FB3CF9" w:rsidRDefault="00FB3CF9" w:rsidP="0080345B">
      <w:pPr>
        <w:tabs>
          <w:tab w:val="left" w:pos="720"/>
          <w:tab w:val="decimal" w:pos="7920"/>
        </w:tabs>
        <w:spacing w:line="240" w:lineRule="atLeast"/>
        <w:ind w:left="993" w:hanging="518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FB3CF9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>
        <w:rPr>
          <w:rFonts w:ascii="Angsana New" w:hAnsi="Angsana New" w:hint="cs"/>
          <w:sz w:val="30"/>
          <w:szCs w:val="30"/>
          <w:cs/>
        </w:rPr>
        <w:t xml:space="preserve">งวด </w:t>
      </w:r>
      <w:r w:rsidR="00DB0B14">
        <w:rPr>
          <w:rFonts w:ascii="Angsana New" w:hAnsi="Angsana New"/>
          <w:sz w:val="30"/>
          <w:szCs w:val="30"/>
          <w:lang w:val="en-US"/>
        </w:rPr>
        <w:t>6</w:t>
      </w:r>
      <w:r w:rsidR="00F2176B">
        <w:rPr>
          <w:rFonts w:ascii="Angsana New" w:hAnsi="Angsana New"/>
          <w:sz w:val="30"/>
          <w:szCs w:val="30"/>
          <w:lang w:val="en-US"/>
        </w:rPr>
        <w:t xml:space="preserve">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FB3CF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FB3CF9">
        <w:rPr>
          <w:rFonts w:ascii="Angsana New" w:hAnsi="Angsana New"/>
          <w:sz w:val="30"/>
          <w:szCs w:val="30"/>
          <w:lang w:val="en-US"/>
        </w:rPr>
        <w:t>3</w:t>
      </w:r>
      <w:r w:rsidR="00DB0B14">
        <w:rPr>
          <w:rFonts w:ascii="Angsana New" w:hAnsi="Angsana New"/>
          <w:sz w:val="30"/>
          <w:szCs w:val="30"/>
          <w:lang w:val="en-US"/>
        </w:rPr>
        <w:t>0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="00DB0B14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B3CF9">
        <w:rPr>
          <w:rFonts w:ascii="Angsana New" w:hAnsi="Angsana New"/>
          <w:sz w:val="30"/>
          <w:szCs w:val="30"/>
          <w:lang w:val="en-US"/>
        </w:rPr>
        <w:t>256</w:t>
      </w:r>
      <w:r w:rsidR="0080345B">
        <w:rPr>
          <w:rFonts w:ascii="Angsana New" w:hAnsi="Angsana New"/>
          <w:sz w:val="30"/>
          <w:szCs w:val="30"/>
          <w:lang w:val="en-US"/>
        </w:rPr>
        <w:t>5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1DFD0EC" w14:textId="1500EA27" w:rsidR="00FF71BC" w:rsidRPr="002B1C95" w:rsidRDefault="000A1E0A" w:rsidP="00B835E1">
      <w:pPr>
        <w:spacing w:line="360" w:lineRule="exact"/>
        <w:ind w:right="-67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</w:t>
      </w:r>
      <w:r w:rsidR="00DB0B14">
        <w:rPr>
          <w:rFonts w:ascii="Angsana New" w:hAnsi="Angsana New"/>
          <w:color w:val="000000"/>
          <w:sz w:val="28"/>
          <w:szCs w:val="28"/>
        </w:rPr>
        <w:tab/>
      </w:r>
      <w:r w:rsidRPr="002B1C95">
        <w:rPr>
          <w:rFonts w:ascii="Angsana New" w:hAnsi="Angsana New"/>
          <w:color w:val="000000"/>
          <w:sz w:val="28"/>
          <w:szCs w:val="28"/>
        </w:rPr>
        <w:t xml:space="preserve">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66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20"/>
        <w:gridCol w:w="1210"/>
        <w:gridCol w:w="236"/>
        <w:gridCol w:w="1247"/>
        <w:gridCol w:w="236"/>
        <w:gridCol w:w="1326"/>
        <w:gridCol w:w="236"/>
        <w:gridCol w:w="1210"/>
        <w:gridCol w:w="236"/>
        <w:gridCol w:w="1263"/>
        <w:gridCol w:w="236"/>
        <w:gridCol w:w="1181"/>
        <w:gridCol w:w="236"/>
        <w:gridCol w:w="1227"/>
        <w:gridCol w:w="236"/>
        <w:gridCol w:w="1269"/>
        <w:gridCol w:w="236"/>
        <w:gridCol w:w="1322"/>
      </w:tblGrid>
      <w:tr w:rsidR="0080345B" w:rsidRPr="00C352DB" w14:paraId="71DFD0EF" w14:textId="77777777" w:rsidTr="00B835E1">
        <w:trPr>
          <w:tblHeader/>
        </w:trPr>
        <w:tc>
          <w:tcPr>
            <w:tcW w:w="2520" w:type="dxa"/>
            <w:shd w:val="clear" w:color="auto" w:fill="auto"/>
          </w:tcPr>
          <w:p w14:paraId="71DFD0ED" w14:textId="77777777" w:rsidR="0080345B" w:rsidRPr="00A06631" w:rsidRDefault="0080345B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143" w:type="dxa"/>
            <w:gridSpan w:val="17"/>
          </w:tcPr>
          <w:p w14:paraId="71DFD0EE" w14:textId="77777777" w:rsidR="0080345B" w:rsidRPr="00A06631" w:rsidRDefault="0080345B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AC6638" w:rsidRPr="00C352DB" w14:paraId="71DFD108" w14:textId="77777777" w:rsidTr="00B835E1">
        <w:trPr>
          <w:tblHeader/>
        </w:trPr>
        <w:tc>
          <w:tcPr>
            <w:tcW w:w="2520" w:type="dxa"/>
            <w:shd w:val="clear" w:color="auto" w:fill="auto"/>
          </w:tcPr>
          <w:p w14:paraId="71DFD0F0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1DFD0F1" w14:textId="77777777"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2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1DFD0F3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0F4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5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71DFD0F6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0F7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1DFD0F9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0FA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B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1DFD0FC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0FD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0FE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1DFD0FF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00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71DFD101" w14:textId="77777777" w:rsidR="00AC6638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71DFD102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03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1DFD104" w14:textId="77777777" w:rsidR="00AC6638" w:rsidRPr="00E50A6D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05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106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1DFD107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6638" w:rsidRPr="00C352DB" w14:paraId="71DFD11B" w14:textId="77777777" w:rsidTr="00B835E1">
        <w:trPr>
          <w:tblHeader/>
        </w:trPr>
        <w:tc>
          <w:tcPr>
            <w:tcW w:w="2520" w:type="dxa"/>
            <w:shd w:val="clear" w:color="auto" w:fill="auto"/>
          </w:tcPr>
          <w:p w14:paraId="71DFD109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1DFD10A" w14:textId="77777777"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1DFD10B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1DFD10C" w14:textId="77777777" w:rsidR="00AC6638" w:rsidRPr="00A06631" w:rsidRDefault="00AC6638" w:rsidP="00AC6638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71DFD10D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71DFD10E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71DFD10F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1DFD110" w14:textId="77777777" w:rsidR="00AC6638" w:rsidRPr="00A06631" w:rsidRDefault="00AC6638" w:rsidP="00AC6638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71DFD111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1DFD112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71DFD113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1DFD114" w14:textId="77777777" w:rsidR="00AC6638" w:rsidRPr="00A06631" w:rsidRDefault="00AC6638" w:rsidP="00AC6638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1DFD115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71DFD116" w14:textId="77777777" w:rsidR="00AC6638" w:rsidRPr="00A06631" w:rsidRDefault="00AC6638" w:rsidP="00AC6638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71DFD117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1DFD11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</w:tcPr>
          <w:p w14:paraId="71DFD119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71DFD11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AC6638" w:rsidRPr="00C352DB" w14:paraId="71DFD12E" w14:textId="77777777" w:rsidTr="00B835E1">
        <w:tc>
          <w:tcPr>
            <w:tcW w:w="2520" w:type="dxa"/>
          </w:tcPr>
          <w:p w14:paraId="71DFD11C" w14:textId="77777777" w:rsidR="00AC6638" w:rsidRPr="00A06631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1DFD11D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1E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1DFD11F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DFD120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1DFD121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2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1DFD123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4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1DFD125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6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1DFD127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8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1DFD129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A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1DFD12B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12C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1DFD12D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80345B" w:rsidRPr="00C352DB" w14:paraId="71DFD141" w14:textId="77777777" w:rsidTr="00B835E1">
        <w:tc>
          <w:tcPr>
            <w:tcW w:w="2520" w:type="dxa"/>
          </w:tcPr>
          <w:p w14:paraId="71DFD12F" w14:textId="77777777" w:rsidR="0080345B" w:rsidRPr="00133C16" w:rsidRDefault="0080345B" w:rsidP="0080345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1DFD130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hAnsi="Angsana New"/>
                <w:sz w:val="26"/>
                <w:szCs w:val="26"/>
                <w:lang w:val="en-US"/>
              </w:rPr>
              <w:t>97,344,088.00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1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71DFD132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hAnsi="Angsana New"/>
                <w:sz w:val="26"/>
                <w:szCs w:val="26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3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71DFD134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hAnsi="Angsana New"/>
                <w:sz w:val="26"/>
                <w:szCs w:val="26"/>
                <w:lang w:val="en-US"/>
              </w:rPr>
              <w:t>15,192,130.64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5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1DFD136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hAnsi="Angsana New"/>
                <w:sz w:val="26"/>
                <w:szCs w:val="26"/>
                <w:lang w:val="en-US"/>
              </w:rPr>
              <w:t>34,618,209.12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7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14:paraId="71DFD138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hAnsi="Angsana New"/>
                <w:sz w:val="26"/>
                <w:szCs w:val="26"/>
                <w:lang w:val="en-US"/>
              </w:rPr>
              <w:t>5,299,270.67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9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1DFD13A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hAnsi="Angsana New"/>
                <w:sz w:val="26"/>
                <w:szCs w:val="26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B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1DFD13C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hAnsi="Angsana New"/>
                <w:sz w:val="26"/>
                <w:szCs w:val="26"/>
                <w:lang w:val="en-US"/>
              </w:rPr>
              <w:t>1,631,845.00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13D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center"/>
          </w:tcPr>
          <w:p w14:paraId="71DFD13E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eastAsia="Angsana New" w:hAnsi="Angsana New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71DFD13F" w14:textId="77777777"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71DFD140" w14:textId="77777777" w:rsidR="0080345B" w:rsidRPr="00B835E1" w:rsidRDefault="0080345B" w:rsidP="00B835E1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835E1">
              <w:rPr>
                <w:rFonts w:ascii="Angsana New" w:hAnsi="Angsana New"/>
                <w:sz w:val="26"/>
                <w:szCs w:val="26"/>
                <w:lang w:val="en-US"/>
              </w:rPr>
              <w:t>277,320,961.11</w:t>
            </w:r>
          </w:p>
        </w:tc>
      </w:tr>
      <w:tr w:rsidR="00B76743" w:rsidRPr="00C352DB" w14:paraId="71DFD154" w14:textId="77777777" w:rsidTr="00B835E1">
        <w:tc>
          <w:tcPr>
            <w:tcW w:w="2520" w:type="dxa"/>
          </w:tcPr>
          <w:p w14:paraId="71DFD142" w14:textId="77777777" w:rsidR="00B76743" w:rsidRPr="000D2641" w:rsidRDefault="00B76743" w:rsidP="00B76743">
            <w:pPr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43" w14:textId="462D0E94" w:rsidR="00B76743" w:rsidRPr="00E301FE" w:rsidRDefault="00B76743" w:rsidP="002E10D4">
            <w:pPr>
              <w:tabs>
                <w:tab w:val="decimal" w:pos="1060"/>
              </w:tabs>
              <w:spacing w:line="400" w:lineRule="exact"/>
              <w:ind w:right="-1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4" w14:textId="70C88E22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1DFD145" w14:textId="316425D1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924,240.00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6" w14:textId="5B61732D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1DFD147" w14:textId="57C7EAA2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303,892.00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8" w14:textId="1869A072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49" w14:textId="65DC2EB7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3,739,017.59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A" w14:textId="4FAF2809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1DFD14B" w14:textId="43305A79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1,080,722.33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C" w14:textId="29F7472F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1DFD14D" w14:textId="611B5272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4E" w14:textId="002B503E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1DFD14F" w14:textId="03C4112D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8,661,097.57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50" w14:textId="369D3416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9" w:type="dxa"/>
            <w:vAlign w:val="bottom"/>
          </w:tcPr>
          <w:p w14:paraId="71DFD151" w14:textId="0E6577A1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58,049,450.35 </w:t>
            </w:r>
          </w:p>
        </w:tc>
        <w:tc>
          <w:tcPr>
            <w:tcW w:w="236" w:type="dxa"/>
            <w:vAlign w:val="bottom"/>
          </w:tcPr>
          <w:p w14:paraId="71DFD152" w14:textId="6DAF13CE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71DFD153" w14:textId="096A2140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72,758,419.84 </w:t>
            </w:r>
          </w:p>
        </w:tc>
      </w:tr>
      <w:tr w:rsidR="00B76743" w:rsidRPr="00C352DB" w14:paraId="71DFD17A" w14:textId="77777777" w:rsidTr="00B835E1">
        <w:tc>
          <w:tcPr>
            <w:tcW w:w="2520" w:type="dxa"/>
            <w:shd w:val="clear" w:color="auto" w:fill="auto"/>
          </w:tcPr>
          <w:p w14:paraId="71DFD168" w14:textId="77777777" w:rsidR="00B76743" w:rsidRPr="00A06631" w:rsidRDefault="00B76743" w:rsidP="00B7674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69" w14:textId="49951A4F" w:rsidR="00B76743" w:rsidRPr="00E301FE" w:rsidRDefault="00B76743" w:rsidP="002E10D4">
            <w:pPr>
              <w:tabs>
                <w:tab w:val="decimal" w:pos="1060"/>
              </w:tabs>
              <w:spacing w:line="400" w:lineRule="exact"/>
              <w:ind w:right="-1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6A" w14:textId="5E04CE37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1DFD16B" w14:textId="27291447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451,380.00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6C" w14:textId="69B6E9C5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1DFD16D" w14:textId="277BC197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6,971,992.04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6E" w14:textId="14F43A30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6F" w14:textId="6F67AE92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2,030,153.09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0" w14:textId="79C07A5F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1DFD171" w14:textId="35B6E4C8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2" w14:textId="23514D1D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1DFD173" w14:textId="2DF6DBC5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4" w14:textId="7BA3B0EA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1DFD175" w14:textId="58082313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(2,201,093.09)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6" w14:textId="019D4E89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9" w:type="dxa"/>
            <w:vAlign w:val="bottom"/>
          </w:tcPr>
          <w:p w14:paraId="71DFD177" w14:textId="7E228E22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(7,252,432.04)</w:t>
            </w:r>
          </w:p>
        </w:tc>
        <w:tc>
          <w:tcPr>
            <w:tcW w:w="236" w:type="dxa"/>
            <w:vAlign w:val="bottom"/>
          </w:tcPr>
          <w:p w14:paraId="71DFD178" w14:textId="1ED8F840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71DFD179" w14:textId="3F759618" w:rsidR="00B76743" w:rsidRPr="00E301FE" w:rsidRDefault="00B76743" w:rsidP="00B76743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 -   </w:t>
            </w:r>
          </w:p>
        </w:tc>
      </w:tr>
      <w:tr w:rsidR="00283F29" w:rsidRPr="00C352DB" w14:paraId="71DFD18D" w14:textId="77777777" w:rsidTr="00B835E1">
        <w:tc>
          <w:tcPr>
            <w:tcW w:w="2520" w:type="dxa"/>
            <w:shd w:val="clear" w:color="auto" w:fill="auto"/>
          </w:tcPr>
          <w:p w14:paraId="71DFD17B" w14:textId="77777777" w:rsidR="00283F29" w:rsidRPr="00200B43" w:rsidRDefault="00283F29" w:rsidP="00283F2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0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7C" w14:textId="781F1AAB" w:rsidR="00283F29" w:rsidRPr="00E301FE" w:rsidRDefault="00283F29" w:rsidP="002E10D4">
            <w:pPr>
              <w:tabs>
                <w:tab w:val="decimal" w:pos="1060"/>
              </w:tabs>
              <w:spacing w:line="400" w:lineRule="exact"/>
              <w:ind w:right="-1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D" w14:textId="49167E0F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1DFD17E" w14:textId="7CB82A5D" w:rsidR="00283F29" w:rsidRPr="00E301FE" w:rsidRDefault="00283F29" w:rsidP="002E10D4">
            <w:pPr>
              <w:tabs>
                <w:tab w:val="decimal" w:pos="1060"/>
              </w:tabs>
              <w:spacing w:line="400" w:lineRule="exact"/>
              <w:ind w:right="-1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7F" w14:textId="4A56BD64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1DFD180" w14:textId="00DC6331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1" w14:textId="2C83940D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82" w14:textId="22936620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(1,568,223.21)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3" w14:textId="1C5A4418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1DFD184" w14:textId="7E586FF6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(4.00)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5" w14:textId="31FCFC60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1DFD186" w14:textId="070D9864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7" w14:textId="0BDEF296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1DFD188" w14:textId="2BAD509E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89" w14:textId="4E80F643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9" w:type="dxa"/>
            <w:vAlign w:val="bottom"/>
          </w:tcPr>
          <w:p w14:paraId="71DFD18A" w14:textId="3CED5B6F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-   </w:t>
            </w:r>
          </w:p>
        </w:tc>
        <w:tc>
          <w:tcPr>
            <w:tcW w:w="236" w:type="dxa"/>
            <w:vAlign w:val="bottom"/>
          </w:tcPr>
          <w:p w14:paraId="71DFD18B" w14:textId="4A5B3759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71DFD18C" w14:textId="1797182E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(1,568,228.21)</w:t>
            </w:r>
          </w:p>
        </w:tc>
      </w:tr>
      <w:tr w:rsidR="00283F29" w:rsidRPr="00C352DB" w14:paraId="71DFD1A0" w14:textId="77777777" w:rsidTr="00B835E1">
        <w:tc>
          <w:tcPr>
            <w:tcW w:w="2520" w:type="dxa"/>
            <w:shd w:val="clear" w:color="auto" w:fill="auto"/>
          </w:tcPr>
          <w:p w14:paraId="71DFD18E" w14:textId="77777777" w:rsidR="00283F29" w:rsidRPr="00A06631" w:rsidRDefault="00283F29" w:rsidP="00283F2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8F" w14:textId="5C4F0762" w:rsidR="00283F29" w:rsidRPr="00E301FE" w:rsidRDefault="00283F29" w:rsidP="002E10D4">
            <w:pPr>
              <w:tabs>
                <w:tab w:val="decimal" w:pos="1060"/>
              </w:tabs>
              <w:spacing w:line="400" w:lineRule="exact"/>
              <w:ind w:right="-1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0" w14:textId="1F084D58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1DFD191" w14:textId="3D1BED02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(179,766.26)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2" w14:textId="4E1A535B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1DFD193" w14:textId="12FFEB05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4" w14:textId="209D8059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195" w14:textId="37737597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(18,055.69)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6" w14:textId="4E4860A9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1DFD197" w14:textId="2AFBE9F3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(640.87)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8" w14:textId="5BC74DA0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1DFD199" w14:textId="150AF379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A" w14:textId="74FF312D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1DFD19B" w14:textId="32A1EB3F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(1,114.02)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9C" w14:textId="5F7CB1A8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9" w:type="dxa"/>
            <w:vAlign w:val="bottom"/>
          </w:tcPr>
          <w:p w14:paraId="71DFD19D" w14:textId="37D7713F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-   </w:t>
            </w:r>
          </w:p>
        </w:tc>
        <w:tc>
          <w:tcPr>
            <w:tcW w:w="236" w:type="dxa"/>
            <w:vAlign w:val="bottom"/>
          </w:tcPr>
          <w:p w14:paraId="71DFD19E" w14:textId="775C4608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71DFD19F" w14:textId="1AF54C0B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(199,576.84)</w:t>
            </w:r>
          </w:p>
        </w:tc>
      </w:tr>
      <w:tr w:rsidR="00283F29" w:rsidRPr="00C352DB" w14:paraId="71DFD1B3" w14:textId="77777777" w:rsidTr="00B835E1">
        <w:tc>
          <w:tcPr>
            <w:tcW w:w="2520" w:type="dxa"/>
          </w:tcPr>
          <w:p w14:paraId="71DFD1A1" w14:textId="77777777" w:rsidR="00283F29" w:rsidRDefault="00283F29" w:rsidP="00283F2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2" w14:textId="5EDB1EC7" w:rsidR="00283F29" w:rsidRPr="00E301FE" w:rsidRDefault="00283F29" w:rsidP="002E10D4">
            <w:pPr>
              <w:tabs>
                <w:tab w:val="decimal" w:pos="1060"/>
              </w:tabs>
              <w:spacing w:line="400" w:lineRule="exact"/>
              <w:ind w:right="-1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3" w14:textId="20151107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4" w14:textId="6AE2399A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(2,430,364.60)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5" w14:textId="454D316B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6" w14:textId="34A44329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(1,164,921.21)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7" w14:textId="5830561E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8" w14:textId="1C36B3FB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(3,130,096.66)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9" w14:textId="0AC59BCD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A" w14:textId="6BFE3076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(1,162,532.19)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B" w14:textId="444D28A7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C" w14:textId="05957C88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(313,083.47)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D" w14:textId="23F55A2E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AE" w14:textId="5F1FC1E0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AF" w14:textId="00FD039C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1DFD1B0" w14:textId="22F56C1B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-   </w:t>
            </w:r>
          </w:p>
        </w:tc>
        <w:tc>
          <w:tcPr>
            <w:tcW w:w="236" w:type="dxa"/>
            <w:vAlign w:val="bottom"/>
          </w:tcPr>
          <w:p w14:paraId="71DFD1B1" w14:textId="28010491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1B2" w14:textId="39049431" w:rsidR="00283F29" w:rsidRPr="00E301FE" w:rsidRDefault="00283F29" w:rsidP="00283F29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76743">
              <w:rPr>
                <w:rFonts w:ascii="Angsana New" w:hAnsi="Angsana New"/>
                <w:sz w:val="26"/>
                <w:szCs w:val="26"/>
                <w:lang w:val="en-US"/>
              </w:rPr>
              <w:t>(8,200,998.13)</w:t>
            </w:r>
          </w:p>
        </w:tc>
      </w:tr>
      <w:tr w:rsidR="00F41D78" w:rsidRPr="00C352DB" w14:paraId="71DFD1C6" w14:textId="77777777" w:rsidTr="00B835E1">
        <w:tc>
          <w:tcPr>
            <w:tcW w:w="2520" w:type="dxa"/>
          </w:tcPr>
          <w:p w14:paraId="71DFD1B4" w14:textId="55FCF554" w:rsidR="00F41D78" w:rsidRPr="00133C16" w:rsidRDefault="00F41D78" w:rsidP="00F41D7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5" w14:textId="1E469FA0" w:rsidR="00F41D78" w:rsidRPr="00F41D78" w:rsidRDefault="00F41D78" w:rsidP="00F41D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97,344,088.00 </w:t>
            </w:r>
          </w:p>
        </w:tc>
        <w:tc>
          <w:tcPr>
            <w:tcW w:w="236" w:type="dxa"/>
            <w:vAlign w:val="bottom"/>
          </w:tcPr>
          <w:p w14:paraId="71DFD1B6" w14:textId="72BE3855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1B7" w14:textId="0FD12A5A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104,279,264.71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1B8" w14:textId="072BCE8B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9" w14:textId="1BCDC0A8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21,303,093.47 </w:t>
            </w:r>
          </w:p>
        </w:tc>
        <w:tc>
          <w:tcPr>
            <w:tcW w:w="236" w:type="dxa"/>
            <w:vAlign w:val="bottom"/>
          </w:tcPr>
          <w:p w14:paraId="71DFD1BA" w14:textId="1414F9E4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B" w14:textId="6D1A9A68" w:rsidR="00F41D78" w:rsidRPr="00F41D78" w:rsidRDefault="00E917C0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17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35,671,004.24</w:t>
            </w:r>
          </w:p>
        </w:tc>
        <w:tc>
          <w:tcPr>
            <w:tcW w:w="236" w:type="dxa"/>
            <w:vAlign w:val="bottom"/>
          </w:tcPr>
          <w:p w14:paraId="71DFD1BC" w14:textId="207870C1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D" w14:textId="025201A4" w:rsidR="00F41D78" w:rsidRPr="00F41D78" w:rsidRDefault="00E917C0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17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5,216,815.94</w:t>
            </w:r>
          </w:p>
        </w:tc>
        <w:tc>
          <w:tcPr>
            <w:tcW w:w="236" w:type="dxa"/>
            <w:vAlign w:val="bottom"/>
          </w:tcPr>
          <w:p w14:paraId="71DFD1BE" w14:textId="3F1BFCC7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BF" w14:textId="06AF7E17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707,874.03 </w:t>
            </w:r>
          </w:p>
        </w:tc>
        <w:tc>
          <w:tcPr>
            <w:tcW w:w="236" w:type="dxa"/>
            <w:vAlign w:val="bottom"/>
          </w:tcPr>
          <w:p w14:paraId="71DFD1C0" w14:textId="290FE844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C1" w14:textId="6F2F2DC8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8,090,735.46 </w:t>
            </w:r>
          </w:p>
        </w:tc>
        <w:tc>
          <w:tcPr>
            <w:tcW w:w="236" w:type="dxa"/>
            <w:vAlign w:val="bottom"/>
          </w:tcPr>
          <w:p w14:paraId="71DFD1C2" w14:textId="0B7EB1E3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1C3" w14:textId="067F79FD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67,497,701.92 </w:t>
            </w:r>
          </w:p>
        </w:tc>
        <w:tc>
          <w:tcPr>
            <w:tcW w:w="236" w:type="dxa"/>
            <w:vAlign w:val="bottom"/>
          </w:tcPr>
          <w:p w14:paraId="71DFD1C4" w14:textId="7C9C789E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1C5" w14:textId="4B6084A9" w:rsidR="00F41D78" w:rsidRPr="00F41D78" w:rsidRDefault="00F41D78" w:rsidP="00F41D78">
            <w:pPr>
              <w:tabs>
                <w:tab w:val="decimal" w:pos="975"/>
              </w:tabs>
              <w:spacing w:line="400" w:lineRule="exact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1D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340,110,577.77 </w:t>
            </w:r>
          </w:p>
        </w:tc>
      </w:tr>
      <w:tr w:rsidR="00666238" w:rsidRPr="00C352DB" w14:paraId="71DFD1CA" w14:textId="77777777" w:rsidTr="00B835E1">
        <w:tc>
          <w:tcPr>
            <w:tcW w:w="15660" w:type="dxa"/>
            <w:gridSpan w:val="18"/>
          </w:tcPr>
          <w:p w14:paraId="71DFD1C7" w14:textId="77777777" w:rsidR="00666238" w:rsidRDefault="00666238" w:rsidP="00666238">
            <w:pPr>
              <w:spacing w:line="240" w:lineRule="auto"/>
              <w:ind w:left="523" w:hanging="39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71DFD1C8" w14:textId="14A9AE0B" w:rsidR="00666238" w:rsidRPr="00546FF9" w:rsidRDefault="00666238" w:rsidP="00666238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C1137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C113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E920D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546FF9" w:rsidRPr="00E920D8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="00E920D8" w:rsidRPr="00E920D8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 w:rsidR="00546FF9" w:rsidRPr="00E920D8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="00E920D8" w:rsidRPr="00E920D8">
              <w:rPr>
                <w:rFonts w:ascii="Angsana New" w:hAnsi="Angsana New"/>
                <w:spacing w:val="-2"/>
                <w:sz w:val="30"/>
                <w:szCs w:val="30"/>
              </w:rPr>
              <w:t>8</w:t>
            </w:r>
            <w:r w:rsidR="00972AEC" w:rsidRPr="00E920D8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Pr="00E920D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80345B">
              <w:rPr>
                <w:rFonts w:ascii="Angsana New" w:hAnsi="Angsana New"/>
                <w:spacing w:val="-2"/>
                <w:sz w:val="30"/>
                <w:szCs w:val="30"/>
              </w:rPr>
              <w:t>42.25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71DFD1C9" w14:textId="65A087E5" w:rsidR="00666238" w:rsidRPr="00EE6EC8" w:rsidRDefault="00666238" w:rsidP="00666238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C1137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C113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ไปจดจำนองค้ำประกันเงินกู้จากสถาบันก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ารเงิน ตามหมาย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เหตุ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8A2A85" w:rsidRPr="008A2A8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 w:rsidRPr="008A2A8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ะหนังสือค้ำประกันสัญญาซื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F72AE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7</w:t>
            </w:r>
            <w:r w:rsidRPr="008A2A8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</w:t>
            </w:r>
          </w:p>
        </w:tc>
      </w:tr>
    </w:tbl>
    <w:p w14:paraId="71DFD1CB" w14:textId="77777777"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6882AE16" w14:textId="77777777" w:rsidR="0074307F" w:rsidRDefault="0074307F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33506CC1" w14:textId="77777777" w:rsidR="0074307F" w:rsidRDefault="0074307F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59BFC8FB" w14:textId="77777777" w:rsidR="0037241C" w:rsidRDefault="0037241C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71DFD1CE" w14:textId="77777777" w:rsidR="00E675AD" w:rsidRDefault="00E675AD" w:rsidP="00A62014">
      <w:pPr>
        <w:numPr>
          <w:ilvl w:val="0"/>
          <w:numId w:val="23"/>
        </w:numPr>
        <w:tabs>
          <w:tab w:val="left" w:pos="142"/>
          <w:tab w:val="decimal" w:pos="7920"/>
        </w:tabs>
        <w:spacing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1CF" w14:textId="77777777" w:rsidR="00750E19" w:rsidRPr="002B1C95" w:rsidRDefault="00750E19" w:rsidP="00B61295">
      <w:pPr>
        <w:spacing w:line="360" w:lineRule="exact"/>
        <w:ind w:right="-58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5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312"/>
        <w:gridCol w:w="236"/>
        <w:gridCol w:w="1326"/>
        <w:gridCol w:w="236"/>
        <w:gridCol w:w="1192"/>
        <w:gridCol w:w="236"/>
        <w:gridCol w:w="1134"/>
        <w:gridCol w:w="236"/>
        <w:gridCol w:w="1181"/>
        <w:gridCol w:w="236"/>
        <w:gridCol w:w="1211"/>
        <w:gridCol w:w="236"/>
        <w:gridCol w:w="1269"/>
        <w:gridCol w:w="236"/>
        <w:gridCol w:w="1295"/>
      </w:tblGrid>
      <w:tr w:rsidR="009D17F9" w:rsidRPr="00C352DB" w14:paraId="71DFD1D2" w14:textId="77777777" w:rsidTr="00B61295">
        <w:trPr>
          <w:tblHeader/>
        </w:trPr>
        <w:tc>
          <w:tcPr>
            <w:tcW w:w="2552" w:type="dxa"/>
            <w:shd w:val="clear" w:color="auto" w:fill="auto"/>
          </w:tcPr>
          <w:p w14:paraId="71DFD1D0" w14:textId="77777777"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018" w:type="dxa"/>
            <w:gridSpan w:val="17"/>
          </w:tcPr>
          <w:p w14:paraId="71DFD1D1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A35D2" w:rsidRPr="00C352DB" w14:paraId="71DFD1EB" w14:textId="77777777" w:rsidTr="00B61295">
        <w:trPr>
          <w:tblHeader/>
        </w:trPr>
        <w:tc>
          <w:tcPr>
            <w:tcW w:w="2552" w:type="dxa"/>
            <w:shd w:val="clear" w:color="auto" w:fill="auto"/>
          </w:tcPr>
          <w:p w14:paraId="71DFD1D3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1DFD1D4" w14:textId="77777777"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D5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1DFD1D6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D7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D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71DFD1D9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DA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DB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71DFD1DC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DD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DE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DFD1DF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E0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E1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1DFD1E2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E3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71DFD1E4" w14:textId="77777777" w:rsidR="009A35D2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71DFD1E5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DFD1E6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1DFD1E7" w14:textId="77777777" w:rsidR="009A35D2" w:rsidRPr="00E50A6D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1DFD1E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1E9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1DFD1E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A35D2" w:rsidRPr="00C352DB" w14:paraId="71DFD1FE" w14:textId="77777777" w:rsidTr="00B61295">
        <w:trPr>
          <w:tblHeader/>
        </w:trPr>
        <w:tc>
          <w:tcPr>
            <w:tcW w:w="2552" w:type="dxa"/>
            <w:shd w:val="clear" w:color="auto" w:fill="auto"/>
          </w:tcPr>
          <w:p w14:paraId="71DFD1EC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1DFD1ED" w14:textId="77777777"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1DFD1EE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1DFD1EF" w14:textId="77777777" w:rsidR="009A35D2" w:rsidRPr="00A06631" w:rsidRDefault="009A35D2" w:rsidP="009A35D2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71DFD1F0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71DFD1F1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71DFD1F2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71DFD1F3" w14:textId="77777777" w:rsidR="009A35D2" w:rsidRPr="00A06631" w:rsidRDefault="009A35D2" w:rsidP="009A35D2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71DFD1F4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DFD1F5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71DFD1F6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1DFD1F7" w14:textId="77777777" w:rsidR="009A35D2" w:rsidRPr="00A06631" w:rsidRDefault="009A35D2" w:rsidP="009A35D2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1DFD1F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71DFD1F9" w14:textId="77777777" w:rsidR="009A35D2" w:rsidRPr="00A06631" w:rsidRDefault="009A35D2" w:rsidP="009A35D2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71DFD1F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1DFD1FB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</w:tcPr>
          <w:p w14:paraId="71DFD1FC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1DFD1FD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9D17F9" w:rsidRPr="00C352DB" w14:paraId="71DFD211" w14:textId="77777777" w:rsidTr="00B61295">
        <w:tc>
          <w:tcPr>
            <w:tcW w:w="2552" w:type="dxa"/>
          </w:tcPr>
          <w:p w14:paraId="71DFD1FF" w14:textId="77777777"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1DFD200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1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1DFD20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DFD203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1DFD204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5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1DFD206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7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DFD208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9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1DFD20A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B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1DFD20C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D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1DFD20E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DFD20F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1DFD210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80345B" w:rsidRPr="00C352DB" w14:paraId="71DFD224" w14:textId="77777777" w:rsidTr="00B61295">
        <w:tc>
          <w:tcPr>
            <w:tcW w:w="2552" w:type="dxa"/>
          </w:tcPr>
          <w:p w14:paraId="71DFD212" w14:textId="77777777" w:rsidR="0080345B" w:rsidRPr="00133C16" w:rsidRDefault="0080345B" w:rsidP="0080345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13" w14:textId="77777777" w:rsidR="0080345B" w:rsidRPr="00A7589B" w:rsidRDefault="0080345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/>
                <w:sz w:val="26"/>
                <w:szCs w:val="26"/>
                <w:lang w:val="en-US"/>
              </w:rPr>
              <w:t>97,344,088.00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4" w14:textId="77777777" w:rsidR="0080345B" w:rsidRPr="00F56BC1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15" w14:textId="77777777" w:rsidR="0080345B" w:rsidRPr="00A7589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/>
                <w:sz w:val="26"/>
                <w:szCs w:val="26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6" w14:textId="77777777" w:rsidR="0080345B" w:rsidRPr="00F56BC1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217" w14:textId="77777777" w:rsidR="0080345B" w:rsidRPr="00A7589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/>
                <w:sz w:val="26"/>
                <w:szCs w:val="26"/>
                <w:lang w:val="en-US"/>
              </w:rPr>
              <w:t>15,192,130.64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8" w14:textId="77777777" w:rsidR="0080345B" w:rsidRPr="00F56BC1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19" w14:textId="77777777" w:rsidR="0080345B" w:rsidRPr="00A7589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/>
                <w:sz w:val="26"/>
                <w:szCs w:val="26"/>
                <w:lang w:val="en-US"/>
              </w:rPr>
              <w:t>33,790,809.18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A" w14:textId="77777777" w:rsidR="0080345B" w:rsidRPr="00F56BC1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DFD21B" w14:textId="77777777" w:rsidR="0080345B" w:rsidRPr="00A7589B" w:rsidRDefault="0080345B" w:rsidP="009F6FFF">
            <w:pPr>
              <w:spacing w:line="400" w:lineRule="exact"/>
              <w:ind w:right="23" w:hanging="1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/>
                <w:sz w:val="26"/>
                <w:szCs w:val="26"/>
                <w:lang w:val="en-US"/>
              </w:rPr>
              <w:t>5,277,455.26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C" w14:textId="77777777" w:rsidR="0080345B" w:rsidRPr="00F56BC1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1D" w14:textId="77777777" w:rsidR="0080345B" w:rsidRPr="009A35D2" w:rsidRDefault="0080345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/>
                <w:sz w:val="26"/>
                <w:szCs w:val="26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1E" w14:textId="77777777" w:rsidR="0080345B" w:rsidRPr="00F56BC1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1F" w14:textId="77777777" w:rsidR="0080345B" w:rsidRPr="00A7589B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/>
                <w:sz w:val="26"/>
                <w:szCs w:val="26"/>
                <w:lang w:val="en-US"/>
              </w:rPr>
              <w:t>1,631,845.00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0" w14:textId="77777777" w:rsidR="0080345B" w:rsidRPr="00F56BC1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21" w14:textId="77777777" w:rsidR="0080345B" w:rsidRPr="008B7ADC" w:rsidRDefault="0080345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33465">
              <w:rPr>
                <w:rFonts w:ascii="Angsana New" w:eastAsia="Angsana New" w:hAnsi="Angsana New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36" w:type="dxa"/>
            <w:vAlign w:val="bottom"/>
          </w:tcPr>
          <w:p w14:paraId="71DFD222" w14:textId="77777777" w:rsidR="0080345B" w:rsidRPr="008B7ADC" w:rsidRDefault="0080345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DFD223" w14:textId="77777777" w:rsidR="0080345B" w:rsidRPr="00A7589B" w:rsidRDefault="0080345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/>
                <w:sz w:val="26"/>
                <w:szCs w:val="26"/>
                <w:lang w:val="en-US"/>
              </w:rPr>
              <w:t>276,471,745.76</w:t>
            </w:r>
          </w:p>
        </w:tc>
      </w:tr>
      <w:tr w:rsidR="00356EFD" w:rsidRPr="00C352DB" w14:paraId="71DFD237" w14:textId="77777777" w:rsidTr="00B61295">
        <w:tc>
          <w:tcPr>
            <w:tcW w:w="2552" w:type="dxa"/>
          </w:tcPr>
          <w:p w14:paraId="71DFD225" w14:textId="77777777" w:rsidR="00356EFD" w:rsidRPr="000D264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26" w14:textId="0B455274" w:rsidR="00356EFD" w:rsidRPr="00A7589B" w:rsidRDefault="00614F4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7" w14:textId="77777777" w:rsidR="00356EFD" w:rsidRPr="00A7589B" w:rsidRDefault="00356EFD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28" w14:textId="1F712A0B" w:rsidR="00356EFD" w:rsidRPr="00A7589B" w:rsidRDefault="00325EF8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25EF8">
              <w:rPr>
                <w:rFonts w:ascii="Angsana New" w:hAnsi="Angsana New"/>
                <w:sz w:val="26"/>
                <w:szCs w:val="26"/>
                <w:lang w:val="en-US"/>
              </w:rPr>
              <w:t>924,240.00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9" w14:textId="77777777" w:rsidR="00356EFD" w:rsidRPr="00A7589B" w:rsidRDefault="00356EFD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22A" w14:textId="48A17E05" w:rsidR="00356EFD" w:rsidRPr="00A7589B" w:rsidRDefault="00325EF8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25EF8">
              <w:rPr>
                <w:rFonts w:ascii="Angsana New" w:hAnsi="Angsana New"/>
                <w:sz w:val="26"/>
                <w:szCs w:val="26"/>
                <w:lang w:val="en-US"/>
              </w:rPr>
              <w:t>303,892.00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B" w14:textId="77777777" w:rsidR="00356EFD" w:rsidRPr="00A7589B" w:rsidRDefault="00356EFD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2C" w14:textId="01383970" w:rsidR="00356EFD" w:rsidRPr="00A7589B" w:rsidRDefault="00325EF8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25EF8">
              <w:rPr>
                <w:rFonts w:ascii="Angsana New" w:hAnsi="Angsana New"/>
                <w:sz w:val="26"/>
                <w:szCs w:val="26"/>
                <w:lang w:val="en-US"/>
              </w:rPr>
              <w:t>3,739,017.59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D" w14:textId="77777777" w:rsidR="00356EFD" w:rsidRPr="00A7589B" w:rsidRDefault="00356EFD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22E" w14:textId="6789968C" w:rsidR="00356EFD" w:rsidRPr="00A7589B" w:rsidRDefault="00325EF8" w:rsidP="009F6FFF">
            <w:pPr>
              <w:spacing w:line="400" w:lineRule="exact"/>
              <w:ind w:right="23" w:hanging="1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25EF8">
              <w:rPr>
                <w:rFonts w:ascii="Angsana New" w:hAnsi="Angsana New"/>
                <w:sz w:val="26"/>
                <w:szCs w:val="26"/>
                <w:lang w:val="en-US"/>
              </w:rPr>
              <w:t>1,080,722.33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2F" w14:textId="77777777" w:rsidR="00356EFD" w:rsidRPr="00A7589B" w:rsidRDefault="00356EFD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30" w14:textId="095B4E46" w:rsidR="00356EFD" w:rsidRPr="009A35D2" w:rsidRDefault="00614F4B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31" w14:textId="77777777" w:rsidR="00356EFD" w:rsidRPr="00A7589B" w:rsidRDefault="00356EFD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32" w14:textId="1749E823" w:rsidR="00356EFD" w:rsidRPr="00101C21" w:rsidRDefault="00614F4B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4F4B">
              <w:rPr>
                <w:rFonts w:ascii="Angsana New" w:hAnsi="Angsana New"/>
                <w:sz w:val="26"/>
                <w:szCs w:val="26"/>
                <w:lang w:val="en-US"/>
              </w:rPr>
              <w:t>8,661,097.57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33" w14:textId="77777777" w:rsidR="00356EFD" w:rsidRPr="00A7589B" w:rsidRDefault="00356EFD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34" w14:textId="7AC7D508" w:rsidR="00356EFD" w:rsidRPr="00A33465" w:rsidRDefault="00614F4B" w:rsidP="009F6FFF">
            <w:pPr>
              <w:spacing w:line="400" w:lineRule="exact"/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 w:rsidRPr="00A33465">
              <w:rPr>
                <w:rFonts w:ascii="Angsana New" w:hAnsi="Angsana New"/>
                <w:sz w:val="26"/>
                <w:szCs w:val="26"/>
                <w:lang w:val="en-US"/>
              </w:rPr>
              <w:t>58,049,450.35</w:t>
            </w:r>
          </w:p>
        </w:tc>
        <w:tc>
          <w:tcPr>
            <w:tcW w:w="236" w:type="dxa"/>
            <w:vAlign w:val="bottom"/>
          </w:tcPr>
          <w:p w14:paraId="71DFD235" w14:textId="77777777" w:rsidR="00356EFD" w:rsidRPr="00A33465" w:rsidRDefault="00356EFD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DFD236" w14:textId="461E162B" w:rsidR="00356EFD" w:rsidRPr="00A33465" w:rsidRDefault="00614F4B" w:rsidP="009F6FFF">
            <w:pPr>
              <w:spacing w:line="400" w:lineRule="exact"/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 w:rsidRPr="00A33465">
              <w:rPr>
                <w:rFonts w:ascii="Angsana New" w:hAnsi="Angsana New"/>
                <w:sz w:val="26"/>
                <w:szCs w:val="26"/>
                <w:lang w:val="en-US"/>
              </w:rPr>
              <w:t>72,758,419.84</w:t>
            </w:r>
          </w:p>
        </w:tc>
      </w:tr>
      <w:tr w:rsidR="001F5A79" w:rsidRPr="00C352DB" w14:paraId="71DFD25D" w14:textId="77777777" w:rsidTr="00B61295">
        <w:tc>
          <w:tcPr>
            <w:tcW w:w="2552" w:type="dxa"/>
            <w:shd w:val="clear" w:color="auto" w:fill="auto"/>
          </w:tcPr>
          <w:p w14:paraId="71DFD24B" w14:textId="77777777" w:rsidR="001F5A79" w:rsidRPr="00A06631" w:rsidRDefault="001F5A79" w:rsidP="001F5A7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4C" w14:textId="2791FA38" w:rsidR="001F5A79" w:rsidRPr="00A7589B" w:rsidRDefault="00EF27AE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4D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4E" w14:textId="42B1518A" w:rsidR="001F5A79" w:rsidRPr="00A7589B" w:rsidRDefault="00EF27AE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AE">
              <w:rPr>
                <w:rFonts w:ascii="Angsana New" w:hAnsi="Angsana New"/>
                <w:sz w:val="26"/>
                <w:szCs w:val="26"/>
                <w:lang w:val="en-US"/>
              </w:rPr>
              <w:t>451,380.00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4F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250" w14:textId="08E02EE3" w:rsidR="001F5A79" w:rsidRPr="00A7589B" w:rsidRDefault="00A33465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3465">
              <w:rPr>
                <w:rFonts w:ascii="Angsana New" w:hAnsi="Angsana New"/>
                <w:sz w:val="26"/>
                <w:szCs w:val="26"/>
                <w:lang w:val="en-US"/>
              </w:rPr>
              <w:t>6,971,992.04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1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52" w14:textId="626802FB" w:rsidR="001F5A79" w:rsidRPr="00A7589B" w:rsidRDefault="00A33465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3465">
              <w:rPr>
                <w:rFonts w:ascii="Angsana New" w:hAnsi="Angsana New"/>
                <w:sz w:val="26"/>
                <w:szCs w:val="26"/>
                <w:lang w:val="en-US"/>
              </w:rPr>
              <w:t>2,030,153.09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3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254" w14:textId="4B4744BA" w:rsidR="001F5A79" w:rsidRPr="00A7589B" w:rsidRDefault="00A33465" w:rsidP="009F6FFF">
            <w:pPr>
              <w:tabs>
                <w:tab w:val="decimal" w:pos="900"/>
              </w:tabs>
              <w:spacing w:line="400" w:lineRule="exact"/>
              <w:ind w:right="23" w:hanging="1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5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56" w14:textId="082482D8" w:rsidR="001F5A79" w:rsidRPr="009A35D2" w:rsidRDefault="00A33465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7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58" w14:textId="6F65CFE9" w:rsidR="001F5A79" w:rsidRPr="00101C21" w:rsidRDefault="00A33465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33465">
              <w:rPr>
                <w:rFonts w:ascii="Angsana New" w:hAnsi="Angsana New"/>
                <w:sz w:val="26"/>
                <w:szCs w:val="26"/>
                <w:lang w:val="en-US"/>
              </w:rPr>
              <w:t>(2,201,093.09)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59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5A" w14:textId="32ACE4BC" w:rsidR="001F5A79" w:rsidRPr="00A33465" w:rsidRDefault="00A33465" w:rsidP="009F6FFF">
            <w:pPr>
              <w:spacing w:line="400" w:lineRule="exact"/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 w:rsidRPr="00A33465">
              <w:rPr>
                <w:rFonts w:ascii="Angsana New" w:hAnsi="Angsana New"/>
                <w:sz w:val="26"/>
                <w:szCs w:val="26"/>
                <w:lang w:val="en-US"/>
              </w:rPr>
              <w:t>(7,252,432.04)</w:t>
            </w:r>
          </w:p>
        </w:tc>
        <w:tc>
          <w:tcPr>
            <w:tcW w:w="236" w:type="dxa"/>
            <w:vAlign w:val="bottom"/>
          </w:tcPr>
          <w:p w14:paraId="71DFD25B" w14:textId="77777777" w:rsidR="001F5A79" w:rsidRPr="00A33465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DFD25C" w14:textId="7D8073E3" w:rsidR="001F5A79" w:rsidRPr="00A33465" w:rsidRDefault="00A33465" w:rsidP="009F6FFF">
            <w:pPr>
              <w:spacing w:line="400" w:lineRule="exact"/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F5A79" w:rsidRPr="00C352DB" w14:paraId="71DFD270" w14:textId="77777777" w:rsidTr="00B61295">
        <w:tc>
          <w:tcPr>
            <w:tcW w:w="2552" w:type="dxa"/>
            <w:shd w:val="clear" w:color="auto" w:fill="auto"/>
          </w:tcPr>
          <w:p w14:paraId="71DFD25E" w14:textId="77777777" w:rsidR="001F5A79" w:rsidRDefault="001F5A79" w:rsidP="001F5A7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5F" w14:textId="2638FD14" w:rsidR="001F5A79" w:rsidRPr="00A7589B" w:rsidRDefault="00EF27AE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0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61" w14:textId="220CFB9C" w:rsidR="001F5A79" w:rsidRPr="00A7589B" w:rsidRDefault="00034820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2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263" w14:textId="671D4279" w:rsidR="001F5A79" w:rsidRPr="00A7589B" w:rsidRDefault="00034820" w:rsidP="009F6FFF">
            <w:pPr>
              <w:spacing w:line="400" w:lineRule="exact"/>
              <w:ind w:right="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4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65" w14:textId="45ECA1EE" w:rsidR="001F5A79" w:rsidRPr="00A7589B" w:rsidRDefault="00034820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4820">
              <w:rPr>
                <w:rFonts w:ascii="Angsana New" w:hAnsi="Angsana New"/>
                <w:sz w:val="26"/>
                <w:szCs w:val="26"/>
                <w:lang w:val="en-US"/>
              </w:rPr>
              <w:t>(1,568,223.21)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6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267" w14:textId="59AE7DF3" w:rsidR="001F5A79" w:rsidRPr="00A7589B" w:rsidRDefault="00034820" w:rsidP="009F6FFF">
            <w:pPr>
              <w:spacing w:line="400" w:lineRule="exact"/>
              <w:ind w:right="23" w:hanging="1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4820">
              <w:rPr>
                <w:rFonts w:ascii="Angsana New" w:hAnsi="Angsana New"/>
                <w:sz w:val="26"/>
                <w:szCs w:val="26"/>
                <w:lang w:val="en-US"/>
              </w:rPr>
              <w:t>(4.00)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8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69" w14:textId="7FA37628" w:rsidR="001F5A79" w:rsidRPr="009A35D2" w:rsidRDefault="00034820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4820">
              <w:rPr>
                <w:rFonts w:ascii="Angsana New" w:hAnsi="Angsana New"/>
                <w:sz w:val="26"/>
                <w:szCs w:val="26"/>
                <w:lang w:val="en-US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A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6B" w14:textId="07D23AF9" w:rsidR="001F5A79" w:rsidRPr="00101C21" w:rsidRDefault="00C47F35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6C" w14:textId="77777777" w:rsidR="001F5A79" w:rsidRPr="00A7589B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6D" w14:textId="272D2179" w:rsidR="001F5A79" w:rsidRPr="00A33465" w:rsidRDefault="00C47F35" w:rsidP="009F6FFF">
            <w:pPr>
              <w:spacing w:line="400" w:lineRule="exact"/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DFD26E" w14:textId="77777777" w:rsidR="001F5A79" w:rsidRPr="00A33465" w:rsidRDefault="001F5A79" w:rsidP="00A33465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DFD26F" w14:textId="2ED6F719" w:rsidR="001F5A79" w:rsidRPr="00A33465" w:rsidRDefault="00C47F35" w:rsidP="009F6FFF">
            <w:pPr>
              <w:spacing w:line="400" w:lineRule="exact"/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 w:rsidRPr="00C47F35">
              <w:rPr>
                <w:rFonts w:ascii="Angsana New" w:hAnsi="Angsana New"/>
                <w:sz w:val="26"/>
                <w:szCs w:val="26"/>
                <w:lang w:val="en-US"/>
              </w:rPr>
              <w:t>(1,568,228.21)</w:t>
            </w:r>
          </w:p>
        </w:tc>
      </w:tr>
      <w:tr w:rsidR="00CC6B56" w:rsidRPr="00C352DB" w14:paraId="71DFD283" w14:textId="77777777" w:rsidTr="00B61295">
        <w:tc>
          <w:tcPr>
            <w:tcW w:w="2552" w:type="dxa"/>
            <w:shd w:val="clear" w:color="auto" w:fill="auto"/>
          </w:tcPr>
          <w:p w14:paraId="71DFD271" w14:textId="77777777" w:rsidR="00CC6B56" w:rsidRPr="00A06631" w:rsidRDefault="00CC6B56" w:rsidP="00CC6B5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DFD272" w14:textId="7351ADB9" w:rsidR="00CC6B56" w:rsidRPr="00A7589B" w:rsidRDefault="00CC6B56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3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DFD274" w14:textId="0C6F510E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(179,766.26)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5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DFD276" w14:textId="3E1A2777" w:rsidR="00CC6B56" w:rsidRPr="00A7589B" w:rsidRDefault="00CC6B56" w:rsidP="009F6FFF">
            <w:pPr>
              <w:spacing w:line="400" w:lineRule="exact"/>
              <w:ind w:right="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7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1DFD278" w14:textId="32F5458B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(18,055.69)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9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27A" w14:textId="13A94CAD" w:rsidR="00CC6B56" w:rsidRPr="00A7589B" w:rsidRDefault="00CC6B56" w:rsidP="009F6FFF">
            <w:pPr>
              <w:spacing w:line="400" w:lineRule="exact"/>
              <w:ind w:right="23" w:hanging="1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(640.87)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B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DFD27C" w14:textId="2963AD96" w:rsidR="00CC6B56" w:rsidRPr="009A35D2" w:rsidRDefault="00CC6B56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D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DFD27E" w14:textId="23674045" w:rsidR="00CC6B56" w:rsidRPr="00101C21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(1,114.02)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7F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1DFD280" w14:textId="55FDE435" w:rsidR="00CC6B56" w:rsidRPr="00A33465" w:rsidRDefault="00CC6B56" w:rsidP="009F6FFF">
            <w:pPr>
              <w:spacing w:line="400" w:lineRule="exact"/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DFD281" w14:textId="77777777" w:rsidR="00CC6B56" w:rsidRPr="00A33465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DFD282" w14:textId="41E5F397" w:rsidR="00CC6B56" w:rsidRPr="00A33465" w:rsidRDefault="00CC6B56" w:rsidP="009F6FFF">
            <w:pPr>
              <w:spacing w:line="400" w:lineRule="exact"/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 w:rsidRPr="00C47F35">
              <w:rPr>
                <w:rFonts w:ascii="Angsana New" w:hAnsi="Angsana New"/>
                <w:sz w:val="26"/>
                <w:szCs w:val="26"/>
                <w:lang w:val="en-US"/>
              </w:rPr>
              <w:t>(199,576.84)</w:t>
            </w:r>
          </w:p>
        </w:tc>
      </w:tr>
      <w:tr w:rsidR="00CC6B56" w:rsidRPr="00C352DB" w14:paraId="71DFD296" w14:textId="77777777" w:rsidTr="00B61295">
        <w:tc>
          <w:tcPr>
            <w:tcW w:w="2552" w:type="dxa"/>
          </w:tcPr>
          <w:p w14:paraId="71DFD284" w14:textId="77777777" w:rsidR="00CC6B56" w:rsidRDefault="00CC6B56" w:rsidP="00CC6B5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5" w14:textId="1F827AA9" w:rsidR="00CC6B56" w:rsidRPr="00A7589B" w:rsidRDefault="00CC6B56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6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7" w14:textId="25854AF2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(2,430,364.60)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8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9" w14:textId="1076F1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(1,164,921.21)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A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B" w14:textId="0679AF01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(2,959,227.12)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C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FD28D" w14:textId="60EF4B3C" w:rsidR="00CC6B56" w:rsidRPr="00A7589B" w:rsidRDefault="00CC6B56" w:rsidP="009F6FFF">
            <w:pPr>
              <w:spacing w:line="400" w:lineRule="exact"/>
              <w:ind w:right="23" w:hanging="1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(1,158,602.02)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8E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8F" w14:textId="4B6D4C4E" w:rsidR="00CC6B56" w:rsidRPr="009A35D2" w:rsidRDefault="00CC6B56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/>
                <w:sz w:val="26"/>
                <w:szCs w:val="26"/>
                <w:lang w:val="en-US"/>
              </w:rPr>
              <w:t>(313,083.47)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90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91" w14:textId="4B196C7C" w:rsidR="00CC6B56" w:rsidRPr="00101C21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92" w14:textId="77777777" w:rsidR="00CC6B56" w:rsidRPr="00A7589B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1DFD293" w14:textId="0828AC49" w:rsidR="00CC6B56" w:rsidRPr="00101C21" w:rsidRDefault="00CC6B56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DFD294" w14:textId="77777777" w:rsidR="00CC6B56" w:rsidRPr="00A33465" w:rsidRDefault="00CC6B56" w:rsidP="00CC6B56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295" w14:textId="3AF14C03" w:rsidR="00CC6B56" w:rsidRPr="003F18FE" w:rsidRDefault="00CC6B56" w:rsidP="009F6FFF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47F35">
              <w:rPr>
                <w:rFonts w:ascii="Angsana New" w:hAnsi="Angsana New"/>
                <w:sz w:val="26"/>
                <w:szCs w:val="26"/>
                <w:lang w:val="en-US"/>
              </w:rPr>
              <w:t>(8,026,198.42)</w:t>
            </w:r>
          </w:p>
        </w:tc>
      </w:tr>
      <w:tr w:rsidR="003F18FE" w:rsidRPr="00C352DB" w14:paraId="71DFD2A9" w14:textId="77777777" w:rsidTr="00B61295">
        <w:tc>
          <w:tcPr>
            <w:tcW w:w="2552" w:type="dxa"/>
          </w:tcPr>
          <w:p w14:paraId="71DFD297" w14:textId="5F5AE513" w:rsidR="003F18FE" w:rsidRPr="00133C16" w:rsidRDefault="00C11375" w:rsidP="003F18FE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98" w14:textId="113E8462" w:rsidR="003F18FE" w:rsidRPr="00101C21" w:rsidRDefault="00CC6B56" w:rsidP="009F6FF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/>
              </w:rPr>
              <w:t>97,344,088.00</w:t>
            </w:r>
          </w:p>
        </w:tc>
        <w:tc>
          <w:tcPr>
            <w:tcW w:w="236" w:type="dxa"/>
            <w:vAlign w:val="bottom"/>
          </w:tcPr>
          <w:p w14:paraId="71DFD299" w14:textId="77777777"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29A" w14:textId="73321F82" w:rsidR="003F18FE" w:rsidRPr="00101C21" w:rsidRDefault="00CC6B56" w:rsidP="003F18FE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/>
              </w:rPr>
              <w:t>104,279,264.71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29B" w14:textId="77777777"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9C" w14:textId="3891E066" w:rsidR="003F18FE" w:rsidRPr="00101C21" w:rsidRDefault="00CC6B56" w:rsidP="003F18FE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/>
              </w:rPr>
              <w:t>21,303,093.47</w:t>
            </w:r>
          </w:p>
        </w:tc>
        <w:tc>
          <w:tcPr>
            <w:tcW w:w="236" w:type="dxa"/>
            <w:vAlign w:val="bottom"/>
          </w:tcPr>
          <w:p w14:paraId="71DFD29D" w14:textId="77777777"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9E" w14:textId="6962329C" w:rsidR="003F18FE" w:rsidRPr="00101C21" w:rsidRDefault="00CC6B56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/>
              </w:rPr>
              <w:t>35,014,473.84</w:t>
            </w:r>
          </w:p>
        </w:tc>
        <w:tc>
          <w:tcPr>
            <w:tcW w:w="236" w:type="dxa"/>
            <w:vAlign w:val="bottom"/>
          </w:tcPr>
          <w:p w14:paraId="71DFD29F" w14:textId="77777777"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A0" w14:textId="3410B882" w:rsidR="003F18FE" w:rsidRPr="00101C21" w:rsidRDefault="00CC6B56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5,198,930.70</w:t>
            </w:r>
          </w:p>
        </w:tc>
        <w:tc>
          <w:tcPr>
            <w:tcW w:w="236" w:type="dxa"/>
            <w:vAlign w:val="bottom"/>
          </w:tcPr>
          <w:p w14:paraId="71DFD2A1" w14:textId="77777777"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A2" w14:textId="2A31FD18" w:rsidR="003F18FE" w:rsidRPr="009A35D2" w:rsidRDefault="00CC6B56" w:rsidP="009F6F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707,874.03</w:t>
            </w:r>
          </w:p>
        </w:tc>
        <w:tc>
          <w:tcPr>
            <w:tcW w:w="236" w:type="dxa"/>
            <w:vAlign w:val="bottom"/>
          </w:tcPr>
          <w:p w14:paraId="71DFD2A3" w14:textId="77777777"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A4" w14:textId="174F8D1C" w:rsidR="003F18FE" w:rsidRPr="00101C21" w:rsidRDefault="00CC6B56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8,090,735.46</w:t>
            </w:r>
          </w:p>
        </w:tc>
        <w:tc>
          <w:tcPr>
            <w:tcW w:w="236" w:type="dxa"/>
            <w:vAlign w:val="bottom"/>
          </w:tcPr>
          <w:p w14:paraId="71DFD2A5" w14:textId="77777777" w:rsidR="003F18FE" w:rsidRPr="003F18FE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2A6" w14:textId="5B87C50D" w:rsidR="003F18FE" w:rsidRPr="009D17F9" w:rsidRDefault="00CC6B56" w:rsidP="009F6FF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/>
              </w:rPr>
              <w:t>67,497,701.92</w:t>
            </w:r>
          </w:p>
        </w:tc>
        <w:tc>
          <w:tcPr>
            <w:tcW w:w="236" w:type="dxa"/>
            <w:vAlign w:val="bottom"/>
          </w:tcPr>
          <w:p w14:paraId="71DFD2A7" w14:textId="77777777" w:rsidR="003F18FE" w:rsidRPr="00101C21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2A8" w14:textId="39E366D3" w:rsidR="003F18FE" w:rsidRPr="003F18FE" w:rsidRDefault="00CC6B56" w:rsidP="009F6F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6B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339,436,162.13</w:t>
            </w:r>
          </w:p>
        </w:tc>
      </w:tr>
      <w:tr w:rsidR="001F5A79" w:rsidRPr="00C352DB" w14:paraId="71DFD2AD" w14:textId="77777777" w:rsidTr="00B61295">
        <w:tc>
          <w:tcPr>
            <w:tcW w:w="15570" w:type="dxa"/>
            <w:gridSpan w:val="18"/>
          </w:tcPr>
          <w:p w14:paraId="71DFD2AA" w14:textId="77777777" w:rsidR="001F5A79" w:rsidRDefault="001F5A79" w:rsidP="001F5A79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71DFD2AB" w14:textId="6102A2E4" w:rsidR="001F5A79" w:rsidRPr="00900C9C" w:rsidRDefault="001F5A79" w:rsidP="00900C9C">
            <w:pPr>
              <w:spacing w:line="240" w:lineRule="auto"/>
              <w:ind w:left="520" w:hanging="477"/>
              <w:jc w:val="thaiDistribut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ณ วันที่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>3</w:t>
            </w:r>
            <w:r w:rsidR="00C11375" w:rsidRPr="00900C9C">
              <w:rPr>
                <w:rFonts w:ascii="Angsana New" w:hAnsi="Angsana New"/>
                <w:spacing w:val="-2"/>
                <w:sz w:val="29"/>
                <w:szCs w:val="29"/>
                <w:lang w:val="en-US"/>
              </w:rPr>
              <w:t>0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="00C11375"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มิถุนายน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>256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5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วันที่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31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ธันวาคม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2564 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บริษัทฯ มีสินทรัพย์ที่คิดค่าเสื่อม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>ราคา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="00972AEC"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40.60 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ล้าน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บาท 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และ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36.06 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ล้าน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>บาท ตามลำดับ</w:t>
            </w:r>
          </w:p>
          <w:p w14:paraId="71DFD2AC" w14:textId="5581B0F7" w:rsidR="001F5A79" w:rsidRPr="00534887" w:rsidRDefault="001F5A79" w:rsidP="00B61295">
            <w:pPr>
              <w:spacing w:line="240" w:lineRule="auto"/>
              <w:ind w:left="520" w:hanging="477"/>
              <w:jc w:val="thaiDistribute"/>
              <w:rPr>
                <w:rFonts w:ascii="Angsana New" w:hAnsi="Angsana New"/>
                <w:lang w:val="en-US"/>
              </w:rPr>
            </w:pP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ณ วันที่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>3</w:t>
            </w:r>
            <w:r w:rsidR="00C11375" w:rsidRPr="00900C9C">
              <w:rPr>
                <w:rFonts w:ascii="Angsana New" w:hAnsi="Angsana New"/>
                <w:spacing w:val="-2"/>
                <w:sz w:val="29"/>
                <w:szCs w:val="29"/>
              </w:rPr>
              <w:t>0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="00C11375"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มิถุนายน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>256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5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วันที่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31 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ธันวาคม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>25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lang w:val="en-US"/>
              </w:rPr>
              <w:t>64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บริษัทฯ ได้นำ ที่ดิน อาคารสิ่งปลูกสร้าง ไปจดจำนองค้ำประกันเงินกู้จากสถาบันการเงิน ตามหมายเหตุ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>1</w:t>
            </w:r>
            <w:r w:rsidR="008A2A85" w:rsidRPr="00900C9C">
              <w:rPr>
                <w:rFonts w:ascii="Angsana New" w:hAnsi="Angsana New"/>
                <w:spacing w:val="-2"/>
                <w:sz w:val="29"/>
                <w:szCs w:val="29"/>
              </w:rPr>
              <w:t>6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>และหนังสือค้ำประกันสัญญาซื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้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  <w:cs/>
              </w:rPr>
              <w:t>อขาย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="00E110EF">
              <w:rPr>
                <w:rFonts w:ascii="Angsana New" w:hAnsi="Angsana New"/>
                <w:spacing w:val="-2"/>
                <w:sz w:val="29"/>
                <w:szCs w:val="29"/>
              </w:rPr>
              <w:br/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ตามหมายเหตุ </w:t>
            </w:r>
            <w:r w:rsidRPr="00900C9C">
              <w:rPr>
                <w:rFonts w:ascii="Angsana New" w:hAnsi="Angsana New"/>
                <w:spacing w:val="-2"/>
                <w:sz w:val="29"/>
                <w:szCs w:val="29"/>
              </w:rPr>
              <w:t>2</w:t>
            </w:r>
            <w:r w:rsidR="00F72AEF"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7</w:t>
            </w:r>
            <w:r w:rsidRPr="00900C9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.2</w:t>
            </w:r>
          </w:p>
        </w:tc>
      </w:tr>
    </w:tbl>
    <w:p w14:paraId="71DFD2AE" w14:textId="77777777" w:rsidR="00101C21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71DFD2AF" w14:textId="77777777" w:rsidR="00101C21" w:rsidRPr="00C01770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  <w:sectPr w:rsidR="00101C21" w:rsidRPr="00C01770" w:rsidSect="00702663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653C149" w14:textId="77777777" w:rsidR="009F6FFF" w:rsidRPr="009F6FFF" w:rsidRDefault="009F6FFF" w:rsidP="009F6FFF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30"/>
          <w:szCs w:val="30"/>
        </w:rPr>
      </w:pPr>
    </w:p>
    <w:p w14:paraId="71DFD2B0" w14:textId="37D0F500" w:rsidR="00B03B3F" w:rsidRDefault="00B03B3F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71DFD2B1" w14:textId="7A56843D" w:rsidR="001220AA" w:rsidRPr="001220AA" w:rsidRDefault="0008379F" w:rsidP="002E6ED5">
      <w:pPr>
        <w:spacing w:after="240"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1220AA" w:rsidRPr="001220AA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สิทธิการใช้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สำหรับงวด </w:t>
      </w:r>
      <w:r w:rsidR="00C11375">
        <w:rPr>
          <w:rFonts w:ascii="Angsana New" w:hAnsi="Angsana New"/>
          <w:sz w:val="30"/>
          <w:szCs w:val="30"/>
          <w:lang w:val="en-US"/>
        </w:rPr>
        <w:t>6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1220AA">
        <w:rPr>
          <w:rFonts w:ascii="Angsana New" w:hAnsi="Angsana New"/>
          <w:sz w:val="30"/>
          <w:szCs w:val="30"/>
        </w:rPr>
        <w:t>3</w:t>
      </w:r>
      <w:r w:rsidR="00C11375">
        <w:rPr>
          <w:rFonts w:ascii="Angsana New" w:hAnsi="Angsana New"/>
          <w:sz w:val="30"/>
          <w:szCs w:val="30"/>
        </w:rPr>
        <w:t>0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</w:t>
      </w:r>
      <w:r w:rsidR="00C11375">
        <w:rPr>
          <w:rFonts w:ascii="Angsana New" w:hAnsi="Angsana New" w:hint="cs"/>
          <w:sz w:val="30"/>
          <w:szCs w:val="30"/>
          <w:cs/>
        </w:rPr>
        <w:t>มิถุนายน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</w:t>
      </w:r>
      <w:r w:rsidR="001220AA">
        <w:rPr>
          <w:rFonts w:ascii="Angsana New" w:hAnsi="Angsana New"/>
          <w:sz w:val="30"/>
          <w:szCs w:val="30"/>
        </w:rPr>
        <w:t>256</w:t>
      </w:r>
      <w:r w:rsidR="00386516">
        <w:rPr>
          <w:rFonts w:ascii="Angsana New" w:hAnsi="Angsana New"/>
          <w:sz w:val="30"/>
          <w:szCs w:val="30"/>
          <w:lang w:val="en-US"/>
        </w:rPr>
        <w:t>5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278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273"/>
        <w:gridCol w:w="245"/>
        <w:gridCol w:w="2239"/>
      </w:tblGrid>
      <w:tr w:rsidR="00687762" w:rsidRPr="005F6C33" w14:paraId="71DFD2B6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FD2B2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DFD2B3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71DFD2B4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DFD2B5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5F6C33" w14:paraId="71DFD2BB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1DFD2B7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1DFD2B8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1DFD2B9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1DFD2BA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762" w:rsidRPr="005F6C33" w14:paraId="71DFD2C0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1DFD2BC" w14:textId="77777777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5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273" w:type="dxa"/>
          </w:tcPr>
          <w:p w14:paraId="71DFD2BD" w14:textId="77777777" w:rsidR="00687762" w:rsidRPr="00D73E71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6516">
              <w:rPr>
                <w:rFonts w:ascii="Angsana New" w:hAnsi="Angsana New"/>
                <w:sz w:val="30"/>
                <w:szCs w:val="30"/>
              </w:rPr>
              <w:t>14,864,114.70</w:t>
            </w:r>
          </w:p>
        </w:tc>
        <w:tc>
          <w:tcPr>
            <w:tcW w:w="245" w:type="dxa"/>
          </w:tcPr>
          <w:p w14:paraId="71DFD2BE" w14:textId="77777777" w:rsidR="00687762" w:rsidRPr="00D73E71" w:rsidRDefault="00687762" w:rsidP="00A31C8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shd w:val="clear" w:color="auto" w:fill="auto"/>
          </w:tcPr>
          <w:p w14:paraId="71DFD2BF" w14:textId="77777777" w:rsidR="00687762" w:rsidRPr="005F6C33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6516">
              <w:rPr>
                <w:rFonts w:ascii="Angsana New" w:hAnsi="Angsana New"/>
                <w:sz w:val="30"/>
                <w:szCs w:val="30"/>
              </w:rPr>
              <w:t>21,924,957.22</w:t>
            </w:r>
          </w:p>
        </w:tc>
      </w:tr>
      <w:tr w:rsidR="00B0594D" w:rsidRPr="005F6C33" w14:paraId="71DFD2C5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DFD2C1" w14:textId="77777777" w:rsidR="00B0594D" w:rsidRPr="005F6C33" w:rsidRDefault="00B0594D" w:rsidP="00B0594D">
            <w:pPr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73" w:type="dxa"/>
            <w:tcBorders>
              <w:top w:val="nil"/>
              <w:bottom w:val="single" w:sz="4" w:space="0" w:color="auto"/>
            </w:tcBorders>
          </w:tcPr>
          <w:p w14:paraId="71DFD2C2" w14:textId="1EB56352" w:rsidR="00B0594D" w:rsidRDefault="00645D3E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45D3E">
              <w:rPr>
                <w:rFonts w:ascii="Angsana New" w:hAnsi="Angsana New"/>
                <w:sz w:val="30"/>
                <w:szCs w:val="30"/>
              </w:rPr>
              <w:t>(1,851,351.01)</w:t>
            </w:r>
          </w:p>
        </w:tc>
        <w:tc>
          <w:tcPr>
            <w:tcW w:w="245" w:type="dxa"/>
            <w:tcBorders>
              <w:top w:val="nil"/>
            </w:tcBorders>
          </w:tcPr>
          <w:p w14:paraId="71DFD2C3" w14:textId="77777777" w:rsidR="00B0594D" w:rsidRDefault="00B0594D" w:rsidP="00A31C8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FD2C4" w14:textId="6BF3236D" w:rsidR="00B0594D" w:rsidRPr="005F6C33" w:rsidRDefault="00645D3E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45D3E">
              <w:rPr>
                <w:rFonts w:ascii="Angsana New" w:hAnsi="Angsana New"/>
                <w:sz w:val="30"/>
                <w:szCs w:val="30"/>
              </w:rPr>
              <w:t>(3,480,776.17)</w:t>
            </w:r>
          </w:p>
        </w:tc>
      </w:tr>
      <w:tr w:rsidR="00687762" w:rsidRPr="005F6C33" w14:paraId="71DFD2CA" w14:textId="77777777" w:rsidTr="00A31C8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1DFD2C6" w14:textId="18CFB783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C113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113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865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bottom w:val="double" w:sz="4" w:space="0" w:color="auto"/>
            </w:tcBorders>
          </w:tcPr>
          <w:p w14:paraId="71DFD2C7" w14:textId="3F137FAD" w:rsidR="00687762" w:rsidRPr="00A31C82" w:rsidRDefault="00645D3E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D3E">
              <w:rPr>
                <w:rFonts w:ascii="Angsana New" w:hAnsi="Angsana New"/>
                <w:b/>
                <w:bCs/>
                <w:sz w:val="30"/>
                <w:szCs w:val="30"/>
              </w:rPr>
              <w:t>13,012,763.69</w:t>
            </w:r>
          </w:p>
        </w:tc>
        <w:tc>
          <w:tcPr>
            <w:tcW w:w="245" w:type="dxa"/>
          </w:tcPr>
          <w:p w14:paraId="71DFD2C8" w14:textId="77777777" w:rsidR="00687762" w:rsidRPr="0013462D" w:rsidRDefault="00687762" w:rsidP="00A31C8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2C9" w14:textId="01FA0981" w:rsidR="00687762" w:rsidRPr="00AB5579" w:rsidRDefault="00645D3E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45D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18,444,181.05</w:t>
            </w:r>
          </w:p>
        </w:tc>
      </w:tr>
    </w:tbl>
    <w:p w14:paraId="71DFD2CB" w14:textId="77777777" w:rsidR="00B03B3F" w:rsidRPr="00687762" w:rsidRDefault="00B03B3F" w:rsidP="00B03B3F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sz w:val="30"/>
          <w:szCs w:val="30"/>
          <w:cs/>
        </w:rPr>
      </w:pPr>
    </w:p>
    <w:p w14:paraId="71DFD2CC" w14:textId="77777777" w:rsidR="005A4FB2" w:rsidRDefault="005A4FB2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8C31D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B51D1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8C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1DFD2CD" w14:textId="2AED3A2C" w:rsidR="006777C0" w:rsidRPr="006777C0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6777C0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>
        <w:rPr>
          <w:rFonts w:ascii="Angsana New" w:hAnsi="Angsana New" w:hint="cs"/>
          <w:sz w:val="30"/>
          <w:szCs w:val="30"/>
          <w:cs/>
        </w:rPr>
        <w:t>อื่น</w:t>
      </w:r>
      <w:r w:rsidRPr="006777C0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>
        <w:rPr>
          <w:rFonts w:ascii="Angsana New" w:hAnsi="Angsana New" w:hint="cs"/>
          <w:sz w:val="30"/>
          <w:szCs w:val="30"/>
          <w:cs/>
        </w:rPr>
        <w:t xml:space="preserve">งวด </w:t>
      </w:r>
      <w:r w:rsidR="00C11375">
        <w:rPr>
          <w:rFonts w:ascii="Angsana New" w:hAnsi="Angsana New"/>
          <w:sz w:val="30"/>
          <w:szCs w:val="30"/>
          <w:lang w:val="en-US"/>
        </w:rPr>
        <w:t>6</w:t>
      </w:r>
      <w:r w:rsidR="00C62CA1">
        <w:rPr>
          <w:rFonts w:ascii="Angsana New" w:hAnsi="Angsana New"/>
          <w:sz w:val="30"/>
          <w:szCs w:val="30"/>
          <w:lang w:val="en-US"/>
        </w:rPr>
        <w:t xml:space="preserve"> </w:t>
      </w:r>
      <w:r w:rsidR="00C62CA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B23D8">
        <w:rPr>
          <w:rFonts w:ascii="Angsana New" w:hAnsi="Angsana New"/>
          <w:sz w:val="30"/>
          <w:szCs w:val="30"/>
          <w:lang w:val="en-US"/>
        </w:rPr>
        <w:t>3</w:t>
      </w:r>
      <w:r w:rsidR="00C11375">
        <w:rPr>
          <w:rFonts w:ascii="Angsana New" w:hAnsi="Angsana New"/>
          <w:sz w:val="30"/>
          <w:szCs w:val="30"/>
          <w:lang w:val="en-US"/>
        </w:rPr>
        <w:t>0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11375">
        <w:rPr>
          <w:rFonts w:ascii="Angsana New" w:hAnsi="Angsana New" w:hint="cs"/>
          <w:sz w:val="30"/>
          <w:szCs w:val="30"/>
          <w:cs/>
        </w:rPr>
        <w:t>มิถุนายน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B23D8">
        <w:rPr>
          <w:rFonts w:ascii="Angsana New" w:hAnsi="Angsana New"/>
          <w:sz w:val="30"/>
          <w:szCs w:val="30"/>
        </w:rPr>
        <w:t>256</w:t>
      </w:r>
      <w:r w:rsidR="00386516">
        <w:rPr>
          <w:rFonts w:ascii="Angsana New" w:hAnsi="Angsana New"/>
          <w:sz w:val="30"/>
          <w:szCs w:val="30"/>
          <w:lang w:val="en-US"/>
        </w:rPr>
        <w:t>5</w:t>
      </w:r>
      <w:r w:rsidRPr="006777C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202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234"/>
        <w:gridCol w:w="245"/>
        <w:gridCol w:w="2202"/>
      </w:tblGrid>
      <w:tr w:rsidR="00802749" w:rsidRPr="005F6C33" w14:paraId="71DFD2D2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FD2CE" w14:textId="77777777" w:rsidR="00802749" w:rsidRPr="005F6C33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DFD2CF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71DFD2D0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DFD2D1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5F6C33" w14:paraId="71DFD2D7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1DFD2D3" w14:textId="77777777" w:rsidR="002F4B37" w:rsidRPr="005F6C33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1DFD2D4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1DFD2D5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1DFD2D6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5F6C33" w14:paraId="71DFD2DC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1DFD2D8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DFD2D9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1DFD2DA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DFD2DB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5F6C33" w14:paraId="71DFD2E1" w14:textId="77777777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1DFD2DD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FD2DE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1DFD2DF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FD2E0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783F6C" w:rsidRPr="005F6C33" w14:paraId="71DFD2E6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1DFD2E2" w14:textId="77777777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865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FD2E3" w14:textId="77777777" w:rsidR="00783F6C" w:rsidRPr="00D73E71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6516">
              <w:rPr>
                <w:rFonts w:ascii="Angsana New" w:hAnsi="Angsana New"/>
                <w:sz w:val="30"/>
                <w:szCs w:val="30"/>
              </w:rPr>
              <w:t>2,315,490.16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71DFD2E4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FD2E5" w14:textId="77777777" w:rsidR="00783F6C" w:rsidRPr="005F6C33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6516">
              <w:rPr>
                <w:rFonts w:ascii="Angsana New" w:hAnsi="Angsana New"/>
                <w:sz w:val="30"/>
                <w:szCs w:val="30"/>
              </w:rPr>
              <w:t>2,204,858.94</w:t>
            </w:r>
          </w:p>
        </w:tc>
      </w:tr>
      <w:tr w:rsidR="00CC04C3" w:rsidRPr="005F6C33" w14:paraId="71DFD2EB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1DFD2E7" w14:textId="77777777" w:rsidR="00CC04C3" w:rsidRPr="005F6C33" w:rsidRDefault="00CC04C3" w:rsidP="00CC04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6C3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</w:tcPr>
          <w:p w14:paraId="71DFD2E8" w14:textId="07425BEA" w:rsidR="00CC04C3" w:rsidRPr="00D73E71" w:rsidRDefault="00CC04C3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45D3E">
              <w:rPr>
                <w:rFonts w:ascii="Angsana New" w:hAnsi="Angsana New"/>
                <w:sz w:val="30"/>
                <w:szCs w:val="30"/>
              </w:rPr>
              <w:t>49,300.00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71DFD2E9" w14:textId="77777777" w:rsidR="00CC04C3" w:rsidRPr="00D73E71" w:rsidRDefault="00CC04C3" w:rsidP="00CC04C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nil"/>
            </w:tcBorders>
            <w:shd w:val="clear" w:color="auto" w:fill="auto"/>
          </w:tcPr>
          <w:p w14:paraId="71DFD2EA" w14:textId="332A1ADB" w:rsidR="00CC04C3" w:rsidRPr="005F6C33" w:rsidRDefault="00CC04C3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45D3E">
              <w:rPr>
                <w:rFonts w:ascii="Angsana New" w:hAnsi="Angsana New"/>
                <w:sz w:val="30"/>
                <w:szCs w:val="30"/>
              </w:rPr>
              <w:t>49,300.00</w:t>
            </w:r>
          </w:p>
        </w:tc>
      </w:tr>
      <w:tr w:rsidR="00CC04C3" w:rsidRPr="005F6C33" w14:paraId="71DFD2F0" w14:textId="77777777" w:rsidTr="00A31C8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DFD2EC" w14:textId="77777777" w:rsidR="00CC04C3" w:rsidRPr="005F6C33" w:rsidRDefault="00CC04C3" w:rsidP="00CC04C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FD2ED" w14:textId="34D7D81A" w:rsidR="00CC04C3" w:rsidRDefault="00CC04C3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C04C3">
              <w:rPr>
                <w:rFonts w:ascii="Angsana New" w:hAnsi="Angsana New"/>
                <w:sz w:val="30"/>
                <w:szCs w:val="30"/>
              </w:rPr>
              <w:t>(664,944.45)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71DFD2EE" w14:textId="77777777" w:rsidR="00CC04C3" w:rsidRDefault="00CC04C3" w:rsidP="00CC04C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FD2EF" w14:textId="71550964" w:rsidR="00CC04C3" w:rsidRPr="005F6C33" w:rsidRDefault="00CC04C3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45D3E">
              <w:rPr>
                <w:rFonts w:ascii="Angsana New" w:hAnsi="Angsana New"/>
                <w:sz w:val="30"/>
                <w:szCs w:val="30"/>
              </w:rPr>
              <w:t>(655,026.71)</w:t>
            </w:r>
          </w:p>
        </w:tc>
      </w:tr>
      <w:tr w:rsidR="00CC04C3" w:rsidRPr="005F6C33" w14:paraId="71DFD2F5" w14:textId="77777777" w:rsidTr="00A31C8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1DFD2F1" w14:textId="3DBF8BA4" w:rsidR="00CC04C3" w:rsidRPr="00CB23D8" w:rsidRDefault="00CC04C3" w:rsidP="00CC04C3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14:paraId="71DFD2F2" w14:textId="6BE24038" w:rsidR="00CC04C3" w:rsidRPr="00783F6C" w:rsidRDefault="00CC04C3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4C3">
              <w:rPr>
                <w:rFonts w:ascii="Angsana New" w:hAnsi="Angsana New"/>
                <w:b/>
                <w:bCs/>
                <w:sz w:val="30"/>
                <w:szCs w:val="30"/>
              </w:rPr>
              <w:t>1,699,845.71</w:t>
            </w:r>
          </w:p>
        </w:tc>
        <w:tc>
          <w:tcPr>
            <w:tcW w:w="245" w:type="dxa"/>
          </w:tcPr>
          <w:p w14:paraId="71DFD2F3" w14:textId="77777777" w:rsidR="00CC04C3" w:rsidRPr="00783F6C" w:rsidRDefault="00CC04C3" w:rsidP="00CC04C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2F4" w14:textId="66562641" w:rsidR="00CC04C3" w:rsidRPr="00A31C82" w:rsidRDefault="00CC04C3" w:rsidP="00CC04C3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5D3E">
              <w:rPr>
                <w:rFonts w:ascii="Angsana New" w:hAnsi="Angsana New"/>
                <w:b/>
                <w:bCs/>
                <w:sz w:val="30"/>
                <w:szCs w:val="30"/>
              </w:rPr>
              <w:t>1,599,132.23</w:t>
            </w:r>
          </w:p>
        </w:tc>
      </w:tr>
    </w:tbl>
    <w:p w14:paraId="71DFD2F6" w14:textId="77777777" w:rsidR="00BB5ED7" w:rsidRDefault="00BB5ED7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7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8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9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A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B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C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D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E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2FF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300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301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302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303" w14:textId="77777777" w:rsidR="00B16FDC" w:rsidRPr="009F6FFF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10"/>
          <w:szCs w:val="10"/>
        </w:rPr>
      </w:pPr>
    </w:p>
    <w:p w14:paraId="71DFD304" w14:textId="77777777" w:rsidR="00943A68" w:rsidRDefault="009D15C4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71291536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71DFD305" w14:textId="77777777" w:rsidR="00943A68" w:rsidRDefault="009D15C4" w:rsidP="00CC6E1C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71DFD308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06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71DFD307" w14:textId="77777777" w:rsidR="0008379F" w:rsidRPr="0008379F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BB5ED7" w:rsidRPr="00494247" w14:paraId="71DFD30B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09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FD30A" w14:textId="77777777" w:rsidR="00BB5ED7" w:rsidRPr="000A2F7E" w:rsidRDefault="0088661A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5ED7" w:rsidRPr="00494247" w14:paraId="71DFD310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0C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DFD30D" w14:textId="77777777" w:rsidR="00BB5ED7" w:rsidRPr="00494247" w:rsidRDefault="00BB5ED7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FD30E" w14:textId="77777777" w:rsidR="00BB5ED7" w:rsidRPr="00494247" w:rsidRDefault="00BB5ED7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D30F" w14:textId="77777777"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5ED7" w:rsidRPr="00494247" w14:paraId="71DFD318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11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12" w14:textId="77777777" w:rsidR="00D22D3F" w:rsidRPr="00386516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865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71DFD313" w14:textId="77777777" w:rsidR="00BB5ED7" w:rsidRPr="00494247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DFD314" w14:textId="77777777" w:rsidR="00D22D3F" w:rsidRPr="00494247" w:rsidRDefault="00D22D3F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315" w14:textId="77777777"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71DFD316" w14:textId="77777777" w:rsidR="00D22D3F" w:rsidRPr="00E02645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1DFD317" w14:textId="64D24668" w:rsidR="00D22D3F" w:rsidRPr="00E02645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C1137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30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C113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8651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  <w:tr w:rsidR="00BB5ED7" w:rsidRPr="00494247" w14:paraId="71DFD31D" w14:textId="77777777" w:rsidTr="00CC6E1C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19" w14:textId="77777777" w:rsidR="00BB5ED7" w:rsidRPr="00494247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DFD31A" w14:textId="77777777" w:rsidR="00BB5ED7" w:rsidRPr="00D22D3F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DFD31B" w14:textId="77777777" w:rsidR="00BB5ED7" w:rsidRPr="00494247" w:rsidRDefault="00AE1548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(หมาย</w:t>
            </w:r>
            <w:r w:rsidRPr="00BB76E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เหตุ 22)</w:t>
            </w:r>
          </w:p>
        </w:tc>
        <w:tc>
          <w:tcPr>
            <w:tcW w:w="1548" w:type="dxa"/>
            <w:shd w:val="clear" w:color="auto" w:fill="auto"/>
          </w:tcPr>
          <w:p w14:paraId="71DFD31C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B5ED7" w:rsidRPr="00494247" w14:paraId="71DFD323" w14:textId="77777777" w:rsidTr="00CC6E1C">
        <w:trPr>
          <w:trHeight w:val="20"/>
        </w:trPr>
        <w:tc>
          <w:tcPr>
            <w:tcW w:w="3370" w:type="dxa"/>
            <w:shd w:val="clear" w:color="auto" w:fill="auto"/>
          </w:tcPr>
          <w:p w14:paraId="71DFD31E" w14:textId="77777777" w:rsidR="00BB5ED7" w:rsidRPr="00494247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1DFD31F" w14:textId="77777777" w:rsidR="00BB5ED7" w:rsidRPr="00494247" w:rsidRDefault="00BB5ED7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1DFD320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21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322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7AEC" w:rsidRPr="000A2F7E" w14:paraId="71DFD329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24" w14:textId="77777777" w:rsidR="00ED7AEC" w:rsidRPr="00494247" w:rsidRDefault="00ED7AEC" w:rsidP="00ED7AEC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31399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25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26" w14:textId="4BABEF41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 xml:space="preserve">274,197.46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27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28" w14:textId="5C1CF4CB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 xml:space="preserve">1,749,431.66 </w:t>
            </w:r>
          </w:p>
        </w:tc>
      </w:tr>
      <w:tr w:rsidR="00ED7AEC" w:rsidRPr="000A2F7E" w14:paraId="71DFD32F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2A" w14:textId="77777777" w:rsidR="00ED7AEC" w:rsidRPr="00494247" w:rsidRDefault="00ED7AEC" w:rsidP="00ED7AEC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DB48B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2B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2C" w14:textId="1E066DC0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>(183,238.92)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2D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2E" w14:textId="5DE7F400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 xml:space="preserve">2,572,932.34 </w:t>
            </w:r>
          </w:p>
        </w:tc>
      </w:tr>
      <w:tr w:rsidR="00ED7AEC" w:rsidRPr="000A2F7E" w14:paraId="71DFD335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30" w14:textId="77777777" w:rsidR="00ED7AEC" w:rsidRPr="00494247" w:rsidRDefault="00ED7AEC" w:rsidP="00ED7AEC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31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32" w14:textId="77AD301E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>(6,032.95)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33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34" w14:textId="26887F31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 xml:space="preserve">503,747.54 </w:t>
            </w:r>
          </w:p>
        </w:tc>
      </w:tr>
      <w:tr w:rsidR="00ED7AEC" w:rsidRPr="000A2F7E" w14:paraId="71DFD33B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36" w14:textId="77777777" w:rsidR="00ED7AEC" w:rsidRPr="00E50A6D" w:rsidRDefault="00ED7AEC" w:rsidP="00ED7AEC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37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38" w14:textId="4A1BF924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 xml:space="preserve">137,372.22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39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3A" w14:textId="5D843073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 xml:space="preserve">3,198,754.02 </w:t>
            </w:r>
          </w:p>
        </w:tc>
      </w:tr>
      <w:tr w:rsidR="00ED7AEC" w:rsidRPr="000A2F7E" w14:paraId="71DFD347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42" w14:textId="77777777" w:rsidR="00ED7AEC" w:rsidRPr="00494247" w:rsidRDefault="00ED7AEC" w:rsidP="00ED7AEC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43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44" w14:textId="1B00A533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>(298,806.55)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45" w14:textId="7777777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46" w14:textId="334387B7" w:rsidR="00ED7AEC" w:rsidRPr="000A2F7E" w:rsidRDefault="00ED7AEC" w:rsidP="00ED7AEC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sz w:val="26"/>
                <w:szCs w:val="26"/>
                <w:lang w:val="en-US"/>
              </w:rPr>
              <w:t xml:space="preserve">684,709.78 </w:t>
            </w:r>
          </w:p>
        </w:tc>
      </w:tr>
      <w:tr w:rsidR="000A2F7E" w:rsidRPr="000A2F7E" w14:paraId="71DFD34D" w14:textId="77777777" w:rsidTr="00CC6E1C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48" w14:textId="77777777" w:rsidR="000A2F7E" w:rsidRPr="00F25259" w:rsidRDefault="000A2F7E" w:rsidP="000D25DD">
            <w:pPr>
              <w:ind w:right="-79" w:firstLine="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52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49" w14:textId="77777777" w:rsidR="000A2F7E" w:rsidRPr="000D25DD" w:rsidRDefault="000A2F7E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8,786,084.08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4A" w14:textId="65E968AB" w:rsidR="000A2F7E" w:rsidRPr="000D25DD" w:rsidRDefault="00ED7AEC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(76,508.74)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4B" w14:textId="77777777" w:rsidR="000A2F7E" w:rsidRPr="000D25DD" w:rsidRDefault="00117957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4C" w14:textId="42625AC5" w:rsidR="000A2F7E" w:rsidRPr="000D25DD" w:rsidRDefault="00ED7AEC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D7AE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8,709,575.34</w:t>
            </w:r>
          </w:p>
        </w:tc>
      </w:tr>
    </w:tbl>
    <w:p w14:paraId="71DFD34E" w14:textId="77777777" w:rsidR="0008379F" w:rsidRPr="002E6ED5" w:rsidRDefault="0008379F" w:rsidP="003502E7">
      <w:pPr>
        <w:pStyle w:val="BodyText"/>
        <w:spacing w:after="0"/>
        <w:rPr>
          <w:rFonts w:ascii="Angsana New" w:hAnsi="Angsana New"/>
          <w:sz w:val="32"/>
          <w:szCs w:val="32"/>
          <w:cs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71DFD351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4F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71DFD350" w14:textId="77777777" w:rsidR="0008379F" w:rsidRPr="00494247" w:rsidRDefault="0008379F" w:rsidP="0008379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F943B3" w:rsidRPr="00494247" w14:paraId="71DFD354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52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FD353" w14:textId="77777777" w:rsidR="00F943B3" w:rsidRPr="00B15342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3B3" w:rsidRPr="00494247" w14:paraId="71DFD359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55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DFD356" w14:textId="77777777" w:rsidR="00F943B3" w:rsidRPr="00494247" w:rsidRDefault="00F943B3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FD357" w14:textId="77777777" w:rsidR="00F943B3" w:rsidRPr="00494247" w:rsidRDefault="00F943B3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D358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43B3" w:rsidRPr="00494247" w14:paraId="71DFD361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5A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5B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0A2F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71DFD35C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DFD35D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35E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71DFD35F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1DFD360" w14:textId="77777777" w:rsidR="00F943B3" w:rsidRPr="000A2F7E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0A2F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F943B3" w:rsidRPr="00494247" w14:paraId="71DFD366" w14:textId="77777777" w:rsidTr="00ED3A81">
        <w:trPr>
          <w:trHeight w:val="20"/>
          <w:tblHeader/>
        </w:trPr>
        <w:tc>
          <w:tcPr>
            <w:tcW w:w="3370" w:type="dxa"/>
            <w:shd w:val="clear" w:color="auto" w:fill="auto"/>
          </w:tcPr>
          <w:p w14:paraId="71DFD362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DFD363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DFD364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365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43B3" w:rsidRPr="00494247" w14:paraId="71DFD36C" w14:textId="77777777" w:rsidTr="00ED3A81">
        <w:trPr>
          <w:trHeight w:val="20"/>
        </w:trPr>
        <w:tc>
          <w:tcPr>
            <w:tcW w:w="3370" w:type="dxa"/>
            <w:shd w:val="clear" w:color="auto" w:fill="auto"/>
          </w:tcPr>
          <w:p w14:paraId="71DFD367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1DFD368" w14:textId="77777777" w:rsidR="00F943B3" w:rsidRPr="00494247" w:rsidRDefault="00F943B3" w:rsidP="007624BB">
            <w:pPr>
              <w:tabs>
                <w:tab w:val="left" w:pos="540"/>
              </w:tabs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1DFD369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6A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36B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2F7E" w:rsidRPr="00494247" w14:paraId="71DFD372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6D" w14:textId="77777777" w:rsidR="000A2F7E" w:rsidRPr="00494247" w:rsidRDefault="000A2F7E" w:rsidP="000D25DD">
            <w:pPr>
              <w:ind w:left="332" w:right="-79" w:hanging="35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31399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6E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6F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0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71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</w:tr>
      <w:tr w:rsidR="000A2F7E" w:rsidRPr="00494247" w14:paraId="71DFD378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73" w14:textId="77777777" w:rsidR="000A2F7E" w:rsidRPr="00494247" w:rsidRDefault="000A2F7E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DB48B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4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 xml:space="preserve">3,483,649.45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75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6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77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</w:tr>
      <w:tr w:rsidR="000A2F7E" w:rsidRPr="00494247" w14:paraId="71DFD37E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79" w14:textId="77777777" w:rsidR="000A2F7E" w:rsidRPr="00494247" w:rsidRDefault="000A2F7E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A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474,580.19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7B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7C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7D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</w:tr>
      <w:tr w:rsidR="000A2F7E" w:rsidRPr="00494247" w14:paraId="71DFD384" w14:textId="77777777" w:rsidTr="004E3E90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7F" w14:textId="77777777" w:rsidR="000A2F7E" w:rsidRPr="00E50A6D" w:rsidRDefault="000A2F7E" w:rsidP="000D25DD">
            <w:pPr>
              <w:ind w:left="317" w:right="-79" w:hanging="3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80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81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82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83" w14:textId="77777777"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</w:tr>
      <w:tr w:rsidR="000A2F7E" w:rsidRPr="00494247" w14:paraId="71DFD38A" w14:textId="77777777" w:rsidTr="003267CF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85" w14:textId="77777777" w:rsidR="000A2F7E" w:rsidRPr="00494247" w:rsidRDefault="000A2F7E" w:rsidP="000D25DD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86" w14:textId="77777777" w:rsidR="000A2F7E" w:rsidRPr="00433D9A" w:rsidRDefault="000A2F7E" w:rsidP="004E3E90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387" w14:textId="77777777" w:rsidR="000A2F7E" w:rsidRPr="00433D9A" w:rsidRDefault="000A2F7E" w:rsidP="004E3E90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88" w14:textId="77777777" w:rsidR="000A2F7E" w:rsidRPr="00433D9A" w:rsidRDefault="000A2F7E" w:rsidP="004E3E90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89" w14:textId="77777777" w:rsidR="000A2F7E" w:rsidRPr="00433D9A" w:rsidRDefault="000A2F7E" w:rsidP="004E3E90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</w:tr>
      <w:tr w:rsidR="00873B7A" w:rsidRPr="00494247" w14:paraId="71DFD390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71DFD38B" w14:textId="77777777" w:rsidR="00873B7A" w:rsidRPr="00CE1649" w:rsidRDefault="00873B7A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CE16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38C" w14:textId="77777777" w:rsidR="00873B7A" w:rsidRPr="00433D9A" w:rsidRDefault="00873B7A" w:rsidP="004E3E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1DFD38D" w14:textId="77777777" w:rsidR="00873B7A" w:rsidRPr="00433D9A" w:rsidRDefault="00873B7A" w:rsidP="004E3E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565,786.41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38E" w14:textId="77777777" w:rsidR="00873B7A" w:rsidRPr="00433D9A" w:rsidRDefault="00873B7A" w:rsidP="004E3E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1DFD38F" w14:textId="77777777" w:rsidR="00873B7A" w:rsidRPr="00433D9A" w:rsidRDefault="00873B7A" w:rsidP="004E3E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8,786,084.08</w:t>
            </w:r>
          </w:p>
        </w:tc>
      </w:tr>
      <w:bookmarkEnd w:id="0"/>
      <w:tr w:rsidR="00CC6E1C" w:rsidRPr="00494247" w14:paraId="16885D1C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47ED09F2" w14:textId="77777777" w:rsidR="00CC6E1C" w:rsidRPr="00ED3A81" w:rsidRDefault="00CC6E1C" w:rsidP="00ED3A81">
            <w:pPr>
              <w:ind w:left="-18"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ED3A8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A3605A" w14:textId="77777777" w:rsidR="00CC6E1C" w:rsidRPr="00ED3A81" w:rsidRDefault="00CC6E1C" w:rsidP="004E3E90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5B45BEC" w14:textId="77777777" w:rsidR="00CC6E1C" w:rsidRPr="00ED3A81" w:rsidRDefault="00CC6E1C" w:rsidP="004E3E90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37570F" w14:textId="77777777" w:rsidR="00CC6E1C" w:rsidRPr="00ED3A81" w:rsidRDefault="00CC6E1C" w:rsidP="004E3E90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D13AAB3" w14:textId="77777777" w:rsidR="00CC6E1C" w:rsidRPr="00ED3A81" w:rsidRDefault="00CC6E1C" w:rsidP="004E3E90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C6E1C" w:rsidRPr="00433D9A" w14:paraId="485A5752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0868CAF9" w14:textId="77777777" w:rsidR="00CC6E1C" w:rsidRPr="00ED3A81" w:rsidRDefault="00CC6E1C" w:rsidP="00ED3A81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F7718" w14:textId="77777777" w:rsidR="00CC6E1C" w:rsidRPr="00ED3A81" w:rsidRDefault="00CC6E1C" w:rsidP="008A78D4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lang w:val="en-US"/>
              </w:rPr>
              <w:t>(302,215.13)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8C895E2" w14:textId="77777777" w:rsidR="00CC6E1C" w:rsidRPr="00ED3A81" w:rsidRDefault="00CC6E1C" w:rsidP="008A78D4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2AC17C" w14:textId="77777777" w:rsidR="00CC6E1C" w:rsidRPr="00ED3A81" w:rsidRDefault="00CC6E1C" w:rsidP="008A78D4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D4DAFB4" w14:textId="77777777" w:rsidR="00CC6E1C" w:rsidRPr="00ED3A81" w:rsidRDefault="00CC6E1C" w:rsidP="008A78D4">
            <w:pP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C6E1C" w:rsidRPr="00433D9A" w14:paraId="233C9546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4CD4B0D7" w14:textId="77777777" w:rsidR="00CC6E1C" w:rsidRPr="00ED3A81" w:rsidRDefault="00CC6E1C" w:rsidP="00ED3A81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D3A8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910FF5" w14:textId="77777777" w:rsidR="00CC6E1C" w:rsidRPr="00ED3A81" w:rsidRDefault="00CC6E1C" w:rsidP="008A78D4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lang w:val="en-US"/>
              </w:rPr>
              <w:t>(302,215.13)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61DFA67" w14:textId="77777777" w:rsidR="00CC6E1C" w:rsidRPr="00ED3A81" w:rsidRDefault="00CC6E1C" w:rsidP="008A78D4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1C176F" w14:textId="77777777" w:rsidR="00CC6E1C" w:rsidRPr="00ED3A81" w:rsidRDefault="00CC6E1C" w:rsidP="008A78D4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BBBEB3E" w14:textId="77777777" w:rsidR="00CC6E1C" w:rsidRPr="00ED3A81" w:rsidRDefault="00CC6E1C" w:rsidP="008A78D4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CC6E1C" w:rsidRPr="000D25DD" w14:paraId="0A3AC0F3" w14:textId="77777777" w:rsidTr="00ED3A81">
        <w:trPr>
          <w:trHeight w:val="20"/>
        </w:trPr>
        <w:tc>
          <w:tcPr>
            <w:tcW w:w="3370" w:type="dxa"/>
            <w:shd w:val="clear" w:color="auto" w:fill="auto"/>
            <w:vAlign w:val="bottom"/>
          </w:tcPr>
          <w:p w14:paraId="663759B2" w14:textId="77777777" w:rsidR="00CC6E1C" w:rsidRPr="00ED3A81" w:rsidRDefault="00CC6E1C" w:rsidP="00ED3A81">
            <w:pPr>
              <w:ind w:right="-79" w:firstLine="3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78F580" w14:textId="77777777" w:rsidR="00CC6E1C" w:rsidRPr="00ED3A81" w:rsidRDefault="00CC6E1C" w:rsidP="008A7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7,564,391.34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F6F28A8" w14:textId="77777777" w:rsidR="00CC6E1C" w:rsidRPr="00ED3A81" w:rsidRDefault="00CC6E1C" w:rsidP="008A7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868,001.54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77AA4B" w14:textId="77777777" w:rsidR="00CC6E1C" w:rsidRPr="00ED3A81" w:rsidRDefault="00CC6E1C" w:rsidP="008A7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7CCE359" w14:textId="77777777" w:rsidR="00CC6E1C" w:rsidRPr="00ED3A81" w:rsidRDefault="00CC6E1C" w:rsidP="008A78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left="-18" w:right="-4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D3A8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8,786,084.08</w:t>
            </w:r>
          </w:p>
        </w:tc>
      </w:tr>
    </w:tbl>
    <w:p w14:paraId="71DFD394" w14:textId="77777777" w:rsidR="00E02645" w:rsidRPr="0024091F" w:rsidRDefault="00E02645" w:rsidP="002E6ED5">
      <w:pPr>
        <w:numPr>
          <w:ilvl w:val="0"/>
          <w:numId w:val="24"/>
        </w:numPr>
        <w:tabs>
          <w:tab w:val="left" w:pos="513"/>
          <w:tab w:val="decimal" w:pos="7920"/>
        </w:tabs>
        <w:spacing w:after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560"/>
        <w:gridCol w:w="31"/>
        <w:gridCol w:w="1528"/>
        <w:gridCol w:w="1548"/>
      </w:tblGrid>
      <w:tr w:rsidR="0008379F" w:rsidRPr="00494247" w14:paraId="71DFD3C4" w14:textId="77777777" w:rsidTr="0008379F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3C2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71DFD3C3" w14:textId="77777777" w:rsidR="0008379F" w:rsidRPr="00494247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87EAD" w:rsidRPr="00494247" w14:paraId="71DFD3C7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3C5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FD3C6" w14:textId="77777777" w:rsidR="00E87EAD" w:rsidRPr="00B15342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AD" w:rsidRPr="00494247" w14:paraId="71DFD3CC" w14:textId="77777777" w:rsidTr="00406C6D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3C8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DFD3C9" w14:textId="77777777" w:rsidR="00E87EAD" w:rsidRPr="00494247" w:rsidRDefault="00E87EAD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3CA" w14:textId="77777777" w:rsidR="00E87EAD" w:rsidRPr="00494247" w:rsidRDefault="00E87EAD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D3CB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7EAD" w:rsidRPr="00494247" w14:paraId="71DFD3D4" w14:textId="77777777" w:rsidTr="00CC3AF6">
        <w:trPr>
          <w:tblHeader/>
        </w:trPr>
        <w:tc>
          <w:tcPr>
            <w:tcW w:w="3370" w:type="dxa"/>
            <w:shd w:val="clear" w:color="auto" w:fill="auto"/>
          </w:tcPr>
          <w:p w14:paraId="71DFD3CD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CE" w14:textId="77777777" w:rsidR="00E87EAD" w:rsidRPr="00BE347E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24091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24091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591" w:type="dxa"/>
            <w:gridSpan w:val="2"/>
            <w:shd w:val="clear" w:color="auto" w:fill="auto"/>
          </w:tcPr>
          <w:p w14:paraId="71DFD3CF" w14:textId="77777777" w:rsidR="00E87EAD" w:rsidRPr="00CC3AF6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C3AF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DFD3D0" w14:textId="77777777" w:rsidR="00E87EAD" w:rsidRPr="002603DF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528" w:type="dxa"/>
            <w:shd w:val="clear" w:color="auto" w:fill="auto"/>
          </w:tcPr>
          <w:p w14:paraId="71DFD3D1" w14:textId="77777777" w:rsidR="00E87EAD" w:rsidRPr="00CC3AF6" w:rsidRDefault="00E87EAD" w:rsidP="001C59D3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3AF6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71DFD3D2" w14:textId="77777777" w:rsidR="00E87EAD" w:rsidRPr="00CC3AF6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C3AF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1DFD3D3" w14:textId="41814299" w:rsidR="00E87EAD" w:rsidRPr="00BE347E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C11375" w:rsidRPr="00C1137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30 </w:t>
            </w:r>
            <w:r w:rsidR="00C11375" w:rsidRPr="00C1137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มิถุนายน </w:t>
            </w:r>
            <w:r w:rsidR="00C11375" w:rsidRPr="00C1137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066C7C" w:rsidRPr="00494247" w14:paraId="71DFD3D9" w14:textId="77777777" w:rsidTr="00CC3AF6">
        <w:trPr>
          <w:tblHeader/>
        </w:trPr>
        <w:tc>
          <w:tcPr>
            <w:tcW w:w="3370" w:type="dxa"/>
            <w:shd w:val="clear" w:color="auto" w:fill="auto"/>
          </w:tcPr>
          <w:p w14:paraId="71DFD3D5" w14:textId="77777777" w:rsidR="00066C7C" w:rsidRPr="00494247" w:rsidRDefault="00066C7C" w:rsidP="00066C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3D6" w14:textId="77777777" w:rsidR="00066C7C" w:rsidRPr="00494247" w:rsidRDefault="00066C7C" w:rsidP="00CC3AF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DFD3D7" w14:textId="77777777" w:rsidR="00066C7C" w:rsidRPr="00494247" w:rsidRDefault="00066C7C" w:rsidP="00066C7C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</w:t>
            </w:r>
            <w:r w:rsidRPr="00BB76E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เหตุ </w:t>
            </w:r>
            <w:r w:rsidRPr="00BB76E4">
              <w:rPr>
                <w:rFonts w:ascii="Angsana New" w:hAnsi="Angsana New"/>
                <w:i/>
                <w:iCs/>
                <w:sz w:val="24"/>
                <w:szCs w:val="24"/>
              </w:rPr>
              <w:t>2</w:t>
            </w:r>
            <w:r w:rsidRPr="00BB76E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</w:t>
            </w:r>
            <w:r w:rsidRPr="00BB76E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71DFD3D8" w14:textId="77777777" w:rsidR="00066C7C" w:rsidRPr="00494247" w:rsidRDefault="00066C7C" w:rsidP="00CC3AF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87EAD" w:rsidRPr="00494247" w14:paraId="71DFD3DF" w14:textId="77777777" w:rsidTr="00FF4A18">
        <w:trPr>
          <w:trHeight w:val="413"/>
        </w:trPr>
        <w:tc>
          <w:tcPr>
            <w:tcW w:w="3370" w:type="dxa"/>
            <w:shd w:val="clear" w:color="auto" w:fill="auto"/>
          </w:tcPr>
          <w:p w14:paraId="71DFD3DA" w14:textId="77777777" w:rsidR="00E87EAD" w:rsidRPr="00494247" w:rsidRDefault="00E87EAD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1DFD3DB" w14:textId="77777777" w:rsidR="00E87EAD" w:rsidRPr="00494247" w:rsidRDefault="00E87EAD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1DFD3DC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1DFD3DD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3DE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546B" w:rsidRPr="00494247" w14:paraId="71DFD3E5" w14:textId="77777777" w:rsidTr="0058546B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E0" w14:textId="77777777" w:rsidR="0058546B" w:rsidRPr="00494247" w:rsidRDefault="0058546B" w:rsidP="0058546B">
            <w:pPr>
              <w:ind w:left="317" w:right="-79" w:hanging="3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E1" w14:textId="77777777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DFD3E2" w14:textId="15BA40FF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8546B">
              <w:rPr>
                <w:rFonts w:ascii="Angsana New" w:hAnsi="Angsana New"/>
                <w:sz w:val="26"/>
                <w:szCs w:val="26"/>
                <w:lang w:val="en-US"/>
              </w:rPr>
              <w:t xml:space="preserve">274,197.46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3E3" w14:textId="5742AAF7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E4" w14:textId="2448188F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8546B">
              <w:rPr>
                <w:rFonts w:ascii="Angsana New" w:hAnsi="Angsana New"/>
                <w:sz w:val="26"/>
                <w:szCs w:val="26"/>
                <w:lang w:val="en-US"/>
              </w:rPr>
              <w:t xml:space="preserve">1,749,431.66 </w:t>
            </w:r>
          </w:p>
        </w:tc>
      </w:tr>
      <w:tr w:rsidR="0058546B" w:rsidRPr="00494247" w14:paraId="71DFD3EB" w14:textId="77777777" w:rsidTr="00D91152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E6" w14:textId="77777777" w:rsidR="0058546B" w:rsidRPr="00494247" w:rsidRDefault="0058546B" w:rsidP="0058546B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E7" w14:textId="77777777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  <w:tc>
          <w:tcPr>
            <w:tcW w:w="1560" w:type="dxa"/>
            <w:shd w:val="clear" w:color="auto" w:fill="auto"/>
          </w:tcPr>
          <w:p w14:paraId="71DFD3E8" w14:textId="255C3714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8546B">
              <w:rPr>
                <w:rFonts w:ascii="Angsana New" w:hAnsi="Angsana New"/>
                <w:sz w:val="26"/>
                <w:szCs w:val="26"/>
                <w:lang w:val="en-US"/>
              </w:rPr>
              <w:t>(183,238.92)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3E9" w14:textId="33A5A125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EA" w14:textId="7CE2E88F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8546B">
              <w:rPr>
                <w:rFonts w:ascii="Angsana New" w:hAnsi="Angsana New"/>
                <w:sz w:val="26"/>
                <w:szCs w:val="26"/>
                <w:lang w:val="en-US"/>
              </w:rPr>
              <w:t xml:space="preserve">2,572,932.34 </w:t>
            </w:r>
          </w:p>
        </w:tc>
      </w:tr>
      <w:tr w:rsidR="0058546B" w:rsidRPr="00494247" w14:paraId="71DFD3F1" w14:textId="77777777" w:rsidTr="00D91152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EC" w14:textId="77777777" w:rsidR="0058546B" w:rsidRPr="00E50A6D" w:rsidRDefault="0058546B" w:rsidP="0058546B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ED" w14:textId="77777777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  <w:tc>
          <w:tcPr>
            <w:tcW w:w="1560" w:type="dxa"/>
            <w:shd w:val="clear" w:color="auto" w:fill="auto"/>
          </w:tcPr>
          <w:p w14:paraId="71DFD3EE" w14:textId="5DB9B5D5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546B">
              <w:rPr>
                <w:rFonts w:ascii="Angsana New" w:hAnsi="Angsana New"/>
                <w:sz w:val="26"/>
                <w:szCs w:val="26"/>
                <w:lang w:val="en-US"/>
              </w:rPr>
              <w:t>(6,032.95)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3EF" w14:textId="7423D2FE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F0" w14:textId="2800A226" w:rsidR="0058546B" w:rsidRPr="0024091F" w:rsidRDefault="0058546B" w:rsidP="0058546B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546B">
              <w:rPr>
                <w:rFonts w:ascii="Angsana New" w:hAnsi="Angsana New"/>
                <w:sz w:val="26"/>
                <w:szCs w:val="26"/>
                <w:lang w:val="en-US"/>
              </w:rPr>
              <w:t xml:space="preserve">503,747.54 </w:t>
            </w:r>
          </w:p>
        </w:tc>
      </w:tr>
      <w:tr w:rsidR="0058546B" w:rsidRPr="00494247" w14:paraId="71DFD3F7" w14:textId="77777777" w:rsidTr="00BF78E1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F2" w14:textId="77777777" w:rsidR="0058546B" w:rsidRPr="00E50A6D" w:rsidRDefault="0058546B" w:rsidP="0058546B">
            <w:pPr>
              <w:ind w:left="317" w:right="-79" w:hanging="335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F3" w14:textId="77777777" w:rsidR="0058546B" w:rsidRPr="0024091F" w:rsidRDefault="0058546B" w:rsidP="00BF78E1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DFD3F4" w14:textId="295D0B4C" w:rsidR="0058546B" w:rsidRPr="0024091F" w:rsidRDefault="0058546B" w:rsidP="00BF78E1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546B">
              <w:rPr>
                <w:rFonts w:ascii="Angsana New" w:hAnsi="Angsana New"/>
                <w:sz w:val="26"/>
                <w:szCs w:val="26"/>
                <w:lang w:val="en-US"/>
              </w:rPr>
              <w:t xml:space="preserve">137,372.22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3F5" w14:textId="1D625037" w:rsidR="0058546B" w:rsidRPr="0024091F" w:rsidRDefault="0058546B" w:rsidP="00BF78E1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3F6" w14:textId="3B594A5F" w:rsidR="0058546B" w:rsidRPr="0024091F" w:rsidRDefault="0058546B" w:rsidP="00BF78E1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546B">
              <w:rPr>
                <w:rFonts w:ascii="Angsana New" w:hAnsi="Angsana New"/>
                <w:sz w:val="26"/>
                <w:szCs w:val="26"/>
                <w:lang w:val="en-US"/>
              </w:rPr>
              <w:t xml:space="preserve">3,198,754.02 </w:t>
            </w:r>
          </w:p>
        </w:tc>
      </w:tr>
      <w:tr w:rsidR="00287906" w:rsidRPr="00935F1E" w14:paraId="71DFD403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3FE" w14:textId="77777777" w:rsidR="00287906" w:rsidRPr="00287906" w:rsidRDefault="00287906" w:rsidP="000D25DD">
            <w:pPr>
              <w:ind w:right="-79" w:firstLine="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790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3FF" w14:textId="77777777" w:rsidR="00287906" w:rsidRPr="000D25DD" w:rsidRDefault="00287906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7,802,567.75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DFD400" w14:textId="01892BFD" w:rsidR="00287906" w:rsidRPr="000D25DD" w:rsidRDefault="00C47D26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47D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222,297.81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1DFD401" w14:textId="5FABFDDC" w:rsidR="00287906" w:rsidRPr="000D25DD" w:rsidRDefault="00C47D26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02" w14:textId="340ED1B9" w:rsidR="00287906" w:rsidRPr="000D25DD" w:rsidRDefault="00C47D26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47D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8,024,865.56</w:t>
            </w:r>
          </w:p>
        </w:tc>
      </w:tr>
    </w:tbl>
    <w:p w14:paraId="71DFD40B" w14:textId="2C387006" w:rsidR="00433D9A" w:rsidRDefault="00433D9A" w:rsidP="008A78D4">
      <w:pPr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24091F" w:rsidRPr="00494247" w14:paraId="71DFD40E" w14:textId="77777777" w:rsidTr="00CE1649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40C" w14:textId="77777777" w:rsidR="0024091F" w:rsidRPr="00494247" w:rsidRDefault="0024091F" w:rsidP="0024091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  <w:vAlign w:val="center"/>
          </w:tcPr>
          <w:p w14:paraId="71DFD40D" w14:textId="77777777" w:rsidR="0024091F" w:rsidRPr="0024091F" w:rsidRDefault="0024091F" w:rsidP="0024091F">
            <w:pPr>
              <w:ind w:left="-124" w:righ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4091F">
              <w:rPr>
                <w:rFonts w:ascii="Angsana New" w:hAnsi="Angsana New"/>
                <w:sz w:val="24"/>
                <w:szCs w:val="24"/>
              </w:rPr>
              <w:t>(</w:t>
            </w:r>
            <w:r w:rsidRPr="0024091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24091F" w:rsidRPr="00E50A6D" w14:paraId="71DFD411" w14:textId="77777777" w:rsidTr="00F25259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40F" w14:textId="77777777"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DFD410" w14:textId="77777777" w:rsidR="0024091F" w:rsidRPr="00CE1649" w:rsidRDefault="0024091F" w:rsidP="00F25259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64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91F" w:rsidRPr="00E50A6D" w14:paraId="71DFD416" w14:textId="77777777" w:rsidTr="00F25259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1DFD412" w14:textId="77777777"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DFD413" w14:textId="77777777" w:rsidR="0024091F" w:rsidRPr="00E50A6D" w:rsidRDefault="0024091F" w:rsidP="00F2525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DFD414" w14:textId="77777777" w:rsidR="0024091F" w:rsidRPr="00E50A6D" w:rsidRDefault="0024091F" w:rsidP="00F25259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4"/>
                <w:szCs w:val="24"/>
              </w:rPr>
              <w:t>/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1DFD415" w14:textId="77777777" w:rsidR="0024091F" w:rsidRPr="00E50A6D" w:rsidRDefault="0024091F" w:rsidP="00F25259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4091F" w:rsidRPr="00E50A6D" w14:paraId="71DFD41E" w14:textId="77777777" w:rsidTr="003263D4">
        <w:trPr>
          <w:tblHeader/>
        </w:trPr>
        <w:tc>
          <w:tcPr>
            <w:tcW w:w="3370" w:type="dxa"/>
            <w:shd w:val="clear" w:color="auto" w:fill="auto"/>
          </w:tcPr>
          <w:p w14:paraId="71DFD417" w14:textId="77777777"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418" w14:textId="77777777" w:rsidR="0024091F" w:rsidRPr="00814FAF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71DFD419" w14:textId="77777777" w:rsidR="0024091F" w:rsidRPr="00E50A6D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DFD41A" w14:textId="77777777" w:rsidR="0024091F" w:rsidRPr="00E50A6D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41B" w14:textId="77777777" w:rsidR="0024091F" w:rsidRPr="00E50A6D" w:rsidRDefault="0024091F" w:rsidP="00F25259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71DFD41C" w14:textId="77777777" w:rsidR="0024091F" w:rsidRPr="00814FAF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1DFD41D" w14:textId="77777777" w:rsidR="0024091F" w:rsidRPr="00814FAF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24091F" w:rsidRPr="00E50A6D" w14:paraId="71DFD423" w14:textId="77777777" w:rsidTr="003263D4">
        <w:trPr>
          <w:trHeight w:val="297"/>
          <w:tblHeader/>
        </w:trPr>
        <w:tc>
          <w:tcPr>
            <w:tcW w:w="3370" w:type="dxa"/>
            <w:shd w:val="clear" w:color="auto" w:fill="auto"/>
          </w:tcPr>
          <w:p w14:paraId="71DFD41F" w14:textId="77777777" w:rsidR="0024091F" w:rsidRPr="00E50A6D" w:rsidRDefault="0024091F" w:rsidP="00F25259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DFD420" w14:textId="77777777"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1DFD421" w14:textId="77777777"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422" w14:textId="77777777"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4091F" w:rsidRPr="00E50A6D" w14:paraId="71DFD429" w14:textId="77777777" w:rsidTr="00F25259">
        <w:trPr>
          <w:trHeight w:val="413"/>
        </w:trPr>
        <w:tc>
          <w:tcPr>
            <w:tcW w:w="3370" w:type="dxa"/>
            <w:shd w:val="clear" w:color="auto" w:fill="auto"/>
          </w:tcPr>
          <w:p w14:paraId="71DFD424" w14:textId="77777777" w:rsidR="0024091F" w:rsidRPr="00E50A6D" w:rsidRDefault="0024091F" w:rsidP="00F25259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1DFD425" w14:textId="77777777" w:rsidR="0024091F" w:rsidRPr="00E50A6D" w:rsidRDefault="0024091F" w:rsidP="00F25259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1DFD426" w14:textId="77777777" w:rsidR="0024091F" w:rsidRPr="00E50A6D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DFD427" w14:textId="77777777" w:rsidR="0024091F" w:rsidRPr="00E50A6D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71DFD428" w14:textId="77777777" w:rsidR="0024091F" w:rsidRPr="00E50A6D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91F" w:rsidRPr="00E50A6D" w14:paraId="71DFD42F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2A" w14:textId="77777777" w:rsidR="0024091F" w:rsidRPr="00E50A6D" w:rsidRDefault="0024091F" w:rsidP="000D25DD">
            <w:pPr>
              <w:ind w:left="155" w:right="-79" w:hanging="17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2B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918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026.83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2C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2D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2E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</w:tr>
      <w:tr w:rsidR="0024091F" w:rsidRPr="00E50A6D" w14:paraId="71DFD435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30" w14:textId="77777777" w:rsidR="0024091F" w:rsidRPr="00E50A6D" w:rsidRDefault="0024091F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1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483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32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3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34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</w:tr>
      <w:tr w:rsidR="0024091F" w:rsidRPr="00E50A6D" w14:paraId="71DFD43B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36" w14:textId="77777777" w:rsidR="0024091F" w:rsidRPr="00E50A6D" w:rsidRDefault="0024091F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7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474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580.</w:t>
            </w: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38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9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3A" w14:textId="77777777"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</w:tr>
      <w:tr w:rsidR="0024091F" w:rsidRPr="00E50A6D" w14:paraId="71DFD441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3C" w14:textId="77777777" w:rsidR="0024091F" w:rsidRPr="00E50A6D" w:rsidRDefault="0024091F" w:rsidP="000D25DD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D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990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3E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3F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40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</w:tr>
      <w:tr w:rsidR="0024091F" w:rsidRPr="00E50A6D" w14:paraId="71DFD447" w14:textId="77777777" w:rsidTr="004B4B72">
        <w:trPr>
          <w:trHeight w:hRule="exact" w:val="389"/>
        </w:trPr>
        <w:tc>
          <w:tcPr>
            <w:tcW w:w="3370" w:type="dxa"/>
            <w:shd w:val="clear" w:color="auto" w:fill="auto"/>
            <w:vAlign w:val="bottom"/>
          </w:tcPr>
          <w:p w14:paraId="71DFD442" w14:textId="77777777" w:rsidR="0024091F" w:rsidRPr="00E50A6D" w:rsidRDefault="0024091F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43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7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866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606.4</w:t>
            </w: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44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(417,729.92)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45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46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7,802,567.75</w:t>
            </w:r>
          </w:p>
        </w:tc>
      </w:tr>
      <w:tr w:rsidR="0024091F" w:rsidRPr="00E50A6D" w14:paraId="71DFD44D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48" w14:textId="77777777" w:rsidR="0024091F" w:rsidRPr="00E50A6D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449" w14:textId="77777777" w:rsidR="0024091F" w:rsidRPr="000D25DD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1DFD44A" w14:textId="77777777" w:rsidR="0024091F" w:rsidRPr="000D25DD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DFD44B" w14:textId="77777777" w:rsidR="0024091F" w:rsidRPr="000D25DD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71DFD44C" w14:textId="77777777" w:rsidR="0024091F" w:rsidRPr="000D25DD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4091F" w:rsidRPr="00E50A6D" w14:paraId="71DFD453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4E" w14:textId="77777777" w:rsidR="0024091F" w:rsidRPr="00E50A6D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14C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4F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302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215.13</w:t>
            </w: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50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51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52" w14:textId="77777777"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4091F" w:rsidRPr="00E50A6D" w14:paraId="71DFD459" w14:textId="77777777" w:rsidTr="004B4B72">
        <w:trPr>
          <w:trHeight w:hRule="exact" w:val="389"/>
        </w:trPr>
        <w:tc>
          <w:tcPr>
            <w:tcW w:w="3370" w:type="dxa"/>
            <w:shd w:val="clear" w:color="auto" w:fill="auto"/>
            <w:vAlign w:val="bottom"/>
          </w:tcPr>
          <w:p w14:paraId="71DFD454" w14:textId="77777777" w:rsidR="0024091F" w:rsidRPr="00E50A6D" w:rsidRDefault="0024091F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55" w14:textId="77777777" w:rsidR="0024091F" w:rsidRPr="000D25DD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302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215.13</w:t>
            </w: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1DFD456" w14:textId="77777777" w:rsidR="0024091F" w:rsidRPr="00A564B2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64B2">
              <w:rPr>
                <w:rFonts w:ascii="Angsana New" w:hAnsi="Angsana New"/>
                <w:sz w:val="26"/>
                <w:szCs w:val="26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D457" w14:textId="77777777" w:rsidR="0024091F" w:rsidRPr="000D25DD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DFD458" w14:textId="77777777" w:rsidR="0024091F" w:rsidRPr="000D25DD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4091F" w:rsidRPr="00E50A6D" w14:paraId="71DFD45F" w14:textId="7777777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1DFD45A" w14:textId="77777777" w:rsidR="0024091F" w:rsidRPr="00E50A6D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45B" w14:textId="77777777" w:rsidR="0024091F" w:rsidRPr="000D25DD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7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564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391.3</w:t>
            </w:r>
            <w:r w:rsidRPr="000D25D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1DFD45C" w14:textId="77777777" w:rsidR="0024091F" w:rsidRPr="000D25DD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(115,514.79)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FD45D" w14:textId="77777777" w:rsidR="0024091F" w:rsidRPr="000D25DD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1DFD45E" w14:textId="77777777" w:rsidR="0024091F" w:rsidRPr="000D25DD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7,802,567.75</w:t>
            </w:r>
          </w:p>
        </w:tc>
      </w:tr>
    </w:tbl>
    <w:p w14:paraId="054A63EF" w14:textId="77777777" w:rsidR="008A78D4" w:rsidRDefault="008A78D4" w:rsidP="008A78D4">
      <w:pPr>
        <w:spacing w:after="240" w:line="240" w:lineRule="atLeast"/>
        <w:ind w:left="426"/>
        <w:jc w:val="both"/>
        <w:rPr>
          <w:rFonts w:ascii="Angsana New" w:hAnsi="Angsana New"/>
          <w:b/>
          <w:bCs/>
          <w:sz w:val="30"/>
          <w:szCs w:val="30"/>
        </w:rPr>
      </w:pPr>
    </w:p>
    <w:p w14:paraId="5CDF8C2E" w14:textId="77777777" w:rsidR="008A78D4" w:rsidRPr="008A78D4" w:rsidRDefault="008A78D4" w:rsidP="00B4022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47D8397" w14:textId="71E798D8" w:rsidR="00925D0C" w:rsidRDefault="00A66C67" w:rsidP="00B40229">
      <w:pPr>
        <w:numPr>
          <w:ilvl w:val="0"/>
          <w:numId w:val="25"/>
        </w:numPr>
        <w:spacing w:after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A66C67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50"/>
        <w:gridCol w:w="1742"/>
        <w:gridCol w:w="236"/>
        <w:gridCol w:w="1737"/>
        <w:gridCol w:w="7"/>
      </w:tblGrid>
      <w:tr w:rsidR="0014279F" w:rsidRPr="00494247" w14:paraId="07B0B32F" w14:textId="77777777" w:rsidTr="0066376C">
        <w:trPr>
          <w:gridAfter w:val="1"/>
          <w:wAfter w:w="7" w:type="dxa"/>
        </w:trPr>
        <w:tc>
          <w:tcPr>
            <w:tcW w:w="5850" w:type="dxa"/>
          </w:tcPr>
          <w:p w14:paraId="4419A815" w14:textId="77777777" w:rsidR="0014279F" w:rsidRPr="00494247" w:rsidRDefault="0014279F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5" w:type="dxa"/>
            <w:gridSpan w:val="3"/>
          </w:tcPr>
          <w:p w14:paraId="27520F6A" w14:textId="532D689D" w:rsidR="0014279F" w:rsidRPr="0014279F" w:rsidRDefault="0014279F" w:rsidP="00D911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279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4279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14279F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14279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14279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4279F" w:rsidRPr="00494247" w14:paraId="4CE4FD94" w14:textId="77777777" w:rsidTr="0066376C">
        <w:trPr>
          <w:gridAfter w:val="1"/>
          <w:wAfter w:w="7" w:type="dxa"/>
        </w:trPr>
        <w:tc>
          <w:tcPr>
            <w:tcW w:w="5850" w:type="dxa"/>
          </w:tcPr>
          <w:p w14:paraId="20D6D357" w14:textId="77777777" w:rsidR="0014279F" w:rsidRPr="00494247" w:rsidRDefault="0014279F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766C19" w14:textId="5F7E4352" w:rsidR="0014279F" w:rsidRPr="00494247" w:rsidRDefault="0014279F" w:rsidP="00D911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4279F" w:rsidRPr="00494247" w14:paraId="213F6CA3" w14:textId="77777777" w:rsidTr="0066376C">
        <w:tc>
          <w:tcPr>
            <w:tcW w:w="5850" w:type="dxa"/>
          </w:tcPr>
          <w:p w14:paraId="07E0E538" w14:textId="77777777" w:rsidR="0014279F" w:rsidRPr="00494247" w:rsidRDefault="0014279F" w:rsidP="00D9115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64FA3" w14:textId="581BAFD9" w:rsidR="0014279F" w:rsidRPr="00494247" w:rsidRDefault="0014279F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409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40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7EA0632" w14:textId="77777777" w:rsidR="0014279F" w:rsidRPr="00494247" w:rsidRDefault="0014279F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C67CE" w14:textId="40AB4227" w:rsidR="0014279F" w:rsidRPr="00494247" w:rsidRDefault="0014279F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14279F" w:rsidRPr="00494247" w14:paraId="2F5A0E15" w14:textId="77777777" w:rsidTr="0066376C">
        <w:trPr>
          <w:trHeight w:val="203"/>
        </w:trPr>
        <w:tc>
          <w:tcPr>
            <w:tcW w:w="5850" w:type="dxa"/>
            <w:vAlign w:val="center"/>
          </w:tcPr>
          <w:p w14:paraId="1937702D" w14:textId="77777777" w:rsidR="0014279F" w:rsidRPr="00494247" w:rsidRDefault="0014279F" w:rsidP="00142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72258" w14:textId="2ACCA805" w:rsidR="0014279F" w:rsidRPr="0014279F" w:rsidRDefault="00B40229" w:rsidP="0014279F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0229">
              <w:rPr>
                <w:rFonts w:ascii="Angsana New" w:hAnsi="Angsana New"/>
                <w:sz w:val="26"/>
                <w:szCs w:val="26"/>
                <w:cs/>
                <w:lang w:val="en-US"/>
              </w:rPr>
              <w:t>17</w:t>
            </w:r>
            <w:r w:rsidRPr="00B402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40229">
              <w:rPr>
                <w:rFonts w:ascii="Angsana New" w:hAnsi="Angsana New"/>
                <w:sz w:val="26"/>
                <w:szCs w:val="26"/>
                <w:cs/>
                <w:lang w:val="en-US"/>
              </w:rPr>
              <w:t>328</w:t>
            </w:r>
            <w:r w:rsidRPr="00B402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40229">
              <w:rPr>
                <w:rFonts w:ascii="Angsana New" w:hAnsi="Angsana New"/>
                <w:sz w:val="26"/>
                <w:szCs w:val="26"/>
                <w:cs/>
                <w:lang w:val="en-US"/>
              </w:rPr>
              <w:t>673.22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4D8C6C" w14:textId="77777777" w:rsidR="0014279F" w:rsidRPr="00494247" w:rsidRDefault="0014279F" w:rsidP="0014279F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010C7DB" w14:textId="5772FFE1" w:rsidR="0014279F" w:rsidRPr="0014279F" w:rsidRDefault="0014279F" w:rsidP="0014279F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4279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4279F" w:rsidRPr="00494247" w14:paraId="0D75D349" w14:textId="77777777" w:rsidTr="0066376C">
        <w:trPr>
          <w:trHeight w:val="149"/>
        </w:trPr>
        <w:tc>
          <w:tcPr>
            <w:tcW w:w="5850" w:type="dxa"/>
          </w:tcPr>
          <w:p w14:paraId="2CDB1ADD" w14:textId="77777777" w:rsidR="0014279F" w:rsidRPr="00494247" w:rsidRDefault="0014279F" w:rsidP="0014279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A264F4" w14:textId="684ADF3E" w:rsidR="0014279F" w:rsidRPr="00B40229" w:rsidRDefault="00B40229" w:rsidP="0014279F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402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17</w:t>
            </w:r>
            <w:r w:rsidRPr="00B4022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B402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328</w:t>
            </w:r>
            <w:r w:rsidRPr="00B4022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B402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673.22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07C839" w14:textId="77777777" w:rsidR="0014279F" w:rsidRPr="00B40229" w:rsidRDefault="0014279F" w:rsidP="0014279F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98F59F" w14:textId="71CF41C3" w:rsidR="0014279F" w:rsidRPr="00B40229" w:rsidRDefault="0014279F" w:rsidP="0014279F">
            <w:pPr>
              <w:tabs>
                <w:tab w:val="decimal" w:pos="1280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4022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D735F8F" w14:textId="376FBA98" w:rsidR="00A66C67" w:rsidRDefault="00B40229" w:rsidP="00CA5DBD">
      <w:pPr>
        <w:spacing w:before="240" w:line="240" w:lineRule="atLeast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เงินเบิกเกินบัญชี</w:t>
      </w:r>
      <w:r w:rsidR="006A34C5">
        <w:rPr>
          <w:rFonts w:ascii="Angsana New" w:hAnsi="Angsana New" w:hint="cs"/>
          <w:sz w:val="30"/>
          <w:szCs w:val="30"/>
          <w:cs/>
        </w:rPr>
        <w:t>และเงินกู้ยืมระยะสั้นจากสถาบันการเงิน</w:t>
      </w:r>
      <w:r w:rsidR="00B8799F">
        <w:rPr>
          <w:rFonts w:ascii="Angsana New" w:hAnsi="Angsana New" w:hint="cs"/>
          <w:sz w:val="30"/>
          <w:szCs w:val="30"/>
          <w:cs/>
        </w:rPr>
        <w:t>ค้ำประกัน</w:t>
      </w:r>
      <w:r w:rsidR="00AD5C6A" w:rsidRPr="001C4039">
        <w:rPr>
          <w:rFonts w:ascii="Angsana New" w:hAnsi="Angsana New"/>
          <w:sz w:val="30"/>
          <w:szCs w:val="30"/>
          <w:cs/>
        </w:rPr>
        <w:t>โดยที่ดินและสิ่งปลูกสร้างกรรมสิทธิ์ของบริษัทฯ</w:t>
      </w:r>
      <w:r w:rsidR="00B8799F">
        <w:rPr>
          <w:rFonts w:ascii="Angsana New" w:hAnsi="Angsana New" w:hint="cs"/>
          <w:sz w:val="30"/>
          <w:szCs w:val="30"/>
          <w:cs/>
        </w:rPr>
        <w:t xml:space="preserve"> ตามหมายเหตุ 27.2</w:t>
      </w:r>
    </w:p>
    <w:p w14:paraId="71DFD460" w14:textId="50FF7D7A" w:rsidR="006F30AD" w:rsidRDefault="006F30AD" w:rsidP="009E636D">
      <w:pPr>
        <w:numPr>
          <w:ilvl w:val="0"/>
          <w:numId w:val="25"/>
        </w:numPr>
        <w:spacing w:before="240" w:after="240" w:line="240" w:lineRule="atLeast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4A59C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1003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528"/>
        <w:gridCol w:w="236"/>
        <w:gridCol w:w="1607"/>
        <w:gridCol w:w="236"/>
        <w:gridCol w:w="1613"/>
        <w:gridCol w:w="236"/>
        <w:gridCol w:w="1613"/>
      </w:tblGrid>
      <w:tr w:rsidR="00C836E0" w:rsidRPr="00494247" w14:paraId="71DFD467" w14:textId="77777777" w:rsidTr="00837753">
        <w:tc>
          <w:tcPr>
            <w:tcW w:w="2970" w:type="dxa"/>
          </w:tcPr>
          <w:p w14:paraId="71DFD461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71DFD462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463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</w:tcPr>
          <w:p w14:paraId="71DFD464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465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2" w:type="dxa"/>
            <w:gridSpan w:val="3"/>
          </w:tcPr>
          <w:p w14:paraId="71DFD466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5826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826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36E0" w:rsidRPr="00494247" w14:paraId="71DFD46C" w14:textId="77777777" w:rsidTr="00837753">
        <w:tc>
          <w:tcPr>
            <w:tcW w:w="2970" w:type="dxa"/>
          </w:tcPr>
          <w:p w14:paraId="71DFD468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</w:tcPr>
          <w:p w14:paraId="71DFD469" w14:textId="77777777" w:rsidR="00C836E0" w:rsidRPr="0058266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FD46A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71DFD46B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494247" w14:paraId="71DFD475" w14:textId="77777777" w:rsidTr="00837753">
        <w:tc>
          <w:tcPr>
            <w:tcW w:w="2970" w:type="dxa"/>
          </w:tcPr>
          <w:p w14:paraId="71DFD46D" w14:textId="77777777" w:rsidR="00945B9A" w:rsidRPr="00494247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71DFD46E" w14:textId="08C7D29D"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9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137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1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40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15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46F" w14:textId="77777777"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DFD470" w14:textId="77777777"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C15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1DFD471" w14:textId="77777777"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1DFD472" w14:textId="75D51BAB" w:rsidR="00945B9A" w:rsidRPr="0024091F" w:rsidRDefault="00C11375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9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40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473" w14:textId="77777777"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1DFD474" w14:textId="77777777"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C15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C836E0" w:rsidRPr="00494247" w14:paraId="71DFD47E" w14:textId="77777777" w:rsidTr="00837753">
        <w:trPr>
          <w:trHeight w:val="203"/>
        </w:trPr>
        <w:tc>
          <w:tcPr>
            <w:tcW w:w="2970" w:type="dxa"/>
          </w:tcPr>
          <w:p w14:paraId="71DFD476" w14:textId="77777777"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1DFD477" w14:textId="77777777"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478" w14:textId="77777777"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71DFD479" w14:textId="77777777"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47A" w14:textId="77777777"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47B" w14:textId="77777777"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FD47C" w14:textId="77777777" w:rsidR="00C836E0" w:rsidRPr="0024091F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vAlign w:val="center"/>
          </w:tcPr>
          <w:p w14:paraId="71DFD47D" w14:textId="77777777" w:rsidR="00C836E0" w:rsidRPr="0024091F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0271" w:rsidRPr="00494247" w14:paraId="71DFD487" w14:textId="77777777" w:rsidTr="00837753">
        <w:trPr>
          <w:trHeight w:val="203"/>
        </w:trPr>
        <w:tc>
          <w:tcPr>
            <w:tcW w:w="2970" w:type="dxa"/>
          </w:tcPr>
          <w:p w14:paraId="71DFD47F" w14:textId="77777777" w:rsidR="001B0271" w:rsidRPr="00494247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vAlign w:val="bottom"/>
          </w:tcPr>
          <w:p w14:paraId="71DFD480" w14:textId="3D9FC4EE" w:rsidR="001B0271" w:rsidRPr="001B0271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854,652.13 </w:t>
            </w:r>
          </w:p>
        </w:tc>
        <w:tc>
          <w:tcPr>
            <w:tcW w:w="236" w:type="dxa"/>
          </w:tcPr>
          <w:p w14:paraId="71DFD481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</w:tcPr>
          <w:p w14:paraId="71DFD482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509,735.06</w:t>
            </w:r>
          </w:p>
        </w:tc>
        <w:tc>
          <w:tcPr>
            <w:tcW w:w="236" w:type="dxa"/>
          </w:tcPr>
          <w:p w14:paraId="71DFD483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84" w14:textId="2911B8C2" w:rsidR="001B0271" w:rsidRPr="00D82DC6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1,175,652.13 </w:t>
            </w:r>
          </w:p>
        </w:tc>
        <w:tc>
          <w:tcPr>
            <w:tcW w:w="236" w:type="dxa"/>
            <w:vAlign w:val="center"/>
          </w:tcPr>
          <w:p w14:paraId="71DFD485" w14:textId="77777777" w:rsidR="001B0271" w:rsidRPr="00582667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71DFD486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830,735.06</w:t>
            </w:r>
          </w:p>
        </w:tc>
      </w:tr>
      <w:tr w:rsidR="001B0271" w:rsidRPr="00494247" w14:paraId="71DFD490" w14:textId="77777777" w:rsidTr="00837753">
        <w:trPr>
          <w:trHeight w:val="203"/>
        </w:trPr>
        <w:tc>
          <w:tcPr>
            <w:tcW w:w="2970" w:type="dxa"/>
          </w:tcPr>
          <w:p w14:paraId="71DFD488" w14:textId="77777777" w:rsidR="001B0271" w:rsidRPr="00494247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71DFD489" w14:textId="3552A0A0" w:rsidR="001B0271" w:rsidRPr="001B0271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24,461,968.87 </w:t>
            </w:r>
          </w:p>
        </w:tc>
        <w:tc>
          <w:tcPr>
            <w:tcW w:w="236" w:type="dxa"/>
          </w:tcPr>
          <w:p w14:paraId="71DFD48A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1DFD48B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15,837,526.59</w:t>
            </w:r>
          </w:p>
        </w:tc>
        <w:tc>
          <w:tcPr>
            <w:tcW w:w="236" w:type="dxa"/>
          </w:tcPr>
          <w:p w14:paraId="71DFD48C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8D" w14:textId="27E9A54C" w:rsidR="001B0271" w:rsidRPr="00D82DC6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24,461,968.87 </w:t>
            </w:r>
          </w:p>
        </w:tc>
        <w:tc>
          <w:tcPr>
            <w:tcW w:w="236" w:type="dxa"/>
            <w:vAlign w:val="center"/>
          </w:tcPr>
          <w:p w14:paraId="71DFD48E" w14:textId="77777777" w:rsidR="001B0271" w:rsidRPr="00582667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71DFD48F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15,837,526.59</w:t>
            </w:r>
          </w:p>
        </w:tc>
      </w:tr>
      <w:tr w:rsidR="00582667" w:rsidRPr="00494247" w14:paraId="71DFD499" w14:textId="77777777" w:rsidTr="00837753">
        <w:trPr>
          <w:trHeight w:val="149"/>
        </w:trPr>
        <w:tc>
          <w:tcPr>
            <w:tcW w:w="2970" w:type="dxa"/>
          </w:tcPr>
          <w:p w14:paraId="71DFD491" w14:textId="77777777" w:rsidR="00582667" w:rsidRPr="00494247" w:rsidRDefault="00582667" w:rsidP="005826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FD492" w14:textId="1A5F3948" w:rsidR="00582667" w:rsidRPr="001B0271" w:rsidRDefault="001B0271" w:rsidP="005826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0271">
              <w:rPr>
                <w:rFonts w:ascii="Angsana New" w:hAnsi="Angsana New"/>
                <w:color w:val="000000"/>
                <w:sz w:val="28"/>
                <w:szCs w:val="28"/>
              </w:rPr>
              <w:t>25,316,621.00</w:t>
            </w:r>
          </w:p>
        </w:tc>
        <w:tc>
          <w:tcPr>
            <w:tcW w:w="236" w:type="dxa"/>
          </w:tcPr>
          <w:p w14:paraId="71DFD493" w14:textId="77777777"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DFD494" w14:textId="77777777"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16,347,261.65</w:t>
            </w:r>
          </w:p>
        </w:tc>
        <w:tc>
          <w:tcPr>
            <w:tcW w:w="236" w:type="dxa"/>
          </w:tcPr>
          <w:p w14:paraId="71DFD495" w14:textId="77777777"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496" w14:textId="3147D399" w:rsidR="00582667" w:rsidRPr="00582667" w:rsidRDefault="00D82DC6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2D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25,637,621.00</w:t>
            </w:r>
          </w:p>
        </w:tc>
        <w:tc>
          <w:tcPr>
            <w:tcW w:w="236" w:type="dxa"/>
            <w:vAlign w:val="center"/>
          </w:tcPr>
          <w:p w14:paraId="71DFD497" w14:textId="77777777" w:rsidR="00582667" w:rsidRPr="00582667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498" w14:textId="77777777"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16,668,261.65</w:t>
            </w:r>
          </w:p>
        </w:tc>
      </w:tr>
      <w:tr w:rsidR="00945B9A" w:rsidRPr="00494247" w14:paraId="71DFD4A2" w14:textId="77777777" w:rsidTr="00837753">
        <w:trPr>
          <w:trHeight w:val="149"/>
        </w:trPr>
        <w:tc>
          <w:tcPr>
            <w:tcW w:w="2970" w:type="dxa"/>
          </w:tcPr>
          <w:p w14:paraId="71DFD49A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1DFD49B" w14:textId="77777777"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49C" w14:textId="77777777"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71DFD49D" w14:textId="77777777"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49E" w14:textId="77777777"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49F" w14:textId="77777777"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FD4A0" w14:textId="77777777" w:rsidR="00945B9A" w:rsidRPr="0058266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center"/>
          </w:tcPr>
          <w:p w14:paraId="71DFD4A1" w14:textId="77777777"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613CF" w:rsidRPr="00494247" w14:paraId="71DFD4AB" w14:textId="77777777" w:rsidTr="00837753">
        <w:trPr>
          <w:trHeight w:val="149"/>
        </w:trPr>
        <w:tc>
          <w:tcPr>
            <w:tcW w:w="2970" w:type="dxa"/>
          </w:tcPr>
          <w:p w14:paraId="71DFD4A3" w14:textId="4141A12E" w:rsidR="00E613CF" w:rsidRPr="00494247" w:rsidRDefault="001F70D8" w:rsidP="00837753">
            <w:pPr>
              <w:tabs>
                <w:tab w:val="left" w:pos="8040"/>
              </w:tabs>
              <w:spacing w:line="240" w:lineRule="auto"/>
              <w:ind w:left="334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="00E613CF"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</w:tcPr>
          <w:p w14:paraId="71DFD4A4" w14:textId="5AFDA147" w:rsidR="00E613CF" w:rsidRPr="00582667" w:rsidRDefault="00B528BE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28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141,661.77</w:t>
            </w:r>
          </w:p>
        </w:tc>
        <w:tc>
          <w:tcPr>
            <w:tcW w:w="236" w:type="dxa"/>
          </w:tcPr>
          <w:p w14:paraId="71DFD4A5" w14:textId="77777777"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</w:tcPr>
          <w:p w14:paraId="71DFD4A6" w14:textId="291F5DB4" w:rsidR="00E613CF" w:rsidRPr="00582667" w:rsidRDefault="00AB4DE1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B4DE1">
              <w:rPr>
                <w:rFonts w:ascii="Angsana New" w:hAnsi="Angsana New"/>
                <w:color w:val="000000"/>
                <w:sz w:val="28"/>
                <w:szCs w:val="28"/>
              </w:rPr>
              <w:t>2,091,512.90</w:t>
            </w:r>
          </w:p>
        </w:tc>
        <w:tc>
          <w:tcPr>
            <w:tcW w:w="236" w:type="dxa"/>
          </w:tcPr>
          <w:p w14:paraId="71DFD4A7" w14:textId="77777777"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A8" w14:textId="44276BA5" w:rsidR="00E613CF" w:rsidRPr="00582667" w:rsidRDefault="00D92046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920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185,828.44</w:t>
            </w:r>
          </w:p>
        </w:tc>
        <w:tc>
          <w:tcPr>
            <w:tcW w:w="236" w:type="dxa"/>
            <w:vAlign w:val="center"/>
          </w:tcPr>
          <w:p w14:paraId="71DFD4A9" w14:textId="77777777" w:rsidR="00E613CF" w:rsidRPr="00582667" w:rsidRDefault="00E613CF" w:rsidP="00E613CF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1DFD4AA" w14:textId="1B0EC547" w:rsidR="00E613CF" w:rsidRPr="00582667" w:rsidRDefault="00904496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4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2,103,471.23</w:t>
            </w:r>
          </w:p>
        </w:tc>
      </w:tr>
      <w:tr w:rsidR="001B0271" w:rsidRPr="00494247" w14:paraId="71DFD4B4" w14:textId="77777777" w:rsidTr="00837753">
        <w:trPr>
          <w:trHeight w:val="149"/>
        </w:trPr>
        <w:tc>
          <w:tcPr>
            <w:tcW w:w="2970" w:type="dxa"/>
            <w:shd w:val="clear" w:color="auto" w:fill="auto"/>
          </w:tcPr>
          <w:p w14:paraId="71DFD4AC" w14:textId="77777777" w:rsidR="001B0271" w:rsidRPr="00494247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vAlign w:val="bottom"/>
          </w:tcPr>
          <w:p w14:paraId="71DFD4AD" w14:textId="52C03283" w:rsidR="001B0271" w:rsidRPr="001B0271" w:rsidRDefault="005F7EE8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7EE8">
              <w:rPr>
                <w:rFonts w:ascii="Angsana New" w:hAnsi="Angsana New"/>
                <w:color w:val="000000"/>
                <w:sz w:val="28"/>
                <w:szCs w:val="28"/>
              </w:rPr>
              <w:t>21,004,911.74</w:t>
            </w:r>
          </w:p>
        </w:tc>
        <w:tc>
          <w:tcPr>
            <w:tcW w:w="236" w:type="dxa"/>
          </w:tcPr>
          <w:p w14:paraId="71DFD4AE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</w:tcPr>
          <w:p w14:paraId="71DFD4AF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4,173,482.27</w:t>
            </w:r>
          </w:p>
        </w:tc>
        <w:tc>
          <w:tcPr>
            <w:tcW w:w="236" w:type="dxa"/>
          </w:tcPr>
          <w:p w14:paraId="71DFD4B0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B1" w14:textId="524202AF" w:rsidR="001B0271" w:rsidRPr="00D82DC6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82DC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20,938,911.78 </w:t>
            </w:r>
          </w:p>
        </w:tc>
        <w:tc>
          <w:tcPr>
            <w:tcW w:w="236" w:type="dxa"/>
            <w:vAlign w:val="center"/>
          </w:tcPr>
          <w:p w14:paraId="71DFD4B2" w14:textId="77777777" w:rsidR="001B0271" w:rsidRPr="00582667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1DFD4B3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4,090,829.27</w:t>
            </w:r>
          </w:p>
        </w:tc>
      </w:tr>
      <w:tr w:rsidR="001B0271" w:rsidRPr="00494247" w14:paraId="71DFD4BD" w14:textId="77777777" w:rsidTr="00837753">
        <w:trPr>
          <w:trHeight w:val="149"/>
        </w:trPr>
        <w:tc>
          <w:tcPr>
            <w:tcW w:w="2970" w:type="dxa"/>
            <w:shd w:val="clear" w:color="auto" w:fill="auto"/>
          </w:tcPr>
          <w:p w14:paraId="71DFD4B5" w14:textId="77777777" w:rsidR="001B0271" w:rsidRPr="00494247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vAlign w:val="bottom"/>
          </w:tcPr>
          <w:p w14:paraId="71DFD4B6" w14:textId="246D6EA9" w:rsidR="001B0271" w:rsidRPr="001B0271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818,725.41 </w:t>
            </w:r>
          </w:p>
        </w:tc>
        <w:tc>
          <w:tcPr>
            <w:tcW w:w="236" w:type="dxa"/>
          </w:tcPr>
          <w:p w14:paraId="71DFD4B7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</w:tcPr>
          <w:p w14:paraId="71DFD4B8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4,305,794.22</w:t>
            </w:r>
          </w:p>
        </w:tc>
        <w:tc>
          <w:tcPr>
            <w:tcW w:w="236" w:type="dxa"/>
          </w:tcPr>
          <w:p w14:paraId="71DFD4B9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BA" w14:textId="496DE038" w:rsidR="001B0271" w:rsidRPr="00D82DC6" w:rsidRDefault="001B027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82DC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818,725.41 </w:t>
            </w:r>
          </w:p>
        </w:tc>
        <w:tc>
          <w:tcPr>
            <w:tcW w:w="236" w:type="dxa"/>
            <w:vAlign w:val="center"/>
          </w:tcPr>
          <w:p w14:paraId="71DFD4BB" w14:textId="77777777" w:rsidR="001B0271" w:rsidRPr="00582667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1DFD4BC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4,305,794.22</w:t>
            </w:r>
          </w:p>
        </w:tc>
      </w:tr>
      <w:tr w:rsidR="001B0271" w:rsidRPr="00494247" w14:paraId="71DFD4C6" w14:textId="77777777" w:rsidTr="00837753">
        <w:trPr>
          <w:trHeight w:val="149"/>
        </w:trPr>
        <w:tc>
          <w:tcPr>
            <w:tcW w:w="2970" w:type="dxa"/>
            <w:shd w:val="clear" w:color="auto" w:fill="auto"/>
          </w:tcPr>
          <w:p w14:paraId="71DFD4BE" w14:textId="77777777" w:rsidR="001B0271" w:rsidRPr="00494247" w:rsidRDefault="001B0271" w:rsidP="001B027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71DFD4BF" w14:textId="3A5D8AAB" w:rsidR="001B0271" w:rsidRPr="001B0271" w:rsidRDefault="00E70831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0831">
              <w:rPr>
                <w:rFonts w:ascii="Angsana New" w:hAnsi="Angsana New"/>
                <w:color w:val="000000"/>
                <w:sz w:val="28"/>
                <w:szCs w:val="28"/>
              </w:rPr>
              <w:t>8,812,834.78</w:t>
            </w:r>
          </w:p>
        </w:tc>
        <w:tc>
          <w:tcPr>
            <w:tcW w:w="236" w:type="dxa"/>
          </w:tcPr>
          <w:p w14:paraId="71DFD4C0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1DFD4C1" w14:textId="065FA11C" w:rsidR="001B0271" w:rsidRPr="00582667" w:rsidRDefault="00586A66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6A66">
              <w:rPr>
                <w:rFonts w:ascii="Angsana New" w:hAnsi="Angsana New"/>
                <w:color w:val="000000"/>
                <w:sz w:val="28"/>
                <w:szCs w:val="28"/>
              </w:rPr>
              <w:t>17,022,142.18</w:t>
            </w:r>
          </w:p>
        </w:tc>
        <w:tc>
          <w:tcPr>
            <w:tcW w:w="236" w:type="dxa"/>
          </w:tcPr>
          <w:p w14:paraId="71DFD4C2" w14:textId="77777777" w:rsidR="001B0271" w:rsidRPr="00582667" w:rsidRDefault="001B0271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1DFD4C3" w14:textId="415978BC" w:rsidR="001B0271" w:rsidRPr="00D82DC6" w:rsidRDefault="0010041A" w:rsidP="001B02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0041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8,787,859.01</w:t>
            </w:r>
          </w:p>
        </w:tc>
        <w:tc>
          <w:tcPr>
            <w:tcW w:w="236" w:type="dxa"/>
            <w:vAlign w:val="center"/>
          </w:tcPr>
          <w:p w14:paraId="71DFD4C4" w14:textId="77777777" w:rsidR="001B0271" w:rsidRPr="00582667" w:rsidRDefault="001B0271" w:rsidP="001B02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</w:tcPr>
          <w:p w14:paraId="71DFD4C5" w14:textId="7E5F997E" w:rsidR="001B0271" w:rsidRPr="00582667" w:rsidRDefault="000A7E59" w:rsidP="001B0271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A7E5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16,999,412.27</w:t>
            </w:r>
          </w:p>
        </w:tc>
      </w:tr>
      <w:tr w:rsidR="00582667" w:rsidRPr="00494247" w14:paraId="71DFD4CF" w14:textId="77777777" w:rsidTr="00837753">
        <w:trPr>
          <w:trHeight w:val="149"/>
        </w:trPr>
        <w:tc>
          <w:tcPr>
            <w:tcW w:w="2970" w:type="dxa"/>
            <w:shd w:val="clear" w:color="auto" w:fill="auto"/>
          </w:tcPr>
          <w:p w14:paraId="71DFD4C7" w14:textId="77777777" w:rsidR="00582667" w:rsidRPr="00494247" w:rsidRDefault="00582667" w:rsidP="005826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FD4C8" w14:textId="7E481A0B" w:rsidR="00582667" w:rsidRPr="001B0271" w:rsidRDefault="001B0271" w:rsidP="005826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0271">
              <w:rPr>
                <w:rFonts w:ascii="Angsana New" w:hAnsi="Angsana New"/>
                <w:color w:val="000000"/>
                <w:sz w:val="28"/>
                <w:szCs w:val="28"/>
              </w:rPr>
              <w:t>30,778,133.70</w:t>
            </w:r>
          </w:p>
        </w:tc>
        <w:tc>
          <w:tcPr>
            <w:tcW w:w="236" w:type="dxa"/>
          </w:tcPr>
          <w:p w14:paraId="71DFD4C9" w14:textId="77777777"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DFD4CA" w14:textId="77777777"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27,592,931.57</w:t>
            </w:r>
          </w:p>
        </w:tc>
        <w:tc>
          <w:tcPr>
            <w:tcW w:w="236" w:type="dxa"/>
          </w:tcPr>
          <w:p w14:paraId="71DFD4CB" w14:textId="77777777"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4CC" w14:textId="2CFEEAC0" w:rsidR="00582667" w:rsidRPr="00582667" w:rsidRDefault="00D82DC6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82DC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30,731,324.64</w:t>
            </w:r>
          </w:p>
        </w:tc>
        <w:tc>
          <w:tcPr>
            <w:tcW w:w="236" w:type="dxa"/>
            <w:vAlign w:val="center"/>
          </w:tcPr>
          <w:p w14:paraId="71DFD4CD" w14:textId="77777777" w:rsidR="00582667" w:rsidRPr="00582667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1DFD4CE" w14:textId="77777777"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27,499,506.99</w:t>
            </w:r>
          </w:p>
        </w:tc>
      </w:tr>
      <w:tr w:rsidR="00945B9A" w:rsidRPr="00494247" w14:paraId="71DFD4D8" w14:textId="77777777" w:rsidTr="00837753">
        <w:trPr>
          <w:trHeight w:val="149"/>
        </w:trPr>
        <w:tc>
          <w:tcPr>
            <w:tcW w:w="2970" w:type="dxa"/>
            <w:vAlign w:val="center"/>
          </w:tcPr>
          <w:p w14:paraId="71DFD4D0" w14:textId="77777777" w:rsidR="00945B9A" w:rsidRPr="00494247" w:rsidRDefault="00945B9A" w:rsidP="00945B9A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4D1" w14:textId="04186325" w:rsidR="00945B9A" w:rsidRPr="00582667" w:rsidRDefault="001B0271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02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56,094,754.70</w:t>
            </w:r>
          </w:p>
        </w:tc>
        <w:tc>
          <w:tcPr>
            <w:tcW w:w="236" w:type="dxa"/>
          </w:tcPr>
          <w:p w14:paraId="71DFD4D2" w14:textId="77777777"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4D3" w14:textId="77777777" w:rsidR="00945B9A" w:rsidRPr="00582667" w:rsidRDefault="00582667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26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43,940,193.22</w:t>
            </w:r>
          </w:p>
        </w:tc>
        <w:tc>
          <w:tcPr>
            <w:tcW w:w="236" w:type="dxa"/>
          </w:tcPr>
          <w:p w14:paraId="71DFD4D4" w14:textId="77777777"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4D5" w14:textId="3E200033" w:rsidR="00945B9A" w:rsidRPr="00582667" w:rsidRDefault="00D82DC6" w:rsidP="0028604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82D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56,368,945.64</w:t>
            </w:r>
          </w:p>
        </w:tc>
        <w:tc>
          <w:tcPr>
            <w:tcW w:w="236" w:type="dxa"/>
            <w:vAlign w:val="center"/>
          </w:tcPr>
          <w:p w14:paraId="71DFD4D6" w14:textId="77777777" w:rsidR="00945B9A" w:rsidRPr="0058266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4D7" w14:textId="77777777" w:rsidR="00945B9A" w:rsidRPr="00582667" w:rsidRDefault="00582667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44</w:t>
            </w:r>
            <w:r w:rsidRPr="005826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266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167</w:t>
            </w:r>
            <w:r w:rsidRPr="005826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266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768.64</w:t>
            </w:r>
          </w:p>
        </w:tc>
      </w:tr>
    </w:tbl>
    <w:p w14:paraId="7718360C" w14:textId="77777777" w:rsidR="009E636D" w:rsidRDefault="009E636D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25251300" w14:textId="77777777" w:rsidR="008A78D4" w:rsidRDefault="008A78D4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0C2575CF" w14:textId="77777777" w:rsidR="008A78D4" w:rsidRDefault="008A78D4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7302D4F0" w14:textId="77777777" w:rsidR="008A78D4" w:rsidRDefault="008A78D4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514611E6" w14:textId="77777777" w:rsidR="008A78D4" w:rsidRDefault="008A78D4" w:rsidP="003D2BE9">
      <w:pPr>
        <w:tabs>
          <w:tab w:val="left" w:pos="513"/>
          <w:tab w:val="decimal" w:pos="7920"/>
        </w:tabs>
        <w:spacing w:after="240" w:line="240" w:lineRule="atLeast"/>
        <w:ind w:left="426"/>
        <w:jc w:val="both"/>
        <w:rPr>
          <w:rFonts w:ascii="Angsana New" w:hAnsi="Angsana New"/>
          <w:b/>
          <w:bCs/>
          <w:sz w:val="32"/>
          <w:szCs w:val="32"/>
        </w:rPr>
      </w:pPr>
    </w:p>
    <w:p w14:paraId="71DFD4D9" w14:textId="75BD37F2" w:rsidR="006F30AD" w:rsidRPr="005F1A3E" w:rsidRDefault="006F30AD" w:rsidP="009E636D">
      <w:pPr>
        <w:numPr>
          <w:ilvl w:val="0"/>
          <w:numId w:val="25"/>
        </w:numPr>
        <w:tabs>
          <w:tab w:val="left" w:pos="513"/>
          <w:tab w:val="decimal" w:pos="7920"/>
        </w:tabs>
        <w:spacing w:after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5F1A3E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</w:t>
      </w:r>
      <w:r w:rsidR="00C836E0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257" w:type="dxa"/>
        <w:tblLook w:val="04A0" w:firstRow="1" w:lastRow="0" w:firstColumn="1" w:lastColumn="0" w:noHBand="0" w:noVBand="1"/>
      </w:tblPr>
      <w:tblGrid>
        <w:gridCol w:w="899"/>
        <w:gridCol w:w="1044"/>
        <w:gridCol w:w="2800"/>
        <w:gridCol w:w="1747"/>
        <w:gridCol w:w="1789"/>
        <w:gridCol w:w="265"/>
        <w:gridCol w:w="1713"/>
      </w:tblGrid>
      <w:tr w:rsidR="00582667" w:rsidRPr="00574462" w14:paraId="71DFD4E1" w14:textId="77777777" w:rsidTr="003D2BE9">
        <w:tc>
          <w:tcPr>
            <w:tcW w:w="899" w:type="dxa"/>
          </w:tcPr>
          <w:p w14:paraId="71DFD4DA" w14:textId="77777777" w:rsidR="00582667" w:rsidRPr="00574462" w:rsidRDefault="00582667" w:rsidP="00A62014">
            <w:pPr>
              <w:pStyle w:val="ListParagraph"/>
              <w:numPr>
                <w:ilvl w:val="0"/>
                <w:numId w:val="9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1DFD4DB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71DFD4DC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71DFD4DD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71DFD4DE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1DFD4DF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71DFD4E0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74462">
              <w:rPr>
                <w:rFonts w:ascii="Angsana New" w:hAnsi="Angsana New"/>
                <w:sz w:val="30"/>
                <w:szCs w:val="30"/>
              </w:rPr>
              <w:t>: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82667" w:rsidRPr="00574462" w14:paraId="71DFD4E7" w14:textId="77777777" w:rsidTr="003D2BE9">
        <w:tc>
          <w:tcPr>
            <w:tcW w:w="899" w:type="dxa"/>
          </w:tcPr>
          <w:p w14:paraId="71DFD4E2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1DFD4E3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14:paraId="71DFD4E4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71DFD4E5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4E6" w14:textId="77777777"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82667" w:rsidRPr="00574462" w14:paraId="71DFD4EF" w14:textId="77777777" w:rsidTr="003D2BE9">
        <w:tc>
          <w:tcPr>
            <w:tcW w:w="899" w:type="dxa"/>
          </w:tcPr>
          <w:p w14:paraId="71DFD4E8" w14:textId="77777777"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71DFD4E9" w14:textId="77777777"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71DFD4EA" w14:textId="77777777"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71DFD4EB" w14:textId="77777777"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4EC" w14:textId="0B9F6FAF"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09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137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137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40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4ED" w14:textId="77777777"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4EE" w14:textId="77777777"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582667" w:rsidRPr="00574462" w14:paraId="71DFD4F7" w14:textId="77777777" w:rsidTr="003D2BE9">
        <w:tc>
          <w:tcPr>
            <w:tcW w:w="899" w:type="dxa"/>
          </w:tcPr>
          <w:p w14:paraId="71DFD4F0" w14:textId="77777777" w:rsidR="00582667" w:rsidRPr="00574462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044" w:type="dxa"/>
            <w:shd w:val="clear" w:color="auto" w:fill="auto"/>
          </w:tcPr>
          <w:p w14:paraId="71DFD4F1" w14:textId="77777777" w:rsidR="00582667" w:rsidRPr="00574462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800" w:type="dxa"/>
            <w:shd w:val="clear" w:color="auto" w:fill="auto"/>
          </w:tcPr>
          <w:p w14:paraId="71DFD4F2" w14:textId="77777777" w:rsidR="00582667" w:rsidRPr="00574462" w:rsidRDefault="00582667" w:rsidP="00F25259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71DFD4F3" w14:textId="77777777" w:rsidR="00582667" w:rsidRPr="00574462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71DFD4F4" w14:textId="77777777" w:rsidR="00582667" w:rsidRPr="00574462" w:rsidRDefault="00582667" w:rsidP="00F2525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1DFD4F5" w14:textId="77777777" w:rsidR="00582667" w:rsidRPr="00574462" w:rsidRDefault="00582667" w:rsidP="00F25259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71DFD4F6" w14:textId="77777777" w:rsidR="00582667" w:rsidRPr="00574462" w:rsidRDefault="00582667" w:rsidP="00F2525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667" w:rsidRPr="00574462" w14:paraId="71DFD4FF" w14:textId="77777777" w:rsidTr="003D2BE9">
        <w:tc>
          <w:tcPr>
            <w:tcW w:w="899" w:type="dxa"/>
          </w:tcPr>
          <w:p w14:paraId="71DFD4F8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71DFD4F9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800" w:type="dxa"/>
            <w:shd w:val="clear" w:color="auto" w:fill="auto"/>
          </w:tcPr>
          <w:p w14:paraId="71DFD4FA" w14:textId="77777777"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71DFD4FB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71DFD4FC" w14:textId="4542AD15" w:rsidR="00582667" w:rsidRPr="00574462" w:rsidRDefault="00F26F29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6F29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F26F29">
              <w:rPr>
                <w:rFonts w:ascii="Angsana New" w:hAnsi="Angsana New"/>
                <w:sz w:val="30"/>
                <w:szCs w:val="30"/>
              </w:rPr>
              <w:t>,</w:t>
            </w:r>
            <w:r w:rsidRPr="00F26F29">
              <w:rPr>
                <w:rFonts w:ascii="Angsana New" w:hAnsi="Angsana New"/>
                <w:sz w:val="30"/>
                <w:szCs w:val="30"/>
                <w:cs/>
              </w:rPr>
              <w:t>111</w:t>
            </w:r>
            <w:r w:rsidRPr="00F26F29">
              <w:rPr>
                <w:rFonts w:ascii="Angsana New" w:hAnsi="Angsana New"/>
                <w:sz w:val="30"/>
                <w:szCs w:val="30"/>
              </w:rPr>
              <w:t>,</w:t>
            </w:r>
            <w:r w:rsidRPr="00F26F29">
              <w:rPr>
                <w:rFonts w:ascii="Angsana New" w:hAnsi="Angsana New"/>
                <w:sz w:val="30"/>
                <w:szCs w:val="30"/>
                <w:cs/>
              </w:rPr>
              <w:t>389.34</w:t>
            </w:r>
          </w:p>
        </w:tc>
        <w:tc>
          <w:tcPr>
            <w:tcW w:w="265" w:type="dxa"/>
            <w:shd w:val="clear" w:color="auto" w:fill="auto"/>
          </w:tcPr>
          <w:p w14:paraId="71DFD4FD" w14:textId="77777777"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4FE" w14:textId="77777777"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</w:tr>
      <w:tr w:rsidR="00582667" w:rsidRPr="00574462" w14:paraId="71DFD507" w14:textId="77777777" w:rsidTr="003D2BE9">
        <w:tc>
          <w:tcPr>
            <w:tcW w:w="899" w:type="dxa"/>
          </w:tcPr>
          <w:p w14:paraId="71DFD500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71DFD501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800" w:type="dxa"/>
            <w:shd w:val="clear" w:color="auto" w:fill="auto"/>
          </w:tcPr>
          <w:p w14:paraId="71DFD502" w14:textId="77777777"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-96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0.51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71DFD503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574462">
              <w:rPr>
                <w:rFonts w:ascii="Angsana New" w:hAnsi="Angsana New"/>
                <w:sz w:val="30"/>
                <w:szCs w:val="30"/>
                <w:shd w:val="clear" w:color="auto" w:fill="FFFF0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1.50-2.00%</w:t>
            </w:r>
          </w:p>
        </w:tc>
        <w:tc>
          <w:tcPr>
            <w:tcW w:w="1789" w:type="dxa"/>
            <w:shd w:val="clear" w:color="auto" w:fill="auto"/>
          </w:tcPr>
          <w:p w14:paraId="71DFD504" w14:textId="66E84885" w:rsidR="00582667" w:rsidRPr="00574462" w:rsidRDefault="000F320F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320F">
              <w:rPr>
                <w:rFonts w:ascii="Angsana New" w:hAnsi="Angsana New"/>
                <w:sz w:val="30"/>
                <w:szCs w:val="30"/>
                <w:cs/>
                <w:lang w:val="en-US"/>
              </w:rPr>
              <w:t>35</w:t>
            </w:r>
            <w:r w:rsidRPr="000F32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320F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0F320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320F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65" w:type="dxa"/>
            <w:shd w:val="clear" w:color="auto" w:fill="auto"/>
          </w:tcPr>
          <w:p w14:paraId="71DFD505" w14:textId="77777777"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506" w14:textId="77777777"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375E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375E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582667" w:rsidRPr="00574462" w14:paraId="71DFD50F" w14:textId="77777777" w:rsidTr="003D2BE9">
        <w:tc>
          <w:tcPr>
            <w:tcW w:w="899" w:type="dxa"/>
          </w:tcPr>
          <w:p w14:paraId="71DFD508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71DFD509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800" w:type="dxa"/>
            <w:shd w:val="clear" w:color="auto" w:fill="auto"/>
          </w:tcPr>
          <w:p w14:paraId="71DFD50A" w14:textId="77777777"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>
              <w:rPr>
                <w:rFonts w:ascii="Angsana New" w:hAnsi="Angsana New"/>
                <w:sz w:val="24"/>
                <w:szCs w:val="24"/>
              </w:rPr>
              <w:t>0.23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บาท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โดยเดือนที่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ระทั้งเงินต้นและดอกเบี้ย และเริ่มชำระเดือนที่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เป็นต้นไป มีกำหนดชำระภายใน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นับจากวันเบิกเงินกู้</w:t>
            </w:r>
          </w:p>
        </w:tc>
        <w:tc>
          <w:tcPr>
            <w:tcW w:w="1747" w:type="dxa"/>
            <w:shd w:val="clear" w:color="auto" w:fill="auto"/>
          </w:tcPr>
          <w:p w14:paraId="71DFD50B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อัตราดอกเบี้ยปกติ 2.00-3.25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MLR -1.00%</w:t>
            </w:r>
          </w:p>
        </w:tc>
        <w:tc>
          <w:tcPr>
            <w:tcW w:w="1789" w:type="dxa"/>
            <w:shd w:val="clear" w:color="auto" w:fill="auto"/>
          </w:tcPr>
          <w:p w14:paraId="71DFD50C" w14:textId="7FF7482A" w:rsidR="00582667" w:rsidRPr="00574462" w:rsidRDefault="00C6673A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673A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C6673A">
              <w:rPr>
                <w:rFonts w:ascii="Angsana New" w:hAnsi="Angsana New"/>
                <w:sz w:val="30"/>
                <w:szCs w:val="30"/>
              </w:rPr>
              <w:t>,</w:t>
            </w:r>
            <w:r w:rsidRPr="00C6673A">
              <w:rPr>
                <w:rFonts w:ascii="Angsana New" w:hAnsi="Angsana New"/>
                <w:sz w:val="30"/>
                <w:szCs w:val="30"/>
                <w:cs/>
              </w:rPr>
              <w:t>829</w:t>
            </w:r>
            <w:r w:rsidRPr="00C6673A">
              <w:rPr>
                <w:rFonts w:ascii="Angsana New" w:hAnsi="Angsana New"/>
                <w:sz w:val="30"/>
                <w:szCs w:val="30"/>
              </w:rPr>
              <w:t>,</w:t>
            </w:r>
            <w:r w:rsidRPr="00C6673A">
              <w:rPr>
                <w:rFonts w:ascii="Angsana New" w:hAnsi="Angsana New"/>
                <w:sz w:val="30"/>
                <w:szCs w:val="30"/>
                <w:cs/>
              </w:rPr>
              <w:t>264.61</w:t>
            </w:r>
          </w:p>
        </w:tc>
        <w:tc>
          <w:tcPr>
            <w:tcW w:w="265" w:type="dxa"/>
            <w:shd w:val="clear" w:color="auto" w:fill="auto"/>
          </w:tcPr>
          <w:p w14:paraId="71DFD50D" w14:textId="77777777"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50E" w14:textId="77777777"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76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58076A">
              <w:rPr>
                <w:rFonts w:ascii="Angsana New" w:hAnsi="Angsana New"/>
                <w:sz w:val="30"/>
                <w:szCs w:val="30"/>
              </w:rPr>
              <w:t>,</w:t>
            </w:r>
            <w:r w:rsidRPr="0058076A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8076A">
              <w:rPr>
                <w:rFonts w:ascii="Angsana New" w:hAnsi="Angsana New"/>
                <w:sz w:val="30"/>
                <w:szCs w:val="30"/>
              </w:rPr>
              <w:t>,</w:t>
            </w:r>
            <w:r w:rsidRPr="0058076A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3C34EE" w:rsidRPr="00574462" w14:paraId="16A9D5CF" w14:textId="77777777" w:rsidTr="003D2BE9">
        <w:tc>
          <w:tcPr>
            <w:tcW w:w="899" w:type="dxa"/>
          </w:tcPr>
          <w:p w14:paraId="24256B1E" w14:textId="62D9CE1D" w:rsidR="003C34EE" w:rsidRPr="00574462" w:rsidRDefault="003C34EE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4A8B1E90" w14:textId="5077C03C" w:rsidR="003C34EE" w:rsidRPr="00574462" w:rsidRDefault="003C34EE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136</w:t>
            </w:r>
          </w:p>
        </w:tc>
        <w:tc>
          <w:tcPr>
            <w:tcW w:w="2800" w:type="dxa"/>
            <w:shd w:val="clear" w:color="auto" w:fill="auto"/>
          </w:tcPr>
          <w:p w14:paraId="56204AC9" w14:textId="35B15DA7" w:rsidR="003C34EE" w:rsidRPr="00574462" w:rsidRDefault="000D6C1D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-96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="00F31BF9">
              <w:rPr>
                <w:rFonts w:ascii="Angsana New" w:hAnsi="Angsana New"/>
                <w:sz w:val="24"/>
                <w:szCs w:val="24"/>
                <w:lang w:val="en-US"/>
              </w:rPr>
              <w:t>1.95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47" w:type="dxa"/>
            <w:shd w:val="clear" w:color="auto" w:fill="auto"/>
          </w:tcPr>
          <w:p w14:paraId="2FE1DE02" w14:textId="5ACAA4A3" w:rsidR="003C34EE" w:rsidRPr="00574462" w:rsidRDefault="002177D6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070EB62A" w14:textId="20088FC3" w:rsidR="003C34EE" w:rsidRPr="00574462" w:rsidRDefault="004A5928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5928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4A5928">
              <w:rPr>
                <w:rFonts w:ascii="Angsana New" w:hAnsi="Angsana New"/>
                <w:sz w:val="30"/>
                <w:szCs w:val="30"/>
              </w:rPr>
              <w:t>,</w:t>
            </w:r>
            <w:r w:rsidRPr="004A592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4A5928">
              <w:rPr>
                <w:rFonts w:ascii="Angsana New" w:hAnsi="Angsana New"/>
                <w:sz w:val="30"/>
                <w:szCs w:val="30"/>
              </w:rPr>
              <w:t>,</w:t>
            </w:r>
            <w:r w:rsidRPr="004A592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5" w:type="dxa"/>
            <w:shd w:val="clear" w:color="auto" w:fill="auto"/>
          </w:tcPr>
          <w:p w14:paraId="5A6F2F04" w14:textId="77777777" w:rsidR="003C34EE" w:rsidRPr="00574462" w:rsidRDefault="003C34EE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66B8A69" w14:textId="5D1F4134" w:rsidR="003C34EE" w:rsidRPr="0058076A" w:rsidRDefault="004C474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BE9" w:rsidRPr="00574462" w14:paraId="25C761F2" w14:textId="77777777" w:rsidTr="003D2BE9">
        <w:tc>
          <w:tcPr>
            <w:tcW w:w="899" w:type="dxa"/>
          </w:tcPr>
          <w:p w14:paraId="7C25FEA3" w14:textId="7BD190D5" w:rsidR="003D2BE9" w:rsidRPr="00574462" w:rsidRDefault="003D2BE9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44" w:type="dxa"/>
            <w:shd w:val="clear" w:color="auto" w:fill="auto"/>
          </w:tcPr>
          <w:p w14:paraId="58A69E5C" w14:textId="04531354" w:rsidR="003D2BE9" w:rsidRPr="00574462" w:rsidRDefault="003D2BE9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800" w:type="dxa"/>
            <w:shd w:val="clear" w:color="auto" w:fill="auto"/>
          </w:tcPr>
          <w:p w14:paraId="0B162609" w14:textId="0A0A427D" w:rsidR="003D2BE9" w:rsidRPr="00574462" w:rsidRDefault="008057E4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  <w:r w:rsidR="0072757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27571" w:rsidRPr="00574462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 w:rsidR="00727571">
              <w:rPr>
                <w:rFonts w:ascii="Angsana New" w:hAnsi="Angsana New"/>
                <w:sz w:val="24"/>
                <w:szCs w:val="24"/>
              </w:rPr>
              <w:t>0.2</w:t>
            </w:r>
            <w:r w:rsidR="00727571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727571" w:rsidRPr="005744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27571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="00727571" w:rsidRPr="0057446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="0072757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27C30" w:rsidRPr="00C27C30">
              <w:rPr>
                <w:rFonts w:ascii="Angsana New" w:hAnsi="Angsana New"/>
                <w:sz w:val="24"/>
                <w:szCs w:val="24"/>
                <w:cs/>
              </w:rPr>
              <w:t>ตั้งแต่เดือนถัดจากเดือนที่เบิกเงินกู้ตามสัญญาครั้งแรกเป็นต้นไป</w:t>
            </w:r>
          </w:p>
        </w:tc>
        <w:tc>
          <w:tcPr>
            <w:tcW w:w="1747" w:type="dxa"/>
            <w:shd w:val="clear" w:color="auto" w:fill="auto"/>
          </w:tcPr>
          <w:p w14:paraId="6BBDEF59" w14:textId="2E5C1844" w:rsidR="003D2BE9" w:rsidRPr="00574462" w:rsidRDefault="007C0DD5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 w:rsidR="000002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789" w:type="dxa"/>
            <w:shd w:val="clear" w:color="auto" w:fill="auto"/>
          </w:tcPr>
          <w:p w14:paraId="70941F7E" w14:textId="3BD22852" w:rsidR="003D2BE9" w:rsidRPr="00574462" w:rsidRDefault="004A5928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5928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4A5928">
              <w:rPr>
                <w:rFonts w:ascii="Angsana New" w:hAnsi="Angsana New"/>
                <w:sz w:val="30"/>
                <w:szCs w:val="30"/>
              </w:rPr>
              <w:t>,</w:t>
            </w:r>
            <w:r w:rsidRPr="004A5928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4A5928">
              <w:rPr>
                <w:rFonts w:ascii="Angsana New" w:hAnsi="Angsana New"/>
                <w:sz w:val="30"/>
                <w:szCs w:val="30"/>
              </w:rPr>
              <w:t>,</w:t>
            </w:r>
            <w:r w:rsidRPr="004A5928">
              <w:rPr>
                <w:rFonts w:ascii="Angsana New" w:hAnsi="Angsana New"/>
                <w:sz w:val="30"/>
                <w:szCs w:val="30"/>
                <w:cs/>
              </w:rPr>
              <w:t>671.23</w:t>
            </w:r>
          </w:p>
        </w:tc>
        <w:tc>
          <w:tcPr>
            <w:tcW w:w="265" w:type="dxa"/>
            <w:shd w:val="clear" w:color="auto" w:fill="auto"/>
          </w:tcPr>
          <w:p w14:paraId="7D890FD8" w14:textId="77777777" w:rsidR="003D2BE9" w:rsidRPr="00574462" w:rsidRDefault="003D2BE9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E31C10A" w14:textId="1E1BA7A5" w:rsidR="003D2BE9" w:rsidRPr="0058076A" w:rsidRDefault="0000020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82667" w:rsidRPr="00574462" w14:paraId="71DFD517" w14:textId="77777777" w:rsidTr="003D2BE9">
        <w:tc>
          <w:tcPr>
            <w:tcW w:w="899" w:type="dxa"/>
          </w:tcPr>
          <w:p w14:paraId="71DFD510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44" w:type="dxa"/>
            <w:shd w:val="clear" w:color="auto" w:fill="auto"/>
          </w:tcPr>
          <w:p w14:paraId="71DFD511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00" w:type="dxa"/>
            <w:shd w:val="clear" w:color="auto" w:fill="auto"/>
          </w:tcPr>
          <w:p w14:paraId="71DFD512" w14:textId="77777777"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เงินกู้ยืมในรูปของตั๋วสัญญาใช้เงินจากธนาคารพาณิชย์ในประเทศ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มีกำหนดชำระคืนเงินต้นภายใน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นับจากวันเบิกเงินกู้และกำหนดชำระดอกเบี้ย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วันทำการสุดท้ายของธนาคารในแต่ละเดือน </w:t>
            </w:r>
          </w:p>
        </w:tc>
        <w:tc>
          <w:tcPr>
            <w:tcW w:w="1747" w:type="dxa"/>
            <w:shd w:val="clear" w:color="auto" w:fill="auto"/>
          </w:tcPr>
          <w:p w14:paraId="71DFD513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อัตราดอกเบี้ยคงที่ต่อปี 2-7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</w:tcPr>
          <w:p w14:paraId="71DFD514" w14:textId="5D7CDF9C" w:rsidR="00582667" w:rsidRPr="00574462" w:rsidRDefault="004A5928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5928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A5928">
              <w:rPr>
                <w:rFonts w:ascii="Angsana New" w:hAnsi="Angsana New"/>
                <w:sz w:val="30"/>
                <w:szCs w:val="30"/>
              </w:rPr>
              <w:t>,</w:t>
            </w:r>
            <w:r w:rsidRPr="004A5928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4A5928">
              <w:rPr>
                <w:rFonts w:ascii="Angsana New" w:hAnsi="Angsana New"/>
                <w:sz w:val="30"/>
                <w:szCs w:val="30"/>
              </w:rPr>
              <w:t>,</w:t>
            </w:r>
            <w:r w:rsidRPr="004A592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5" w:type="dxa"/>
            <w:shd w:val="clear" w:color="auto" w:fill="auto"/>
          </w:tcPr>
          <w:p w14:paraId="71DFD515" w14:textId="77777777"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516" w14:textId="77777777"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582667" w:rsidRPr="00574462" w14:paraId="71DFD51F" w14:textId="77777777" w:rsidTr="003D2BE9">
        <w:tc>
          <w:tcPr>
            <w:tcW w:w="899" w:type="dxa"/>
          </w:tcPr>
          <w:p w14:paraId="71DFD518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44" w:type="dxa"/>
            <w:shd w:val="clear" w:color="auto" w:fill="auto"/>
          </w:tcPr>
          <w:p w14:paraId="71DFD519" w14:textId="77777777"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00" w:type="dxa"/>
            <w:shd w:val="clear" w:color="auto" w:fill="auto"/>
          </w:tcPr>
          <w:p w14:paraId="71DFD51A" w14:textId="77777777"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ระทั้งเงินต้นและดอกเบี้ย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7-12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60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ชำระเงินต้นพร้อมดอกเบี้ย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โดยชำระส่วนเงินต้น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งวดละ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0.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747" w:type="dxa"/>
            <w:shd w:val="clear" w:color="auto" w:fill="auto"/>
          </w:tcPr>
          <w:p w14:paraId="71DFD51B" w14:textId="77777777" w:rsidR="00582667" w:rsidRPr="005157CC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อัตราดอกเบี้ยคงที่ต่อปี </w:t>
            </w:r>
            <w:r w:rsidRPr="005157C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5157C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  <w:r w:rsidRPr="005157CC">
              <w:rPr>
                <w:rFonts w:ascii="Angsana New" w:hAnsi="Angsana New"/>
                <w:sz w:val="28"/>
                <w:szCs w:val="28"/>
                <w:lang w:val="en-US"/>
              </w:rPr>
              <w:t>3.875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</w:tcPr>
          <w:p w14:paraId="71DFD51C" w14:textId="0E05F85B" w:rsidR="00582667" w:rsidRPr="00574462" w:rsidRDefault="000F320F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320F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0F320F">
              <w:rPr>
                <w:rFonts w:ascii="Angsana New" w:hAnsi="Angsana New"/>
                <w:sz w:val="30"/>
                <w:szCs w:val="30"/>
              </w:rPr>
              <w:t>,</w:t>
            </w:r>
            <w:r w:rsidRPr="000F320F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0F320F">
              <w:rPr>
                <w:rFonts w:ascii="Angsana New" w:hAnsi="Angsana New"/>
                <w:sz w:val="30"/>
                <w:szCs w:val="30"/>
              </w:rPr>
              <w:t>,</w:t>
            </w:r>
            <w:r w:rsidRPr="000F320F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5" w:type="dxa"/>
            <w:shd w:val="clear" w:color="auto" w:fill="auto"/>
          </w:tcPr>
          <w:p w14:paraId="71DFD51D" w14:textId="77777777"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71DFD51E" w14:textId="77777777"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9E5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7419E5">
              <w:rPr>
                <w:rFonts w:ascii="Angsana New" w:hAnsi="Angsana New"/>
                <w:sz w:val="30"/>
                <w:szCs w:val="30"/>
              </w:rPr>
              <w:t>,</w:t>
            </w:r>
            <w:r w:rsidRPr="007419E5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419E5">
              <w:rPr>
                <w:rFonts w:ascii="Angsana New" w:hAnsi="Angsana New"/>
                <w:sz w:val="30"/>
                <w:szCs w:val="30"/>
              </w:rPr>
              <w:t>,</w:t>
            </w:r>
            <w:r w:rsidRPr="007419E5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582667" w:rsidRPr="003520B0" w14:paraId="71DFD525" w14:textId="77777777" w:rsidTr="003D2BE9">
        <w:trPr>
          <w:trHeight w:val="56"/>
        </w:trPr>
        <w:tc>
          <w:tcPr>
            <w:tcW w:w="4743" w:type="dxa"/>
            <w:gridSpan w:val="3"/>
          </w:tcPr>
          <w:p w14:paraId="71DFD520" w14:textId="77777777" w:rsidR="00582667" w:rsidRPr="003520B0" w:rsidRDefault="00582667" w:rsidP="00582667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47" w:type="dxa"/>
            <w:shd w:val="clear" w:color="auto" w:fill="auto"/>
          </w:tcPr>
          <w:p w14:paraId="71DFD521" w14:textId="77777777" w:rsidR="00582667" w:rsidRPr="003520B0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DFD522" w14:textId="3C483632" w:rsidR="00582667" w:rsidRPr="003520B0" w:rsidRDefault="00C6673A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</w:rPr>
            </w:pPr>
            <w:r w:rsidRPr="00C6673A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C6673A">
              <w:rPr>
                <w:rFonts w:ascii="Angsana New" w:hAnsi="Angsana New"/>
                <w:sz w:val="30"/>
                <w:szCs w:val="30"/>
              </w:rPr>
              <w:t>,</w:t>
            </w:r>
            <w:r w:rsidRPr="00C6673A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C6673A">
              <w:rPr>
                <w:rFonts w:ascii="Angsana New" w:hAnsi="Angsana New"/>
                <w:sz w:val="30"/>
                <w:szCs w:val="30"/>
              </w:rPr>
              <w:t>,</w:t>
            </w:r>
            <w:r w:rsidRPr="00C6673A">
              <w:rPr>
                <w:rFonts w:ascii="Angsana New" w:hAnsi="Angsana New"/>
                <w:sz w:val="30"/>
                <w:szCs w:val="30"/>
                <w:cs/>
              </w:rPr>
              <w:t>325.18</w:t>
            </w:r>
          </w:p>
        </w:tc>
        <w:tc>
          <w:tcPr>
            <w:tcW w:w="265" w:type="dxa"/>
            <w:shd w:val="clear" w:color="auto" w:fill="auto"/>
          </w:tcPr>
          <w:p w14:paraId="71DFD523" w14:textId="77777777" w:rsidR="00582667" w:rsidRPr="003520B0" w:rsidRDefault="00582667" w:rsidP="000D25DD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DFD524" w14:textId="77777777" w:rsidR="00582667" w:rsidRPr="003520B0" w:rsidRDefault="00861CED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1CED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861CED">
              <w:rPr>
                <w:rFonts w:ascii="Angsana New" w:hAnsi="Angsana New"/>
                <w:sz w:val="30"/>
                <w:szCs w:val="30"/>
              </w:rPr>
              <w:t>,</w:t>
            </w:r>
            <w:r w:rsidRPr="00861CED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861CED">
              <w:rPr>
                <w:rFonts w:ascii="Angsana New" w:hAnsi="Angsana New"/>
                <w:sz w:val="30"/>
                <w:szCs w:val="30"/>
              </w:rPr>
              <w:t>,</w:t>
            </w:r>
            <w:r w:rsidRPr="00861CED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</w:tr>
      <w:tr w:rsidR="00582667" w:rsidRPr="003520B0" w14:paraId="71DFD52A" w14:textId="77777777" w:rsidTr="003D2BE9">
        <w:tc>
          <w:tcPr>
            <w:tcW w:w="6490" w:type="dxa"/>
            <w:gridSpan w:val="4"/>
          </w:tcPr>
          <w:p w14:paraId="71DFD526" w14:textId="77777777" w:rsidR="00582667" w:rsidRPr="003520B0" w:rsidRDefault="00582667" w:rsidP="00582667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3520B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DFD527" w14:textId="012219C9" w:rsidR="00582667" w:rsidRPr="003520B0" w:rsidRDefault="00C6673A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6673A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C6673A">
              <w:rPr>
                <w:rFonts w:ascii="Angsana New" w:hAnsi="Angsana New"/>
                <w:sz w:val="30"/>
                <w:szCs w:val="30"/>
              </w:rPr>
              <w:t>,</w:t>
            </w:r>
            <w:r w:rsidRPr="00C6673A">
              <w:rPr>
                <w:rFonts w:ascii="Angsana New" w:hAnsi="Angsana New"/>
                <w:sz w:val="30"/>
                <w:szCs w:val="30"/>
                <w:cs/>
              </w:rPr>
              <w:t>577</w:t>
            </w:r>
            <w:r w:rsidRPr="00C6673A">
              <w:rPr>
                <w:rFonts w:ascii="Angsana New" w:hAnsi="Angsana New"/>
                <w:sz w:val="30"/>
                <w:szCs w:val="30"/>
              </w:rPr>
              <w:t>,</w:t>
            </w:r>
            <w:r w:rsidRPr="00C6673A">
              <w:rPr>
                <w:rFonts w:ascii="Angsana New" w:hAnsi="Angsana New"/>
                <w:sz w:val="30"/>
                <w:szCs w:val="30"/>
                <w:cs/>
              </w:rPr>
              <w:t>276.89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1DFD528" w14:textId="77777777" w:rsidR="00582667" w:rsidRPr="003520B0" w:rsidRDefault="00582667" w:rsidP="000D25DD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DFD529" w14:textId="77777777" w:rsidR="00582667" w:rsidRPr="003520B0" w:rsidRDefault="00582667" w:rsidP="000D25DD">
            <w:pPr>
              <w:tabs>
                <w:tab w:val="decimal" w:pos="1249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</w:rPr>
              <w:t>(</w:t>
            </w:r>
            <w:r w:rsidR="00F86890" w:rsidRPr="00F86890">
              <w:rPr>
                <w:rFonts w:ascii="Angsana New" w:hAnsi="Angsana New"/>
                <w:sz w:val="30"/>
                <w:szCs w:val="30"/>
              </w:rPr>
              <w:t>17,067,325.46</w:t>
            </w:r>
            <w:r w:rsidRPr="003520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2667" w:rsidRPr="003520B0" w14:paraId="71DFD530" w14:textId="77777777" w:rsidTr="003D2BE9">
        <w:tc>
          <w:tcPr>
            <w:tcW w:w="4743" w:type="dxa"/>
            <w:gridSpan w:val="3"/>
          </w:tcPr>
          <w:p w14:paraId="71DFD52B" w14:textId="77777777" w:rsidR="00582667" w:rsidRPr="003520B0" w:rsidRDefault="00582667" w:rsidP="00582667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47" w:type="dxa"/>
            <w:shd w:val="clear" w:color="auto" w:fill="auto"/>
          </w:tcPr>
          <w:p w14:paraId="71DFD52C" w14:textId="77777777" w:rsidR="00582667" w:rsidRPr="003520B0" w:rsidRDefault="00582667" w:rsidP="00582667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1DFD52D" w14:textId="5C7A94A6" w:rsidR="00582667" w:rsidRPr="003520B0" w:rsidRDefault="00C6673A" w:rsidP="000D25DD">
            <w:pPr>
              <w:tabs>
                <w:tab w:val="decimal" w:pos="12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7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113</w:t>
            </w:r>
            <w:r w:rsidRPr="00C667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67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155</w:t>
            </w:r>
            <w:r w:rsidRPr="00C667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67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048.29</w:t>
            </w:r>
          </w:p>
        </w:tc>
        <w:tc>
          <w:tcPr>
            <w:tcW w:w="265" w:type="dxa"/>
            <w:shd w:val="clear" w:color="auto" w:fill="auto"/>
          </w:tcPr>
          <w:p w14:paraId="71DFD52E" w14:textId="77777777" w:rsidR="00582667" w:rsidRPr="003520B0" w:rsidRDefault="00582667" w:rsidP="000D25DD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1DFD52F" w14:textId="77777777" w:rsidR="00582667" w:rsidRPr="006F2524" w:rsidRDefault="00F86890" w:rsidP="000D25DD">
            <w:pPr>
              <w:tabs>
                <w:tab w:val="decimal" w:pos="12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</w:t>
            </w:r>
            <w:r w:rsidRPr="006F25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936</w:t>
            </w:r>
            <w:r w:rsidRPr="006F25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299.46</w:t>
            </w:r>
          </w:p>
        </w:tc>
      </w:tr>
    </w:tbl>
    <w:p w14:paraId="01DCA5CB" w14:textId="379A5F8D" w:rsidR="00F443C5" w:rsidRPr="00F443C5" w:rsidRDefault="00F443C5" w:rsidP="00F443C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left="450" w:hanging="450"/>
        <w:jc w:val="thaiDistribute"/>
        <w:rPr>
          <w:rFonts w:ascii="Angsana New" w:hAnsi="Angsana New"/>
          <w:sz w:val="30"/>
          <w:szCs w:val="30"/>
        </w:rPr>
      </w:pPr>
      <w:r w:rsidRPr="00F443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</w:t>
      </w:r>
      <w:r w:rsidRPr="00F443C5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 (ต่อ)</w:t>
      </w:r>
    </w:p>
    <w:p w14:paraId="71DFD531" w14:textId="2F9BAA2F" w:rsidR="00582667" w:rsidRPr="00313AF1" w:rsidRDefault="00582667" w:rsidP="0058266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</w:rPr>
        <w:t xml:space="preserve">1 </w:t>
      </w:r>
      <w:r w:rsidRPr="00313AF1">
        <w:rPr>
          <w:rFonts w:ascii="Angsana New" w:hAnsi="Angsana New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ซึ่งเป็นกรรมสิทธิ์ของบริษัทและค้ำประกันโดยบรรษัทประกันสินเชื่ออุตสาหกรรมขนาดย่อม</w:t>
      </w:r>
    </w:p>
    <w:p w14:paraId="71DFD532" w14:textId="77777777" w:rsidR="00582667" w:rsidRPr="00313AF1" w:rsidRDefault="00582667" w:rsidP="00582667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</w:rPr>
        <w:t xml:space="preserve">2 </w:t>
      </w:r>
      <w:r w:rsidRPr="00313AF1">
        <w:rPr>
          <w:rFonts w:ascii="Angsana New" w:hAnsi="Angsana New"/>
          <w:sz w:val="30"/>
          <w:szCs w:val="30"/>
          <w:cs/>
        </w:rPr>
        <w:t>ค้ำประกันโดยบรรษัทประกันสินเชื่ออุตสาหกรรมขนาดย่อม</w:t>
      </w:r>
    </w:p>
    <w:p w14:paraId="71DFD533" w14:textId="77777777" w:rsidR="00054327" w:rsidRDefault="00582667" w:rsidP="0058266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  <w:lang w:val="en-US"/>
        </w:rPr>
        <w:t>3</w:t>
      </w:r>
      <w:r w:rsidRPr="00313AF1">
        <w:rPr>
          <w:rFonts w:ascii="Angsana New" w:hAnsi="Angsana New"/>
          <w:sz w:val="30"/>
          <w:szCs w:val="30"/>
          <w:cs/>
        </w:rPr>
        <w:t xml:space="preserve"> ค้ำประกันโดยจดจำนองที่ดินซึ่งเป็นกรรมสิทธิ์ของกรรมการ และค้ำประกันโดยบรรษัทประกันสินเชื่ออุตสาหกรรมขนาดย่อม</w:t>
      </w:r>
    </w:p>
    <w:p w14:paraId="4C3B2116" w14:textId="77777777" w:rsidR="0081584E" w:rsidRPr="0081584E" w:rsidRDefault="0081584E" w:rsidP="003D2BE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  <w:bookmarkStart w:id="1" w:name="_Hlk39869493"/>
    </w:p>
    <w:p w14:paraId="780FA301" w14:textId="77777777" w:rsidR="0081584E" w:rsidRPr="0081584E" w:rsidRDefault="0081584E" w:rsidP="003D2BE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535" w14:textId="13712E73" w:rsidR="00B03B3F" w:rsidRPr="005F1A3E" w:rsidRDefault="00B03B3F" w:rsidP="003D2BE9">
      <w:pPr>
        <w:numPr>
          <w:ilvl w:val="0"/>
          <w:numId w:val="40"/>
        </w:numPr>
        <w:tabs>
          <w:tab w:val="left" w:pos="513"/>
          <w:tab w:val="decimal" w:pos="7920"/>
        </w:tabs>
        <w:spacing w:before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97AC1" w:rsidRPr="00512829" w14:paraId="71DFD538" w14:textId="77777777" w:rsidTr="004F3E43">
        <w:tc>
          <w:tcPr>
            <w:tcW w:w="5760" w:type="dxa"/>
          </w:tcPr>
          <w:p w14:paraId="71DFD536" w14:textId="77777777" w:rsidR="00897AC1" w:rsidRPr="00512829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71DFD537" w14:textId="77777777" w:rsidR="00897AC1" w:rsidRPr="00512829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512829" w14:paraId="71DFD53D" w14:textId="77777777" w:rsidTr="004F3E43">
        <w:trPr>
          <w:gridAfter w:val="1"/>
          <w:wAfter w:w="8" w:type="dxa"/>
        </w:trPr>
        <w:tc>
          <w:tcPr>
            <w:tcW w:w="5760" w:type="dxa"/>
          </w:tcPr>
          <w:p w14:paraId="71DFD539" w14:textId="77777777" w:rsidR="00897AC1" w:rsidRPr="00512829" w:rsidRDefault="00897AC1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71DFD53A" w14:textId="77777777" w:rsidR="00897AC1" w:rsidRPr="00645FA4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1DFD53B" w14:textId="77777777" w:rsidR="00897AC1" w:rsidRPr="00512829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1DFD53C" w14:textId="77777777" w:rsidR="00897AC1" w:rsidRPr="00897AC1" w:rsidRDefault="00897AC1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512829" w14:paraId="71DFD542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3E" w14:textId="77777777" w:rsidR="00945B9A" w:rsidRPr="005F1A3E" w:rsidRDefault="00945B9A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2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53F" w14:textId="77777777" w:rsidR="00945B9A" w:rsidRPr="00587EA4" w:rsidRDefault="00582667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82667">
              <w:rPr>
                <w:rFonts w:ascii="Angsana New" w:hAnsi="Angsana New"/>
                <w:sz w:val="30"/>
                <w:szCs w:val="30"/>
              </w:rPr>
              <w:t>16,790,000.58</w:t>
            </w:r>
          </w:p>
        </w:tc>
        <w:tc>
          <w:tcPr>
            <w:tcW w:w="239" w:type="dxa"/>
            <w:vAlign w:val="center"/>
          </w:tcPr>
          <w:p w14:paraId="71DFD540" w14:textId="77777777" w:rsidR="00945B9A" w:rsidRPr="00512829" w:rsidRDefault="00945B9A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71DFD541" w14:textId="77777777" w:rsidR="00945B9A" w:rsidRPr="00587EA4" w:rsidRDefault="00582667" w:rsidP="0086001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82667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582667">
              <w:rPr>
                <w:rFonts w:ascii="Angsana New" w:hAnsi="Angsana New"/>
                <w:sz w:val="30"/>
                <w:szCs w:val="30"/>
              </w:rPr>
              <w:t>,</w:t>
            </w:r>
            <w:r w:rsidRPr="00582667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582667">
              <w:rPr>
                <w:rFonts w:ascii="Angsana New" w:hAnsi="Angsana New"/>
                <w:sz w:val="30"/>
                <w:szCs w:val="30"/>
              </w:rPr>
              <w:t>,</w:t>
            </w:r>
            <w:r w:rsidRPr="00582667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  <w:tr w:rsidR="002B0287" w:rsidRPr="00512829" w14:paraId="71DFD547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43" w14:textId="77777777" w:rsidR="002B0287" w:rsidRPr="005F1A3E" w:rsidRDefault="002B028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4080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37408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44" w14:textId="55B195FF" w:rsidR="002B0287" w:rsidRPr="002B0287" w:rsidRDefault="00233C9B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33C9B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33C9B">
              <w:rPr>
                <w:rFonts w:ascii="Angsana New" w:hAnsi="Angsana New"/>
                <w:sz w:val="30"/>
                <w:szCs w:val="30"/>
              </w:rPr>
              <w:t>,</w:t>
            </w:r>
            <w:r w:rsidRPr="00233C9B">
              <w:rPr>
                <w:rFonts w:ascii="Angsana New" w:hAnsi="Angsana New"/>
                <w:sz w:val="30"/>
                <w:szCs w:val="30"/>
                <w:cs/>
              </w:rPr>
              <w:t>837</w:t>
            </w:r>
            <w:r w:rsidRPr="00233C9B">
              <w:rPr>
                <w:rFonts w:ascii="Angsana New" w:hAnsi="Angsana New"/>
                <w:sz w:val="30"/>
                <w:szCs w:val="30"/>
              </w:rPr>
              <w:t>,</w:t>
            </w:r>
            <w:r w:rsidRPr="00233C9B">
              <w:rPr>
                <w:rFonts w:ascii="Angsana New" w:hAnsi="Angsana New"/>
                <w:sz w:val="30"/>
                <w:szCs w:val="30"/>
                <w:cs/>
              </w:rPr>
              <w:t>611.89)</w:t>
            </w:r>
          </w:p>
        </w:tc>
        <w:tc>
          <w:tcPr>
            <w:tcW w:w="239" w:type="dxa"/>
            <w:vAlign w:val="center"/>
          </w:tcPr>
          <w:p w14:paraId="71DFD545" w14:textId="77777777" w:rsidR="002B0287" w:rsidRPr="00512829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71DFD546" w14:textId="4A3C389A" w:rsidR="002B0287" w:rsidRPr="00351766" w:rsidRDefault="0086001B" w:rsidP="0086001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6001B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86001B">
              <w:rPr>
                <w:rFonts w:ascii="Angsana New" w:hAnsi="Angsana New"/>
                <w:sz w:val="30"/>
                <w:szCs w:val="30"/>
              </w:rPr>
              <w:t>,</w:t>
            </w:r>
            <w:r w:rsidRPr="0086001B">
              <w:rPr>
                <w:rFonts w:ascii="Angsana New" w:hAnsi="Angsana New"/>
                <w:sz w:val="30"/>
                <w:szCs w:val="30"/>
                <w:cs/>
              </w:rPr>
              <w:t>494</w:t>
            </w:r>
            <w:r w:rsidRPr="0086001B">
              <w:rPr>
                <w:rFonts w:ascii="Angsana New" w:hAnsi="Angsana New"/>
                <w:sz w:val="30"/>
                <w:szCs w:val="30"/>
              </w:rPr>
              <w:t>,</w:t>
            </w:r>
            <w:r w:rsidRPr="0086001B">
              <w:rPr>
                <w:rFonts w:ascii="Angsana New" w:hAnsi="Angsana New"/>
                <w:sz w:val="30"/>
                <w:szCs w:val="30"/>
                <w:cs/>
              </w:rPr>
              <w:t>138.11)</w:t>
            </w:r>
          </w:p>
        </w:tc>
      </w:tr>
      <w:tr w:rsidR="002B0287" w:rsidRPr="00512829" w14:paraId="71DFD54C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1DFD548" w14:textId="2509E520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697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69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25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2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549" w14:textId="4C33D7FF" w:rsidR="002B0287" w:rsidRPr="002B0287" w:rsidRDefault="00233C9B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33C9B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233C9B">
              <w:rPr>
                <w:rFonts w:ascii="Angsana New" w:hAnsi="Angsana New"/>
                <w:sz w:val="30"/>
                <w:szCs w:val="30"/>
              </w:rPr>
              <w:t>,</w:t>
            </w:r>
            <w:r w:rsidRPr="00233C9B">
              <w:rPr>
                <w:rFonts w:ascii="Angsana New" w:hAnsi="Angsana New"/>
                <w:sz w:val="30"/>
                <w:szCs w:val="30"/>
                <w:cs/>
              </w:rPr>
              <w:t>952</w:t>
            </w:r>
            <w:r w:rsidRPr="00233C9B">
              <w:rPr>
                <w:rFonts w:ascii="Angsana New" w:hAnsi="Angsana New"/>
                <w:sz w:val="30"/>
                <w:szCs w:val="30"/>
              </w:rPr>
              <w:t>,</w:t>
            </w:r>
            <w:r w:rsidRPr="00233C9B">
              <w:rPr>
                <w:rFonts w:ascii="Angsana New" w:hAnsi="Angsana New"/>
                <w:sz w:val="30"/>
                <w:szCs w:val="30"/>
                <w:cs/>
              </w:rPr>
              <w:t>388.69</w:t>
            </w:r>
          </w:p>
        </w:tc>
        <w:tc>
          <w:tcPr>
            <w:tcW w:w="239" w:type="dxa"/>
            <w:vAlign w:val="center"/>
          </w:tcPr>
          <w:p w14:paraId="71DFD54A" w14:textId="77777777" w:rsidR="002B0287" w:rsidRPr="00512829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14:paraId="71DFD54B" w14:textId="051AC2FE" w:rsidR="002B0287" w:rsidRPr="00351766" w:rsidRDefault="00EC1AF4" w:rsidP="00EC1AF4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1AF4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EC1AF4">
              <w:rPr>
                <w:rFonts w:ascii="Angsana New" w:hAnsi="Angsana New"/>
                <w:sz w:val="30"/>
                <w:szCs w:val="30"/>
              </w:rPr>
              <w:t>,</w:t>
            </w:r>
            <w:r w:rsidRPr="00EC1AF4">
              <w:rPr>
                <w:rFonts w:ascii="Angsana New" w:hAnsi="Angsana New"/>
                <w:sz w:val="30"/>
                <w:szCs w:val="30"/>
                <w:cs/>
              </w:rPr>
              <w:t>734</w:t>
            </w:r>
            <w:r w:rsidRPr="00EC1AF4">
              <w:rPr>
                <w:rFonts w:ascii="Angsana New" w:hAnsi="Angsana New"/>
                <w:sz w:val="30"/>
                <w:szCs w:val="30"/>
              </w:rPr>
              <w:t>,</w:t>
            </w:r>
            <w:r w:rsidRPr="00EC1AF4">
              <w:rPr>
                <w:rFonts w:ascii="Angsana New" w:hAnsi="Angsana New"/>
                <w:sz w:val="30"/>
                <w:szCs w:val="30"/>
                <w:cs/>
              </w:rPr>
              <w:t>942.72</w:t>
            </w:r>
          </w:p>
        </w:tc>
      </w:tr>
      <w:tr w:rsidR="002B0287" w:rsidRPr="00512829" w14:paraId="71DFD551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14:paraId="71DFD54D" w14:textId="77777777" w:rsidR="002B0287" w:rsidRPr="005F1A3E" w:rsidRDefault="002B028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4E" w14:textId="35B96F5C" w:rsidR="002B0287" w:rsidRPr="002B0287" w:rsidRDefault="00233C9B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33C9B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233C9B">
              <w:rPr>
                <w:rFonts w:ascii="Angsana New" w:hAnsi="Angsana New"/>
                <w:sz w:val="30"/>
                <w:szCs w:val="30"/>
              </w:rPr>
              <w:t>,</w:t>
            </w:r>
            <w:r w:rsidRPr="00233C9B">
              <w:rPr>
                <w:rFonts w:ascii="Angsana New" w:hAnsi="Angsana New"/>
                <w:sz w:val="30"/>
                <w:szCs w:val="30"/>
                <w:cs/>
              </w:rPr>
              <w:t>660</w:t>
            </w:r>
            <w:r w:rsidRPr="00233C9B">
              <w:rPr>
                <w:rFonts w:ascii="Angsana New" w:hAnsi="Angsana New"/>
                <w:sz w:val="30"/>
                <w:szCs w:val="30"/>
              </w:rPr>
              <w:t>,</w:t>
            </w:r>
            <w:r w:rsidRPr="00233C9B">
              <w:rPr>
                <w:rFonts w:ascii="Angsana New" w:hAnsi="Angsana New"/>
                <w:sz w:val="30"/>
                <w:szCs w:val="30"/>
                <w:cs/>
              </w:rPr>
              <w:t>127.77)</w:t>
            </w:r>
          </w:p>
        </w:tc>
        <w:tc>
          <w:tcPr>
            <w:tcW w:w="239" w:type="dxa"/>
            <w:vAlign w:val="center"/>
          </w:tcPr>
          <w:p w14:paraId="71DFD54F" w14:textId="77777777" w:rsidR="002B0287" w:rsidRPr="00512829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71DFD550" w14:textId="5E1689E6" w:rsidR="002B0287" w:rsidRPr="00351766" w:rsidRDefault="00EC1AF4" w:rsidP="00EC1AF4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C1AF4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EC1AF4">
              <w:rPr>
                <w:rFonts w:ascii="Angsana New" w:hAnsi="Angsana New"/>
                <w:sz w:val="30"/>
                <w:szCs w:val="30"/>
              </w:rPr>
              <w:t>,</w:t>
            </w:r>
            <w:r w:rsidRPr="00EC1AF4">
              <w:rPr>
                <w:rFonts w:ascii="Angsana New" w:hAnsi="Angsana New"/>
                <w:sz w:val="30"/>
                <w:szCs w:val="30"/>
                <w:cs/>
              </w:rPr>
              <w:t>080</w:t>
            </w:r>
            <w:r w:rsidRPr="00EC1AF4">
              <w:rPr>
                <w:rFonts w:ascii="Angsana New" w:hAnsi="Angsana New"/>
                <w:sz w:val="30"/>
                <w:szCs w:val="30"/>
              </w:rPr>
              <w:t>,</w:t>
            </w:r>
            <w:r w:rsidRPr="00EC1AF4">
              <w:rPr>
                <w:rFonts w:ascii="Angsana New" w:hAnsi="Angsana New"/>
                <w:sz w:val="30"/>
                <w:szCs w:val="30"/>
                <w:cs/>
              </w:rPr>
              <w:t>484.58)</w:t>
            </w:r>
          </w:p>
        </w:tc>
      </w:tr>
      <w:tr w:rsidR="002B0287" w:rsidRPr="00512829" w14:paraId="71DFD556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14:paraId="71DFD552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553" w14:textId="68856CBB" w:rsidR="002B0287" w:rsidRPr="00CB01D2" w:rsidRDefault="00233C9B" w:rsidP="00233C9B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CB01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0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292</w:t>
            </w:r>
            <w:r w:rsidRPr="00CB01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0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260.92</w:t>
            </w:r>
          </w:p>
        </w:tc>
        <w:tc>
          <w:tcPr>
            <w:tcW w:w="239" w:type="dxa"/>
            <w:vAlign w:val="center"/>
          </w:tcPr>
          <w:p w14:paraId="71DFD554" w14:textId="77777777" w:rsidR="002B0287" w:rsidRPr="002620DF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DFD555" w14:textId="1E35050E" w:rsidR="002B0287" w:rsidRPr="00351766" w:rsidRDefault="00EC1AF4" w:rsidP="00EC1AF4">
            <w:pPr>
              <w:tabs>
                <w:tab w:val="decimal" w:pos="1539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EC1A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1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654</w:t>
            </w:r>
            <w:r w:rsidRPr="00EC1A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1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458.14</w:t>
            </w:r>
          </w:p>
        </w:tc>
      </w:tr>
    </w:tbl>
    <w:p w14:paraId="71DFD557" w14:textId="77777777" w:rsidR="000C30D0" w:rsidRPr="004F3E43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F3E43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0C30D0" w:rsidRPr="00512829" w14:paraId="71DFD55A" w14:textId="77777777" w:rsidTr="00236253">
        <w:tc>
          <w:tcPr>
            <w:tcW w:w="5760" w:type="dxa"/>
          </w:tcPr>
          <w:p w14:paraId="71DFD558" w14:textId="77777777" w:rsidR="000C30D0" w:rsidRPr="00512829" w:rsidRDefault="000C30D0" w:rsidP="0023625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71DFD559" w14:textId="77777777" w:rsidR="000C30D0" w:rsidRPr="00512829" w:rsidRDefault="000C30D0" w:rsidP="002362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C30D0" w:rsidRPr="00512829" w14:paraId="71DFD55D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71DFD55B" w14:textId="77777777" w:rsidR="000C30D0" w:rsidRPr="00512829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FD55C" w14:textId="77777777" w:rsidR="000C30D0" w:rsidRPr="00897AC1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C30D0" w:rsidRPr="00512829" w14:paraId="71DFD562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71DFD55E" w14:textId="77777777" w:rsidR="000C30D0" w:rsidRPr="00512829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71DFD55F" w14:textId="4D6A50A4" w:rsidR="000C30D0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="00CF6975">
              <w:rPr>
                <w:sz w:val="30"/>
                <w:szCs w:val="30"/>
              </w:rPr>
              <w:t>0</w:t>
            </w:r>
            <w:r w:rsidRPr="00827D30">
              <w:rPr>
                <w:sz w:val="30"/>
                <w:szCs w:val="30"/>
                <w:cs/>
              </w:rPr>
              <w:t xml:space="preserve"> </w:t>
            </w:r>
            <w:r w:rsidR="00CF6975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827D30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582667">
              <w:rPr>
                <w:sz w:val="30"/>
                <w:szCs w:val="30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1DFD560" w14:textId="77777777" w:rsidR="000C30D0" w:rsidRPr="00512829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1DFD561" w14:textId="77777777" w:rsidR="000C30D0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582667">
              <w:rPr>
                <w:sz w:val="30"/>
                <w:szCs w:val="30"/>
              </w:rPr>
              <w:t>4</w:t>
            </w:r>
          </w:p>
        </w:tc>
      </w:tr>
      <w:tr w:rsidR="000C30D0" w:rsidRPr="00512829" w14:paraId="71DFD567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</w:tcPr>
          <w:p w14:paraId="71DFD563" w14:textId="77777777" w:rsidR="000C30D0" w:rsidRPr="00827D30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1DFD564" w14:textId="77777777"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1DFD565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71DFD566" w14:textId="77777777"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FEE" w:rsidRPr="00512829" w14:paraId="71DFD56C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68" w14:textId="77777777" w:rsidR="00E62FEE" w:rsidRPr="00827D30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FD569" w14:textId="258513BC" w:rsidR="00E62FEE" w:rsidRPr="00587EA4" w:rsidRDefault="00C709E2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709E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453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742.00</w:t>
            </w:r>
          </w:p>
        </w:tc>
        <w:tc>
          <w:tcPr>
            <w:tcW w:w="239" w:type="dxa"/>
            <w:vAlign w:val="center"/>
          </w:tcPr>
          <w:p w14:paraId="71DFD56A" w14:textId="77777777" w:rsidR="00E62FEE" w:rsidRPr="00512829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</w:tcPr>
          <w:p w14:paraId="71DFD56B" w14:textId="77777777" w:rsidR="00E62FEE" w:rsidRPr="00587EA4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4,575,654.00 </w:t>
            </w:r>
          </w:p>
        </w:tc>
      </w:tr>
      <w:tr w:rsidR="00E62FEE" w:rsidRPr="00512829" w14:paraId="71DFD571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6D" w14:textId="77777777" w:rsidR="00E62FEE" w:rsidRPr="005F1A3E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FD56E" w14:textId="2D1A1733" w:rsidR="00E62FEE" w:rsidRPr="002B0287" w:rsidRDefault="00C709E2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709E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969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092.00</w:t>
            </w:r>
          </w:p>
        </w:tc>
        <w:tc>
          <w:tcPr>
            <w:tcW w:w="239" w:type="dxa"/>
            <w:vAlign w:val="center"/>
          </w:tcPr>
          <w:p w14:paraId="71DFD56F" w14:textId="77777777" w:rsidR="00E62FEE" w:rsidRPr="00512829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</w:tcPr>
          <w:p w14:paraId="71DFD570" w14:textId="77777777" w:rsidR="00E62FEE" w:rsidRPr="009C7E52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11,532,064.00 </w:t>
            </w:r>
          </w:p>
        </w:tc>
      </w:tr>
      <w:tr w:rsidR="00E62FEE" w:rsidRPr="00512829" w14:paraId="71DFD576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72" w14:textId="77777777" w:rsidR="00E62FEE" w:rsidRPr="00827D30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73" w14:textId="2ECA9BF4" w:rsidR="00E62FEE" w:rsidRPr="002B0287" w:rsidRDefault="00C709E2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709E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040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71DFD574" w14:textId="77777777" w:rsidR="00E62FEE" w:rsidRPr="00512829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14:paraId="71DFD575" w14:textId="77777777" w:rsidR="00E62FEE" w:rsidRPr="009C7E52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3,670,000.00 </w:t>
            </w:r>
          </w:p>
        </w:tc>
      </w:tr>
      <w:tr w:rsidR="00582667" w:rsidRPr="00512829" w14:paraId="71DFD57B" w14:textId="77777777" w:rsidTr="00F25259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1DFD577" w14:textId="77777777" w:rsidR="00582667" w:rsidRPr="00827D30" w:rsidRDefault="00582667" w:rsidP="0058266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578" w14:textId="20E949E5" w:rsidR="00582667" w:rsidRPr="002B0287" w:rsidRDefault="00C709E2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09E2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462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834.00</w:t>
            </w:r>
          </w:p>
        </w:tc>
        <w:tc>
          <w:tcPr>
            <w:tcW w:w="239" w:type="dxa"/>
            <w:vAlign w:val="center"/>
          </w:tcPr>
          <w:p w14:paraId="71DFD579" w14:textId="77777777"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</w:tcPr>
          <w:p w14:paraId="71DFD57A" w14:textId="77777777" w:rsidR="00582667" w:rsidRPr="009C7E52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19,777,718.00 </w:t>
            </w:r>
          </w:p>
        </w:tc>
      </w:tr>
      <w:tr w:rsidR="00582667" w:rsidRPr="00512829" w14:paraId="71DFD580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14:paraId="71DFD57C" w14:textId="77777777" w:rsidR="00582667" w:rsidRPr="005F1A3E" w:rsidRDefault="0058266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7D" w14:textId="09D706D9" w:rsidR="00582667" w:rsidRPr="002B0287" w:rsidRDefault="00C709E2" w:rsidP="00351766">
            <w:pPr>
              <w:tabs>
                <w:tab w:val="decimal" w:pos="1611"/>
              </w:tabs>
              <w:spacing w:line="420" w:lineRule="exact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C709E2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510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445.31)</w:t>
            </w:r>
          </w:p>
        </w:tc>
        <w:tc>
          <w:tcPr>
            <w:tcW w:w="239" w:type="dxa"/>
            <w:vAlign w:val="center"/>
          </w:tcPr>
          <w:p w14:paraId="71DFD57E" w14:textId="77777777"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71DFD57F" w14:textId="77777777" w:rsidR="00582667" w:rsidRPr="009C7E52" w:rsidRDefault="00582667" w:rsidP="00351766">
            <w:pPr>
              <w:tabs>
                <w:tab w:val="decimal" w:pos="1611"/>
              </w:tabs>
              <w:spacing w:line="42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E42D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987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717.42)</w:t>
            </w:r>
          </w:p>
        </w:tc>
      </w:tr>
      <w:tr w:rsidR="00582667" w:rsidRPr="00512829" w14:paraId="71DFD585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bottom"/>
          </w:tcPr>
          <w:p w14:paraId="71DFD581" w14:textId="77777777" w:rsidR="00582667" w:rsidRPr="005F1A3E" w:rsidRDefault="0058266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582" w14:textId="7E3FB987" w:rsidR="00582667" w:rsidRPr="002B0287" w:rsidRDefault="00C709E2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709E2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952</w:t>
            </w:r>
            <w:r w:rsidRPr="00C709E2">
              <w:rPr>
                <w:rFonts w:ascii="Angsana New" w:hAnsi="Angsana New"/>
                <w:sz w:val="30"/>
                <w:szCs w:val="30"/>
              </w:rPr>
              <w:t>,</w:t>
            </w:r>
            <w:r w:rsidRPr="00C709E2">
              <w:rPr>
                <w:rFonts w:ascii="Angsana New" w:hAnsi="Angsana New"/>
                <w:sz w:val="30"/>
                <w:szCs w:val="30"/>
                <w:cs/>
              </w:rPr>
              <w:t>388.69</w:t>
            </w:r>
          </w:p>
        </w:tc>
        <w:tc>
          <w:tcPr>
            <w:tcW w:w="239" w:type="dxa"/>
            <w:vAlign w:val="center"/>
          </w:tcPr>
          <w:p w14:paraId="71DFD583" w14:textId="77777777"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584" w14:textId="77777777" w:rsidR="00582667" w:rsidRPr="009C7E52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E42DB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000.58</w:t>
            </w:r>
          </w:p>
        </w:tc>
      </w:tr>
    </w:tbl>
    <w:p w14:paraId="71DFD586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71DFD587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4B5CE130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0A5E22B3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55F576F5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1B069C5F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727E574F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374C9DE8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26F9CEF1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762AB0A4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24AA7D57" w14:textId="77777777" w:rsidR="0081584E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4E229C79" w14:textId="34E2630C" w:rsidR="004425E9" w:rsidRPr="005F1A3E" w:rsidRDefault="004425E9" w:rsidP="009A0D22">
      <w:pPr>
        <w:numPr>
          <w:ilvl w:val="0"/>
          <w:numId w:val="45"/>
        </w:numPr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  <w:r w:rsidR="009A0D22">
        <w:rPr>
          <w:rFonts w:ascii="Angsana New" w:hAnsi="Angsana New"/>
          <w:b/>
          <w:bCs/>
          <w:sz w:val="30"/>
          <w:szCs w:val="30"/>
        </w:rPr>
        <w:t xml:space="preserve"> </w:t>
      </w:r>
      <w:r w:rsidR="009A0D22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2C1CC9A" w14:textId="77777777" w:rsidR="0081584E" w:rsidRPr="00466E81" w:rsidRDefault="0081584E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27D30" w:rsidRPr="00512829" w14:paraId="71DFD58A" w14:textId="77777777" w:rsidTr="002B0287">
        <w:tc>
          <w:tcPr>
            <w:tcW w:w="5760" w:type="dxa"/>
          </w:tcPr>
          <w:p w14:paraId="71DFD588" w14:textId="77777777" w:rsidR="00827D30" w:rsidRPr="00512829" w:rsidRDefault="00827D30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71DFD589" w14:textId="77777777" w:rsidR="00827D30" w:rsidRPr="00512829" w:rsidRDefault="00827D30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27D30" w:rsidRPr="00512829" w14:paraId="71DFD58D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71DFD58B" w14:textId="77777777" w:rsidR="00827D30" w:rsidRPr="00512829" w:rsidRDefault="00827D30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DFD58C" w14:textId="77777777" w:rsidR="00827D30" w:rsidRPr="00897AC1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667" w:rsidRPr="00512829" w14:paraId="71DFD592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71DFD58E" w14:textId="77777777" w:rsidR="00582667" w:rsidRPr="00512829" w:rsidRDefault="00582667" w:rsidP="005826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71DFD58F" w14:textId="5FA9AF3F" w:rsidR="00582667" w:rsidRDefault="00582667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="00CF6975">
              <w:rPr>
                <w:sz w:val="30"/>
                <w:szCs w:val="30"/>
              </w:rPr>
              <w:t>0</w:t>
            </w:r>
            <w:r w:rsidRPr="00827D30">
              <w:rPr>
                <w:sz w:val="30"/>
                <w:szCs w:val="30"/>
                <w:cs/>
              </w:rPr>
              <w:t xml:space="preserve"> </w:t>
            </w:r>
            <w:r w:rsidR="00CF6975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827D30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1DFD590" w14:textId="77777777" w:rsidR="00582667" w:rsidRPr="00512829" w:rsidRDefault="00582667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1DFD591" w14:textId="77777777" w:rsidR="00582667" w:rsidRDefault="00582667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827D30" w:rsidRPr="00512829" w14:paraId="71DFD597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</w:tcPr>
          <w:p w14:paraId="71DFD593" w14:textId="77777777" w:rsidR="00827D30" w:rsidRPr="00827D30" w:rsidRDefault="00827D30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1DFD594" w14:textId="77777777" w:rsidR="00827D30" w:rsidRPr="00587EA4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1DFD595" w14:textId="77777777" w:rsidR="00827D30" w:rsidRPr="00512829" w:rsidRDefault="00827D30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71DFD596" w14:textId="77777777" w:rsidR="00827D30" w:rsidRPr="00587EA4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C48" w:rsidRPr="00512829" w14:paraId="71DFD59C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98" w14:textId="77777777" w:rsidR="00082C48" w:rsidRPr="00827D30" w:rsidRDefault="00082C48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FD599" w14:textId="15B452C6" w:rsidR="00082C48" w:rsidRPr="00813536" w:rsidRDefault="00141D7C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41D7C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141D7C">
              <w:rPr>
                <w:rFonts w:ascii="Angsana New" w:hAnsi="Angsana New"/>
                <w:sz w:val="30"/>
                <w:szCs w:val="30"/>
              </w:rPr>
              <w:t>,</w:t>
            </w:r>
            <w:r w:rsidRPr="00141D7C">
              <w:rPr>
                <w:rFonts w:ascii="Angsana New" w:hAnsi="Angsana New"/>
                <w:sz w:val="30"/>
                <w:szCs w:val="30"/>
                <w:cs/>
              </w:rPr>
              <w:t>053</w:t>
            </w:r>
            <w:r w:rsidRPr="00141D7C">
              <w:rPr>
                <w:rFonts w:ascii="Angsana New" w:hAnsi="Angsana New"/>
                <w:sz w:val="30"/>
                <w:szCs w:val="30"/>
              </w:rPr>
              <w:t>,</w:t>
            </w:r>
            <w:r w:rsidRPr="00141D7C">
              <w:rPr>
                <w:rFonts w:ascii="Angsana New" w:hAnsi="Angsana New"/>
                <w:sz w:val="30"/>
                <w:szCs w:val="30"/>
                <w:cs/>
              </w:rPr>
              <w:t>742.00</w:t>
            </w:r>
          </w:p>
        </w:tc>
        <w:tc>
          <w:tcPr>
            <w:tcW w:w="239" w:type="dxa"/>
            <w:vAlign w:val="center"/>
          </w:tcPr>
          <w:p w14:paraId="71DFD59A" w14:textId="77777777" w:rsidR="00082C48" w:rsidRPr="00512829" w:rsidRDefault="00082C48" w:rsidP="00082C4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71DFD59B" w14:textId="77777777" w:rsidR="00082C48" w:rsidRPr="00587EA4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654.00</w:t>
            </w:r>
          </w:p>
        </w:tc>
      </w:tr>
      <w:tr w:rsidR="00141D7C" w:rsidRPr="00512829" w14:paraId="71DFD5A1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9D" w14:textId="77777777" w:rsidR="00141D7C" w:rsidRPr="005F1A3E" w:rsidRDefault="00141D7C" w:rsidP="00141D7C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1DFD59E" w14:textId="1E6F8E94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41D7C">
              <w:rPr>
                <w:rFonts w:ascii="Angsana New" w:hAnsi="Angsana New"/>
                <w:sz w:val="30"/>
                <w:szCs w:val="30"/>
              </w:rPr>
              <w:t xml:space="preserve">12,369,092.00 </w:t>
            </w:r>
          </w:p>
        </w:tc>
        <w:tc>
          <w:tcPr>
            <w:tcW w:w="239" w:type="dxa"/>
            <w:vAlign w:val="center"/>
          </w:tcPr>
          <w:p w14:paraId="71DFD59F" w14:textId="77777777" w:rsidR="00141D7C" w:rsidRPr="00512829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71DFD5A0" w14:textId="77777777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064.00</w:t>
            </w:r>
          </w:p>
        </w:tc>
      </w:tr>
      <w:tr w:rsidR="00141D7C" w:rsidRPr="00512829" w14:paraId="71DFD5A6" w14:textId="77777777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14:paraId="71DFD5A2" w14:textId="77777777" w:rsidR="00141D7C" w:rsidRPr="00827D30" w:rsidRDefault="00141D7C" w:rsidP="00141D7C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A3" w14:textId="38BD8900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41D7C">
              <w:rPr>
                <w:rFonts w:ascii="Angsana New" w:hAnsi="Angsana New"/>
                <w:sz w:val="30"/>
                <w:szCs w:val="30"/>
              </w:rPr>
              <w:t xml:space="preserve">3,040,000.00 </w:t>
            </w:r>
          </w:p>
        </w:tc>
        <w:tc>
          <w:tcPr>
            <w:tcW w:w="239" w:type="dxa"/>
            <w:vAlign w:val="center"/>
          </w:tcPr>
          <w:p w14:paraId="71DFD5A4" w14:textId="77777777" w:rsidR="00141D7C" w:rsidRPr="00512829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71DFD5A5" w14:textId="77777777" w:rsidR="00141D7C" w:rsidRPr="009C7E52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670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141D7C" w:rsidRPr="00512829" w14:paraId="71DFD5AB" w14:textId="77777777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1DFD5A7" w14:textId="77777777" w:rsidR="00141D7C" w:rsidRPr="00827D30" w:rsidRDefault="00141D7C" w:rsidP="00141D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5A8" w14:textId="080C6734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1D7C">
              <w:rPr>
                <w:rFonts w:ascii="Angsana New" w:hAnsi="Angsana New"/>
                <w:sz w:val="30"/>
                <w:szCs w:val="30"/>
              </w:rPr>
              <w:t xml:space="preserve">23,462,834.00 </w:t>
            </w:r>
          </w:p>
        </w:tc>
        <w:tc>
          <w:tcPr>
            <w:tcW w:w="239" w:type="dxa"/>
            <w:vAlign w:val="center"/>
          </w:tcPr>
          <w:p w14:paraId="71DFD5A9" w14:textId="77777777" w:rsidR="00141D7C" w:rsidRPr="00512829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71DFD5AA" w14:textId="77777777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577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718.00</w:t>
            </w:r>
          </w:p>
        </w:tc>
      </w:tr>
      <w:tr w:rsidR="00141D7C" w:rsidRPr="00512829" w14:paraId="71DFD5B0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14:paraId="71DFD5AC" w14:textId="77777777" w:rsidR="00141D7C" w:rsidRPr="005F1A3E" w:rsidRDefault="00141D7C" w:rsidP="00141D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5AD" w14:textId="5EDFF042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41D7C">
              <w:rPr>
                <w:rFonts w:ascii="Angsana New" w:hAnsi="Angsana New"/>
                <w:sz w:val="30"/>
                <w:szCs w:val="30"/>
              </w:rPr>
              <w:t>(2,727,891.28)</w:t>
            </w:r>
          </w:p>
        </w:tc>
        <w:tc>
          <w:tcPr>
            <w:tcW w:w="239" w:type="dxa"/>
            <w:vAlign w:val="center"/>
          </w:tcPr>
          <w:p w14:paraId="71DFD5AE" w14:textId="77777777" w:rsidR="00141D7C" w:rsidRPr="00512829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71DFD5AF" w14:textId="77777777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637.17)</w:t>
            </w:r>
          </w:p>
        </w:tc>
      </w:tr>
      <w:tr w:rsidR="00141D7C" w:rsidRPr="00512829" w14:paraId="71DFD5B5" w14:textId="77777777" w:rsidTr="0035176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bottom"/>
          </w:tcPr>
          <w:p w14:paraId="71DFD5B1" w14:textId="77777777" w:rsidR="00141D7C" w:rsidRPr="005F1A3E" w:rsidRDefault="00141D7C" w:rsidP="00141D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5B2" w14:textId="501100EC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41D7C">
              <w:rPr>
                <w:rFonts w:ascii="Angsana New" w:hAnsi="Angsana New"/>
                <w:sz w:val="30"/>
                <w:szCs w:val="30"/>
              </w:rPr>
              <w:t xml:space="preserve">20,734,942.72 </w:t>
            </w:r>
          </w:p>
        </w:tc>
        <w:tc>
          <w:tcPr>
            <w:tcW w:w="239" w:type="dxa"/>
            <w:vAlign w:val="center"/>
          </w:tcPr>
          <w:p w14:paraId="71DFD5B3" w14:textId="77777777" w:rsidR="00141D7C" w:rsidRPr="00512829" w:rsidRDefault="00141D7C" w:rsidP="00141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5B4" w14:textId="77777777" w:rsidR="00141D7C" w:rsidRPr="002B0287" w:rsidRDefault="00141D7C" w:rsidP="00141D7C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</w:tbl>
    <w:bookmarkEnd w:id="1"/>
    <w:p w14:paraId="71DFD5B9" w14:textId="77777777" w:rsidR="00E454E7" w:rsidRDefault="004D4E63" w:rsidP="009A0D22">
      <w:pPr>
        <w:numPr>
          <w:ilvl w:val="0"/>
          <w:numId w:val="45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71DFD5BA" w14:textId="160B5A42" w:rsidR="00E45619" w:rsidRDefault="00CF6975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  <w:r w:rsidRPr="00CF6975">
        <w:rPr>
          <w:rFonts w:ascii="Angsana New" w:hAnsi="Angsana New"/>
          <w:sz w:val="30"/>
          <w:szCs w:val="30"/>
          <w:cs/>
        </w:rPr>
        <w:t xml:space="preserve">สำหรับงวด </w:t>
      </w:r>
      <w:r>
        <w:rPr>
          <w:rFonts w:ascii="Angsana New" w:hAnsi="Angsana New"/>
          <w:sz w:val="30"/>
          <w:szCs w:val="30"/>
        </w:rPr>
        <w:t>3</w:t>
      </w:r>
      <w:r w:rsidRPr="00CF6975">
        <w:rPr>
          <w:rFonts w:ascii="Angsana New" w:hAnsi="Angsana New"/>
          <w:sz w:val="30"/>
          <w:szCs w:val="30"/>
          <w:cs/>
        </w:rPr>
        <w:t xml:space="preserve"> เดือนและ </w:t>
      </w:r>
      <w:r>
        <w:rPr>
          <w:rFonts w:ascii="Angsana New" w:hAnsi="Angsana New"/>
          <w:sz w:val="30"/>
          <w:szCs w:val="30"/>
        </w:rPr>
        <w:t>6</w:t>
      </w:r>
      <w:r w:rsidRPr="00CF6975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CF6975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2565</w:t>
      </w:r>
      <w:r w:rsidRPr="00CF6975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2564</w:t>
      </w:r>
    </w:p>
    <w:tbl>
      <w:tblPr>
        <w:tblW w:w="96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1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CF6975" w14:paraId="093E71F8" w14:textId="77777777" w:rsidTr="00CF6975">
        <w:trPr>
          <w:gridAfter w:val="1"/>
          <w:wAfter w:w="6" w:type="dxa"/>
        </w:trPr>
        <w:tc>
          <w:tcPr>
            <w:tcW w:w="4409" w:type="dxa"/>
            <w:gridSpan w:val="2"/>
            <w:hideMark/>
          </w:tcPr>
          <w:p w14:paraId="43A1E2B9" w14:textId="77777777" w:rsidR="00CF6975" w:rsidRDefault="00CF6975">
            <w:pPr>
              <w:spacing w:line="360" w:lineRule="exact"/>
              <w:ind w:right="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14:paraId="3483B3A4" w14:textId="77777777" w:rsidR="00CF6975" w:rsidRDefault="00CF6975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B8F6BA7" w14:textId="77777777" w:rsidR="00CF6975" w:rsidRDefault="00CF6975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21ADAE" w14:textId="77777777" w:rsidR="00CF6975" w:rsidRDefault="00CF6975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3"/>
            <w:hideMark/>
          </w:tcPr>
          <w:p w14:paraId="0F108EAE" w14:textId="77777777" w:rsidR="00CF6975" w:rsidRDefault="00CF6975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6975" w14:paraId="0A8784A0" w14:textId="77777777" w:rsidTr="00CF6975">
        <w:trPr>
          <w:gridAfter w:val="1"/>
          <w:wAfter w:w="6" w:type="dxa"/>
        </w:trPr>
        <w:tc>
          <w:tcPr>
            <w:tcW w:w="2881" w:type="dxa"/>
          </w:tcPr>
          <w:p w14:paraId="3BA6F8E2" w14:textId="77777777" w:rsidR="00CF6975" w:rsidRDefault="00CF697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A6BC03" w14:textId="0403FFB1" w:rsidR="00CF6975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97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F6975" w14:paraId="6CB67DB1" w14:textId="77777777" w:rsidTr="00CF6975">
        <w:tc>
          <w:tcPr>
            <w:tcW w:w="2881" w:type="dxa"/>
          </w:tcPr>
          <w:p w14:paraId="0BF7B72F" w14:textId="77777777" w:rsidR="00CF6975" w:rsidRDefault="00CF6975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3B3D5F" w14:textId="77777777" w:rsidR="00CF6975" w:rsidRDefault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 สิ้นสุดวันที่</w:t>
            </w:r>
          </w:p>
        </w:tc>
        <w:tc>
          <w:tcPr>
            <w:tcW w:w="238" w:type="dxa"/>
          </w:tcPr>
          <w:p w14:paraId="30AE414D" w14:textId="77777777" w:rsidR="00CF6975" w:rsidRDefault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0BEE02" w14:textId="77777777" w:rsidR="00CF6975" w:rsidRDefault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 สิ้นสุดวันที่</w:t>
            </w:r>
          </w:p>
        </w:tc>
      </w:tr>
      <w:tr w:rsidR="00CF6975" w14:paraId="009C2575" w14:textId="77777777" w:rsidTr="00CF6975">
        <w:tc>
          <w:tcPr>
            <w:tcW w:w="2881" w:type="dxa"/>
          </w:tcPr>
          <w:p w14:paraId="3000EDA2" w14:textId="77777777" w:rsidR="00CF6975" w:rsidRDefault="00CF6975" w:rsidP="00CF6975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A91CEB" w14:textId="7D4B3F2B" w:rsidR="00CF6975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73EA3" w14:textId="77777777" w:rsidR="00CF6975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AAFD4" w14:textId="2EF28966" w:rsidR="00CF6975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8" w:type="dxa"/>
          </w:tcPr>
          <w:p w14:paraId="5AF85632" w14:textId="77777777" w:rsidR="00CF6975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0F9183" w14:textId="4166622A" w:rsidR="00CF6975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FDCB" w14:textId="77777777" w:rsidR="00CF6975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0E3F39" w14:textId="080A2C0E" w:rsidR="00CF6975" w:rsidRDefault="00CF6975" w:rsidP="00CF697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6975" w14:paraId="0FC6149D" w14:textId="77777777" w:rsidTr="00CF6975">
        <w:trPr>
          <w:trHeight w:val="203"/>
        </w:trPr>
        <w:tc>
          <w:tcPr>
            <w:tcW w:w="2881" w:type="dxa"/>
            <w:hideMark/>
          </w:tcPr>
          <w:p w14:paraId="0155B261" w14:textId="77777777" w:rsidR="00CF6975" w:rsidRDefault="00CF6975" w:rsidP="00CF697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8E18B" w14:textId="6BFBEEBA" w:rsidR="00CF6975" w:rsidRDefault="006143E3" w:rsidP="00CF697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3E3">
              <w:rPr>
                <w:rFonts w:ascii="Angsana New" w:hAnsi="Angsana New"/>
                <w:sz w:val="30"/>
                <w:szCs w:val="30"/>
              </w:rPr>
              <w:t>522,016.42</w:t>
            </w:r>
          </w:p>
        </w:tc>
        <w:tc>
          <w:tcPr>
            <w:tcW w:w="236" w:type="dxa"/>
            <w:vAlign w:val="bottom"/>
          </w:tcPr>
          <w:p w14:paraId="1CE18094" w14:textId="77777777" w:rsidR="00CF6975" w:rsidRDefault="00CF6975" w:rsidP="00CF697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0E684A" w14:textId="4200A524" w:rsidR="00CF6975" w:rsidRDefault="00CF6975" w:rsidP="00CF6975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482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064.74</w:t>
            </w:r>
          </w:p>
        </w:tc>
        <w:tc>
          <w:tcPr>
            <w:tcW w:w="238" w:type="dxa"/>
            <w:vAlign w:val="bottom"/>
          </w:tcPr>
          <w:p w14:paraId="4DC38D0A" w14:textId="77777777" w:rsidR="00CF6975" w:rsidRDefault="00CF6975" w:rsidP="00CF697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68E46" w14:textId="3DFB5A75" w:rsidR="00CF6975" w:rsidRDefault="0001722E" w:rsidP="00CF6975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2E">
              <w:rPr>
                <w:rFonts w:ascii="Angsana New" w:hAnsi="Angsana New"/>
                <w:sz w:val="30"/>
                <w:szCs w:val="30"/>
              </w:rPr>
              <w:t>1,044,032.84</w:t>
            </w:r>
          </w:p>
        </w:tc>
        <w:tc>
          <w:tcPr>
            <w:tcW w:w="236" w:type="dxa"/>
            <w:vAlign w:val="bottom"/>
          </w:tcPr>
          <w:p w14:paraId="308D04DF" w14:textId="77777777" w:rsidR="00CF6975" w:rsidRDefault="00CF6975" w:rsidP="00CF697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  <w:hideMark/>
          </w:tcPr>
          <w:p w14:paraId="2D00B901" w14:textId="47E15262" w:rsidR="00CF6975" w:rsidRDefault="00CF6975" w:rsidP="00CF6975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964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129.48</w:t>
            </w:r>
          </w:p>
        </w:tc>
      </w:tr>
      <w:tr w:rsidR="00CF6975" w14:paraId="673CBC43" w14:textId="77777777" w:rsidTr="00CF6975">
        <w:trPr>
          <w:trHeight w:val="203"/>
        </w:trPr>
        <w:tc>
          <w:tcPr>
            <w:tcW w:w="2881" w:type="dxa"/>
            <w:hideMark/>
          </w:tcPr>
          <w:p w14:paraId="3D1175D2" w14:textId="77777777" w:rsidR="00CF6975" w:rsidRDefault="00CF6975" w:rsidP="00CF697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vAlign w:val="bottom"/>
          </w:tcPr>
          <w:p w14:paraId="61E1C843" w14:textId="0822E888" w:rsidR="00CF6975" w:rsidRDefault="006143E3" w:rsidP="00CF697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3E3">
              <w:rPr>
                <w:rFonts w:ascii="Angsana New" w:hAnsi="Angsana New"/>
                <w:sz w:val="30"/>
                <w:szCs w:val="30"/>
              </w:rPr>
              <w:t>99,122.75</w:t>
            </w:r>
          </w:p>
        </w:tc>
        <w:tc>
          <w:tcPr>
            <w:tcW w:w="236" w:type="dxa"/>
            <w:vAlign w:val="bottom"/>
          </w:tcPr>
          <w:p w14:paraId="2DCC9D6A" w14:textId="77777777" w:rsidR="00CF6975" w:rsidRDefault="00CF6975" w:rsidP="00CF697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1DBFB4A4" w14:textId="0F344694" w:rsidR="00CF6975" w:rsidRDefault="00CF6975" w:rsidP="00CF6975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623.50</w:t>
            </w:r>
          </w:p>
        </w:tc>
        <w:tc>
          <w:tcPr>
            <w:tcW w:w="238" w:type="dxa"/>
            <w:vAlign w:val="bottom"/>
          </w:tcPr>
          <w:p w14:paraId="5E81B5D8" w14:textId="77777777" w:rsidR="00CF6975" w:rsidRDefault="00CF6975" w:rsidP="00CF697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129F723" w14:textId="608A7DA7" w:rsidR="00CF6975" w:rsidRDefault="006143E3" w:rsidP="00CF6975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43E3">
              <w:rPr>
                <w:rFonts w:ascii="Angsana New" w:hAnsi="Angsana New"/>
                <w:sz w:val="30"/>
                <w:szCs w:val="30"/>
              </w:rPr>
              <w:t>198,245.50</w:t>
            </w:r>
          </w:p>
        </w:tc>
        <w:tc>
          <w:tcPr>
            <w:tcW w:w="236" w:type="dxa"/>
            <w:vAlign w:val="bottom"/>
          </w:tcPr>
          <w:p w14:paraId="31FAC11F" w14:textId="77777777" w:rsidR="00CF6975" w:rsidRDefault="00CF6975" w:rsidP="00CF697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  <w:hideMark/>
          </w:tcPr>
          <w:p w14:paraId="7BCFA012" w14:textId="7FD6FF84" w:rsidR="00CF6975" w:rsidRDefault="00CF6975" w:rsidP="00CF6975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247.00</w:t>
            </w:r>
          </w:p>
        </w:tc>
      </w:tr>
      <w:tr w:rsidR="00CF6975" w14:paraId="316552A0" w14:textId="77777777" w:rsidTr="00CF6975">
        <w:trPr>
          <w:trHeight w:val="149"/>
        </w:trPr>
        <w:tc>
          <w:tcPr>
            <w:tcW w:w="2881" w:type="dxa"/>
            <w:hideMark/>
          </w:tcPr>
          <w:p w14:paraId="200F3B92" w14:textId="77777777" w:rsidR="00CF6975" w:rsidRDefault="00CF6975" w:rsidP="00CF6975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D12BB" w14:textId="40575764" w:rsidR="00CF6975" w:rsidRDefault="006143E3" w:rsidP="00CF6975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3E3">
              <w:rPr>
                <w:rFonts w:ascii="Angsana New" w:hAnsi="Angsana New"/>
                <w:b/>
                <w:bCs/>
                <w:sz w:val="30"/>
                <w:szCs w:val="30"/>
              </w:rPr>
              <w:t>621,139.17</w:t>
            </w:r>
          </w:p>
        </w:tc>
        <w:tc>
          <w:tcPr>
            <w:tcW w:w="236" w:type="dxa"/>
            <w:vAlign w:val="bottom"/>
          </w:tcPr>
          <w:p w14:paraId="0A743660" w14:textId="77777777" w:rsidR="00CF6975" w:rsidRDefault="00CF6975" w:rsidP="00CF6975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56BB52" w14:textId="66C6C4D9" w:rsidR="00CF6975" w:rsidRDefault="00CF6975" w:rsidP="00CF6975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688.24</w:t>
            </w:r>
          </w:p>
        </w:tc>
        <w:tc>
          <w:tcPr>
            <w:tcW w:w="238" w:type="dxa"/>
            <w:vAlign w:val="bottom"/>
          </w:tcPr>
          <w:p w14:paraId="455D0657" w14:textId="77777777" w:rsidR="00CF6975" w:rsidRDefault="00CF6975" w:rsidP="00CF6975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115F" w14:textId="0B52FE1E" w:rsidR="00CF6975" w:rsidRDefault="006143E3" w:rsidP="00CF6975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3E3">
              <w:rPr>
                <w:rFonts w:ascii="Angsana New" w:hAnsi="Angsana New"/>
                <w:b/>
                <w:bCs/>
                <w:sz w:val="30"/>
                <w:szCs w:val="30"/>
              </w:rPr>
              <w:t>1,242,278.34</w:t>
            </w:r>
          </w:p>
        </w:tc>
        <w:tc>
          <w:tcPr>
            <w:tcW w:w="236" w:type="dxa"/>
            <w:vAlign w:val="bottom"/>
          </w:tcPr>
          <w:p w14:paraId="68AC3437" w14:textId="77777777" w:rsidR="00CF6975" w:rsidRDefault="00CF6975" w:rsidP="00CF6975">
            <w:pPr>
              <w:tabs>
                <w:tab w:val="decimal" w:pos="1116"/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5BFF7E" w14:textId="2D527F93" w:rsidR="00CF6975" w:rsidRDefault="00CF6975" w:rsidP="00CF6975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376.48</w:t>
            </w:r>
          </w:p>
        </w:tc>
      </w:tr>
    </w:tbl>
    <w:p w14:paraId="4C9243C2" w14:textId="52F00869" w:rsidR="00CF6975" w:rsidRDefault="00CF6975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</w:p>
    <w:tbl>
      <w:tblPr>
        <w:tblW w:w="96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548"/>
        <w:gridCol w:w="2127"/>
      </w:tblGrid>
      <w:tr w:rsidR="00CF6975" w14:paraId="7EC00EC8" w14:textId="77777777" w:rsidTr="006143E3">
        <w:tc>
          <w:tcPr>
            <w:tcW w:w="7548" w:type="dxa"/>
            <w:vAlign w:val="bottom"/>
          </w:tcPr>
          <w:p w14:paraId="6E4B76A9" w14:textId="77777777" w:rsidR="00CF6975" w:rsidRDefault="00CF6975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bookmarkStart w:id="2" w:name="_Hlk16077170"/>
          </w:p>
        </w:tc>
        <w:tc>
          <w:tcPr>
            <w:tcW w:w="2127" w:type="dxa"/>
            <w:hideMark/>
          </w:tcPr>
          <w:p w14:paraId="60141D97" w14:textId="77777777" w:rsidR="00CF6975" w:rsidRDefault="00CF697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CF6975" w14:paraId="1EAA7BD4" w14:textId="77777777" w:rsidTr="006143E3">
        <w:tc>
          <w:tcPr>
            <w:tcW w:w="7548" w:type="dxa"/>
            <w:vAlign w:val="bottom"/>
          </w:tcPr>
          <w:p w14:paraId="29040233" w14:textId="77777777" w:rsidR="00CF6975" w:rsidRDefault="00CF697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5159A" w14:textId="77777777" w:rsidR="00CF6975" w:rsidRDefault="00CF697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  <w:lang w:val="en-GB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CF6975" w14:paraId="084ECA3B" w14:textId="77777777" w:rsidTr="006143E3">
        <w:trPr>
          <w:trHeight w:val="347"/>
        </w:trPr>
        <w:tc>
          <w:tcPr>
            <w:tcW w:w="7548" w:type="dxa"/>
            <w:hideMark/>
          </w:tcPr>
          <w:p w14:paraId="0D5D476A" w14:textId="1E4025D1" w:rsidR="00CF6975" w:rsidRDefault="00CF697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89675A" w14:textId="77777777" w:rsidR="00CF6975" w:rsidRDefault="00CF6975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6975" w14:paraId="756962CB" w14:textId="77777777" w:rsidTr="006143E3">
        <w:tc>
          <w:tcPr>
            <w:tcW w:w="7548" w:type="dxa"/>
            <w:hideMark/>
          </w:tcPr>
          <w:p w14:paraId="51B0E770" w14:textId="77777777" w:rsidR="00CF6975" w:rsidRDefault="00CF6975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2127" w:type="dxa"/>
          </w:tcPr>
          <w:p w14:paraId="0AABA1C3" w14:textId="77777777" w:rsidR="00CF6975" w:rsidRDefault="00CF697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6975" w14:paraId="765A3069" w14:textId="77777777" w:rsidTr="006143E3">
        <w:tc>
          <w:tcPr>
            <w:tcW w:w="7548" w:type="dxa"/>
            <w:hideMark/>
          </w:tcPr>
          <w:p w14:paraId="67000559" w14:textId="5244E15D" w:rsidR="00CF6975" w:rsidRDefault="00CF6975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76F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127" w:type="dxa"/>
            <w:vAlign w:val="bottom"/>
            <w:hideMark/>
          </w:tcPr>
          <w:p w14:paraId="06DA0E10" w14:textId="2D1B10C5" w:rsidR="00CF6975" w:rsidRDefault="00EB54F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444">
              <w:rPr>
                <w:rFonts w:ascii="Angsana New" w:hAnsi="Angsana New"/>
                <w:sz w:val="30"/>
                <w:szCs w:val="30"/>
              </w:rPr>
              <w:t>15,306,909.00</w:t>
            </w:r>
          </w:p>
        </w:tc>
      </w:tr>
      <w:tr w:rsidR="006143E3" w14:paraId="3E5B8B08" w14:textId="77777777" w:rsidTr="006143E3">
        <w:tc>
          <w:tcPr>
            <w:tcW w:w="7548" w:type="dxa"/>
            <w:hideMark/>
          </w:tcPr>
          <w:p w14:paraId="7D00199D" w14:textId="77777777" w:rsidR="006143E3" w:rsidRDefault="006143E3" w:rsidP="006143E3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07E3846A" w14:textId="729CFE01" w:rsidR="006143E3" w:rsidRDefault="006143E3" w:rsidP="006143E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722E">
              <w:rPr>
                <w:rFonts w:ascii="Angsana New" w:hAnsi="Angsana New"/>
                <w:sz w:val="30"/>
                <w:szCs w:val="30"/>
              </w:rPr>
              <w:t>1,044,032.84</w:t>
            </w:r>
          </w:p>
        </w:tc>
      </w:tr>
      <w:tr w:rsidR="00FA0480" w14:paraId="2B37C586" w14:textId="77777777" w:rsidTr="006143E3">
        <w:tc>
          <w:tcPr>
            <w:tcW w:w="7548" w:type="dxa"/>
          </w:tcPr>
          <w:p w14:paraId="6A4D4F68" w14:textId="137D5D79" w:rsidR="00FA0480" w:rsidRDefault="00FA0480" w:rsidP="00FA0480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32EC3847" w14:textId="4B77B01E" w:rsidR="00FA0480" w:rsidRPr="0001722E" w:rsidRDefault="00FA0480" w:rsidP="00FA048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43E3">
              <w:rPr>
                <w:rFonts w:ascii="Angsana New" w:hAnsi="Angsana New"/>
                <w:sz w:val="30"/>
                <w:szCs w:val="30"/>
              </w:rPr>
              <w:t>198,245.50</w:t>
            </w:r>
          </w:p>
        </w:tc>
      </w:tr>
      <w:tr w:rsidR="006143E3" w14:paraId="4AA4305C" w14:textId="77777777" w:rsidTr="006143E3">
        <w:tc>
          <w:tcPr>
            <w:tcW w:w="7548" w:type="dxa"/>
            <w:hideMark/>
          </w:tcPr>
          <w:p w14:paraId="58F19868" w14:textId="7259E35B" w:rsidR="006143E3" w:rsidRDefault="008E6F2D" w:rsidP="006143E3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0BA34" w14:textId="230F0D3C" w:rsidR="006143E3" w:rsidRDefault="002015B6" w:rsidP="006143E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13AE4">
              <w:rPr>
                <w:rFonts w:ascii="Angsana New" w:hAnsi="Angsana New"/>
                <w:sz w:val="30"/>
                <w:szCs w:val="30"/>
                <w:cs/>
              </w:rPr>
              <w:t>555</w:t>
            </w:r>
            <w:r w:rsidRPr="00A13AE4">
              <w:rPr>
                <w:rFonts w:ascii="Angsana New" w:hAnsi="Angsana New"/>
                <w:sz w:val="30"/>
                <w:szCs w:val="30"/>
              </w:rPr>
              <w:t>,</w:t>
            </w:r>
            <w:r w:rsidRPr="00A13AE4">
              <w:rPr>
                <w:rFonts w:ascii="Angsana New" w:hAnsi="Angsana New"/>
                <w:sz w:val="30"/>
                <w:szCs w:val="30"/>
                <w:cs/>
              </w:rPr>
              <w:t>417.26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F6975" w14:paraId="5DEEC404" w14:textId="77777777" w:rsidTr="006143E3">
        <w:tc>
          <w:tcPr>
            <w:tcW w:w="7548" w:type="dxa"/>
            <w:hideMark/>
          </w:tcPr>
          <w:p w14:paraId="17E0209A" w14:textId="500CDD02" w:rsidR="00CF6975" w:rsidRDefault="00CF6975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4F6BFF" w14:textId="31DD3B59" w:rsidR="00CF6975" w:rsidRDefault="007F2C6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C6B">
              <w:rPr>
                <w:rFonts w:ascii="Angsana New" w:hAnsi="Angsana New"/>
                <w:sz w:val="30"/>
                <w:szCs w:val="30"/>
              </w:rPr>
              <w:t>15,993,770.08</w:t>
            </w:r>
          </w:p>
        </w:tc>
      </w:tr>
      <w:tr w:rsidR="00CF6975" w14:paraId="77978360" w14:textId="77777777" w:rsidTr="006143E3">
        <w:tc>
          <w:tcPr>
            <w:tcW w:w="7548" w:type="dxa"/>
            <w:hideMark/>
          </w:tcPr>
          <w:p w14:paraId="2BE2B801" w14:textId="77777777" w:rsidR="00CF6975" w:rsidRDefault="00CF6975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9BD14" w14:textId="51E159E7" w:rsidR="00CF6975" w:rsidRPr="005A7E6E" w:rsidRDefault="005A7E6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A7E6E">
              <w:rPr>
                <w:rFonts w:ascii="Angsana New" w:hAnsi="Angsana New"/>
                <w:sz w:val="30"/>
                <w:szCs w:val="30"/>
              </w:rPr>
              <w:t>258,661.49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F6975" w14:paraId="421D1172" w14:textId="77777777" w:rsidTr="006143E3">
        <w:trPr>
          <w:trHeight w:val="423"/>
        </w:trPr>
        <w:tc>
          <w:tcPr>
            <w:tcW w:w="7548" w:type="dxa"/>
            <w:hideMark/>
          </w:tcPr>
          <w:p w14:paraId="0A97F549" w14:textId="77777777" w:rsidR="00CF6975" w:rsidRDefault="00CF6975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A9AB4B" w14:textId="648A767E" w:rsidR="00CF6975" w:rsidRDefault="000C35C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35CF">
              <w:rPr>
                <w:rFonts w:ascii="Angsana New" w:hAnsi="Angsana New"/>
                <w:b/>
                <w:bCs/>
                <w:sz w:val="30"/>
                <w:szCs w:val="30"/>
              </w:rPr>
              <w:t>15,735,108.59</w:t>
            </w:r>
          </w:p>
        </w:tc>
        <w:bookmarkEnd w:id="2"/>
      </w:tr>
    </w:tbl>
    <w:p w14:paraId="71DFD602" w14:textId="77777777" w:rsidR="000C30D0" w:rsidRDefault="000C30D0" w:rsidP="00D009D7">
      <w:pPr>
        <w:spacing w:line="240" w:lineRule="atLeast"/>
        <w:rPr>
          <w:rFonts w:ascii="Angsana New" w:hAnsi="Angsana New"/>
          <w:sz w:val="16"/>
          <w:szCs w:val="16"/>
        </w:rPr>
      </w:pPr>
    </w:p>
    <w:p w14:paraId="2FC4CC04" w14:textId="3D44BDAA" w:rsidR="006841A1" w:rsidRDefault="006841A1" w:rsidP="001B654B">
      <w:pPr>
        <w:numPr>
          <w:ilvl w:val="0"/>
          <w:numId w:val="46"/>
        </w:numPr>
        <w:spacing w:before="240" w:after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1DFD603" w14:textId="1F2401A0" w:rsidR="00466E81" w:rsidRPr="00466E81" w:rsidRDefault="00466E81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66E81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55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4410"/>
        <w:gridCol w:w="1920"/>
        <w:gridCol w:w="242"/>
        <w:gridCol w:w="1978"/>
      </w:tblGrid>
      <w:tr w:rsidR="005D26DC" w:rsidRPr="00375B32" w14:paraId="71DFD606" w14:textId="77777777" w:rsidTr="000C30D0">
        <w:tc>
          <w:tcPr>
            <w:tcW w:w="4410" w:type="dxa"/>
          </w:tcPr>
          <w:p w14:paraId="71DFD604" w14:textId="77777777" w:rsidR="005D26DC" w:rsidRPr="00375B32" w:rsidRDefault="005D26DC" w:rsidP="00C05C65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605" w14:textId="77777777" w:rsidR="005D26DC" w:rsidRPr="00C05C65" w:rsidRDefault="005D26DC" w:rsidP="00C05C6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14:paraId="71DFD60B" w14:textId="77777777" w:rsidTr="000C30D0">
        <w:tc>
          <w:tcPr>
            <w:tcW w:w="4410" w:type="dxa"/>
          </w:tcPr>
          <w:p w14:paraId="71DFD607" w14:textId="77777777" w:rsidR="005D26DC" w:rsidRPr="00375B32" w:rsidRDefault="005D26DC" w:rsidP="005D26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608" w14:textId="199702EA" w:rsidR="005D26DC" w:rsidRPr="00375B32" w:rsidRDefault="00E434E7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30 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71DFD609" w14:textId="77777777" w:rsidR="005D26DC" w:rsidRPr="008936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FD60A" w14:textId="77777777" w:rsidR="005D26DC" w:rsidRPr="00C05C65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7304A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6255A" w:rsidRPr="00375B32" w14:paraId="71DFD610" w14:textId="77777777" w:rsidTr="000C30D0">
        <w:tc>
          <w:tcPr>
            <w:tcW w:w="4410" w:type="dxa"/>
          </w:tcPr>
          <w:p w14:paraId="71DFD60C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</w:tcPr>
          <w:p w14:paraId="71DFD60D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2" w:type="dxa"/>
            <w:shd w:val="clear" w:color="auto" w:fill="auto"/>
          </w:tcPr>
          <w:p w14:paraId="71DFD60E" w14:textId="77777777" w:rsidR="00C6255A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14:paraId="71DFD60F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304AA" w:rsidRPr="00375B32" w14:paraId="71DFD615" w14:textId="77777777" w:rsidTr="000C30D0">
        <w:tc>
          <w:tcPr>
            <w:tcW w:w="4410" w:type="dxa"/>
          </w:tcPr>
          <w:p w14:paraId="71DFD611" w14:textId="77777777" w:rsidR="007304AA" w:rsidRPr="00375B32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20" w:type="dxa"/>
            <w:shd w:val="clear" w:color="auto" w:fill="auto"/>
          </w:tcPr>
          <w:p w14:paraId="71DFD612" w14:textId="77777777"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42" w:type="dxa"/>
            <w:shd w:val="clear" w:color="auto" w:fill="auto"/>
          </w:tcPr>
          <w:p w14:paraId="71DFD613" w14:textId="77777777" w:rsidR="007304AA" w:rsidRPr="002B05DD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1DFD614" w14:textId="77777777"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7304AA" w:rsidRPr="00375B32" w14:paraId="71DFD61A" w14:textId="77777777" w:rsidTr="000C30D0">
        <w:tc>
          <w:tcPr>
            <w:tcW w:w="4410" w:type="dxa"/>
          </w:tcPr>
          <w:p w14:paraId="71DFD616" w14:textId="77777777" w:rsidR="007304AA" w:rsidRPr="00375B32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20" w:type="dxa"/>
            <w:shd w:val="clear" w:color="auto" w:fill="auto"/>
          </w:tcPr>
          <w:p w14:paraId="71DFD617" w14:textId="77777777"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71DFD618" w14:textId="77777777" w:rsidR="007304AA" w:rsidRPr="002B05DD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1DFD619" w14:textId="77777777"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304AA" w:rsidRPr="00375B32" w14:paraId="71DFD61F" w14:textId="77777777" w:rsidTr="000C30D0">
        <w:tc>
          <w:tcPr>
            <w:tcW w:w="4410" w:type="dxa"/>
          </w:tcPr>
          <w:p w14:paraId="71DFD61B" w14:textId="77777777" w:rsidR="007304AA" w:rsidRPr="00375B32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20" w:type="dxa"/>
            <w:shd w:val="clear" w:color="auto" w:fill="auto"/>
          </w:tcPr>
          <w:p w14:paraId="71DFD61C" w14:textId="77777777" w:rsidR="007304AA" w:rsidRPr="00743DBE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  <w:tc>
          <w:tcPr>
            <w:tcW w:w="242" w:type="dxa"/>
            <w:shd w:val="clear" w:color="auto" w:fill="auto"/>
          </w:tcPr>
          <w:p w14:paraId="71DFD61D" w14:textId="77777777" w:rsidR="007304AA" w:rsidRPr="002B05DD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1DFD61E" w14:textId="77777777" w:rsidR="007304AA" w:rsidRPr="00743DBE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</w:tr>
      <w:tr w:rsidR="007304AA" w:rsidRPr="00D933BE" w14:paraId="71DFD624" w14:textId="77777777" w:rsidTr="000C30D0">
        <w:tc>
          <w:tcPr>
            <w:tcW w:w="4410" w:type="dxa"/>
          </w:tcPr>
          <w:p w14:paraId="71DFD620" w14:textId="77777777" w:rsidR="007304AA" w:rsidRPr="00375B32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20" w:type="dxa"/>
            <w:shd w:val="clear" w:color="auto" w:fill="auto"/>
          </w:tcPr>
          <w:p w14:paraId="71DFD621" w14:textId="77777777"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2" w:type="dxa"/>
            <w:shd w:val="clear" w:color="auto" w:fill="auto"/>
          </w:tcPr>
          <w:p w14:paraId="71DFD622" w14:textId="77777777" w:rsidR="007304AA" w:rsidRPr="002B05DD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1DFD623" w14:textId="77777777"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71683562" w14:textId="45D4DA07" w:rsidR="00CF6975" w:rsidRDefault="00CF6975" w:rsidP="006841A1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1DFD626" w14:textId="77777777" w:rsidR="00D009D7" w:rsidRPr="00D009D7" w:rsidRDefault="00D009D7" w:rsidP="00A620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627" w14:textId="77777777" w:rsidR="00D009D7" w:rsidRPr="00D009D7" w:rsidRDefault="00D009D7" w:rsidP="00A620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628" w14:textId="77777777" w:rsidR="00A8454F" w:rsidRPr="0063553E" w:rsidRDefault="00C7442D" w:rsidP="00A62014">
      <w:pPr>
        <w:numPr>
          <w:ilvl w:val="0"/>
          <w:numId w:val="2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553E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63553E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63553E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71DFD629" w14:textId="77777777" w:rsidR="00A03D23" w:rsidRDefault="00775D8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75D86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กลุ่มบริษัทจะต้องจัดสรรทุนสำรอง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71DFD62D" w14:textId="77777777" w:rsidR="00A8454F" w:rsidRPr="00A6604D" w:rsidRDefault="00A8454F" w:rsidP="00A62014">
      <w:pPr>
        <w:numPr>
          <w:ilvl w:val="0"/>
          <w:numId w:val="2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1DFD62E" w14:textId="77777777" w:rsidR="00EB3AA7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</w:p>
    <w:p w14:paraId="71DFD62F" w14:textId="77777777" w:rsidR="00EB3AA7" w:rsidRPr="00E45619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71DFD630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1DFD631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702663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1DFD632" w14:textId="77777777" w:rsidR="00FF73FE" w:rsidRPr="00A6604D" w:rsidRDefault="00FF73FE" w:rsidP="00A62014">
      <w:pPr>
        <w:numPr>
          <w:ilvl w:val="0"/>
          <w:numId w:val="12"/>
        </w:numPr>
        <w:tabs>
          <w:tab w:val="left" w:pos="709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48"/>
        <w:gridCol w:w="1717"/>
        <w:gridCol w:w="1717"/>
        <w:gridCol w:w="1717"/>
        <w:gridCol w:w="1717"/>
        <w:gridCol w:w="1656"/>
        <w:gridCol w:w="1717"/>
      </w:tblGrid>
      <w:tr w:rsidR="00282299" w:rsidRPr="00E64E19" w14:paraId="71DFD637" w14:textId="77777777" w:rsidTr="00312059">
        <w:trPr>
          <w:trHeight w:val="360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3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4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5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6" w14:textId="77777777" w:rsidR="00282299" w:rsidRPr="00282299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E64E19" w14:paraId="71DFD63A" w14:textId="77777777" w:rsidTr="00312059">
        <w:trPr>
          <w:trHeight w:val="360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8" w14:textId="77777777" w:rsidR="00B467CA" w:rsidRPr="00E64E19" w:rsidRDefault="00B467CA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9" w14:textId="77777777" w:rsidR="00B467CA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16618" w:rsidRPr="00E64E19" w14:paraId="71DFD63D" w14:textId="77777777" w:rsidTr="00312059">
        <w:trPr>
          <w:trHeight w:val="360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B" w14:textId="77777777" w:rsidR="00B16618" w:rsidRPr="00E64E19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C" w14:textId="77777777" w:rsidR="00B16618" w:rsidRPr="00282299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282299" w:rsidRPr="00E64E19" w14:paraId="71DFD642" w14:textId="77777777" w:rsidTr="00312059">
        <w:trPr>
          <w:trHeight w:val="360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3E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3F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40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41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04AA" w:rsidRPr="00E64E19" w14:paraId="71DFD64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3" w14:textId="77777777" w:rsidR="007304AA" w:rsidRPr="00E64E19" w:rsidRDefault="007304AA" w:rsidP="007304AA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4" w14:textId="66909F4F" w:rsidR="007304AA" w:rsidRPr="00E64E19" w:rsidRDefault="007304AA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434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34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5" w14:textId="05E3D2DC" w:rsidR="007304AA" w:rsidRPr="00E64E19" w:rsidRDefault="00E434E7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6" w14:textId="2732E65F" w:rsidR="007304AA" w:rsidRPr="00E64E19" w:rsidRDefault="007304AA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434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34E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7" w14:textId="28134C70" w:rsidR="007304AA" w:rsidRPr="00E64E19" w:rsidRDefault="00E434E7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8" w14:textId="66DFC335" w:rsidR="007304AA" w:rsidRPr="00E64E19" w:rsidRDefault="00E434E7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34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434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="007304AA"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304AA"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30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49" w14:textId="422E5581" w:rsidR="007304AA" w:rsidRPr="00E64E19" w:rsidRDefault="00E434E7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CE2440" w:rsidRPr="00E64E19" w14:paraId="71DFD65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4B" w14:textId="77777777" w:rsidR="00CE2440" w:rsidRPr="00FA3987" w:rsidRDefault="00CE2440" w:rsidP="00CE2440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4C" w14:textId="39E69E5D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DE0">
              <w:rPr>
                <w:rFonts w:asciiTheme="majorBidi" w:hAnsiTheme="majorBidi" w:cstheme="majorBidi"/>
                <w:sz w:val="28"/>
                <w:szCs w:val="28"/>
              </w:rPr>
              <w:t>103,825,479.12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4D" w14:textId="3D52AD1A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08FE">
              <w:rPr>
                <w:rFonts w:asciiTheme="majorBidi" w:hAnsiTheme="majorBidi" w:cstheme="majorBidi"/>
                <w:sz w:val="28"/>
                <w:szCs w:val="28"/>
              </w:rPr>
              <w:t xml:space="preserve">76,010,052.15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4E" w14:textId="1E456427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57">
              <w:rPr>
                <w:rFonts w:asciiTheme="majorBidi" w:hAnsiTheme="majorBidi" w:cstheme="majorBidi"/>
                <w:sz w:val="28"/>
                <w:szCs w:val="28"/>
              </w:rPr>
              <w:t>22,403,792.13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4F" w14:textId="623FE90D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ECF">
              <w:rPr>
                <w:rFonts w:asciiTheme="majorBidi" w:hAnsiTheme="majorBidi" w:cstheme="majorBidi"/>
                <w:sz w:val="28"/>
                <w:szCs w:val="28"/>
              </w:rPr>
              <w:t xml:space="preserve">15,788,550.06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0" w14:textId="53B14B14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0748">
              <w:rPr>
                <w:rFonts w:asciiTheme="majorBidi" w:hAnsiTheme="majorBidi" w:cstheme="majorBidi"/>
                <w:sz w:val="28"/>
                <w:szCs w:val="28"/>
              </w:rPr>
              <w:t>126,229,271.25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1" w14:textId="2F3473C7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ECF">
              <w:rPr>
                <w:rFonts w:asciiTheme="majorBidi" w:hAnsiTheme="majorBidi" w:cstheme="majorBidi"/>
                <w:sz w:val="28"/>
                <w:szCs w:val="28"/>
              </w:rPr>
              <w:t xml:space="preserve">91,798,602.21 </w:t>
            </w:r>
          </w:p>
        </w:tc>
      </w:tr>
      <w:tr w:rsidR="00CE2440" w:rsidRPr="00E64E19" w14:paraId="71DFD65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3" w14:textId="77777777" w:rsidR="00CE2440" w:rsidRPr="00E64E19" w:rsidRDefault="00CE2440" w:rsidP="00CE2440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4" w14:textId="7C71FAD0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DE0">
              <w:rPr>
                <w:rFonts w:asciiTheme="majorBidi" w:hAnsiTheme="majorBidi" w:cstheme="majorBidi"/>
                <w:sz w:val="28"/>
                <w:szCs w:val="28"/>
              </w:rPr>
              <w:t>5,170,216.93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5" w14:textId="27C79584" w:rsidR="00CE2440" w:rsidRPr="00700B09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08FE">
              <w:rPr>
                <w:rFonts w:asciiTheme="majorBidi" w:hAnsiTheme="majorBidi" w:cstheme="majorBidi"/>
                <w:sz w:val="28"/>
                <w:szCs w:val="28"/>
              </w:rPr>
              <w:t xml:space="preserve">3,250,000.00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6" w14:textId="0EF62D8D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57">
              <w:rPr>
                <w:rFonts w:asciiTheme="majorBidi" w:hAnsiTheme="majorBidi" w:cstheme="majorBidi"/>
                <w:sz w:val="28"/>
                <w:szCs w:val="28"/>
              </w:rPr>
              <w:t>376,586.05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7" w14:textId="47906482" w:rsidR="00CE2440" w:rsidRPr="00700B09" w:rsidRDefault="00CE2440" w:rsidP="00CE2440">
            <w:pPr>
              <w:tabs>
                <w:tab w:val="decimal" w:pos="1208"/>
              </w:tabs>
              <w:spacing w:before="20" w:after="20" w:line="240" w:lineRule="auto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8" w14:textId="0874F96E" w:rsidR="00CE2440" w:rsidRPr="00AD6BC6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0748">
              <w:rPr>
                <w:rFonts w:asciiTheme="majorBidi" w:hAnsiTheme="majorBidi" w:cstheme="majorBidi"/>
                <w:sz w:val="28"/>
                <w:szCs w:val="28"/>
              </w:rPr>
              <w:t>5,546,802.98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9" w14:textId="0A4A7562" w:rsidR="00CE2440" w:rsidRPr="00700B09" w:rsidRDefault="00CE2440" w:rsidP="00CE2440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ECF">
              <w:rPr>
                <w:rFonts w:asciiTheme="majorBidi" w:hAnsiTheme="majorBidi" w:cstheme="majorBidi"/>
                <w:sz w:val="28"/>
                <w:szCs w:val="28"/>
              </w:rPr>
              <w:t xml:space="preserve">3,250,000.00 </w:t>
            </w:r>
          </w:p>
        </w:tc>
      </w:tr>
      <w:tr w:rsidR="00CE2440" w:rsidRPr="00E64E19" w14:paraId="71DFD66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B" w14:textId="77777777" w:rsidR="00CE2440" w:rsidRPr="00E64E19" w:rsidRDefault="00CE2440" w:rsidP="00CE2440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C" w14:textId="4150725A" w:rsidR="00CE2440" w:rsidRPr="00E64E19" w:rsidRDefault="00CE2440" w:rsidP="00CE2440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57">
              <w:rPr>
                <w:rFonts w:asciiTheme="majorBidi" w:hAnsiTheme="majorBidi" w:cstheme="majorBidi"/>
                <w:sz w:val="28"/>
                <w:szCs w:val="28"/>
              </w:rPr>
              <w:t>(68,354,065.21)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D" w14:textId="2472DEA9" w:rsidR="00CE2440" w:rsidRPr="00E64E19" w:rsidRDefault="00625276" w:rsidP="00CE2440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5276">
              <w:rPr>
                <w:rFonts w:asciiTheme="majorBidi" w:hAnsiTheme="majorBidi" w:cstheme="majorBidi"/>
                <w:sz w:val="28"/>
                <w:szCs w:val="28"/>
              </w:rPr>
              <w:t>(44,169,697.03)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E" w14:textId="18089456" w:rsidR="00CE2440" w:rsidRPr="00E64E19" w:rsidRDefault="00CE2440" w:rsidP="00CE2440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57">
              <w:rPr>
                <w:rFonts w:asciiTheme="majorBidi" w:hAnsiTheme="majorBidi" w:cstheme="majorBidi"/>
                <w:sz w:val="28"/>
                <w:szCs w:val="28"/>
              </w:rPr>
              <w:t>(14,547,371.23)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5F" w14:textId="4CF968FE" w:rsidR="00CE2440" w:rsidRPr="00E64E19" w:rsidRDefault="00CE2440" w:rsidP="00CE2440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827">
              <w:rPr>
                <w:rFonts w:asciiTheme="majorBidi" w:hAnsiTheme="majorBidi" w:cstheme="majorBidi"/>
                <w:sz w:val="28"/>
                <w:szCs w:val="28"/>
              </w:rPr>
              <w:t>(10,173,749.00)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0" w14:textId="653B8B8D" w:rsidR="00CE2440" w:rsidRPr="005E45F3" w:rsidRDefault="00CE2440" w:rsidP="00CE2440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57">
              <w:rPr>
                <w:rFonts w:asciiTheme="majorBidi" w:hAnsiTheme="majorBidi" w:cstheme="majorBidi"/>
                <w:sz w:val="28"/>
                <w:szCs w:val="28"/>
              </w:rPr>
              <w:t>(82,901,436.44)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1" w14:textId="6585ED24" w:rsidR="00CE2440" w:rsidRPr="00E64E19" w:rsidRDefault="00CE2440" w:rsidP="00CE2440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ECF">
              <w:rPr>
                <w:rFonts w:asciiTheme="majorBidi" w:hAnsiTheme="majorBidi" w:cstheme="majorBidi"/>
                <w:sz w:val="28"/>
                <w:szCs w:val="28"/>
              </w:rPr>
              <w:t>(54,343,446.03)</w:t>
            </w:r>
          </w:p>
        </w:tc>
      </w:tr>
      <w:tr w:rsidR="006F3ECF" w:rsidRPr="00E64E19" w14:paraId="71DFD66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3" w14:textId="77777777" w:rsidR="006F3ECF" w:rsidRPr="00E64E19" w:rsidRDefault="006F3ECF" w:rsidP="006F3ECF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4" w14:textId="6A2D07CC" w:rsidR="006F3ECF" w:rsidRPr="005E45F3" w:rsidRDefault="00395E93" w:rsidP="006F3ECF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5E93">
              <w:rPr>
                <w:rFonts w:asciiTheme="majorBidi" w:hAnsiTheme="majorBidi" w:cstheme="majorBidi"/>
                <w:sz w:val="28"/>
                <w:szCs w:val="28"/>
              </w:rPr>
              <w:t>40,641,630.84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5" w14:textId="136EFCA1" w:rsidR="006F3ECF" w:rsidRPr="00E64E19" w:rsidRDefault="00625276" w:rsidP="006F3ECF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5276">
              <w:rPr>
                <w:rFonts w:asciiTheme="majorBidi" w:hAnsiTheme="majorBidi" w:cstheme="majorBidi"/>
                <w:sz w:val="28"/>
                <w:szCs w:val="28"/>
              </w:rPr>
              <w:t>35,090,355.12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6" w14:textId="2E583784" w:rsidR="006F3ECF" w:rsidRPr="00E64E19" w:rsidRDefault="006F3ECF" w:rsidP="006F3ECF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257">
              <w:rPr>
                <w:rFonts w:asciiTheme="majorBidi" w:hAnsiTheme="majorBidi" w:cstheme="majorBidi"/>
                <w:sz w:val="28"/>
                <w:szCs w:val="28"/>
              </w:rPr>
              <w:t>8,233,006.95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7" w14:textId="1DB12173" w:rsidR="006F3ECF" w:rsidRPr="00E64E19" w:rsidRDefault="00233827" w:rsidP="006F3ECF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827">
              <w:rPr>
                <w:rFonts w:asciiTheme="majorBidi" w:hAnsiTheme="majorBidi" w:cstheme="majorBidi"/>
                <w:sz w:val="28"/>
                <w:szCs w:val="28"/>
              </w:rPr>
              <w:t>5,614,801.06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8" w14:textId="602556B8" w:rsidR="006F3ECF" w:rsidRPr="00E64E19" w:rsidRDefault="006F3ECF" w:rsidP="006F3ECF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57">
              <w:rPr>
                <w:rFonts w:asciiTheme="majorBidi" w:hAnsiTheme="majorBidi" w:cstheme="majorBidi"/>
                <w:sz w:val="28"/>
                <w:szCs w:val="28"/>
              </w:rPr>
              <w:t>48,874,637.79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9" w14:textId="5DE7754A" w:rsidR="006F3ECF" w:rsidRPr="00E64E19" w:rsidRDefault="006F3ECF" w:rsidP="006F3ECF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ECF">
              <w:rPr>
                <w:rFonts w:asciiTheme="majorBidi" w:hAnsiTheme="majorBidi" w:cstheme="majorBidi"/>
                <w:sz w:val="28"/>
                <w:szCs w:val="28"/>
              </w:rPr>
              <w:t xml:space="preserve">40,705,156.18 </w:t>
            </w:r>
          </w:p>
        </w:tc>
      </w:tr>
      <w:tr w:rsidR="00E434E7" w:rsidRPr="00E64E19" w14:paraId="71DFD67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6B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C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D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E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6F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0" w14:textId="441AB51D" w:rsidR="00E434E7" w:rsidRPr="00E64E19" w:rsidRDefault="0070525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257">
              <w:rPr>
                <w:rFonts w:asciiTheme="majorBidi" w:hAnsiTheme="majorBidi" w:cstheme="majorBidi"/>
                <w:sz w:val="28"/>
                <w:szCs w:val="28"/>
              </w:rPr>
              <w:t>9,937.51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1" w14:textId="237ABF5C" w:rsidR="00E434E7" w:rsidRPr="00E64E19" w:rsidRDefault="006F3ECF" w:rsidP="00E101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ECF">
              <w:rPr>
                <w:rFonts w:asciiTheme="majorBidi" w:hAnsiTheme="majorBidi" w:cstheme="majorBidi"/>
                <w:sz w:val="28"/>
                <w:szCs w:val="28"/>
              </w:rPr>
              <w:t>18,397.50</w:t>
            </w:r>
          </w:p>
        </w:tc>
      </w:tr>
      <w:tr w:rsidR="00312059" w:rsidRPr="00E64E19" w14:paraId="71DFD67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3" w14:textId="77777777" w:rsidR="00312059" w:rsidRPr="00E64E19" w:rsidRDefault="00312059" w:rsidP="00312059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4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5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6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7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8" w14:textId="35D497A6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5A58">
              <w:rPr>
                <w:rFonts w:asciiTheme="majorBidi" w:hAnsiTheme="majorBidi" w:cstheme="majorBidi"/>
                <w:sz w:val="28"/>
                <w:szCs w:val="28"/>
              </w:rPr>
              <w:t xml:space="preserve">804,835.27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9" w14:textId="437A20AC" w:rsidR="00312059" w:rsidRPr="00636A40" w:rsidRDefault="00696B3C" w:rsidP="00E101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6B3C">
              <w:rPr>
                <w:rFonts w:asciiTheme="majorBidi" w:hAnsiTheme="majorBidi" w:cstheme="majorBidi"/>
                <w:sz w:val="28"/>
                <w:szCs w:val="28"/>
              </w:rPr>
              <w:t>2,197,376.57</w:t>
            </w:r>
          </w:p>
        </w:tc>
      </w:tr>
      <w:tr w:rsidR="00312059" w:rsidRPr="00E64E19" w14:paraId="71DFD68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7B" w14:textId="77777777" w:rsidR="00312059" w:rsidRPr="00E64E19" w:rsidRDefault="00312059" w:rsidP="00312059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C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D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E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7F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0" w14:textId="37CA80C4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5A58">
              <w:rPr>
                <w:rFonts w:asciiTheme="majorBidi" w:hAnsiTheme="majorBidi" w:cstheme="majorBidi"/>
                <w:sz w:val="28"/>
                <w:szCs w:val="28"/>
              </w:rPr>
              <w:t>(9,441,396.68)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1" w14:textId="76046B22" w:rsidR="00312059" w:rsidRPr="00351766" w:rsidRDefault="00312059" w:rsidP="00E101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182">
              <w:rPr>
                <w:rFonts w:asciiTheme="majorBidi" w:hAnsiTheme="majorBidi" w:cstheme="majorBidi"/>
                <w:sz w:val="28"/>
                <w:szCs w:val="28"/>
              </w:rPr>
              <w:t>(7,354,327.13)</w:t>
            </w:r>
          </w:p>
        </w:tc>
      </w:tr>
      <w:tr w:rsidR="00312059" w:rsidRPr="00E64E19" w14:paraId="71DFD68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3" w14:textId="77777777" w:rsidR="00312059" w:rsidRPr="00E64E19" w:rsidRDefault="00312059" w:rsidP="00312059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4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5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6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7" w14:textId="77777777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8" w14:textId="6EBAA14A" w:rsidR="00312059" w:rsidRPr="00E64E19" w:rsidRDefault="00312059" w:rsidP="0031205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5A58">
              <w:rPr>
                <w:rFonts w:asciiTheme="majorBidi" w:hAnsiTheme="majorBidi" w:cstheme="majorBidi"/>
                <w:sz w:val="28"/>
                <w:szCs w:val="28"/>
              </w:rPr>
              <w:t>(26,537,865.78)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9" w14:textId="228EF5E8" w:rsidR="00312059" w:rsidRPr="00351766" w:rsidRDefault="00312059" w:rsidP="00E101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182">
              <w:rPr>
                <w:rFonts w:asciiTheme="majorBidi" w:hAnsiTheme="majorBidi" w:cstheme="majorBidi"/>
                <w:sz w:val="28"/>
                <w:szCs w:val="28"/>
              </w:rPr>
              <w:t>(26,057,439.09)</w:t>
            </w:r>
          </w:p>
        </w:tc>
      </w:tr>
      <w:tr w:rsidR="00E10182" w:rsidRPr="00E64E19" w14:paraId="71DFD69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8B" w14:textId="77777777" w:rsidR="00E10182" w:rsidRPr="00E64E19" w:rsidRDefault="00E10182" w:rsidP="00E10182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C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D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E" w14:textId="77777777" w:rsidR="00E10182" w:rsidRPr="005E45F3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8F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0" w14:textId="08CA75AB" w:rsidR="00E10182" w:rsidRPr="00E64E19" w:rsidRDefault="00E10182" w:rsidP="00E1018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5A58">
              <w:rPr>
                <w:rFonts w:asciiTheme="majorBidi" w:hAnsiTheme="majorBidi" w:cstheme="majorBidi"/>
                <w:sz w:val="28"/>
                <w:szCs w:val="28"/>
              </w:rPr>
              <w:t>(1,152,792.11)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1" w14:textId="5C93DB63" w:rsidR="00E10182" w:rsidRPr="00351766" w:rsidRDefault="00E10182" w:rsidP="00E10182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182">
              <w:rPr>
                <w:rFonts w:asciiTheme="majorBidi" w:hAnsiTheme="majorBidi" w:cstheme="majorBidi"/>
                <w:sz w:val="28"/>
                <w:szCs w:val="28"/>
              </w:rPr>
              <w:t>(874,447.84)</w:t>
            </w:r>
          </w:p>
        </w:tc>
      </w:tr>
      <w:tr w:rsidR="00E10182" w:rsidRPr="00E64E19" w14:paraId="71DFD69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3" w14:textId="77777777" w:rsidR="00E10182" w:rsidRPr="00CE1649" w:rsidRDefault="00E10182" w:rsidP="00E10182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4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5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6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7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8" w14:textId="09DC6CDE" w:rsidR="00E10182" w:rsidRPr="005E45F3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5A58">
              <w:rPr>
                <w:rFonts w:asciiTheme="majorBidi" w:hAnsiTheme="majorBidi" w:cstheme="majorBidi"/>
                <w:sz w:val="28"/>
                <w:szCs w:val="28"/>
              </w:rPr>
              <w:t>12,557,356.00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9" w14:textId="0B14BF17" w:rsidR="00E10182" w:rsidRPr="00E64E19" w:rsidRDefault="00323C05" w:rsidP="00E101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3C05">
              <w:rPr>
                <w:rFonts w:asciiTheme="majorBidi" w:hAnsiTheme="majorBidi" w:cstheme="majorBidi"/>
                <w:sz w:val="28"/>
                <w:szCs w:val="28"/>
              </w:rPr>
              <w:t>8,634,716.19</w:t>
            </w:r>
          </w:p>
        </w:tc>
      </w:tr>
      <w:tr w:rsidR="00E10182" w:rsidRPr="00E64E19" w14:paraId="71DFD6A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9B" w14:textId="77777777" w:rsidR="00E10182" w:rsidRPr="00E64E19" w:rsidRDefault="00E10182" w:rsidP="00E10182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C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D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E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9F" w14:textId="77777777" w:rsidR="00E10182" w:rsidRPr="00E64E19" w:rsidRDefault="00E10182" w:rsidP="00E101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0" w14:textId="731AE717" w:rsidR="00E10182" w:rsidRPr="005E45F3" w:rsidRDefault="00E10182" w:rsidP="00E1018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2D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1B5A" w:rsidRPr="00091B5A">
              <w:rPr>
                <w:rFonts w:asciiTheme="majorBidi" w:hAnsiTheme="majorBidi" w:cstheme="majorBidi"/>
                <w:sz w:val="28"/>
                <w:szCs w:val="28"/>
              </w:rPr>
              <w:t>2,727,462.86</w:t>
            </w:r>
            <w:r w:rsidRPr="00C92D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1" w14:textId="21B05710" w:rsidR="00E10182" w:rsidRPr="00E64E19" w:rsidRDefault="00854698" w:rsidP="00E10182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698">
              <w:rPr>
                <w:rFonts w:asciiTheme="majorBidi" w:hAnsiTheme="majorBidi" w:cstheme="majorBidi"/>
                <w:sz w:val="28"/>
                <w:szCs w:val="28"/>
              </w:rPr>
              <w:t>(1,731,431.99)</w:t>
            </w:r>
          </w:p>
        </w:tc>
      </w:tr>
      <w:tr w:rsidR="00E434E7" w:rsidRPr="00E64E19" w14:paraId="71DFD6A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3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4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5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6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7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8" w14:textId="285C299F" w:rsidR="00E434E7" w:rsidRPr="00D73BCA" w:rsidRDefault="00091B5A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9,829,893.14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9" w14:textId="129D79DA" w:rsidR="00E434E7" w:rsidRPr="00854698" w:rsidRDefault="00854698" w:rsidP="00E101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6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6,903,284.20</w:t>
            </w:r>
          </w:p>
        </w:tc>
      </w:tr>
      <w:tr w:rsidR="00E434E7" w:rsidRPr="00E64E19" w14:paraId="71DFD6B2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AB" w14:textId="77777777" w:rsidR="00E434E7" w:rsidRPr="00CE164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C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D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E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AF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0" w14:textId="4CC71560" w:rsidR="00E434E7" w:rsidRPr="00A41743" w:rsidRDefault="00015A58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17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1" w14:textId="1D1EFE7D" w:rsidR="00E434E7" w:rsidRPr="00E10182" w:rsidRDefault="00E10182" w:rsidP="00E101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1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4E7" w:rsidRPr="00E64E19" w14:paraId="71DFD6BA" w14:textId="77777777" w:rsidTr="00312059">
        <w:trPr>
          <w:trHeight w:val="288"/>
          <w:jc w:val="center"/>
        </w:trPr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3" w14:textId="77777777" w:rsidR="00E434E7" w:rsidRPr="00CE164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7E38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4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5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6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7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8" w14:textId="4A76FBB3" w:rsidR="00E434E7" w:rsidRPr="00D73BCA" w:rsidRDefault="00091B5A" w:rsidP="00E434E7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1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9,829,893.14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B9" w14:textId="7D721866" w:rsidR="00E434E7" w:rsidRPr="00854698" w:rsidRDefault="00E10182" w:rsidP="00E101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6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6,903,284.20</w:t>
            </w:r>
          </w:p>
        </w:tc>
      </w:tr>
    </w:tbl>
    <w:p w14:paraId="71DFD6BB" w14:textId="7780160D" w:rsidR="00636A40" w:rsidRDefault="00636A40" w:rsidP="008D5DB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14:paraId="73F515E1" w14:textId="77777777" w:rsidR="00E434E7" w:rsidRPr="00A6604D" w:rsidRDefault="00E434E7" w:rsidP="00FF3E04">
      <w:pPr>
        <w:numPr>
          <w:ilvl w:val="0"/>
          <w:numId w:val="34"/>
        </w:numPr>
        <w:tabs>
          <w:tab w:val="left" w:pos="709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31"/>
        <w:gridCol w:w="1717"/>
        <w:gridCol w:w="1656"/>
        <w:gridCol w:w="1717"/>
        <w:gridCol w:w="1656"/>
        <w:gridCol w:w="1656"/>
        <w:gridCol w:w="1656"/>
      </w:tblGrid>
      <w:tr w:rsidR="00E434E7" w:rsidRPr="00E64E19" w14:paraId="0C07EF8E" w14:textId="77777777" w:rsidTr="00D91152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4563" w14:textId="77777777" w:rsidR="00E434E7" w:rsidRPr="00E64E19" w:rsidRDefault="00E434E7" w:rsidP="00D9115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3A921" w14:textId="77777777" w:rsidR="00E434E7" w:rsidRPr="00E64E19" w:rsidRDefault="00E434E7" w:rsidP="00D91152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C1960" w14:textId="77777777" w:rsidR="00E434E7" w:rsidRPr="00E64E19" w:rsidRDefault="00E434E7" w:rsidP="00D91152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64F2B" w14:textId="77777777" w:rsidR="00E434E7" w:rsidRPr="00282299" w:rsidRDefault="00E434E7" w:rsidP="00D91152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E434E7" w:rsidRPr="00E64E19" w14:paraId="04110B8F" w14:textId="77777777" w:rsidTr="00D91152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DC047" w14:textId="77777777" w:rsidR="00E434E7" w:rsidRPr="00E64E19" w:rsidRDefault="00E434E7" w:rsidP="00D9115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62548" w14:textId="77777777" w:rsidR="00E434E7" w:rsidRDefault="00E434E7" w:rsidP="00D9115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434E7" w:rsidRPr="00E64E19" w14:paraId="65876308" w14:textId="77777777" w:rsidTr="00D91152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51C9B" w14:textId="77777777" w:rsidR="00E434E7" w:rsidRPr="00E64E19" w:rsidRDefault="00E434E7" w:rsidP="00D9115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72DDF" w14:textId="6665D90D" w:rsidR="00E434E7" w:rsidRPr="00282299" w:rsidRDefault="00E434E7" w:rsidP="00D9115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E434E7" w:rsidRPr="00E64E19" w14:paraId="0AF23499" w14:textId="77777777" w:rsidTr="00D91152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0B65" w14:textId="77777777" w:rsidR="00E434E7" w:rsidRPr="00E64E19" w:rsidRDefault="00E434E7" w:rsidP="00D9115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4D1E0" w14:textId="77777777" w:rsidR="00E434E7" w:rsidRPr="00E64E19" w:rsidRDefault="00E434E7" w:rsidP="00D9115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429FB" w14:textId="77777777" w:rsidR="00E434E7" w:rsidRPr="00E64E19" w:rsidRDefault="00E434E7" w:rsidP="00D9115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B7773" w14:textId="77777777" w:rsidR="00E434E7" w:rsidRPr="00E64E19" w:rsidRDefault="00E434E7" w:rsidP="00D9115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4E7" w:rsidRPr="00E64E19" w14:paraId="62ECBE24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87F71" w14:textId="77777777" w:rsidR="00E434E7" w:rsidRPr="00E64E19" w:rsidRDefault="00E434E7" w:rsidP="00E434E7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CBD1" w14:textId="780EE7C8" w:rsidR="00E434E7" w:rsidRPr="00E64E19" w:rsidRDefault="00E434E7" w:rsidP="00E434E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112D9" w14:textId="771A8933" w:rsidR="00E434E7" w:rsidRPr="00E64E19" w:rsidRDefault="00E434E7" w:rsidP="00E434E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0DD7" w14:textId="557C2B5A" w:rsidR="00E434E7" w:rsidRPr="00E64E19" w:rsidRDefault="00E434E7" w:rsidP="00E434E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8A003" w14:textId="3A68C951" w:rsidR="00E434E7" w:rsidRPr="00E64E19" w:rsidRDefault="00E434E7" w:rsidP="00E434E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F61B0" w14:textId="549B07F5" w:rsidR="00E434E7" w:rsidRPr="00E64E19" w:rsidRDefault="00E434E7" w:rsidP="00E434E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34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434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38B89" w14:textId="7388D298" w:rsidR="00E434E7" w:rsidRPr="00E64E19" w:rsidRDefault="00E434E7" w:rsidP="00E434E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652282" w:rsidRPr="00E64E19" w14:paraId="453D932A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4DD6" w14:textId="77777777" w:rsidR="00652282" w:rsidRPr="00FA3987" w:rsidRDefault="00652282" w:rsidP="00652282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1D91E" w14:textId="2A2D64DD" w:rsidR="00652282" w:rsidRPr="00652282" w:rsidRDefault="00BA1B7A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B7A">
              <w:rPr>
                <w:rFonts w:ascii="Angsana New" w:hAnsi="Angsana New"/>
                <w:sz w:val="28"/>
                <w:szCs w:val="28"/>
              </w:rPr>
              <w:t>210,472,686.42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32D96" w14:textId="0CA93F2A" w:rsidR="00652282" w:rsidRPr="00AD6BC6" w:rsidRDefault="00652282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159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506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243.81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BD97" w14:textId="25A140B5" w:rsidR="00652282" w:rsidRPr="00652282" w:rsidRDefault="00652282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282">
              <w:rPr>
                <w:rFonts w:ascii="Angsana New" w:hAnsi="Angsana New"/>
                <w:sz w:val="28"/>
                <w:szCs w:val="28"/>
              </w:rPr>
              <w:t xml:space="preserve">47,452,287.32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E2B7E" w14:textId="2D279AAB" w:rsidR="00652282" w:rsidRPr="00AD6BC6" w:rsidRDefault="00652282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36,100,805.79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727E4" w14:textId="39A19C57" w:rsidR="00652282" w:rsidRPr="00AD6BC6" w:rsidRDefault="00BA1B7A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1B7A">
              <w:rPr>
                <w:rFonts w:asciiTheme="majorBidi" w:hAnsiTheme="majorBidi" w:cstheme="majorBidi"/>
                <w:sz w:val="28"/>
                <w:szCs w:val="28"/>
              </w:rPr>
              <w:t>257,924,973.74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20243" w14:textId="2459847A" w:rsidR="00652282" w:rsidRPr="00AD6BC6" w:rsidRDefault="00652282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195,607,049.60</w:t>
            </w:r>
          </w:p>
        </w:tc>
      </w:tr>
      <w:tr w:rsidR="00652282" w:rsidRPr="00E64E19" w14:paraId="09E81B14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38F64" w14:textId="77777777" w:rsidR="00652282" w:rsidRPr="00E64E19" w:rsidRDefault="00652282" w:rsidP="00652282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0E710" w14:textId="12E61C76" w:rsidR="00652282" w:rsidRPr="00652282" w:rsidRDefault="00C82366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366">
              <w:rPr>
                <w:rFonts w:ascii="Angsana New" w:hAnsi="Angsana New"/>
                <w:sz w:val="28"/>
                <w:szCs w:val="28"/>
              </w:rPr>
              <w:t>13,060,369.77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D34B0" w14:textId="53E8DAD7" w:rsidR="00652282" w:rsidRPr="00700B09" w:rsidRDefault="00652282" w:rsidP="0065228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13,408,099.42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4902" w14:textId="363C13AE" w:rsidR="00652282" w:rsidRPr="00652282" w:rsidRDefault="00652282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282">
              <w:rPr>
                <w:rFonts w:ascii="Angsana New" w:hAnsi="Angsana New"/>
                <w:sz w:val="28"/>
                <w:szCs w:val="28"/>
              </w:rPr>
              <w:t xml:space="preserve">1,244,463.74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C258" w14:textId="63655388" w:rsidR="00652282" w:rsidRPr="00700B09" w:rsidRDefault="00652282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88409" w14:textId="7A9A8E0F" w:rsidR="00652282" w:rsidRPr="00AD6BC6" w:rsidRDefault="00297A12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7A12">
              <w:rPr>
                <w:rFonts w:asciiTheme="majorBidi" w:hAnsiTheme="majorBidi" w:cstheme="majorBidi"/>
                <w:sz w:val="28"/>
                <w:szCs w:val="28"/>
              </w:rPr>
              <w:t>14,304,833.51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E0D7B" w14:textId="193BF964" w:rsidR="00652282" w:rsidRPr="00700B09" w:rsidRDefault="00652282" w:rsidP="00652282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13,408,099.42</w:t>
            </w:r>
          </w:p>
        </w:tc>
      </w:tr>
      <w:tr w:rsidR="00652282" w:rsidRPr="00E64E19" w14:paraId="1F90E2C2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37741" w14:textId="77777777" w:rsidR="00652282" w:rsidRPr="00E64E19" w:rsidRDefault="00652282" w:rsidP="00652282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B9CE" w14:textId="35EDF02B" w:rsidR="00652282" w:rsidRPr="00652282" w:rsidRDefault="00652282" w:rsidP="00652282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282">
              <w:rPr>
                <w:rFonts w:ascii="Angsana New" w:hAnsi="Angsana New"/>
                <w:sz w:val="28"/>
                <w:szCs w:val="28"/>
              </w:rPr>
              <w:t>(138,270,926.94)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C85D" w14:textId="272046DE" w:rsidR="00652282" w:rsidRPr="00E64E19" w:rsidRDefault="00652282" w:rsidP="00652282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(93,352,255.87)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957EC" w14:textId="39CBCF55" w:rsidR="00652282" w:rsidRPr="00652282" w:rsidRDefault="00652282" w:rsidP="00652282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282">
              <w:rPr>
                <w:rFonts w:ascii="Angsana New" w:hAnsi="Angsana New"/>
                <w:sz w:val="28"/>
                <w:szCs w:val="28"/>
              </w:rPr>
              <w:t>(30,722,437.25)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EE527" w14:textId="41427833" w:rsidR="00652282" w:rsidRPr="00E64E19" w:rsidRDefault="00652282" w:rsidP="00652282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(23,158,744.45)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A0301" w14:textId="73EEA898" w:rsidR="00652282" w:rsidRPr="005E45F3" w:rsidRDefault="00ED3284" w:rsidP="00652282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284">
              <w:rPr>
                <w:rFonts w:asciiTheme="majorBidi" w:hAnsiTheme="majorBidi" w:cstheme="majorBidi"/>
                <w:sz w:val="28"/>
                <w:szCs w:val="28"/>
              </w:rPr>
              <w:t>(168,993,364.19)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1FE2C" w14:textId="2CDB263B" w:rsidR="00652282" w:rsidRPr="00E64E19" w:rsidRDefault="00652282" w:rsidP="00652282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(116,511,000.32)</w:t>
            </w:r>
          </w:p>
        </w:tc>
      </w:tr>
      <w:tr w:rsidR="00E434E7" w:rsidRPr="00E64E19" w14:paraId="60778218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0139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3ABE5" w14:textId="2DB66E8C" w:rsidR="00E434E7" w:rsidRPr="00652282" w:rsidRDefault="00652282" w:rsidP="00E434E7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282">
              <w:rPr>
                <w:rFonts w:ascii="Angsana New" w:hAnsi="Angsana New"/>
                <w:sz w:val="28"/>
                <w:szCs w:val="28"/>
              </w:rPr>
              <w:t>85,262,129.25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62EE8" w14:textId="1C4B878B" w:rsidR="00E434E7" w:rsidRPr="00E64E19" w:rsidRDefault="00E434E7" w:rsidP="00E434E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79,562,087.36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5565" w14:textId="0416C9D1" w:rsidR="00E434E7" w:rsidRPr="00652282" w:rsidRDefault="00652282" w:rsidP="00652282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2282">
              <w:rPr>
                <w:rFonts w:ascii="Angsana New" w:hAnsi="Angsana New"/>
                <w:sz w:val="28"/>
                <w:szCs w:val="28"/>
              </w:rPr>
              <w:t>17,974,313.81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D8BC" w14:textId="2E0A16AB" w:rsidR="00E434E7" w:rsidRPr="00E64E19" w:rsidRDefault="00E434E7" w:rsidP="00E434E7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12,942,061.34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845A" w14:textId="191B079D" w:rsidR="00E434E7" w:rsidRPr="00E64E19" w:rsidRDefault="00ED3284" w:rsidP="00E434E7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284">
              <w:rPr>
                <w:rFonts w:asciiTheme="majorBidi" w:hAnsiTheme="majorBidi" w:cstheme="majorBidi"/>
                <w:sz w:val="28"/>
                <w:szCs w:val="28"/>
              </w:rPr>
              <w:t>103,236,443.06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6BCD" w14:textId="6E56620C" w:rsidR="00E434E7" w:rsidRPr="00E64E19" w:rsidRDefault="00E434E7" w:rsidP="00E434E7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92,504,148.70</w:t>
            </w:r>
          </w:p>
        </w:tc>
      </w:tr>
      <w:tr w:rsidR="00E434E7" w:rsidRPr="00E64E19" w14:paraId="46DD9A73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6BEC3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3C32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1F96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B73AB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1271D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3BA7" w14:textId="2DF4CF29" w:rsidR="00E434E7" w:rsidRPr="00E64E19" w:rsidRDefault="00ED3284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284">
              <w:rPr>
                <w:rFonts w:asciiTheme="majorBidi" w:hAnsiTheme="majorBidi" w:cstheme="majorBidi"/>
                <w:sz w:val="28"/>
                <w:szCs w:val="28"/>
              </w:rPr>
              <w:t>22,906.54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B77BE" w14:textId="02FC648B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56,503.76</w:t>
            </w:r>
          </w:p>
        </w:tc>
      </w:tr>
      <w:tr w:rsidR="00E434E7" w:rsidRPr="00E64E19" w14:paraId="00DF4274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B133B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D9607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4AFB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611D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87EE3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8CC7" w14:textId="68E45A6A" w:rsidR="00E434E7" w:rsidRPr="00E64E19" w:rsidRDefault="00ED3284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284">
              <w:rPr>
                <w:rFonts w:asciiTheme="majorBidi" w:hAnsiTheme="majorBidi" w:cstheme="majorBidi"/>
                <w:sz w:val="28"/>
                <w:szCs w:val="28"/>
              </w:rPr>
              <w:t>2,429,971.42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D7E9E" w14:textId="27A9D77A" w:rsidR="00E434E7" w:rsidRPr="00636A40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3,212,229.77</w:t>
            </w:r>
          </w:p>
        </w:tc>
      </w:tr>
      <w:tr w:rsidR="00E434E7" w:rsidRPr="00E64E19" w14:paraId="09238D3D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0175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5AA84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5417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FF82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1E48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E73F7" w14:textId="368BB88C" w:rsidR="00E434E7" w:rsidRPr="00E64E19" w:rsidRDefault="00ED3284" w:rsidP="00E434E7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284">
              <w:rPr>
                <w:rFonts w:asciiTheme="majorBidi" w:hAnsiTheme="majorBidi" w:cstheme="majorBidi"/>
                <w:sz w:val="28"/>
                <w:szCs w:val="28"/>
              </w:rPr>
              <w:t>(18,183,501.83)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B355" w14:textId="39BC38E4" w:rsidR="00E434E7" w:rsidRPr="00351766" w:rsidRDefault="00E434E7" w:rsidP="00E434E7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(14,570,347.61)</w:t>
            </w:r>
          </w:p>
        </w:tc>
      </w:tr>
      <w:tr w:rsidR="00E434E7" w:rsidRPr="00E64E19" w14:paraId="67A6B99E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E09F8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13A65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A2396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04BE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698EF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5CD3C" w14:textId="6016E8DE" w:rsidR="00E434E7" w:rsidRPr="00E64E19" w:rsidRDefault="00ED3284" w:rsidP="00E434E7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284">
              <w:rPr>
                <w:rFonts w:asciiTheme="majorBidi" w:hAnsiTheme="majorBidi" w:cstheme="majorBidi"/>
                <w:sz w:val="28"/>
                <w:szCs w:val="28"/>
              </w:rPr>
              <w:t>(53,580,549.09)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F4A6A" w14:textId="04DF5DF2" w:rsidR="00E434E7" w:rsidRPr="00351766" w:rsidRDefault="00E434E7" w:rsidP="00E434E7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(51,298,686.97)</w:t>
            </w:r>
          </w:p>
        </w:tc>
      </w:tr>
      <w:tr w:rsidR="00E434E7" w:rsidRPr="00E64E19" w14:paraId="1E597717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DEEF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25F4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0E525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B5AE" w14:textId="77777777" w:rsidR="00E434E7" w:rsidRPr="005E45F3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D83A4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0398" w14:textId="698ED2DB" w:rsidR="00E434E7" w:rsidRPr="00E64E19" w:rsidRDefault="00ED3284" w:rsidP="00E434E7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284">
              <w:rPr>
                <w:rFonts w:asciiTheme="majorBidi" w:hAnsiTheme="majorBidi" w:cstheme="majorBidi"/>
                <w:sz w:val="28"/>
                <w:szCs w:val="28"/>
              </w:rPr>
              <w:t>(2,170,605.50)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6AFF7" w14:textId="0823BB99" w:rsidR="00E434E7" w:rsidRPr="00351766" w:rsidRDefault="00E434E7" w:rsidP="00E434E7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(1,764,748.14)</w:t>
            </w:r>
          </w:p>
        </w:tc>
      </w:tr>
      <w:tr w:rsidR="00E434E7" w:rsidRPr="00E64E19" w14:paraId="457BDA2E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7775" w14:textId="77777777" w:rsidR="00E434E7" w:rsidRPr="00CE164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B600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3C019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2500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13806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1043" w14:textId="263D2669" w:rsidR="00E434E7" w:rsidRPr="005E45F3" w:rsidRDefault="00ED3284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284">
              <w:rPr>
                <w:rFonts w:asciiTheme="majorBidi" w:hAnsiTheme="majorBidi" w:cstheme="majorBidi"/>
                <w:sz w:val="28"/>
                <w:szCs w:val="28"/>
              </w:rPr>
              <w:t>31,754,664.60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C6D6" w14:textId="5DE09646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28,139,099.51</w:t>
            </w:r>
          </w:p>
        </w:tc>
      </w:tr>
      <w:tr w:rsidR="00E434E7" w:rsidRPr="00E64E19" w14:paraId="13388184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F9C4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3B2FE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6521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29F4B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5E733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5908" w14:textId="7C4343A9" w:rsidR="00E434E7" w:rsidRPr="005E45F3" w:rsidRDefault="0020496B" w:rsidP="00E434E7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49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4509E" w:rsidRPr="00F4509E">
              <w:rPr>
                <w:rFonts w:asciiTheme="majorBidi" w:hAnsiTheme="majorBidi" w:cstheme="majorBidi"/>
                <w:sz w:val="28"/>
                <w:szCs w:val="28"/>
              </w:rPr>
              <w:t>6,579,556.70</w:t>
            </w:r>
            <w:r w:rsidRPr="002049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6903" w14:textId="0BF1F664" w:rsidR="00E434E7" w:rsidRPr="00E64E19" w:rsidRDefault="00E434E7" w:rsidP="00E434E7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</w:t>
            </w:r>
            <w:r>
              <w:rPr>
                <w:rFonts w:ascii="Angsana New" w:hAnsi="Angsana New"/>
                <w:sz w:val="28"/>
                <w:szCs w:val="28"/>
                <w:cs/>
              </w:rPr>
              <w:t>471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330.78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434E7" w:rsidRPr="00E64E19" w14:paraId="14909DDA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D6E3B" w14:textId="77777777" w:rsidR="00E434E7" w:rsidRPr="00E64E1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ABFFF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48F81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F09F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8FCC6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5F8E4" w14:textId="32A72A36" w:rsidR="00E434E7" w:rsidRPr="00D73BCA" w:rsidRDefault="00F4509E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0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25,175,107.90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2F2C" w14:textId="5C861093" w:rsidR="00E434E7" w:rsidRPr="009D428E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428E">
              <w:rPr>
                <w:rFonts w:ascii="Angsana New" w:hAnsi="Angsana New"/>
                <w:b/>
                <w:bCs/>
                <w:sz w:val="28"/>
                <w:szCs w:val="28"/>
              </w:rPr>
              <w:t>22,667,768.73</w:t>
            </w:r>
          </w:p>
        </w:tc>
      </w:tr>
      <w:tr w:rsidR="00E434E7" w:rsidRPr="00E64E19" w14:paraId="1B9ED286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7935" w14:textId="77777777" w:rsidR="00E434E7" w:rsidRPr="00CE164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A4E5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B956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F169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80277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36759" w14:textId="339D476A" w:rsidR="00E434E7" w:rsidRPr="009F6FFF" w:rsidRDefault="00ED3284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F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8C30" w14:textId="1E36C4BA" w:rsidR="00E434E7" w:rsidRPr="00D73BCA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434E7" w:rsidRPr="00E64E19" w14:paraId="0AE95173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F244A" w14:textId="77777777" w:rsidR="00E434E7" w:rsidRPr="00CE1649" w:rsidRDefault="00E434E7" w:rsidP="00E434E7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7E38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FAE7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6FD2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A787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EB087" w14:textId="77777777" w:rsidR="00E434E7" w:rsidRPr="00E64E19" w:rsidRDefault="00E434E7" w:rsidP="00E434E7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6CD48" w14:textId="04307044" w:rsidR="00E434E7" w:rsidRPr="00D73BCA" w:rsidRDefault="00F4509E" w:rsidP="00E434E7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0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25,175,107.90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E43BB" w14:textId="3625C792" w:rsidR="00E434E7" w:rsidRPr="00D73BCA" w:rsidRDefault="00E434E7" w:rsidP="00E434E7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667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768.73 </w:t>
            </w:r>
          </w:p>
        </w:tc>
      </w:tr>
    </w:tbl>
    <w:p w14:paraId="33E66DA3" w14:textId="77777777" w:rsidR="00E434E7" w:rsidRDefault="00E434E7" w:rsidP="00E434E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14:paraId="71DFD6BC" w14:textId="77777777" w:rsidR="00B16618" w:rsidRPr="00A6604D" w:rsidRDefault="00B16618" w:rsidP="00A62014">
      <w:pPr>
        <w:numPr>
          <w:ilvl w:val="0"/>
          <w:numId w:val="13"/>
        </w:numPr>
        <w:spacing w:line="240" w:lineRule="atLeast"/>
        <w:ind w:left="540" w:hanging="42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E64E19" w14:paraId="71DFD6C1" w14:textId="77777777" w:rsidTr="009F6FF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BD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BE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BF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0" w14:textId="77777777" w:rsidR="00B16618" w:rsidRPr="00775D86" w:rsidRDefault="00B16618" w:rsidP="00775D86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E64E19" w14:paraId="71DFD6C4" w14:textId="77777777" w:rsidTr="009F6FFF">
        <w:trPr>
          <w:trHeight w:hRule="exact" w:val="397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2" w14:textId="77777777" w:rsidR="00B467CA" w:rsidRPr="00775D86" w:rsidRDefault="00B467CA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3" w14:textId="77777777" w:rsidR="00B467CA" w:rsidRPr="00775D86" w:rsidRDefault="00B467CA" w:rsidP="0037504A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6618" w:rsidRPr="00E64E19" w14:paraId="71DFD6C7" w14:textId="77777777" w:rsidTr="009F6FF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5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6" w14:textId="77777777" w:rsidR="00B16618" w:rsidRPr="00775D86" w:rsidRDefault="00B467CA" w:rsidP="009F6FFF">
            <w:pPr>
              <w:pStyle w:val="1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B16618" w:rsidRPr="00E64E19" w14:paraId="71DFD6CC" w14:textId="77777777" w:rsidTr="009F6FF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8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9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A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FD6CB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4E7" w:rsidRPr="00E64E19" w14:paraId="71DFD6D4" w14:textId="77777777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D" w14:textId="77777777" w:rsidR="00E434E7" w:rsidRPr="00775D86" w:rsidRDefault="00E434E7" w:rsidP="00E434E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E" w14:textId="0CBD3D10" w:rsidR="00E434E7" w:rsidRPr="00775D86" w:rsidRDefault="00E434E7" w:rsidP="00E434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CF" w14:textId="68BF4D58" w:rsidR="00E434E7" w:rsidRPr="00775D86" w:rsidRDefault="00E434E7" w:rsidP="00E434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0" w14:textId="4025B84D" w:rsidR="00E434E7" w:rsidRPr="00775D86" w:rsidRDefault="00E434E7" w:rsidP="00E434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1" w14:textId="0DC2882C" w:rsidR="00E434E7" w:rsidRPr="00775D86" w:rsidRDefault="00E434E7" w:rsidP="00E434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2" w14:textId="338151DF" w:rsidR="00E434E7" w:rsidRPr="00775D86" w:rsidRDefault="00E434E7" w:rsidP="00E434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34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434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3" w14:textId="2CF77D15" w:rsidR="00E434E7" w:rsidRPr="00775D86" w:rsidRDefault="00E434E7" w:rsidP="00E434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8746E" w:rsidRPr="00E64E19" w14:paraId="71DFD6DC" w14:textId="77777777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5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6" w14:textId="35B4E098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103,825,479.12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7" w14:textId="4DA85E68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76,010,052.15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8" w14:textId="1F4C64EA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22,403,792.13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9" w14:textId="2B716C51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15,788,550.06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A" w14:textId="216FD18C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126,229,271.25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B" w14:textId="7E21B284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91,798,602.21</w:t>
            </w:r>
          </w:p>
        </w:tc>
      </w:tr>
      <w:tr w:rsidR="0078746E" w:rsidRPr="00E64E19" w14:paraId="71DFD6E4" w14:textId="77777777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DD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E" w14:textId="7718F1B2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5,170,216.93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DF" w14:textId="4F3AACEC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3,250,000.00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0" w14:textId="50C818C9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376,586.05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1" w14:textId="39552615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2" w14:textId="59C6B675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5,546,802.98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3" w14:textId="6DCA7945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3,250,000.00</w:t>
            </w:r>
          </w:p>
        </w:tc>
      </w:tr>
      <w:tr w:rsidR="0078746E" w:rsidRPr="00E64E19" w14:paraId="71DFD6EC" w14:textId="77777777" w:rsidTr="0032347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5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6" w14:textId="12FD28A3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>(69,130,026.78)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7" w14:textId="1908BE37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(44,923,822.65)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8" w14:textId="276BB535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>(14,547,371.23)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9" w14:textId="12A2D87C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(10,173,749.00)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A" w14:textId="37529519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>(83,677,398.01)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B" w14:textId="0B9B4E12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(55,097,571.65)</w:t>
            </w:r>
          </w:p>
        </w:tc>
      </w:tr>
      <w:tr w:rsidR="00FF3E04" w:rsidRPr="00E64E19" w14:paraId="71DFD6F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ED" w14:textId="77777777" w:rsidR="00FF3E04" w:rsidRPr="00775D86" w:rsidRDefault="00FF3E04" w:rsidP="00FF3E0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E" w14:textId="3B8CBFCB" w:rsidR="00FF3E04" w:rsidRPr="00E24D4D" w:rsidRDefault="007451D3" w:rsidP="00FF3E0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1D3">
              <w:rPr>
                <w:rFonts w:asciiTheme="majorBidi" w:hAnsiTheme="majorBidi" w:cstheme="majorBidi"/>
                <w:sz w:val="28"/>
                <w:szCs w:val="28"/>
              </w:rPr>
              <w:t>39,865,669.27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EF" w14:textId="7F760DB5" w:rsidR="00FF3E04" w:rsidRPr="00E24D4D" w:rsidRDefault="00FF3E04" w:rsidP="00FF3E0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34,336,229.50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0" w14:textId="2593A498" w:rsidR="00FF3E04" w:rsidRPr="00E24D4D" w:rsidRDefault="007451D3" w:rsidP="00FF3E0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1D3">
              <w:rPr>
                <w:rFonts w:asciiTheme="majorBidi" w:hAnsiTheme="majorBidi" w:cstheme="majorBidi"/>
                <w:sz w:val="28"/>
                <w:szCs w:val="28"/>
              </w:rPr>
              <w:t>8,233,006.95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1" w14:textId="0C57D342" w:rsidR="00FF3E04" w:rsidRPr="00E24D4D" w:rsidRDefault="00FF3E04" w:rsidP="00FF3E0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5,614,801.06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2" w14:textId="087C10BD" w:rsidR="00FF3E04" w:rsidRPr="00E24D4D" w:rsidRDefault="007451D3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1D3">
              <w:rPr>
                <w:rFonts w:asciiTheme="majorBidi" w:hAnsiTheme="majorBidi" w:cstheme="majorBidi"/>
                <w:sz w:val="28"/>
                <w:szCs w:val="28"/>
              </w:rPr>
              <w:t>48,098,676.22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3" w14:textId="600EC1B5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39,951,030.56</w:t>
            </w:r>
          </w:p>
        </w:tc>
      </w:tr>
      <w:tr w:rsidR="0078746E" w:rsidRPr="00E64E19" w14:paraId="71DFD6F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5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6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7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8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9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A" w14:textId="07AA0C8C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48,483.37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6FB" w14:textId="312A2D4C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91,503.84</w:t>
            </w:r>
          </w:p>
        </w:tc>
      </w:tr>
      <w:tr w:rsidR="0078746E" w:rsidRPr="00E64E19" w14:paraId="71DFD70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D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E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6FF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0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1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02" w14:textId="21AFFEA6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804,834.71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03" w14:textId="3A188FB5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2,197,375.09</w:t>
            </w:r>
          </w:p>
        </w:tc>
      </w:tr>
      <w:tr w:rsidR="0078746E" w:rsidRPr="00E64E19" w14:paraId="71DFD70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5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6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7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8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9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0A" w14:textId="77C8EB16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>(9,441,396.68)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0B" w14:textId="5B4DD716" w:rsidR="0078746E" w:rsidRPr="00E24D4D" w:rsidRDefault="0078746E" w:rsidP="0078746E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(7,354,327.13)</w:t>
            </w:r>
          </w:p>
        </w:tc>
      </w:tr>
      <w:tr w:rsidR="0078746E" w:rsidRPr="00E64E19" w14:paraId="71DFD71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D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E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0F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0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1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12" w14:textId="71EFA173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>(26,400,994.14)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13" w14:textId="54415A02" w:rsidR="0078746E" w:rsidRPr="00E24D4D" w:rsidRDefault="0078746E" w:rsidP="0078746E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(25,936,303.69)</w:t>
            </w:r>
          </w:p>
        </w:tc>
      </w:tr>
      <w:tr w:rsidR="0078746E" w:rsidRPr="00E64E19" w14:paraId="71DFD71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5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6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7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8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9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1A" w14:textId="1111BFBA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>(1,220,136.67)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1B" w14:textId="6A26D198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(976,271.80)</w:t>
            </w:r>
          </w:p>
        </w:tc>
      </w:tr>
      <w:tr w:rsidR="0078746E" w:rsidRPr="00E64E19" w14:paraId="71DFD72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D" w14:textId="77777777" w:rsidR="0078746E" w:rsidRPr="007E3869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86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E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1F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0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1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22" w14:textId="70F4FB4A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 xml:space="preserve">11,889,466.81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23" w14:textId="6E43B05F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7,973,006.87</w:t>
            </w:r>
          </w:p>
        </w:tc>
      </w:tr>
      <w:tr w:rsidR="0078746E" w:rsidRPr="00E64E19" w14:paraId="71DFD72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5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6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7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8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9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2A" w14:textId="650D579E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4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1820" w:rsidRPr="000F1820">
              <w:rPr>
                <w:rFonts w:asciiTheme="majorBidi" w:hAnsiTheme="majorBidi" w:cstheme="majorBidi"/>
                <w:sz w:val="28"/>
                <w:szCs w:val="28"/>
              </w:rPr>
              <w:t>2,590,894.28</w:t>
            </w:r>
            <w:r w:rsidRPr="007874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2B" w14:textId="35D22BE4" w:rsidR="0078746E" w:rsidRPr="00E24D4D" w:rsidRDefault="0078746E" w:rsidP="0078746E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731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431.99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746E" w:rsidRPr="00E64E19" w14:paraId="71DFD734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D" w14:textId="77777777" w:rsidR="0078746E" w:rsidRPr="00775D86" w:rsidRDefault="0078746E" w:rsidP="0078746E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E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2F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0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1" w14:textId="77777777" w:rsidR="0078746E" w:rsidRPr="00E24D4D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32" w14:textId="39B303A1" w:rsidR="0078746E" w:rsidRPr="009D428E" w:rsidRDefault="00D26BA4" w:rsidP="007874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B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9,298,572.53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33" w14:textId="5AEA9B93" w:rsidR="0078746E" w:rsidRPr="009D428E" w:rsidRDefault="0078746E" w:rsidP="007874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42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Pr="009D4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241</w:t>
            </w:r>
            <w:r w:rsidRPr="009D42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D4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574.88</w:t>
            </w:r>
          </w:p>
        </w:tc>
      </w:tr>
      <w:tr w:rsidR="00FF3E04" w:rsidRPr="00E64E19" w14:paraId="71DFD73C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5" w14:textId="77777777" w:rsidR="00FF3E04" w:rsidRPr="00CE1649" w:rsidRDefault="00FF3E04" w:rsidP="00FF3E0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6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7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8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9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3A" w14:textId="3959B5E9" w:rsidR="00FF3E04" w:rsidRPr="009101CB" w:rsidRDefault="0078746E" w:rsidP="00FF3E0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101C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3B" w14:textId="755F36C2" w:rsidR="00FF3E04" w:rsidRPr="009101CB" w:rsidRDefault="00FF3E04" w:rsidP="00FF3E0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3E04" w:rsidRPr="00E64E19" w14:paraId="71DFD744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D" w14:textId="77777777" w:rsidR="00FF3E04" w:rsidRPr="00CE1649" w:rsidRDefault="00FF3E04" w:rsidP="00FF3E0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E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3F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40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D741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42" w14:textId="68661AA1" w:rsidR="00FF3E04" w:rsidRPr="00DD1E80" w:rsidRDefault="00D26BA4" w:rsidP="00FF3E0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D26BA4">
              <w:rPr>
                <w:rFonts w:asciiTheme="majorBidi" w:hAnsiTheme="majorBidi"/>
                <w:b/>
                <w:bCs/>
                <w:sz w:val="28"/>
                <w:szCs w:val="28"/>
              </w:rPr>
              <w:t>9,298,572.53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D743" w14:textId="60C4A0F1" w:rsidR="00FF3E04" w:rsidRPr="00DD1E80" w:rsidRDefault="00FF3E04" w:rsidP="00FF3E0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241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574.88 </w:t>
            </w:r>
          </w:p>
        </w:tc>
      </w:tr>
    </w:tbl>
    <w:p w14:paraId="4F87E328" w14:textId="77777777" w:rsidR="00FF3E04" w:rsidRDefault="00FF3E04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</w:rPr>
      </w:pPr>
    </w:p>
    <w:p w14:paraId="5F937270" w14:textId="77777777" w:rsidR="00FF3E04" w:rsidRDefault="00FF3E04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</w:rPr>
      </w:pPr>
    </w:p>
    <w:p w14:paraId="1C463C53" w14:textId="77777777" w:rsidR="00FF3E04" w:rsidRPr="00A6604D" w:rsidRDefault="00FF3E04" w:rsidP="00FF3E04">
      <w:pPr>
        <w:numPr>
          <w:ilvl w:val="0"/>
          <w:numId w:val="35"/>
        </w:numPr>
        <w:spacing w:line="240" w:lineRule="atLeast"/>
        <w:ind w:left="630" w:hanging="45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FF3E04" w:rsidRPr="00E64E19" w14:paraId="2C35A344" w14:textId="77777777" w:rsidTr="003A02A1">
        <w:trPr>
          <w:trHeight w:val="297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4FF4A" w14:textId="77777777" w:rsidR="00FF3E04" w:rsidRPr="00775D86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28A23" w14:textId="77777777" w:rsidR="00FF3E04" w:rsidRPr="00775D86" w:rsidRDefault="00FF3E04" w:rsidP="00D911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A026F" w14:textId="77777777" w:rsidR="00FF3E04" w:rsidRPr="00775D86" w:rsidRDefault="00FF3E04" w:rsidP="00D911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2C1F" w14:textId="77777777" w:rsidR="00FF3E04" w:rsidRPr="00775D86" w:rsidRDefault="00FF3E04" w:rsidP="00D91152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หน่วย:บาท)</w:t>
            </w:r>
          </w:p>
        </w:tc>
      </w:tr>
      <w:tr w:rsidR="00FF3E04" w:rsidRPr="00E64E19" w14:paraId="7FE149AE" w14:textId="77777777" w:rsidTr="003A02A1">
        <w:trPr>
          <w:trHeight w:hRule="exact" w:val="369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520E0" w14:textId="77777777" w:rsidR="00FF3E04" w:rsidRPr="00775D86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AFB8E" w14:textId="77777777" w:rsidR="00FF3E04" w:rsidRPr="00775D86" w:rsidRDefault="00FF3E04" w:rsidP="003A02A1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E04" w:rsidRPr="00E64E19" w14:paraId="196BC37C" w14:textId="77777777" w:rsidTr="003A02A1">
        <w:trPr>
          <w:trHeight w:val="351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482EA" w14:textId="77777777" w:rsidR="00FF3E04" w:rsidRPr="00775D86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EF14B" w14:textId="62CB91BA" w:rsidR="00FF3E04" w:rsidRPr="00775D86" w:rsidRDefault="00FF3E04" w:rsidP="003A02A1">
            <w:pPr>
              <w:pStyle w:val="1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FF3E04" w:rsidRPr="00E64E19" w14:paraId="0B981600" w14:textId="77777777" w:rsidTr="003A02A1">
        <w:trPr>
          <w:trHeight w:val="315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72704" w14:textId="77777777" w:rsidR="00FF3E04" w:rsidRPr="00775D86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09C6C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D9826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2DD7F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3E04" w:rsidRPr="00E64E19" w14:paraId="319BB476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0AEB4" w14:textId="77777777" w:rsidR="00FF3E04" w:rsidRPr="00775D86" w:rsidRDefault="00FF3E04" w:rsidP="00D9115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0BC8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A9B5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6B7B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E28B8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D0F48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34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434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02156" w14:textId="77777777" w:rsidR="00FF3E04" w:rsidRPr="00775D86" w:rsidRDefault="00FF3E04" w:rsidP="00D911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831C21" w:rsidRPr="00E64E19" w14:paraId="1F1230CC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6F300" w14:textId="77777777" w:rsidR="00831C21" w:rsidRPr="00775D86" w:rsidRDefault="00831C21" w:rsidP="00831C2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52290" w14:textId="5396F45B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 xml:space="preserve">210,472,686.42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BC6CD" w14:textId="6F18E151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159,506,243.81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942C" w14:textId="75FD5790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 xml:space="preserve">47,452,287.32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0C77" w14:textId="07CD7CF5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36,100,805.79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F8B6" w14:textId="5C8A3F82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257,924,973.74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B42E5" w14:textId="2D09F9DC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195,607,049.60</w:t>
            </w:r>
          </w:p>
        </w:tc>
      </w:tr>
      <w:tr w:rsidR="00831C21" w:rsidRPr="00E64E19" w14:paraId="1073BCB8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C147" w14:textId="77777777" w:rsidR="00831C21" w:rsidRPr="00775D86" w:rsidRDefault="00831C21" w:rsidP="00831C2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78FE" w14:textId="6129217F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 xml:space="preserve">13,060,369.77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B6498" w14:textId="2888C08F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13,408,099.42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D729" w14:textId="13152AB9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 xml:space="preserve">1,244,463.74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125BA" w14:textId="713F86A9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0FE48" w14:textId="16DD068F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14,304,833.51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BBFD" w14:textId="72C336B9" w:rsidR="00831C21" w:rsidRPr="00E24D4D" w:rsidRDefault="00831C21" w:rsidP="00831C2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13,408,099.42</w:t>
            </w:r>
          </w:p>
        </w:tc>
      </w:tr>
      <w:tr w:rsidR="00831C21" w:rsidRPr="00E64E19" w14:paraId="72A95206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B9039" w14:textId="77777777" w:rsidR="00831C21" w:rsidRPr="00775D86" w:rsidRDefault="00831C21" w:rsidP="00831C2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A916" w14:textId="01F6F3A9" w:rsidR="00831C21" w:rsidRPr="00E24D4D" w:rsidRDefault="00831C21" w:rsidP="00831C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(139,788,844.04)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B6452" w14:textId="21500997" w:rsidR="00831C21" w:rsidRPr="00E24D4D" w:rsidRDefault="00831C21" w:rsidP="00831C21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(94,956,326.64)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46186" w14:textId="2E14B4FA" w:rsidR="00831C21" w:rsidRPr="00E24D4D" w:rsidRDefault="00831C21" w:rsidP="00831C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(30,722,437.25)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E334F" w14:textId="2D1E026C" w:rsidR="00831C21" w:rsidRPr="00E24D4D" w:rsidRDefault="00831C21" w:rsidP="00831C21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(23,158,744.45)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3518B" w14:textId="0841500D" w:rsidR="00831C21" w:rsidRPr="00E24D4D" w:rsidRDefault="00831C21" w:rsidP="00831C21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(170,511,281.29)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BEE15" w14:textId="46175430" w:rsidR="00831C21" w:rsidRPr="00E24D4D" w:rsidRDefault="00831C21" w:rsidP="00831C21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(118,115,071.09)</w:t>
            </w:r>
          </w:p>
        </w:tc>
      </w:tr>
      <w:tr w:rsidR="00FF3E04" w:rsidRPr="00E64E19" w14:paraId="5BE30EAC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CAB6F" w14:textId="77777777" w:rsidR="00FF3E04" w:rsidRPr="00775D86" w:rsidRDefault="00FF3E04" w:rsidP="00FF3E0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B9E3" w14:textId="34D34AAB" w:rsidR="00FF3E04" w:rsidRPr="00E24D4D" w:rsidRDefault="00831C21" w:rsidP="00FF3E0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83,744,212.15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CF6E8" w14:textId="168C9EF4" w:rsidR="00FF3E04" w:rsidRPr="00E24D4D" w:rsidRDefault="00FF3E04" w:rsidP="00FF3E0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77,958,016.59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8FA06" w14:textId="2EC83D58" w:rsidR="00FF3E04" w:rsidRPr="00E24D4D" w:rsidRDefault="00831C21" w:rsidP="00FF3E0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17,974,313.81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868F" w14:textId="734FBAFA" w:rsidR="00FF3E04" w:rsidRPr="00E24D4D" w:rsidRDefault="00FF3E04" w:rsidP="00FF3E0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12,942,061.34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CF46" w14:textId="76AF60B9" w:rsidR="00FF3E04" w:rsidRPr="00E24D4D" w:rsidRDefault="00831C21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101,718,525.96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69A88" w14:textId="08058E62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90,900,077.93</w:t>
            </w:r>
          </w:p>
        </w:tc>
      </w:tr>
      <w:tr w:rsidR="00FF3E04" w:rsidRPr="00E64E19" w14:paraId="6DF02387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D053" w14:textId="77777777" w:rsidR="00FF3E04" w:rsidRPr="00775D86" w:rsidRDefault="00FF3E04" w:rsidP="00FF3E0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2D2F2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3831B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95995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E7A81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E6461" w14:textId="29DCACEF" w:rsidR="00FF3E04" w:rsidRPr="00E24D4D" w:rsidRDefault="00831C21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C21">
              <w:rPr>
                <w:rFonts w:asciiTheme="majorBidi" w:hAnsiTheme="majorBidi" w:cstheme="majorBidi"/>
                <w:sz w:val="28"/>
                <w:szCs w:val="28"/>
              </w:rPr>
              <w:t>103,387.65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BBF3" w14:textId="5833EA04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204,097.09</w:t>
            </w:r>
          </w:p>
        </w:tc>
      </w:tr>
      <w:tr w:rsidR="00625A8C" w:rsidRPr="00E64E19" w14:paraId="52A554DB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279" w14:textId="77777777" w:rsidR="00625A8C" w:rsidRPr="00775D86" w:rsidRDefault="00625A8C" w:rsidP="00625A8C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CC53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40C0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CF338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B93B9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D4A9" w14:textId="07F92B52" w:rsidR="00625A8C" w:rsidRPr="00625A8C" w:rsidRDefault="00625A8C" w:rsidP="00625A8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A8C">
              <w:rPr>
                <w:rFonts w:ascii="Angsana New" w:hAnsi="Angsana New"/>
                <w:sz w:val="28"/>
                <w:szCs w:val="28"/>
              </w:rPr>
              <w:t xml:space="preserve">2,429,970.02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11090" w14:textId="5AA57FEE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3,219,627.27</w:t>
            </w:r>
          </w:p>
        </w:tc>
      </w:tr>
      <w:tr w:rsidR="00625A8C" w:rsidRPr="00E64E19" w14:paraId="438CDCBF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528A8" w14:textId="77777777" w:rsidR="00625A8C" w:rsidRPr="00775D86" w:rsidRDefault="00625A8C" w:rsidP="00625A8C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795D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DD7CE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A657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53C4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4479" w14:textId="7CFFA1BB" w:rsidR="00625A8C" w:rsidRPr="00625A8C" w:rsidRDefault="00625A8C" w:rsidP="00625A8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A8C">
              <w:rPr>
                <w:rFonts w:ascii="Angsana New" w:hAnsi="Angsana New"/>
                <w:sz w:val="28"/>
                <w:szCs w:val="28"/>
              </w:rPr>
              <w:t>(18,183,501.83)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78742" w14:textId="1A29BD8E" w:rsidR="00625A8C" w:rsidRPr="00E24D4D" w:rsidRDefault="00625A8C" w:rsidP="00625A8C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(14,570,347.61)</w:t>
            </w:r>
          </w:p>
        </w:tc>
      </w:tr>
      <w:tr w:rsidR="00625A8C" w:rsidRPr="00E64E19" w14:paraId="23352E3D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6933" w14:textId="77777777" w:rsidR="00625A8C" w:rsidRPr="00775D86" w:rsidRDefault="00625A8C" w:rsidP="00625A8C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8CE3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EC59E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0207A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ADF9C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DBD" w14:textId="75EC84EE" w:rsidR="00625A8C" w:rsidRPr="00625A8C" w:rsidRDefault="00625A8C" w:rsidP="00625A8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A8C">
              <w:rPr>
                <w:rFonts w:ascii="Angsana New" w:hAnsi="Angsana New"/>
                <w:sz w:val="28"/>
                <w:szCs w:val="28"/>
              </w:rPr>
              <w:t>(53,342,954.56)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D319" w14:textId="4E59C03C" w:rsidR="00625A8C" w:rsidRPr="00E24D4D" w:rsidRDefault="00625A8C" w:rsidP="00625A8C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(51,048,940.58)</w:t>
            </w:r>
          </w:p>
        </w:tc>
      </w:tr>
      <w:tr w:rsidR="00625A8C" w:rsidRPr="00E64E19" w14:paraId="57DF3F8F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BB0ED" w14:textId="77777777" w:rsidR="00625A8C" w:rsidRPr="00775D86" w:rsidRDefault="00625A8C" w:rsidP="00625A8C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F5AF9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1EB5B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EE749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C492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0E1D8" w14:textId="0DB4A45C" w:rsidR="00625A8C" w:rsidRPr="00625A8C" w:rsidRDefault="00625A8C" w:rsidP="00625A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A8C">
              <w:rPr>
                <w:rFonts w:ascii="Angsana New" w:hAnsi="Angsana New"/>
                <w:sz w:val="28"/>
                <w:szCs w:val="28"/>
              </w:rPr>
              <w:t>(2,314,079.28)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4D5EA" w14:textId="64309ADB" w:rsidR="00625A8C" w:rsidRPr="00E24D4D" w:rsidRDefault="00625A8C" w:rsidP="00625A8C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(1,976,922.91)</w:t>
            </w:r>
          </w:p>
        </w:tc>
      </w:tr>
      <w:tr w:rsidR="00625A8C" w:rsidRPr="00E64E19" w14:paraId="236938ED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62AB7" w14:textId="77777777" w:rsidR="00625A8C" w:rsidRPr="007E3869" w:rsidRDefault="00625A8C" w:rsidP="00625A8C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86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792F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2DD96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B9158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3AC3D" w14:textId="77777777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A71C" w14:textId="661227AC" w:rsidR="00625A8C" w:rsidRPr="00625A8C" w:rsidRDefault="00625A8C" w:rsidP="00625A8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A8C">
              <w:rPr>
                <w:rFonts w:ascii="Angsana New" w:hAnsi="Angsana New"/>
                <w:sz w:val="28"/>
                <w:szCs w:val="28"/>
              </w:rPr>
              <w:t xml:space="preserve">30,411,347.96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95E5" w14:textId="37B1B454" w:rsidR="00625A8C" w:rsidRPr="00E24D4D" w:rsidRDefault="00625A8C" w:rsidP="00625A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26,727,591.19</w:t>
            </w:r>
          </w:p>
        </w:tc>
      </w:tr>
      <w:tr w:rsidR="00FF3E04" w:rsidRPr="00E64E19" w14:paraId="2DA96F16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9A18F" w14:textId="77777777" w:rsidR="00FF3E04" w:rsidRPr="00775D86" w:rsidRDefault="00FF3E04" w:rsidP="00FF3E0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7AD09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140E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C1223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9346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E8DA3" w14:textId="4FA7C26E" w:rsidR="00FF3E04" w:rsidRPr="00E24D4D" w:rsidRDefault="00625A8C" w:rsidP="00FF3E0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5A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231BE" w:rsidRPr="000231BE">
              <w:rPr>
                <w:rFonts w:asciiTheme="majorBidi" w:hAnsiTheme="majorBidi" w:cstheme="majorBidi"/>
                <w:sz w:val="28"/>
                <w:szCs w:val="28"/>
              </w:rPr>
              <w:t>6,280,750.15</w:t>
            </w:r>
            <w:r w:rsidRPr="00625A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A2AC" w14:textId="375FBC27" w:rsidR="00FF3E04" w:rsidRPr="00E24D4D" w:rsidRDefault="00FF3E04" w:rsidP="00FF3E04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(5,471,330.78)</w:t>
            </w:r>
          </w:p>
        </w:tc>
      </w:tr>
      <w:tr w:rsidR="00FF3E04" w:rsidRPr="00E64E19" w14:paraId="724314F2" w14:textId="77777777" w:rsidTr="00D91152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6739" w14:textId="77777777" w:rsidR="00FF3E04" w:rsidRPr="00775D86" w:rsidRDefault="00FF3E04" w:rsidP="00FF3E04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D372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F78CE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601C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5F3E0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D32E" w14:textId="64DBC052" w:rsidR="00FF3E04" w:rsidRPr="00DD1E80" w:rsidRDefault="00E637A5" w:rsidP="00FF3E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7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24,130,597.81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80BF" w14:textId="6EC20280" w:rsidR="00FF3E04" w:rsidRPr="009D428E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42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21,256,260.41</w:t>
            </w:r>
          </w:p>
        </w:tc>
      </w:tr>
      <w:tr w:rsidR="00FF3E04" w:rsidRPr="00E64E19" w14:paraId="3B2241D6" w14:textId="77777777" w:rsidTr="003A02A1">
        <w:trPr>
          <w:trHeight w:val="297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787E5" w14:textId="77777777" w:rsidR="00FF3E04" w:rsidRPr="00CE1649" w:rsidRDefault="00FF3E04" w:rsidP="00FF3E0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518F5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B54C2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63BB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BAD4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90BD7" w14:textId="5EEDF329" w:rsidR="00FF3E04" w:rsidRPr="009101CB" w:rsidRDefault="00625A8C" w:rsidP="00FF3E0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101C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8131E" w14:textId="23E6DCA4" w:rsidR="00FF3E04" w:rsidRPr="009101CB" w:rsidRDefault="00FF3E04" w:rsidP="00FF3E0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F3E04" w:rsidRPr="00E64E19" w14:paraId="109907BD" w14:textId="77777777" w:rsidTr="003A02A1">
        <w:trPr>
          <w:trHeight w:val="333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83B6" w14:textId="77777777" w:rsidR="00FF3E04" w:rsidRPr="00CE1649" w:rsidRDefault="00FF3E04" w:rsidP="00FF3E0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B635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E7F9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F154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145B" w14:textId="77777777" w:rsidR="00FF3E04" w:rsidRPr="00E24D4D" w:rsidRDefault="00FF3E04" w:rsidP="00FF3E0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AE190" w14:textId="15C2878A" w:rsidR="00FF3E04" w:rsidRPr="00DD1E80" w:rsidRDefault="00E637A5" w:rsidP="00FF3E0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637A5">
              <w:rPr>
                <w:rFonts w:asciiTheme="majorBidi" w:hAnsiTheme="majorBidi"/>
                <w:b/>
                <w:bCs/>
                <w:sz w:val="28"/>
                <w:szCs w:val="28"/>
              </w:rPr>
              <w:t>24,130,597.81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C50EB" w14:textId="6AAB4808" w:rsidR="00FF3E04" w:rsidRPr="00DD1E80" w:rsidRDefault="00FF3E04" w:rsidP="00FF3E0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21,256,260.41</w:t>
            </w:r>
          </w:p>
        </w:tc>
      </w:tr>
    </w:tbl>
    <w:p w14:paraId="71DFD745" w14:textId="369A2900" w:rsidR="00B16618" w:rsidRPr="00EB3AA7" w:rsidRDefault="00B16618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  <w:cs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  <w:r w:rsidR="00EC58FD">
        <w:rPr>
          <w:rFonts w:ascii="Angsana New" w:hAnsi="Angsana New"/>
          <w:sz w:val="30"/>
          <w:szCs w:val="30"/>
          <w:u w:val="single"/>
        </w:rPr>
        <w:t xml:space="preserve"> </w:t>
      </w:r>
      <w:r w:rsidR="00EC58FD">
        <w:rPr>
          <w:rFonts w:ascii="Angsana New" w:hAnsi="Angsana New" w:hint="cs"/>
          <w:sz w:val="30"/>
          <w:szCs w:val="30"/>
          <w:u w:val="single"/>
          <w:cs/>
        </w:rPr>
        <w:t>(งบการเงินรวมและงบการเงินเฉพาะกิจการ)</w:t>
      </w:r>
    </w:p>
    <w:p w14:paraId="71DFD746" w14:textId="29C52ACD" w:rsidR="00B16618" w:rsidRPr="00512859" w:rsidRDefault="00B16618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7398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7398A">
        <w:rPr>
          <w:rFonts w:ascii="Angsana New" w:hAnsi="Angsana New"/>
          <w:sz w:val="30"/>
          <w:szCs w:val="30"/>
          <w:lang w:val="en-US"/>
        </w:rPr>
        <w:t>256</w:t>
      </w:r>
      <w:r w:rsidR="007304AA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47398A">
        <w:rPr>
          <w:rFonts w:ascii="Angsana New" w:hAnsi="Angsana New"/>
          <w:sz w:val="30"/>
          <w:szCs w:val="30"/>
          <w:lang w:val="en-US"/>
        </w:rPr>
        <w:t xml:space="preserve"> </w:t>
      </w:r>
      <w:r w:rsidR="00CE1649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</w:t>
      </w:r>
      <w:r w:rsidR="006378CA">
        <w:rPr>
          <w:rFonts w:ascii="Angsana New" w:hAnsi="Angsana New" w:hint="cs"/>
          <w:sz w:val="30"/>
          <w:szCs w:val="30"/>
          <w:cs/>
          <w:lang w:val="en-US"/>
        </w:rPr>
        <w:t>สองราย</w:t>
      </w:r>
      <w:r w:rsidRPr="0047398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7398A">
        <w:rPr>
          <w:rFonts w:ascii="Angsana New" w:hAnsi="Angsana New"/>
          <w:sz w:val="30"/>
          <w:szCs w:val="30"/>
          <w:cs/>
          <w:lang w:val="en-US"/>
        </w:rPr>
        <w:t>เป็นจำนวนเงิน</w:t>
      </w:r>
      <w:r w:rsidRPr="00775D86">
        <w:rPr>
          <w:rFonts w:ascii="Angsana New" w:hAnsi="Angsana New"/>
          <w:sz w:val="30"/>
          <w:szCs w:val="30"/>
          <w:cs/>
          <w:lang w:val="en-US"/>
        </w:rPr>
        <w:t xml:space="preserve">ประมาณ </w:t>
      </w:r>
      <w:r w:rsidR="00A26879" w:rsidRPr="00A26879">
        <w:rPr>
          <w:rFonts w:ascii="Angsana New" w:hAnsi="Angsana New"/>
          <w:sz w:val="30"/>
          <w:szCs w:val="30"/>
          <w:lang w:val="en-US"/>
        </w:rPr>
        <w:t>69.00</w:t>
      </w:r>
      <w:r w:rsidRPr="00775D86">
        <w:rPr>
          <w:rFonts w:ascii="Angsana New" w:hAnsi="Angsana New"/>
          <w:sz w:val="30"/>
          <w:szCs w:val="30"/>
          <w:lang w:val="en-US"/>
        </w:rPr>
        <w:t xml:space="preserve"> </w:t>
      </w:r>
      <w:r w:rsidRPr="00775D86">
        <w:rPr>
          <w:rFonts w:ascii="Angsana New" w:hAnsi="Angsana New"/>
          <w:sz w:val="30"/>
          <w:szCs w:val="30"/>
          <w:cs/>
          <w:lang w:val="en-US"/>
        </w:rPr>
        <w:t>ล้า</w:t>
      </w:r>
      <w:r w:rsidRPr="00C104FB">
        <w:rPr>
          <w:rFonts w:ascii="Angsana New" w:hAnsi="Angsana New"/>
          <w:sz w:val="30"/>
          <w:szCs w:val="30"/>
          <w:cs/>
          <w:lang w:val="en-US"/>
        </w:rPr>
        <w:t>น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7398A">
        <w:rPr>
          <w:rFonts w:ascii="Angsana New" w:hAnsi="Angsana New"/>
          <w:sz w:val="30"/>
          <w:szCs w:val="30"/>
          <w:cs/>
        </w:rPr>
        <w:t xml:space="preserve"> (</w:t>
      </w:r>
      <w:r w:rsidRPr="0047398A">
        <w:rPr>
          <w:rFonts w:ascii="Angsana New" w:hAnsi="Angsana New" w:hint="cs"/>
          <w:sz w:val="30"/>
          <w:szCs w:val="30"/>
          <w:cs/>
        </w:rPr>
        <w:t xml:space="preserve">ปี </w:t>
      </w:r>
      <w:r w:rsidRPr="0047398A">
        <w:rPr>
          <w:rFonts w:ascii="Angsana New" w:hAnsi="Angsana New"/>
          <w:sz w:val="30"/>
          <w:szCs w:val="30"/>
        </w:rPr>
        <w:t>256</w:t>
      </w:r>
      <w:r w:rsidR="007304AA">
        <w:rPr>
          <w:rFonts w:ascii="Angsana New" w:hAnsi="Angsana New"/>
          <w:sz w:val="30"/>
          <w:szCs w:val="30"/>
          <w:lang w:val="en-US"/>
        </w:rPr>
        <w:t>4</w:t>
      </w:r>
      <w:r w:rsidRPr="0047398A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="00FF3E04" w:rsidRPr="00FF3E04">
        <w:rPr>
          <w:rFonts w:ascii="Angsana New" w:hAnsi="Angsana New"/>
          <w:sz w:val="30"/>
          <w:szCs w:val="30"/>
        </w:rPr>
        <w:t xml:space="preserve">32.76 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Pr="0047398A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br/>
      </w:r>
      <w:r w:rsidRPr="0047398A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="00CE1649">
        <w:rPr>
          <w:rFonts w:ascii="Angsana New" w:hAnsi="Angsana New" w:hint="cs"/>
          <w:sz w:val="30"/>
          <w:szCs w:val="30"/>
          <w:cs/>
        </w:rPr>
        <w:t>กลุ่ม</w:t>
      </w:r>
      <w:r w:rsidRPr="0047398A">
        <w:rPr>
          <w:rFonts w:ascii="Angsana New" w:hAnsi="Angsana New"/>
          <w:sz w:val="30"/>
          <w:szCs w:val="30"/>
          <w:cs/>
        </w:rPr>
        <w:t>บริษัท</w:t>
      </w:r>
      <w:r w:rsidRPr="00EB3AA7">
        <w:rPr>
          <w:rFonts w:ascii="Angsana New" w:hAnsi="Angsana New"/>
          <w:sz w:val="30"/>
          <w:szCs w:val="30"/>
        </w:rPr>
        <w:t xml:space="preserve"> </w:t>
      </w:r>
    </w:p>
    <w:p w14:paraId="71DFD747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8D5DB7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1DFD748" w14:textId="77777777" w:rsidR="00A13B10" w:rsidRPr="00893921" w:rsidRDefault="00A13B10" w:rsidP="00FF3E04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71DFD749" w14:textId="77777777" w:rsidR="00C433F9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5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08"/>
        <w:gridCol w:w="1676"/>
        <w:gridCol w:w="1620"/>
        <w:gridCol w:w="236"/>
        <w:gridCol w:w="1655"/>
        <w:gridCol w:w="1619"/>
      </w:tblGrid>
      <w:tr w:rsidR="00980E46" w:rsidRPr="00494247" w14:paraId="71DFD74F" w14:textId="77777777" w:rsidTr="003A02A1">
        <w:tc>
          <w:tcPr>
            <w:tcW w:w="3708" w:type="dxa"/>
          </w:tcPr>
          <w:p w14:paraId="71DFD74A" w14:textId="77777777"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</w:tcPr>
          <w:p w14:paraId="71DFD74B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DFD74C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74D" w14:textId="77777777"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71DFD74E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F3E04" w:rsidRPr="00494247" w14:paraId="0C7288B2" w14:textId="77777777" w:rsidTr="003A02A1">
        <w:tc>
          <w:tcPr>
            <w:tcW w:w="3708" w:type="dxa"/>
          </w:tcPr>
          <w:p w14:paraId="06A37D45" w14:textId="77777777" w:rsidR="00FF3E04" w:rsidRPr="00494247" w:rsidRDefault="00FF3E04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6" w:type="dxa"/>
            <w:gridSpan w:val="5"/>
          </w:tcPr>
          <w:p w14:paraId="02157693" w14:textId="75AEDD2F" w:rsidR="00FF3E04" w:rsidRPr="00494247" w:rsidRDefault="00FF3E04" w:rsidP="00FF3E0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980E46" w:rsidRPr="00494247" w14:paraId="71DFD754" w14:textId="77777777" w:rsidTr="003A02A1">
        <w:tc>
          <w:tcPr>
            <w:tcW w:w="3708" w:type="dxa"/>
          </w:tcPr>
          <w:p w14:paraId="71DFD750" w14:textId="77777777"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6" w:type="dxa"/>
            <w:gridSpan w:val="2"/>
            <w:vAlign w:val="center"/>
          </w:tcPr>
          <w:p w14:paraId="71DFD751" w14:textId="77777777"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FD752" w14:textId="77777777"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  <w:vAlign w:val="center"/>
          </w:tcPr>
          <w:p w14:paraId="71DFD753" w14:textId="77777777"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E04" w:rsidRPr="00494247" w14:paraId="71DFD75B" w14:textId="77777777" w:rsidTr="003A02A1">
        <w:tc>
          <w:tcPr>
            <w:tcW w:w="3708" w:type="dxa"/>
          </w:tcPr>
          <w:p w14:paraId="71DFD755" w14:textId="77777777" w:rsidR="00FF3E04" w:rsidRPr="00494247" w:rsidRDefault="00FF3E04" w:rsidP="00FF3E0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76" w:type="dxa"/>
            <w:vAlign w:val="bottom"/>
          </w:tcPr>
          <w:p w14:paraId="71DFD756" w14:textId="2DA2B9B2" w:rsidR="00FF3E04" w:rsidRPr="0063553E" w:rsidRDefault="00FF3E04" w:rsidP="00FF3E0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63553E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63553E">
              <w:rPr>
                <w:sz w:val="30"/>
                <w:szCs w:val="30"/>
                <w:cs/>
              </w:rPr>
              <w:t xml:space="preserve">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71DFD757" w14:textId="6AF57C0A" w:rsidR="00FF3E04" w:rsidRPr="0063553E" w:rsidRDefault="00FF3E04" w:rsidP="00FF3E0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63553E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63553E">
              <w:rPr>
                <w:sz w:val="30"/>
                <w:szCs w:val="30"/>
                <w:cs/>
              </w:rPr>
              <w:t xml:space="preserve">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1DFD758" w14:textId="77777777" w:rsidR="00FF3E04" w:rsidRPr="00494247" w:rsidRDefault="00FF3E04" w:rsidP="00FF3E0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vAlign w:val="bottom"/>
          </w:tcPr>
          <w:p w14:paraId="71DFD759" w14:textId="3AEC9201" w:rsidR="00FF3E04" w:rsidRPr="00645FA4" w:rsidRDefault="00FF3E04" w:rsidP="00FF3E0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63553E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63553E">
              <w:rPr>
                <w:sz w:val="30"/>
                <w:szCs w:val="30"/>
                <w:cs/>
              </w:rPr>
              <w:t xml:space="preserve">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619" w:type="dxa"/>
            <w:vAlign w:val="bottom"/>
          </w:tcPr>
          <w:p w14:paraId="71DFD75A" w14:textId="4F819A7D" w:rsidR="00FF3E04" w:rsidRPr="00645FA4" w:rsidRDefault="00FF3E04" w:rsidP="00FF3E0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63553E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63553E">
              <w:rPr>
                <w:sz w:val="30"/>
                <w:szCs w:val="30"/>
                <w:cs/>
              </w:rPr>
              <w:t xml:space="preserve">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FF3E04" w:rsidRPr="00494247" w14:paraId="71DFD762" w14:textId="77777777" w:rsidTr="003A02A1">
        <w:trPr>
          <w:trHeight w:val="203"/>
        </w:trPr>
        <w:tc>
          <w:tcPr>
            <w:tcW w:w="3708" w:type="dxa"/>
          </w:tcPr>
          <w:p w14:paraId="71DFD75C" w14:textId="77777777" w:rsidR="00FF3E04" w:rsidRPr="00494247" w:rsidRDefault="00FF3E04" w:rsidP="00FF3E0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676" w:type="dxa"/>
          </w:tcPr>
          <w:p w14:paraId="71DFD75D" w14:textId="77777777" w:rsidR="00FF3E04" w:rsidRPr="00494247" w:rsidRDefault="00FF3E04" w:rsidP="00FF3E0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DFD75E" w14:textId="77777777" w:rsidR="00FF3E04" w:rsidRPr="00494247" w:rsidRDefault="00FF3E04" w:rsidP="00FF3E0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75F" w14:textId="77777777" w:rsidR="00FF3E04" w:rsidRPr="00494247" w:rsidRDefault="00FF3E04" w:rsidP="00FF3E0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71DFD760" w14:textId="77777777" w:rsidR="00FF3E04" w:rsidRPr="00494247" w:rsidRDefault="00FF3E04" w:rsidP="00FF3E04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1DFD761" w14:textId="77777777" w:rsidR="00FF3E04" w:rsidRPr="00494247" w:rsidRDefault="00FF3E04" w:rsidP="00FF3E04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E4" w:rsidRPr="00494247" w14:paraId="71DFD769" w14:textId="77777777" w:rsidTr="003A02A1">
        <w:trPr>
          <w:trHeight w:val="203"/>
        </w:trPr>
        <w:tc>
          <w:tcPr>
            <w:tcW w:w="3708" w:type="dxa"/>
          </w:tcPr>
          <w:p w14:paraId="71DFD763" w14:textId="77777777" w:rsidR="00BB76E4" w:rsidRPr="00494247" w:rsidRDefault="00BB76E4" w:rsidP="00BB76E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64" w14:textId="6E8E46D8" w:rsidR="00BB76E4" w:rsidRPr="00494247" w:rsidRDefault="00A101B5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01B5">
              <w:rPr>
                <w:rFonts w:ascii="Angsana New" w:hAnsi="Angsana New"/>
                <w:sz w:val="30"/>
                <w:szCs w:val="30"/>
                <w:lang w:val="en-US"/>
              </w:rPr>
              <w:t>(27,450,712.20)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65" w14:textId="1BBD940B" w:rsidR="00BB76E4" w:rsidRPr="00494247" w:rsidRDefault="00BB76E4" w:rsidP="003C64D8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456.74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766" w14:textId="77777777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67" w14:textId="34C35CCC" w:rsidR="00BB76E4" w:rsidRPr="00494247" w:rsidRDefault="00A86200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6200">
              <w:rPr>
                <w:rFonts w:ascii="Angsana New" w:hAnsi="Angsana New"/>
                <w:sz w:val="30"/>
                <w:szCs w:val="30"/>
                <w:lang w:val="en-US"/>
              </w:rPr>
              <w:t>(27,447,723.06)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1DFD768" w14:textId="019D90F1" w:rsidR="00BB76E4" w:rsidRPr="00494247" w:rsidRDefault="00BB76E4" w:rsidP="003A02A1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776.60</w:t>
            </w:r>
          </w:p>
        </w:tc>
      </w:tr>
      <w:tr w:rsidR="00BB76E4" w:rsidRPr="00494247" w14:paraId="71DFD770" w14:textId="77777777" w:rsidTr="003A02A1">
        <w:trPr>
          <w:trHeight w:val="203"/>
        </w:trPr>
        <w:tc>
          <w:tcPr>
            <w:tcW w:w="3708" w:type="dxa"/>
          </w:tcPr>
          <w:p w14:paraId="71DFD76A" w14:textId="77777777" w:rsidR="00BB76E4" w:rsidRPr="00494247" w:rsidRDefault="00BB76E4" w:rsidP="00BB76E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6B" w14:textId="7A051B21" w:rsidR="00BB76E4" w:rsidRPr="00E91381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55,160,094.88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6C" w14:textId="3CC4E451" w:rsidR="00BB76E4" w:rsidRPr="00E91381" w:rsidRDefault="00BB76E4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717.80</w:t>
            </w:r>
          </w:p>
        </w:tc>
        <w:tc>
          <w:tcPr>
            <w:tcW w:w="236" w:type="dxa"/>
            <w:shd w:val="clear" w:color="auto" w:fill="auto"/>
          </w:tcPr>
          <w:p w14:paraId="71DFD76D" w14:textId="77777777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6E" w14:textId="3F8DF716" w:rsidR="00BB76E4" w:rsidRPr="00E91381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55,160,094.88 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1DFD76F" w14:textId="41CD671D" w:rsidR="00BB76E4" w:rsidRPr="007F644B" w:rsidRDefault="00BB76E4" w:rsidP="003A02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717.80</w:t>
            </w:r>
          </w:p>
        </w:tc>
      </w:tr>
      <w:tr w:rsidR="00BB76E4" w:rsidRPr="00494247" w14:paraId="71DFD777" w14:textId="77777777" w:rsidTr="003A02A1">
        <w:trPr>
          <w:trHeight w:val="149"/>
        </w:trPr>
        <w:tc>
          <w:tcPr>
            <w:tcW w:w="3708" w:type="dxa"/>
          </w:tcPr>
          <w:p w14:paraId="71DFD771" w14:textId="77777777" w:rsidR="00BB76E4" w:rsidRPr="00494247" w:rsidRDefault="00BB76E4" w:rsidP="00BB76E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72" w14:textId="30EEA791" w:rsidR="00BB76E4" w:rsidRPr="00E91381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9,621,425.92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73" w14:textId="56733D15" w:rsidR="00BB76E4" w:rsidRPr="00E91381" w:rsidRDefault="00BB76E4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593.18</w:t>
            </w:r>
          </w:p>
        </w:tc>
        <w:tc>
          <w:tcPr>
            <w:tcW w:w="236" w:type="dxa"/>
            <w:shd w:val="clear" w:color="auto" w:fill="auto"/>
          </w:tcPr>
          <w:p w14:paraId="71DFD774" w14:textId="77777777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75" w14:textId="444CCE8C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9,621,425.92 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1DFD776" w14:textId="2712C245" w:rsidR="00BB76E4" w:rsidRPr="002D30D6" w:rsidRDefault="00BB76E4" w:rsidP="003A02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593.18</w:t>
            </w:r>
          </w:p>
        </w:tc>
      </w:tr>
      <w:tr w:rsidR="00BB76E4" w:rsidRPr="00494247" w14:paraId="71DFD77E" w14:textId="77777777" w:rsidTr="003A02A1">
        <w:trPr>
          <w:trHeight w:val="149"/>
        </w:trPr>
        <w:tc>
          <w:tcPr>
            <w:tcW w:w="3708" w:type="dxa"/>
          </w:tcPr>
          <w:p w14:paraId="71DFD778" w14:textId="77777777" w:rsidR="00BB76E4" w:rsidRPr="00494247" w:rsidRDefault="00BB76E4" w:rsidP="00BB76E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79" w14:textId="4E9F32C7" w:rsidR="00BB76E4" w:rsidRPr="00E91381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2,786,168.36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7A" w14:textId="49743C6F" w:rsidR="00BB76E4" w:rsidRPr="00E91381" w:rsidRDefault="00BB76E4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072.51</w:t>
            </w:r>
          </w:p>
        </w:tc>
        <w:tc>
          <w:tcPr>
            <w:tcW w:w="236" w:type="dxa"/>
            <w:shd w:val="clear" w:color="auto" w:fill="auto"/>
          </w:tcPr>
          <w:p w14:paraId="71DFD77B" w14:textId="77777777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7C" w14:textId="519CBC9B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2,700,261.54 </w:t>
            </w:r>
          </w:p>
        </w:tc>
        <w:tc>
          <w:tcPr>
            <w:tcW w:w="1619" w:type="dxa"/>
            <w:vAlign w:val="bottom"/>
          </w:tcPr>
          <w:p w14:paraId="71DFD77D" w14:textId="26D8ED2A" w:rsidR="00BB76E4" w:rsidRPr="00FB7E04" w:rsidRDefault="00BB76E4" w:rsidP="003A02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165.69</w:t>
            </w:r>
          </w:p>
        </w:tc>
      </w:tr>
      <w:tr w:rsidR="00BB76E4" w:rsidRPr="00494247" w14:paraId="71DFD785" w14:textId="77777777" w:rsidTr="003A02A1">
        <w:trPr>
          <w:trHeight w:val="149"/>
        </w:trPr>
        <w:tc>
          <w:tcPr>
            <w:tcW w:w="3708" w:type="dxa"/>
            <w:shd w:val="clear" w:color="auto" w:fill="auto"/>
          </w:tcPr>
          <w:p w14:paraId="71DFD77F" w14:textId="77777777" w:rsidR="00BB76E4" w:rsidRPr="00494247" w:rsidRDefault="00BB76E4" w:rsidP="00BB76E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80" w14:textId="4C6BD29C" w:rsidR="00BB76E4" w:rsidRPr="00E91381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956,346.03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81" w14:textId="17D6ECE1" w:rsidR="00BB76E4" w:rsidRPr="00E91381" w:rsidRDefault="00BB76E4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853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407.00</w:t>
            </w:r>
          </w:p>
        </w:tc>
        <w:tc>
          <w:tcPr>
            <w:tcW w:w="236" w:type="dxa"/>
            <w:shd w:val="clear" w:color="auto" w:fill="auto"/>
          </w:tcPr>
          <w:p w14:paraId="71DFD782" w14:textId="77777777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83" w14:textId="04FC67CB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956,346.03 </w:t>
            </w:r>
          </w:p>
        </w:tc>
        <w:tc>
          <w:tcPr>
            <w:tcW w:w="1619" w:type="dxa"/>
            <w:vAlign w:val="bottom"/>
          </w:tcPr>
          <w:p w14:paraId="71DFD784" w14:textId="408970E1" w:rsidR="00BB76E4" w:rsidRPr="00FB7E04" w:rsidRDefault="00BB76E4" w:rsidP="003A02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853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407.00</w:t>
            </w:r>
          </w:p>
        </w:tc>
      </w:tr>
      <w:tr w:rsidR="00FF3E04" w:rsidRPr="00494247" w14:paraId="71DFD78C" w14:textId="77777777" w:rsidTr="003A02A1">
        <w:trPr>
          <w:trHeight w:val="149"/>
        </w:trPr>
        <w:tc>
          <w:tcPr>
            <w:tcW w:w="3708" w:type="dxa"/>
            <w:shd w:val="clear" w:color="auto" w:fill="auto"/>
          </w:tcPr>
          <w:p w14:paraId="71DFD786" w14:textId="77777777" w:rsidR="00FF3E04" w:rsidRPr="00494247" w:rsidRDefault="00FF3E04" w:rsidP="00FF3E0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71DFD787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DFD788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789" w14:textId="77777777" w:rsidR="00FF3E04" w:rsidRPr="00494247" w:rsidRDefault="00FF3E04" w:rsidP="00FF3E0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1DFD78A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1DFD78B" w14:textId="77777777" w:rsidR="00FF3E04" w:rsidRPr="00494247" w:rsidRDefault="00FF3E04" w:rsidP="00FF3E0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FF3E04" w:rsidRPr="00494247" w14:paraId="71DFD793" w14:textId="77777777" w:rsidTr="003A02A1">
        <w:trPr>
          <w:trHeight w:val="149"/>
        </w:trPr>
        <w:tc>
          <w:tcPr>
            <w:tcW w:w="3708" w:type="dxa"/>
            <w:shd w:val="clear" w:color="auto" w:fill="auto"/>
          </w:tcPr>
          <w:p w14:paraId="71DFD78D" w14:textId="77777777" w:rsidR="00FF3E04" w:rsidRPr="00494247" w:rsidRDefault="00FF3E04" w:rsidP="00FF3E0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676" w:type="dxa"/>
            <w:shd w:val="clear" w:color="auto" w:fill="auto"/>
          </w:tcPr>
          <w:p w14:paraId="71DFD78E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DFD78F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790" w14:textId="77777777" w:rsidR="00FF3E04" w:rsidRPr="00494247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1DFD791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1DFD792" w14:textId="77777777" w:rsidR="00FF3E04" w:rsidRPr="00494247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F3E04" w:rsidRPr="00494247" w14:paraId="71DFD79A" w14:textId="77777777" w:rsidTr="003A02A1">
        <w:trPr>
          <w:trHeight w:val="149"/>
        </w:trPr>
        <w:tc>
          <w:tcPr>
            <w:tcW w:w="3708" w:type="dxa"/>
            <w:shd w:val="clear" w:color="auto" w:fill="auto"/>
          </w:tcPr>
          <w:p w14:paraId="71DFD794" w14:textId="77777777" w:rsidR="00FF3E04" w:rsidRPr="00494247" w:rsidRDefault="00FF3E04" w:rsidP="00FF3E0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95" w14:textId="7EFF69D4" w:rsidR="00FF3E04" w:rsidRPr="00494247" w:rsidRDefault="00BB76E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>7,279,936.00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96" w14:textId="45D38D3C" w:rsidR="00FF3E04" w:rsidRPr="00494247" w:rsidRDefault="00FF3E04" w:rsidP="00FF3E0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027.39</w:t>
            </w:r>
          </w:p>
        </w:tc>
        <w:tc>
          <w:tcPr>
            <w:tcW w:w="236" w:type="dxa"/>
            <w:shd w:val="clear" w:color="auto" w:fill="auto"/>
          </w:tcPr>
          <w:p w14:paraId="71DFD797" w14:textId="77777777" w:rsidR="00FF3E04" w:rsidRPr="00494247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98" w14:textId="78FE37D9" w:rsidR="00FF3E04" w:rsidRPr="00494247" w:rsidRDefault="00BB76E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>7,279,936.00</w:t>
            </w:r>
          </w:p>
        </w:tc>
        <w:tc>
          <w:tcPr>
            <w:tcW w:w="1619" w:type="dxa"/>
            <w:vAlign w:val="bottom"/>
          </w:tcPr>
          <w:p w14:paraId="71DFD799" w14:textId="236E06E1" w:rsidR="00FF3E04" w:rsidRPr="00FB7E04" w:rsidRDefault="00FF3E04" w:rsidP="003A02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027.39</w:t>
            </w:r>
          </w:p>
        </w:tc>
      </w:tr>
      <w:tr w:rsidR="00FF3E04" w:rsidRPr="00494247" w14:paraId="71DFD7A1" w14:textId="77777777" w:rsidTr="003A02A1">
        <w:trPr>
          <w:trHeight w:val="149"/>
        </w:trPr>
        <w:tc>
          <w:tcPr>
            <w:tcW w:w="3708" w:type="dxa"/>
          </w:tcPr>
          <w:p w14:paraId="71DFD79B" w14:textId="77777777" w:rsidR="00FF3E04" w:rsidRPr="00494247" w:rsidRDefault="00FF3E04" w:rsidP="00FF3E0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71DFD79C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DFD79D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79E" w14:textId="77777777" w:rsidR="00FF3E04" w:rsidRPr="00494247" w:rsidRDefault="00FF3E04" w:rsidP="00FF3E0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1DFD79F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1DFD7A0" w14:textId="77777777" w:rsidR="00FF3E04" w:rsidRPr="00494247" w:rsidRDefault="00FF3E04" w:rsidP="003A02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FF3E04" w:rsidRPr="00494247" w14:paraId="71DFD7A8" w14:textId="77777777" w:rsidTr="003A02A1">
        <w:trPr>
          <w:trHeight w:val="149"/>
        </w:trPr>
        <w:tc>
          <w:tcPr>
            <w:tcW w:w="3708" w:type="dxa"/>
          </w:tcPr>
          <w:p w14:paraId="71DFD7A2" w14:textId="77777777" w:rsidR="00FF3E04" w:rsidRPr="00494247" w:rsidRDefault="00FF3E04" w:rsidP="00FF3E0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676" w:type="dxa"/>
            <w:shd w:val="clear" w:color="auto" w:fill="auto"/>
          </w:tcPr>
          <w:p w14:paraId="71DFD7A3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DFD7A4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FD7A5" w14:textId="77777777" w:rsidR="00FF3E04" w:rsidRPr="00494247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1DFD7A6" w14:textId="77777777" w:rsidR="00FF3E04" w:rsidRPr="00E91381" w:rsidRDefault="00FF3E04" w:rsidP="00FF3E0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1DFD7A7" w14:textId="77777777" w:rsidR="00FF3E04" w:rsidRPr="00494247" w:rsidRDefault="00FF3E04" w:rsidP="003A02A1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BB76E4" w:rsidRPr="00494247" w14:paraId="71DFD7AF" w14:textId="77777777" w:rsidTr="003A02A1">
        <w:trPr>
          <w:trHeight w:val="149"/>
        </w:trPr>
        <w:tc>
          <w:tcPr>
            <w:tcW w:w="3708" w:type="dxa"/>
          </w:tcPr>
          <w:p w14:paraId="71DFD7A9" w14:textId="77777777" w:rsidR="00BB76E4" w:rsidRPr="00494247" w:rsidRDefault="00BB76E4" w:rsidP="00BB76E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AA" w14:textId="00AED6E5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17,083,674.08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AB" w14:textId="4A46BC9B" w:rsidR="00BB76E4" w:rsidRPr="00494247" w:rsidRDefault="00BB76E4" w:rsidP="00BB76E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725.65</w:t>
            </w:r>
          </w:p>
        </w:tc>
        <w:tc>
          <w:tcPr>
            <w:tcW w:w="236" w:type="dxa"/>
            <w:shd w:val="clear" w:color="auto" w:fill="auto"/>
          </w:tcPr>
          <w:p w14:paraId="71DFD7AC" w14:textId="77777777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AD" w14:textId="6FDE7937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17,083,674.08 </w:t>
            </w:r>
          </w:p>
        </w:tc>
        <w:tc>
          <w:tcPr>
            <w:tcW w:w="1619" w:type="dxa"/>
            <w:vAlign w:val="bottom"/>
          </w:tcPr>
          <w:p w14:paraId="71DFD7AE" w14:textId="27C30BD6" w:rsidR="00BB76E4" w:rsidRPr="00FB7E04" w:rsidRDefault="00BB76E4" w:rsidP="003A02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725.65</w:t>
            </w:r>
          </w:p>
        </w:tc>
      </w:tr>
      <w:tr w:rsidR="00BB76E4" w:rsidRPr="00494247" w14:paraId="71DFD7B6" w14:textId="77777777" w:rsidTr="003A02A1">
        <w:trPr>
          <w:trHeight w:val="149"/>
        </w:trPr>
        <w:tc>
          <w:tcPr>
            <w:tcW w:w="3708" w:type="dxa"/>
          </w:tcPr>
          <w:p w14:paraId="71DFD7B0" w14:textId="77777777" w:rsidR="00BB76E4" w:rsidRPr="00494247" w:rsidRDefault="00BB76E4" w:rsidP="00BB76E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DFD7B1" w14:textId="4E76C690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1,750,173.55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DFD7B2" w14:textId="1FB50C67" w:rsidR="00BB76E4" w:rsidRPr="00494247" w:rsidRDefault="00BB76E4" w:rsidP="00BB76E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792.39</w:t>
            </w:r>
          </w:p>
        </w:tc>
        <w:tc>
          <w:tcPr>
            <w:tcW w:w="236" w:type="dxa"/>
            <w:shd w:val="clear" w:color="auto" w:fill="auto"/>
          </w:tcPr>
          <w:p w14:paraId="71DFD7B3" w14:textId="77777777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DFD7B4" w14:textId="44DD1FA0" w:rsidR="00BB76E4" w:rsidRPr="00494247" w:rsidRDefault="00BB76E4" w:rsidP="00BB76E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6E4">
              <w:rPr>
                <w:rFonts w:ascii="Angsana New" w:hAnsi="Angsana New"/>
                <w:sz w:val="30"/>
                <w:szCs w:val="30"/>
                <w:lang w:val="en-US"/>
              </w:rPr>
              <w:t xml:space="preserve">1,743,307.26 </w:t>
            </w:r>
          </w:p>
        </w:tc>
        <w:tc>
          <w:tcPr>
            <w:tcW w:w="1619" w:type="dxa"/>
            <w:vAlign w:val="bottom"/>
          </w:tcPr>
          <w:p w14:paraId="71DFD7B5" w14:textId="0E7FCB7F" w:rsidR="00BB76E4" w:rsidRPr="00FB7E04" w:rsidRDefault="00BB76E4" w:rsidP="003A02A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778.39</w:t>
            </w:r>
          </w:p>
        </w:tc>
      </w:tr>
    </w:tbl>
    <w:p w14:paraId="71DFD7B7" w14:textId="641C88D0" w:rsidR="0047786F" w:rsidRDefault="0047786F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10"/>
          <w:szCs w:val="10"/>
        </w:rPr>
      </w:pPr>
    </w:p>
    <w:p w14:paraId="35B97AF7" w14:textId="69611F0E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4DF1467C" w14:textId="3C29DA30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CA446CB" w14:textId="4583FF36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3E29009" w14:textId="55BC9CCF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3FD88EA3" w14:textId="71E4CA18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129F479" w14:textId="7194CC9A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47A1984" w14:textId="0B31DA9D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129C5DAE" w14:textId="13C288DF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9099061" w14:textId="6EF4AA02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3B2B0796" w14:textId="7CCEDEE1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7495254" w14:textId="42E82C45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5FF71F0B" w14:textId="266EC9E1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03439143" w14:textId="5228669E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48984F0" w14:textId="1458978F" w:rsidR="00FF3E04" w:rsidRPr="00893921" w:rsidRDefault="00FF3E04" w:rsidP="00FF3E04">
      <w:pPr>
        <w:numPr>
          <w:ilvl w:val="0"/>
          <w:numId w:val="3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2F5ACD7" w14:textId="55F4A519" w:rsid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5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676"/>
        <w:gridCol w:w="1620"/>
        <w:gridCol w:w="236"/>
        <w:gridCol w:w="1655"/>
        <w:gridCol w:w="1619"/>
      </w:tblGrid>
      <w:tr w:rsidR="00FF3E04" w:rsidRPr="00494247" w14:paraId="33B9397F" w14:textId="77777777">
        <w:tc>
          <w:tcPr>
            <w:tcW w:w="3742" w:type="dxa"/>
          </w:tcPr>
          <w:p w14:paraId="1C2F7A19" w14:textId="77777777" w:rsidR="00FF3E04" w:rsidRPr="00494247" w:rsidRDefault="00FF3E04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</w:tcPr>
          <w:p w14:paraId="646BDFFB" w14:textId="77777777" w:rsidR="00FF3E04" w:rsidRPr="00494247" w:rsidRDefault="00FF3E04" w:rsidP="00D911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7C844A" w14:textId="77777777" w:rsidR="00FF3E04" w:rsidRPr="00494247" w:rsidRDefault="00FF3E04" w:rsidP="00D911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BD822" w14:textId="77777777" w:rsidR="00FF3E04" w:rsidRPr="00494247" w:rsidRDefault="00FF3E04" w:rsidP="00D911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6ACF749A" w14:textId="77777777" w:rsidR="00FF3E04" w:rsidRPr="00494247" w:rsidRDefault="00FF3E04" w:rsidP="00D911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F3E04" w:rsidRPr="00494247" w14:paraId="459F11E2" w14:textId="77777777">
        <w:tc>
          <w:tcPr>
            <w:tcW w:w="3742" w:type="dxa"/>
          </w:tcPr>
          <w:p w14:paraId="63DF9939" w14:textId="77777777" w:rsidR="00FF3E04" w:rsidRPr="00494247" w:rsidRDefault="00FF3E04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6" w:type="dxa"/>
            <w:gridSpan w:val="5"/>
          </w:tcPr>
          <w:p w14:paraId="1406029E" w14:textId="133BBEB6" w:rsidR="00FF3E04" w:rsidRPr="00494247" w:rsidRDefault="00FF3E04" w:rsidP="00D911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FF3E04" w:rsidRPr="00494247" w14:paraId="612771E7" w14:textId="77777777">
        <w:tc>
          <w:tcPr>
            <w:tcW w:w="3742" w:type="dxa"/>
          </w:tcPr>
          <w:p w14:paraId="027DE492" w14:textId="77777777" w:rsidR="00FF3E04" w:rsidRPr="00494247" w:rsidRDefault="00FF3E04" w:rsidP="00D911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6" w:type="dxa"/>
            <w:gridSpan w:val="2"/>
            <w:vAlign w:val="center"/>
          </w:tcPr>
          <w:p w14:paraId="32B663DF" w14:textId="77777777" w:rsidR="00FF3E04" w:rsidRPr="00494247" w:rsidRDefault="00FF3E04" w:rsidP="00D9115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2229A6" w14:textId="77777777" w:rsidR="00FF3E04" w:rsidRPr="00494247" w:rsidRDefault="00FF3E04" w:rsidP="00D911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  <w:vAlign w:val="center"/>
          </w:tcPr>
          <w:p w14:paraId="2BA4824C" w14:textId="77777777" w:rsidR="00FF3E04" w:rsidRPr="00494247" w:rsidRDefault="00FF3E04" w:rsidP="00D9115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E04" w:rsidRPr="00494247" w14:paraId="6047E46B" w14:textId="77777777">
        <w:tc>
          <w:tcPr>
            <w:tcW w:w="3742" w:type="dxa"/>
          </w:tcPr>
          <w:p w14:paraId="41499205" w14:textId="77777777" w:rsidR="00FF3E04" w:rsidRPr="00494247" w:rsidRDefault="00FF3E04" w:rsidP="00D9115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76" w:type="dxa"/>
            <w:vAlign w:val="bottom"/>
          </w:tcPr>
          <w:p w14:paraId="3E73A142" w14:textId="77777777" w:rsidR="00FF3E04" w:rsidRPr="0063553E" w:rsidRDefault="00FF3E04" w:rsidP="00D9115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63553E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63553E">
              <w:rPr>
                <w:sz w:val="30"/>
                <w:szCs w:val="30"/>
                <w:cs/>
              </w:rPr>
              <w:t xml:space="preserve">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74FE39D7" w14:textId="77777777" w:rsidR="00FF3E04" w:rsidRPr="0063553E" w:rsidRDefault="00FF3E04" w:rsidP="00D9115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63553E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63553E">
              <w:rPr>
                <w:sz w:val="30"/>
                <w:szCs w:val="30"/>
                <w:cs/>
              </w:rPr>
              <w:t xml:space="preserve">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7FDD747" w14:textId="77777777" w:rsidR="00FF3E04" w:rsidRPr="00494247" w:rsidRDefault="00FF3E04" w:rsidP="00D91152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vAlign w:val="bottom"/>
          </w:tcPr>
          <w:p w14:paraId="4038A778" w14:textId="77777777" w:rsidR="00FF3E04" w:rsidRPr="00645FA4" w:rsidRDefault="00FF3E04" w:rsidP="00D9115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63553E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63553E">
              <w:rPr>
                <w:sz w:val="30"/>
                <w:szCs w:val="30"/>
                <w:cs/>
              </w:rPr>
              <w:t xml:space="preserve">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619" w:type="dxa"/>
            <w:vAlign w:val="bottom"/>
          </w:tcPr>
          <w:p w14:paraId="587D76EA" w14:textId="77777777" w:rsidR="00FF3E04" w:rsidRPr="00645FA4" w:rsidRDefault="00FF3E04" w:rsidP="00D91152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63553E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63553E">
              <w:rPr>
                <w:sz w:val="30"/>
                <w:szCs w:val="30"/>
                <w:cs/>
              </w:rPr>
              <w:t xml:space="preserve">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FF3E04" w:rsidRPr="00494247" w14:paraId="7AD731E8" w14:textId="77777777">
        <w:trPr>
          <w:trHeight w:val="203"/>
        </w:trPr>
        <w:tc>
          <w:tcPr>
            <w:tcW w:w="3742" w:type="dxa"/>
          </w:tcPr>
          <w:p w14:paraId="4112CEEA" w14:textId="77777777" w:rsidR="00FF3E04" w:rsidRPr="00494247" w:rsidRDefault="00FF3E04" w:rsidP="00D9115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676" w:type="dxa"/>
          </w:tcPr>
          <w:p w14:paraId="0998AC05" w14:textId="77777777" w:rsidR="00FF3E04" w:rsidRPr="00494247" w:rsidRDefault="00FF3E04" w:rsidP="00D9115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0BFA75" w14:textId="77777777" w:rsidR="00FF3E04" w:rsidRPr="00494247" w:rsidRDefault="00FF3E04" w:rsidP="00D9115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42EA7" w14:textId="77777777" w:rsidR="00FF3E04" w:rsidRPr="00494247" w:rsidRDefault="00FF3E04" w:rsidP="00D9115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66CE6F78" w14:textId="77777777" w:rsidR="00FF3E04" w:rsidRPr="00494247" w:rsidRDefault="00FF3E04" w:rsidP="00D91152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18972E48" w14:textId="77777777" w:rsidR="00FF3E04" w:rsidRPr="00494247" w:rsidRDefault="00FF3E04" w:rsidP="00D91152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340" w:rsidRPr="00494247" w14:paraId="2A1CC1C7" w14:textId="77777777" w:rsidTr="00D513B9">
        <w:trPr>
          <w:trHeight w:val="203"/>
        </w:trPr>
        <w:tc>
          <w:tcPr>
            <w:tcW w:w="3742" w:type="dxa"/>
          </w:tcPr>
          <w:p w14:paraId="2CA28280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1752DA8" w14:textId="1AD63C0D" w:rsidR="00B76340" w:rsidRPr="00494247" w:rsidRDefault="00CD1E7B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7B">
              <w:rPr>
                <w:rFonts w:ascii="Angsana New" w:hAnsi="Angsana New"/>
                <w:sz w:val="30"/>
                <w:szCs w:val="30"/>
                <w:lang w:val="en-US"/>
              </w:rPr>
              <w:t>(49,912,022.35)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578F9" w14:textId="7A1E69A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409.65)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DEB482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CBFC713" w14:textId="4A2AB733" w:rsidR="00B76340" w:rsidRPr="00494247" w:rsidRDefault="00CD1E7B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7B">
              <w:rPr>
                <w:rFonts w:ascii="Angsana New" w:hAnsi="Angsana New"/>
                <w:sz w:val="30"/>
                <w:szCs w:val="30"/>
                <w:lang w:val="en-US"/>
              </w:rPr>
              <w:t>(49,896,827.54)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44451AAA" w14:textId="742D253B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456.18)</w:t>
            </w:r>
          </w:p>
        </w:tc>
      </w:tr>
      <w:tr w:rsidR="00B76340" w:rsidRPr="00494247" w14:paraId="08A726E2" w14:textId="77777777">
        <w:trPr>
          <w:trHeight w:val="203"/>
        </w:trPr>
        <w:tc>
          <w:tcPr>
            <w:tcW w:w="3742" w:type="dxa"/>
          </w:tcPr>
          <w:p w14:paraId="2C42B6DA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66D8E95" w14:textId="505D2A2B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125,051,708.86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03A540" w14:textId="7BC8250C" w:rsidR="00B76340" w:rsidRPr="00E91381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150.70</w:t>
            </w:r>
          </w:p>
        </w:tc>
        <w:tc>
          <w:tcPr>
            <w:tcW w:w="236" w:type="dxa"/>
            <w:shd w:val="clear" w:color="auto" w:fill="auto"/>
          </w:tcPr>
          <w:p w14:paraId="1AE747CB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35B9EB6C" w14:textId="374797A6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125,051,708.86 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38895C4F" w14:textId="02FA456B" w:rsidR="00B76340" w:rsidRPr="007F644B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150.70</w:t>
            </w:r>
          </w:p>
        </w:tc>
      </w:tr>
      <w:tr w:rsidR="00B76340" w:rsidRPr="00494247" w14:paraId="7D7FF284" w14:textId="77777777">
        <w:trPr>
          <w:trHeight w:val="149"/>
        </w:trPr>
        <w:tc>
          <w:tcPr>
            <w:tcW w:w="3742" w:type="dxa"/>
          </w:tcPr>
          <w:p w14:paraId="0F8B59F6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006EC22" w14:textId="21279D0C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19,389,242.95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9DD647" w14:textId="48424774" w:rsidR="00B76340" w:rsidRPr="00E91381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371.57</w:t>
            </w:r>
          </w:p>
        </w:tc>
        <w:tc>
          <w:tcPr>
            <w:tcW w:w="236" w:type="dxa"/>
            <w:shd w:val="clear" w:color="auto" w:fill="auto"/>
          </w:tcPr>
          <w:p w14:paraId="46323A6F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0FF88999" w14:textId="50919A2A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19,389,242.95 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4CC35AD1" w14:textId="5645CC72" w:rsidR="00B76340" w:rsidRPr="002D30D6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371.57</w:t>
            </w:r>
          </w:p>
        </w:tc>
      </w:tr>
      <w:tr w:rsidR="00B76340" w:rsidRPr="00494247" w14:paraId="61393917" w14:textId="77777777">
        <w:trPr>
          <w:trHeight w:val="149"/>
        </w:trPr>
        <w:tc>
          <w:tcPr>
            <w:tcW w:w="3742" w:type="dxa"/>
          </w:tcPr>
          <w:p w14:paraId="3087B60E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15FF38D" w14:textId="07C09EA5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5,590,754.78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0F5877" w14:textId="31BBFDFD" w:rsidR="00B76340" w:rsidRPr="00E91381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698.72</w:t>
            </w:r>
          </w:p>
        </w:tc>
        <w:tc>
          <w:tcPr>
            <w:tcW w:w="236" w:type="dxa"/>
            <w:shd w:val="clear" w:color="auto" w:fill="auto"/>
          </w:tcPr>
          <w:p w14:paraId="1CC1AAD2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4CC2E8BF" w14:textId="7CD41572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5,419,885.24 </w:t>
            </w:r>
          </w:p>
        </w:tc>
        <w:tc>
          <w:tcPr>
            <w:tcW w:w="1619" w:type="dxa"/>
            <w:vAlign w:val="bottom"/>
          </w:tcPr>
          <w:p w14:paraId="6C67B28A" w14:textId="4EC1228F" w:rsidR="00B76340" w:rsidRPr="00FB7E04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873.01</w:t>
            </w:r>
          </w:p>
        </w:tc>
      </w:tr>
      <w:tr w:rsidR="00B76340" w:rsidRPr="00494247" w14:paraId="3915C8C7" w14:textId="77777777">
        <w:trPr>
          <w:trHeight w:val="149"/>
        </w:trPr>
        <w:tc>
          <w:tcPr>
            <w:tcW w:w="3742" w:type="dxa"/>
            <w:shd w:val="clear" w:color="auto" w:fill="auto"/>
          </w:tcPr>
          <w:p w14:paraId="6B5002FE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78FA9BB" w14:textId="0392C5C9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1,967,447.94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6F54A8" w14:textId="140BAC61" w:rsidR="00B76340" w:rsidRPr="00E91381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404.50</w:t>
            </w:r>
          </w:p>
        </w:tc>
        <w:tc>
          <w:tcPr>
            <w:tcW w:w="236" w:type="dxa"/>
            <w:shd w:val="clear" w:color="auto" w:fill="auto"/>
          </w:tcPr>
          <w:p w14:paraId="130F9643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8044B06" w14:textId="6F47AE99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1,967,447.94 </w:t>
            </w:r>
          </w:p>
        </w:tc>
        <w:tc>
          <w:tcPr>
            <w:tcW w:w="1619" w:type="dxa"/>
            <w:vAlign w:val="bottom"/>
          </w:tcPr>
          <w:p w14:paraId="37BF1858" w14:textId="62579D11" w:rsidR="00B76340" w:rsidRPr="00FB7E04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404.50</w:t>
            </w:r>
          </w:p>
        </w:tc>
      </w:tr>
      <w:tr w:rsidR="00B76340" w:rsidRPr="00494247" w14:paraId="16061671" w14:textId="77777777">
        <w:trPr>
          <w:trHeight w:val="149"/>
        </w:trPr>
        <w:tc>
          <w:tcPr>
            <w:tcW w:w="3742" w:type="dxa"/>
            <w:shd w:val="clear" w:color="auto" w:fill="auto"/>
          </w:tcPr>
          <w:p w14:paraId="13C447D9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6C05033B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759DF81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E00F15" w14:textId="77777777" w:rsidR="00B76340" w:rsidRPr="00494247" w:rsidRDefault="00B76340" w:rsidP="00B76340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7AF93D0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35C65DB7" w14:textId="77777777" w:rsidR="00B76340" w:rsidRPr="00494247" w:rsidRDefault="00B76340" w:rsidP="00B76340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76340" w:rsidRPr="00494247" w14:paraId="217F1714" w14:textId="77777777">
        <w:trPr>
          <w:trHeight w:val="149"/>
        </w:trPr>
        <w:tc>
          <w:tcPr>
            <w:tcW w:w="3742" w:type="dxa"/>
            <w:shd w:val="clear" w:color="auto" w:fill="auto"/>
          </w:tcPr>
          <w:p w14:paraId="0297A22E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676" w:type="dxa"/>
            <w:shd w:val="clear" w:color="auto" w:fill="auto"/>
          </w:tcPr>
          <w:p w14:paraId="0E3569DF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22B5B78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60D1B3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5159A854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779B725B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76340" w:rsidRPr="00494247" w14:paraId="0A22EE24" w14:textId="77777777">
        <w:trPr>
          <w:trHeight w:val="149"/>
        </w:trPr>
        <w:tc>
          <w:tcPr>
            <w:tcW w:w="3742" w:type="dxa"/>
            <w:shd w:val="clear" w:color="auto" w:fill="auto"/>
          </w:tcPr>
          <w:p w14:paraId="23A52439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16B5CE7" w14:textId="30BA5915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>13,990,703.19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D7B440" w14:textId="75AB2638" w:rsidR="00B76340" w:rsidRPr="00494247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099.37</w:t>
            </w:r>
          </w:p>
        </w:tc>
        <w:tc>
          <w:tcPr>
            <w:tcW w:w="236" w:type="dxa"/>
            <w:shd w:val="clear" w:color="auto" w:fill="auto"/>
          </w:tcPr>
          <w:p w14:paraId="142AED25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4DD85B83" w14:textId="2C020AE9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>13,990,703.19</w:t>
            </w:r>
          </w:p>
        </w:tc>
        <w:tc>
          <w:tcPr>
            <w:tcW w:w="1619" w:type="dxa"/>
            <w:vAlign w:val="bottom"/>
          </w:tcPr>
          <w:p w14:paraId="003B9DD7" w14:textId="775E9DDA" w:rsidR="00B76340" w:rsidRPr="00FB7E04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099.37</w:t>
            </w:r>
          </w:p>
        </w:tc>
      </w:tr>
      <w:tr w:rsidR="00B76340" w:rsidRPr="00494247" w14:paraId="739A5DB8" w14:textId="77777777">
        <w:trPr>
          <w:trHeight w:val="149"/>
        </w:trPr>
        <w:tc>
          <w:tcPr>
            <w:tcW w:w="3742" w:type="dxa"/>
          </w:tcPr>
          <w:p w14:paraId="791694EC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725C12A4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144044E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965FF60" w14:textId="77777777" w:rsidR="00B76340" w:rsidRPr="00494247" w:rsidRDefault="00B76340" w:rsidP="00B76340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1902D3F4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1C89F575" w14:textId="77777777" w:rsidR="00B76340" w:rsidRPr="00494247" w:rsidRDefault="00B76340" w:rsidP="00B76340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B76340" w:rsidRPr="00494247" w14:paraId="09111560" w14:textId="77777777">
        <w:trPr>
          <w:trHeight w:val="149"/>
        </w:trPr>
        <w:tc>
          <w:tcPr>
            <w:tcW w:w="3742" w:type="dxa"/>
          </w:tcPr>
          <w:p w14:paraId="040A6258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676" w:type="dxa"/>
            <w:shd w:val="clear" w:color="auto" w:fill="auto"/>
          </w:tcPr>
          <w:p w14:paraId="1D6B7F3F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FFD4CFB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7F22C1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6F6543B1" w14:textId="77777777" w:rsidR="00B76340" w:rsidRPr="00E91381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1AE2C7A0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B76340" w:rsidRPr="00494247" w14:paraId="6A3051E1" w14:textId="77777777">
        <w:trPr>
          <w:trHeight w:val="149"/>
        </w:trPr>
        <w:tc>
          <w:tcPr>
            <w:tcW w:w="3742" w:type="dxa"/>
          </w:tcPr>
          <w:p w14:paraId="6F6DCBF4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23645CD" w14:textId="77F842C8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6340">
              <w:rPr>
                <w:rFonts w:ascii="Angsana New" w:hAnsi="Angsana New"/>
                <w:sz w:val="30"/>
                <w:szCs w:val="30"/>
                <w:lang w:val="en-US"/>
              </w:rPr>
              <w:t xml:space="preserve">33,766,404.95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20B48B" w14:textId="1CE841BC" w:rsidR="00B76340" w:rsidRPr="00494247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182.54</w:t>
            </w:r>
          </w:p>
        </w:tc>
        <w:tc>
          <w:tcPr>
            <w:tcW w:w="236" w:type="dxa"/>
            <w:shd w:val="clear" w:color="auto" w:fill="auto"/>
          </w:tcPr>
          <w:p w14:paraId="1CBB27FE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2F9F98A" w14:textId="656952B3" w:rsidR="00B76340" w:rsidRPr="00494247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33,766,404.95 </w:t>
            </w:r>
          </w:p>
        </w:tc>
        <w:tc>
          <w:tcPr>
            <w:tcW w:w="1619" w:type="dxa"/>
            <w:vAlign w:val="bottom"/>
          </w:tcPr>
          <w:p w14:paraId="5AE6FACC" w14:textId="437D7D50" w:rsidR="00B76340" w:rsidRPr="00FB7E04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182.54</w:t>
            </w:r>
          </w:p>
        </w:tc>
      </w:tr>
      <w:tr w:rsidR="00B76340" w:rsidRPr="00494247" w14:paraId="441356C7" w14:textId="77777777">
        <w:trPr>
          <w:trHeight w:val="149"/>
        </w:trPr>
        <w:tc>
          <w:tcPr>
            <w:tcW w:w="3742" w:type="dxa"/>
          </w:tcPr>
          <w:p w14:paraId="5AC2028C" w14:textId="77777777" w:rsidR="00B76340" w:rsidRPr="00494247" w:rsidRDefault="00B76340" w:rsidP="00B7634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5FE89E95" w14:textId="0A26EFCA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6340">
              <w:rPr>
                <w:rFonts w:ascii="Angsana New" w:hAnsi="Angsana New"/>
                <w:sz w:val="30"/>
                <w:szCs w:val="30"/>
                <w:lang w:val="en-US"/>
              </w:rPr>
              <w:t xml:space="preserve">3,526,854.33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189F47" w14:textId="152E93EE" w:rsidR="00B76340" w:rsidRPr="00494247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254.71</w:t>
            </w:r>
          </w:p>
        </w:tc>
        <w:tc>
          <w:tcPr>
            <w:tcW w:w="236" w:type="dxa"/>
            <w:shd w:val="clear" w:color="auto" w:fill="auto"/>
          </w:tcPr>
          <w:p w14:paraId="1DA36F3D" w14:textId="77777777" w:rsidR="00B76340" w:rsidRPr="00494247" w:rsidRDefault="00B76340" w:rsidP="00B7634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21EF4829" w14:textId="149696DD" w:rsidR="00B76340" w:rsidRPr="00494247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4D19">
              <w:rPr>
                <w:rFonts w:ascii="Angsana New" w:hAnsi="Angsana New"/>
                <w:sz w:val="30"/>
                <w:szCs w:val="30"/>
                <w:lang w:val="en-US"/>
              </w:rPr>
              <w:t xml:space="preserve">3,513,006.42 </w:t>
            </w:r>
          </w:p>
        </w:tc>
        <w:tc>
          <w:tcPr>
            <w:tcW w:w="1619" w:type="dxa"/>
            <w:vAlign w:val="bottom"/>
          </w:tcPr>
          <w:p w14:paraId="73B00DEE" w14:textId="403D3D6E" w:rsidR="00B76340" w:rsidRPr="00FB7E04" w:rsidRDefault="00B76340" w:rsidP="00B7634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306.13</w:t>
            </w:r>
          </w:p>
        </w:tc>
      </w:tr>
    </w:tbl>
    <w:p w14:paraId="73ED9CBB" w14:textId="77777777" w:rsidR="00FF3E04" w:rsidRPr="00FF3E04" w:rsidRDefault="00FF3E04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1DFD7B8" w14:textId="77777777" w:rsidR="00847976" w:rsidRPr="00A318FF" w:rsidRDefault="00B33341" w:rsidP="00FF3E04">
      <w:pPr>
        <w:numPr>
          <w:ilvl w:val="0"/>
          <w:numId w:val="3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1DFD7B9" w14:textId="77777777" w:rsidR="00985B91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B3AA7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B3AA7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2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40"/>
        <w:gridCol w:w="1549"/>
        <w:gridCol w:w="236"/>
        <w:gridCol w:w="1564"/>
        <w:gridCol w:w="236"/>
        <w:gridCol w:w="1607"/>
        <w:gridCol w:w="236"/>
        <w:gridCol w:w="1592"/>
      </w:tblGrid>
      <w:tr w:rsidR="00BB343C" w:rsidRPr="00494247" w14:paraId="71DFD7C0" w14:textId="77777777" w:rsidTr="00FF18A2">
        <w:tc>
          <w:tcPr>
            <w:tcW w:w="3240" w:type="dxa"/>
          </w:tcPr>
          <w:p w14:paraId="71DFD7BA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71DFD7BB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7BC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1DFD7BD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7BE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14:paraId="71DFD7BF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F18A2" w:rsidRPr="00494247" w14:paraId="34B9DEB3" w14:textId="77777777" w:rsidTr="00FF18A2">
        <w:tc>
          <w:tcPr>
            <w:tcW w:w="3240" w:type="dxa"/>
          </w:tcPr>
          <w:p w14:paraId="5D6520E8" w14:textId="77777777" w:rsidR="00FF18A2" w:rsidRPr="00494247" w:rsidRDefault="00FF18A2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0" w:type="dxa"/>
            <w:gridSpan w:val="7"/>
          </w:tcPr>
          <w:p w14:paraId="5C369332" w14:textId="2C2AA7CF" w:rsidR="00FF18A2" w:rsidRPr="00494247" w:rsidRDefault="00FF18A2" w:rsidP="00FF18A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8A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 w:rsidRPr="00FF18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FF18A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เดือน สิ้นสุดวันที่</w:t>
            </w:r>
          </w:p>
        </w:tc>
      </w:tr>
      <w:tr w:rsidR="00BB343C" w:rsidRPr="00494247" w14:paraId="71DFD7C5" w14:textId="77777777" w:rsidTr="00FF18A2">
        <w:tc>
          <w:tcPr>
            <w:tcW w:w="3240" w:type="dxa"/>
          </w:tcPr>
          <w:p w14:paraId="71DFD7C1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14:paraId="71DFD7C2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FD7C3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tcBorders>
              <w:bottom w:val="single" w:sz="4" w:space="0" w:color="auto"/>
            </w:tcBorders>
          </w:tcPr>
          <w:p w14:paraId="71DFD7C4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4AA" w:rsidRPr="00494247" w14:paraId="71DFD7CE" w14:textId="77777777" w:rsidTr="00FF18A2">
        <w:tc>
          <w:tcPr>
            <w:tcW w:w="3240" w:type="dxa"/>
          </w:tcPr>
          <w:p w14:paraId="71DFD7C6" w14:textId="77777777" w:rsidR="007304AA" w:rsidRPr="00494247" w:rsidRDefault="007304AA" w:rsidP="007304AA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71DFD7C7" w14:textId="02D8772E"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="00FF18A2">
              <w:rPr>
                <w:rFonts w:asciiTheme="majorBidi" w:hAnsiTheme="majorBidi"/>
                <w:sz w:val="28"/>
                <w:szCs w:val="28"/>
              </w:rPr>
              <w:t>0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FF18A2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7C8" w14:textId="77777777"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1DFD7C9" w14:textId="558414E8" w:rsidR="007304AA" w:rsidRPr="00494247" w:rsidRDefault="00FF18A2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1DFD7CA" w14:textId="77777777"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1DFD7CB" w14:textId="0B4829DE" w:rsidR="007304AA" w:rsidRPr="00494247" w:rsidRDefault="00FF18A2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7CC" w14:textId="77777777"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</w:tcPr>
          <w:p w14:paraId="71DFD7CD" w14:textId="2F969BD0" w:rsidR="007304AA" w:rsidRPr="00494247" w:rsidRDefault="00FF18A2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7304AA" w:rsidRPr="00494247" w14:paraId="71DFD7D7" w14:textId="77777777" w:rsidTr="00FF18A2">
        <w:trPr>
          <w:trHeight w:val="203"/>
        </w:trPr>
        <w:tc>
          <w:tcPr>
            <w:tcW w:w="3240" w:type="dxa"/>
          </w:tcPr>
          <w:p w14:paraId="71DFD7CF" w14:textId="77777777"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1DFD7D0" w14:textId="77777777"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7D1" w14:textId="77777777"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1DFD7D2" w14:textId="77777777"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7D3" w14:textId="77777777"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7D4" w14:textId="77777777"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FD7D5" w14:textId="77777777"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vAlign w:val="center"/>
          </w:tcPr>
          <w:p w14:paraId="71DFD7D6" w14:textId="77777777" w:rsidR="007304AA" w:rsidRPr="00494247" w:rsidRDefault="007304AA" w:rsidP="007304AA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78A" w:rsidRPr="00494247" w14:paraId="71DFD7E0" w14:textId="77777777" w:rsidTr="00FF18A2">
        <w:trPr>
          <w:trHeight w:val="203"/>
        </w:trPr>
        <w:tc>
          <w:tcPr>
            <w:tcW w:w="3240" w:type="dxa"/>
          </w:tcPr>
          <w:p w14:paraId="71DFD7D8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1DFD7D9" w14:textId="4C5578B8" w:rsidR="00C3378A" w:rsidRPr="0080653F" w:rsidRDefault="00BC7EB6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EB6">
              <w:rPr>
                <w:rFonts w:ascii="Angsana New" w:hAnsi="Angsana New"/>
                <w:sz w:val="30"/>
                <w:szCs w:val="30"/>
                <w:lang w:val="en-US"/>
              </w:rPr>
              <w:t>2,595,756.78</w:t>
            </w:r>
          </w:p>
        </w:tc>
        <w:tc>
          <w:tcPr>
            <w:tcW w:w="236" w:type="dxa"/>
            <w:vAlign w:val="bottom"/>
          </w:tcPr>
          <w:p w14:paraId="71DFD7DA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1DFD7DB" w14:textId="78DB5AC9" w:rsidR="00C3378A" w:rsidRPr="0030065A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963.38</w:t>
            </w:r>
          </w:p>
        </w:tc>
        <w:tc>
          <w:tcPr>
            <w:tcW w:w="236" w:type="dxa"/>
            <w:vAlign w:val="bottom"/>
          </w:tcPr>
          <w:p w14:paraId="71DFD7DC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1DFD7DD" w14:textId="7B2FEC7B" w:rsidR="00C3378A" w:rsidRPr="0080653F" w:rsidRDefault="00916F18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F18">
              <w:rPr>
                <w:rFonts w:ascii="Angsana New" w:hAnsi="Angsana New"/>
                <w:sz w:val="30"/>
                <w:szCs w:val="30"/>
                <w:lang w:val="en-US"/>
              </w:rPr>
              <w:t>2,595,756.78</w:t>
            </w:r>
          </w:p>
        </w:tc>
        <w:tc>
          <w:tcPr>
            <w:tcW w:w="236" w:type="dxa"/>
            <w:vAlign w:val="bottom"/>
          </w:tcPr>
          <w:p w14:paraId="71DFD7DE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1DFD7DF" w14:textId="520DEE64" w:rsidR="00C3378A" w:rsidRPr="00494247" w:rsidRDefault="00C3378A" w:rsidP="00C3378A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963.38</w:t>
            </w:r>
          </w:p>
        </w:tc>
      </w:tr>
      <w:tr w:rsidR="00C3378A" w:rsidRPr="00494247" w14:paraId="71DFD7E9" w14:textId="77777777" w:rsidTr="00FF18A2">
        <w:trPr>
          <w:trHeight w:val="203"/>
        </w:trPr>
        <w:tc>
          <w:tcPr>
            <w:tcW w:w="3240" w:type="dxa"/>
          </w:tcPr>
          <w:p w14:paraId="71DFD7E1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1DFD7E2" w14:textId="77777777" w:rsidR="00C3378A" w:rsidRPr="0080653F" w:rsidRDefault="00C3378A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DFD7E3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1DFD7E4" w14:textId="77777777" w:rsidR="00C3378A" w:rsidRPr="0030065A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DFD7E5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71DFD7E6" w14:textId="77777777" w:rsidR="00C3378A" w:rsidRPr="0080653F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DFD7E7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1DFD7E8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378A" w:rsidRPr="00494247" w14:paraId="71DFD7F2" w14:textId="77777777" w:rsidTr="00FF18A2">
        <w:trPr>
          <w:trHeight w:val="149"/>
        </w:trPr>
        <w:tc>
          <w:tcPr>
            <w:tcW w:w="3240" w:type="dxa"/>
          </w:tcPr>
          <w:p w14:paraId="71DFD7EA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7EB" w14:textId="73D79A2B" w:rsidR="00C3378A" w:rsidRPr="0080653F" w:rsidRDefault="00804A7F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4A7F">
              <w:rPr>
                <w:rFonts w:ascii="Angsana New" w:hAnsi="Angsana New"/>
                <w:sz w:val="30"/>
                <w:szCs w:val="30"/>
                <w:lang w:val="en-US"/>
              </w:rPr>
              <w:t>131,706.08</w:t>
            </w:r>
          </w:p>
        </w:tc>
        <w:tc>
          <w:tcPr>
            <w:tcW w:w="236" w:type="dxa"/>
            <w:vAlign w:val="bottom"/>
          </w:tcPr>
          <w:p w14:paraId="71DFD7EC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7ED" w14:textId="1236D439" w:rsidR="00C3378A" w:rsidRPr="0030065A" w:rsidRDefault="00C3378A" w:rsidP="00C3378A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(572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531.39)</w:t>
            </w:r>
          </w:p>
        </w:tc>
        <w:tc>
          <w:tcPr>
            <w:tcW w:w="236" w:type="dxa"/>
            <w:vAlign w:val="bottom"/>
          </w:tcPr>
          <w:p w14:paraId="71DFD7EE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7EF" w14:textId="7F18C25D" w:rsidR="00C3378A" w:rsidRPr="0080653F" w:rsidRDefault="00804A7F" w:rsidP="00C3378A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4A7F">
              <w:rPr>
                <w:rFonts w:ascii="Angsana New" w:hAnsi="Angsana New"/>
                <w:sz w:val="30"/>
                <w:szCs w:val="30"/>
                <w:lang w:val="en-US"/>
              </w:rPr>
              <w:t>(4,862.50)</w:t>
            </w:r>
          </w:p>
        </w:tc>
        <w:tc>
          <w:tcPr>
            <w:tcW w:w="236" w:type="dxa"/>
            <w:vAlign w:val="bottom"/>
          </w:tcPr>
          <w:p w14:paraId="71DFD7F0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7F1" w14:textId="7B7F4BDD" w:rsidR="00C3378A" w:rsidRPr="00191010" w:rsidRDefault="00C3378A" w:rsidP="00C3378A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(572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531.39)</w:t>
            </w:r>
          </w:p>
        </w:tc>
      </w:tr>
      <w:tr w:rsidR="00C3378A" w:rsidRPr="00494247" w14:paraId="71DFD7FB" w14:textId="77777777" w:rsidTr="00FF18A2">
        <w:trPr>
          <w:trHeight w:val="149"/>
        </w:trPr>
        <w:tc>
          <w:tcPr>
            <w:tcW w:w="3240" w:type="dxa"/>
          </w:tcPr>
          <w:p w14:paraId="71DFD7F3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7F4" w14:textId="08EADDA4" w:rsidR="00C3378A" w:rsidRPr="0080653F" w:rsidRDefault="00BC7EB6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7E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2,727,462.86</w:t>
            </w:r>
          </w:p>
        </w:tc>
        <w:tc>
          <w:tcPr>
            <w:tcW w:w="236" w:type="dxa"/>
            <w:vAlign w:val="bottom"/>
          </w:tcPr>
          <w:p w14:paraId="71DFD7F5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7F6" w14:textId="5C784448" w:rsidR="00C3378A" w:rsidRPr="0030065A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431.99</w:t>
            </w:r>
          </w:p>
        </w:tc>
        <w:tc>
          <w:tcPr>
            <w:tcW w:w="236" w:type="dxa"/>
            <w:vAlign w:val="bottom"/>
          </w:tcPr>
          <w:p w14:paraId="71DFD7F7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7F8" w14:textId="41E67948" w:rsidR="00C3378A" w:rsidRPr="0080653F" w:rsidRDefault="00BC7EB6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7E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2,590,894.28</w:t>
            </w:r>
          </w:p>
        </w:tc>
        <w:tc>
          <w:tcPr>
            <w:tcW w:w="236" w:type="dxa"/>
            <w:vAlign w:val="bottom"/>
          </w:tcPr>
          <w:p w14:paraId="71DFD7F9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7FA" w14:textId="5D8E5FCF" w:rsidR="00C3378A" w:rsidRPr="00A11D1E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431.99</w:t>
            </w:r>
          </w:p>
        </w:tc>
      </w:tr>
    </w:tbl>
    <w:p w14:paraId="71DFD7FC" w14:textId="77777777"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1DFD7FD" w14:textId="5BD591C9" w:rsidR="0061444A" w:rsidRDefault="0061444A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EC5A121" w14:textId="19918B44" w:rsidR="00FF18A2" w:rsidRPr="00A318FF" w:rsidRDefault="00FF18A2" w:rsidP="00FF18A2">
      <w:pPr>
        <w:numPr>
          <w:ilvl w:val="0"/>
          <w:numId w:val="37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)</w:t>
      </w:r>
    </w:p>
    <w:tbl>
      <w:tblPr>
        <w:tblW w:w="100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1549"/>
        <w:gridCol w:w="236"/>
        <w:gridCol w:w="1564"/>
        <w:gridCol w:w="236"/>
        <w:gridCol w:w="1607"/>
        <w:gridCol w:w="236"/>
        <w:gridCol w:w="1592"/>
      </w:tblGrid>
      <w:tr w:rsidR="00FF18A2" w:rsidRPr="00494247" w14:paraId="07986675" w14:textId="77777777" w:rsidTr="003C64D8">
        <w:tc>
          <w:tcPr>
            <w:tcW w:w="3060" w:type="dxa"/>
          </w:tcPr>
          <w:p w14:paraId="317A2B99" w14:textId="77777777" w:rsidR="00FF18A2" w:rsidRPr="00494247" w:rsidRDefault="00FF18A2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36E74C6C" w14:textId="77777777" w:rsidR="00FF18A2" w:rsidRPr="00494247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B9BC8" w14:textId="77777777" w:rsidR="00FF18A2" w:rsidRPr="00494247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5442B9C" w14:textId="77777777" w:rsidR="00FF18A2" w:rsidRPr="00494247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9E55A" w14:textId="77777777" w:rsidR="00FF18A2" w:rsidRPr="00494247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gridSpan w:val="3"/>
          </w:tcPr>
          <w:p w14:paraId="34F073D4" w14:textId="77777777" w:rsidR="00FF18A2" w:rsidRPr="00494247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F18A2" w:rsidRPr="00494247" w14:paraId="5D9DD293" w14:textId="77777777" w:rsidTr="003C64D8">
        <w:tc>
          <w:tcPr>
            <w:tcW w:w="3060" w:type="dxa"/>
          </w:tcPr>
          <w:p w14:paraId="7C9F5331" w14:textId="77777777" w:rsidR="00FF18A2" w:rsidRPr="00494247" w:rsidRDefault="00FF18A2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20" w:type="dxa"/>
            <w:gridSpan w:val="7"/>
          </w:tcPr>
          <w:p w14:paraId="074783F4" w14:textId="222E990B" w:rsidR="00FF18A2" w:rsidRPr="00494247" w:rsidRDefault="00FF18A2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18A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FF18A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F18A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เดือน สิ้นสุดวันที่</w:t>
            </w:r>
          </w:p>
        </w:tc>
      </w:tr>
      <w:tr w:rsidR="00FF18A2" w:rsidRPr="00494247" w14:paraId="44440C72" w14:textId="77777777" w:rsidTr="003C64D8">
        <w:tc>
          <w:tcPr>
            <w:tcW w:w="3060" w:type="dxa"/>
          </w:tcPr>
          <w:p w14:paraId="0AA42E51" w14:textId="77777777" w:rsidR="00FF18A2" w:rsidRPr="00494247" w:rsidRDefault="00FF18A2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14:paraId="579195E4" w14:textId="77777777" w:rsidR="00FF18A2" w:rsidRPr="00494247" w:rsidRDefault="00FF18A2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303C13" w14:textId="77777777" w:rsidR="00FF18A2" w:rsidRPr="00494247" w:rsidRDefault="00FF18A2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tcBorders>
              <w:bottom w:val="single" w:sz="4" w:space="0" w:color="auto"/>
            </w:tcBorders>
          </w:tcPr>
          <w:p w14:paraId="607D5C1F" w14:textId="77777777" w:rsidR="00FF18A2" w:rsidRPr="00494247" w:rsidRDefault="00FF18A2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8A2" w:rsidRPr="00494247" w14:paraId="5034699F" w14:textId="77777777" w:rsidTr="003C64D8">
        <w:tc>
          <w:tcPr>
            <w:tcW w:w="3060" w:type="dxa"/>
          </w:tcPr>
          <w:p w14:paraId="019E3C92" w14:textId="77777777" w:rsidR="00FF18A2" w:rsidRPr="00494247" w:rsidRDefault="00FF18A2" w:rsidP="00D91152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2E8667A2" w14:textId="77777777" w:rsidR="00FF18A2" w:rsidRPr="00494247" w:rsidRDefault="00FF18A2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428D56" w14:textId="77777777" w:rsidR="00FF18A2" w:rsidRPr="00494247" w:rsidRDefault="00FF18A2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5351FA2" w14:textId="77777777" w:rsidR="00FF18A2" w:rsidRPr="00494247" w:rsidRDefault="00FF18A2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20B3DA1" w14:textId="77777777" w:rsidR="00FF18A2" w:rsidRPr="00494247" w:rsidRDefault="00FF18A2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44810AB" w14:textId="77777777" w:rsidR="00FF18A2" w:rsidRPr="00494247" w:rsidRDefault="00FF18A2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B45F65" w14:textId="77777777" w:rsidR="00FF18A2" w:rsidRPr="00494247" w:rsidRDefault="00FF18A2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</w:tcPr>
          <w:p w14:paraId="21BC4F21" w14:textId="77777777" w:rsidR="00FF18A2" w:rsidRPr="00494247" w:rsidRDefault="00FF18A2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FF18A2" w:rsidRPr="00494247" w14:paraId="6D955A8E" w14:textId="77777777" w:rsidTr="003C64D8">
        <w:trPr>
          <w:trHeight w:val="203"/>
        </w:trPr>
        <w:tc>
          <w:tcPr>
            <w:tcW w:w="3060" w:type="dxa"/>
          </w:tcPr>
          <w:p w14:paraId="05C4E14A" w14:textId="77777777" w:rsidR="00FF18A2" w:rsidRPr="00494247" w:rsidRDefault="00FF18A2" w:rsidP="00D91152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6D039644" w14:textId="77777777" w:rsidR="00FF18A2" w:rsidRPr="00494247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8AC5C" w14:textId="77777777" w:rsidR="00FF18A2" w:rsidRPr="00494247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AE9106E" w14:textId="77777777" w:rsidR="00FF18A2" w:rsidRPr="00494247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7F89F" w14:textId="77777777" w:rsidR="00FF18A2" w:rsidRPr="00494247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9A920" w14:textId="77777777" w:rsidR="00FF18A2" w:rsidRPr="00494247" w:rsidRDefault="00FF18A2" w:rsidP="00D9115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5A27C4" w14:textId="77777777" w:rsidR="00FF18A2" w:rsidRPr="00494247" w:rsidRDefault="00FF18A2" w:rsidP="00D91152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vAlign w:val="center"/>
          </w:tcPr>
          <w:p w14:paraId="05B43657" w14:textId="77777777" w:rsidR="00FF18A2" w:rsidRPr="00494247" w:rsidRDefault="00FF18A2" w:rsidP="00D91152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78A" w:rsidRPr="00494247" w14:paraId="25A0E157" w14:textId="77777777" w:rsidTr="003C64D8">
        <w:trPr>
          <w:trHeight w:val="203"/>
        </w:trPr>
        <w:tc>
          <w:tcPr>
            <w:tcW w:w="3060" w:type="dxa"/>
          </w:tcPr>
          <w:p w14:paraId="15BFE735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E15AC33" w14:textId="35A29B36" w:rsidR="00C3378A" w:rsidRPr="0080653F" w:rsidRDefault="004E7105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7105">
              <w:rPr>
                <w:rFonts w:ascii="Angsana New" w:hAnsi="Angsana New"/>
                <w:sz w:val="30"/>
                <w:szCs w:val="30"/>
                <w:lang w:val="en-US"/>
              </w:rPr>
              <w:t>6,503,047.96</w:t>
            </w:r>
          </w:p>
        </w:tc>
        <w:tc>
          <w:tcPr>
            <w:tcW w:w="236" w:type="dxa"/>
            <w:vAlign w:val="bottom"/>
          </w:tcPr>
          <w:p w14:paraId="207C1977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3E9A44D" w14:textId="534B0679" w:rsidR="00C3378A" w:rsidRPr="0030065A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,266.54</w:t>
            </w:r>
          </w:p>
        </w:tc>
        <w:tc>
          <w:tcPr>
            <w:tcW w:w="236" w:type="dxa"/>
            <w:vAlign w:val="bottom"/>
          </w:tcPr>
          <w:p w14:paraId="4550EF0C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4CEF675D" w14:textId="15A2CB58" w:rsidR="00C3378A" w:rsidRPr="0080653F" w:rsidRDefault="00B711A0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11A0">
              <w:rPr>
                <w:rFonts w:ascii="Angsana New" w:hAnsi="Angsana New"/>
                <w:sz w:val="30"/>
                <w:szCs w:val="30"/>
                <w:lang w:val="en-US"/>
              </w:rPr>
              <w:t>6,503,047.96</w:t>
            </w:r>
          </w:p>
        </w:tc>
        <w:tc>
          <w:tcPr>
            <w:tcW w:w="236" w:type="dxa"/>
            <w:vAlign w:val="bottom"/>
          </w:tcPr>
          <w:p w14:paraId="175D49FB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0EBEAF0" w14:textId="0DA8A124" w:rsidR="00C3378A" w:rsidRPr="00494247" w:rsidRDefault="00C3378A" w:rsidP="00C3378A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,176,266.54</w:t>
            </w:r>
          </w:p>
        </w:tc>
      </w:tr>
      <w:tr w:rsidR="00C3378A" w:rsidRPr="00494247" w14:paraId="2A9C2467" w14:textId="77777777" w:rsidTr="003C64D8">
        <w:trPr>
          <w:trHeight w:val="203"/>
        </w:trPr>
        <w:tc>
          <w:tcPr>
            <w:tcW w:w="3060" w:type="dxa"/>
          </w:tcPr>
          <w:p w14:paraId="27F18CAA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78AE293A" w14:textId="77777777" w:rsidR="00C3378A" w:rsidRPr="0080653F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07D3F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281B860" w14:textId="77777777" w:rsidR="00C3378A" w:rsidRPr="0030065A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8AF03A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0E2EA123" w14:textId="77777777" w:rsidR="00C3378A" w:rsidRPr="0080653F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DE87ACE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ABC086D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378A" w:rsidRPr="00494247" w14:paraId="6B99749B" w14:textId="77777777" w:rsidTr="003C64D8">
        <w:trPr>
          <w:trHeight w:val="149"/>
        </w:trPr>
        <w:tc>
          <w:tcPr>
            <w:tcW w:w="3060" w:type="dxa"/>
          </w:tcPr>
          <w:p w14:paraId="432D3EFC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632E6" w14:textId="09B8E40D" w:rsidR="00C3378A" w:rsidRPr="0080653F" w:rsidRDefault="00D35844" w:rsidP="003C64D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5844">
              <w:rPr>
                <w:rFonts w:ascii="Angsana New" w:hAnsi="Angsana New"/>
                <w:sz w:val="30"/>
                <w:szCs w:val="30"/>
                <w:lang w:val="en-US"/>
              </w:rPr>
              <w:t>76,508.74</w:t>
            </w:r>
          </w:p>
        </w:tc>
        <w:tc>
          <w:tcPr>
            <w:tcW w:w="236" w:type="dxa"/>
            <w:vAlign w:val="bottom"/>
          </w:tcPr>
          <w:p w14:paraId="696B63DD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30BF8" w14:textId="00443723" w:rsidR="00C3378A" w:rsidRPr="0030065A" w:rsidRDefault="00C3378A" w:rsidP="00C3378A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(704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,935.76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C4F1E82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2CE8" w14:textId="2BB00BCB" w:rsidR="00C3378A" w:rsidRPr="0080653F" w:rsidRDefault="00D35844" w:rsidP="00C3378A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5844">
              <w:rPr>
                <w:rFonts w:ascii="Angsana New" w:hAnsi="Angsana New"/>
                <w:sz w:val="30"/>
                <w:szCs w:val="30"/>
                <w:lang w:val="en-US"/>
              </w:rPr>
              <w:t>(222,297.81)</w:t>
            </w:r>
          </w:p>
        </w:tc>
        <w:tc>
          <w:tcPr>
            <w:tcW w:w="236" w:type="dxa"/>
            <w:vAlign w:val="bottom"/>
          </w:tcPr>
          <w:p w14:paraId="6591854A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34CE4" w14:textId="193A9B40" w:rsidR="00C3378A" w:rsidRPr="00191010" w:rsidRDefault="00C3378A" w:rsidP="00C3378A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(704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,935.76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378A" w:rsidRPr="00494247" w14:paraId="1E7AC2C9" w14:textId="77777777" w:rsidTr="003C64D8">
        <w:trPr>
          <w:trHeight w:val="149"/>
        </w:trPr>
        <w:tc>
          <w:tcPr>
            <w:tcW w:w="3060" w:type="dxa"/>
          </w:tcPr>
          <w:p w14:paraId="791B5DD5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BBA94" w14:textId="6C1A68D3" w:rsidR="00C3378A" w:rsidRPr="0080653F" w:rsidRDefault="004E7105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71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6,579,556.70</w:t>
            </w:r>
          </w:p>
        </w:tc>
        <w:tc>
          <w:tcPr>
            <w:tcW w:w="236" w:type="dxa"/>
            <w:vAlign w:val="bottom"/>
          </w:tcPr>
          <w:p w14:paraId="53617F87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64DFC" w14:textId="5403F1C3" w:rsidR="00C3378A" w:rsidRPr="0030065A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330.78</w:t>
            </w:r>
          </w:p>
        </w:tc>
        <w:tc>
          <w:tcPr>
            <w:tcW w:w="236" w:type="dxa"/>
            <w:vAlign w:val="bottom"/>
          </w:tcPr>
          <w:p w14:paraId="15CAA4A0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A4D11" w14:textId="4FD69968" w:rsidR="00C3378A" w:rsidRPr="0080653F" w:rsidRDefault="00022C13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C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6,280,750.15</w:t>
            </w:r>
          </w:p>
        </w:tc>
        <w:tc>
          <w:tcPr>
            <w:tcW w:w="236" w:type="dxa"/>
            <w:vAlign w:val="bottom"/>
          </w:tcPr>
          <w:p w14:paraId="7E0B4ED4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C0A10" w14:textId="7862B06D" w:rsidR="00C3378A" w:rsidRPr="00A11D1E" w:rsidRDefault="00C3378A" w:rsidP="00C3378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330.78</w:t>
            </w:r>
          </w:p>
        </w:tc>
      </w:tr>
    </w:tbl>
    <w:p w14:paraId="2B46ADBA" w14:textId="77777777" w:rsidR="00FF18A2" w:rsidRDefault="00FF18A2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1DFD7FE" w14:textId="77777777" w:rsidR="00847976" w:rsidRPr="00634D08" w:rsidRDefault="00847976" w:rsidP="00FF18A2">
      <w:pPr>
        <w:numPr>
          <w:ilvl w:val="0"/>
          <w:numId w:val="3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71DFD7FF" w14:textId="77777777" w:rsidR="00847976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ที่เป็นของผู้ถือหุ้นของ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3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36"/>
        <w:gridCol w:w="1529"/>
        <w:gridCol w:w="237"/>
        <w:gridCol w:w="1566"/>
        <w:gridCol w:w="236"/>
        <w:gridCol w:w="1564"/>
        <w:gridCol w:w="236"/>
        <w:gridCol w:w="1564"/>
      </w:tblGrid>
      <w:tr w:rsidR="00B710CA" w:rsidRPr="00494247" w14:paraId="71DFD806" w14:textId="77777777" w:rsidTr="00C3378A">
        <w:tc>
          <w:tcPr>
            <w:tcW w:w="3436" w:type="dxa"/>
          </w:tcPr>
          <w:p w14:paraId="71DFD800" w14:textId="77777777"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71DFD801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71DFD802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</w:tcPr>
          <w:p w14:paraId="71DFD803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FD804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71DFD805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3378A" w:rsidRPr="00494247" w14:paraId="14F24435" w14:textId="77777777" w:rsidTr="00C3378A">
        <w:tc>
          <w:tcPr>
            <w:tcW w:w="3436" w:type="dxa"/>
          </w:tcPr>
          <w:p w14:paraId="529E20C8" w14:textId="77777777" w:rsidR="00C3378A" w:rsidRPr="00494247" w:rsidRDefault="00C3378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2" w:type="dxa"/>
            <w:gridSpan w:val="7"/>
          </w:tcPr>
          <w:p w14:paraId="76C23EDB" w14:textId="7249A620" w:rsidR="00C3378A" w:rsidRPr="00494247" w:rsidRDefault="00C3378A" w:rsidP="00C3378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B710CA" w:rsidRPr="00494247" w14:paraId="71DFD80B" w14:textId="77777777" w:rsidTr="00C3378A">
        <w:tc>
          <w:tcPr>
            <w:tcW w:w="3436" w:type="dxa"/>
          </w:tcPr>
          <w:p w14:paraId="71DFD807" w14:textId="77777777"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71DFD808" w14:textId="77777777"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DFD809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71DFD80A" w14:textId="77777777"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78A" w:rsidRPr="00494247" w14:paraId="71DFD814" w14:textId="77777777" w:rsidTr="00C3378A">
        <w:tc>
          <w:tcPr>
            <w:tcW w:w="3436" w:type="dxa"/>
          </w:tcPr>
          <w:p w14:paraId="71DFD80C" w14:textId="77777777" w:rsidR="00C3378A" w:rsidRPr="00494247" w:rsidRDefault="00C3378A" w:rsidP="00C3378A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71DFD80D" w14:textId="025D0A06" w:rsidR="00C3378A" w:rsidRPr="00494247" w:rsidRDefault="00C3378A" w:rsidP="00C3378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1DFD80E" w14:textId="77777777" w:rsidR="00C3378A" w:rsidRPr="00494247" w:rsidRDefault="00C3378A" w:rsidP="00C3378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71DFD80F" w14:textId="12F7305D" w:rsidR="00C3378A" w:rsidRPr="00494247" w:rsidRDefault="00C3378A" w:rsidP="00C3378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1DFD810" w14:textId="77777777" w:rsidR="00C3378A" w:rsidRPr="00494247" w:rsidRDefault="00C3378A" w:rsidP="00C3378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1DFD811" w14:textId="0BFA5FFE" w:rsidR="00C3378A" w:rsidRPr="00494247" w:rsidRDefault="00C3378A" w:rsidP="00C3378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DFD812" w14:textId="77777777" w:rsidR="00C3378A" w:rsidRPr="00494247" w:rsidRDefault="00C3378A" w:rsidP="00C3378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1DFD813" w14:textId="734A7B2A" w:rsidR="00C3378A" w:rsidRPr="00494247" w:rsidRDefault="00C3378A" w:rsidP="00C3378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C3378A" w:rsidRPr="00494247" w14:paraId="71DFD81D" w14:textId="77777777" w:rsidTr="00D91152">
        <w:trPr>
          <w:trHeight w:val="203"/>
        </w:trPr>
        <w:tc>
          <w:tcPr>
            <w:tcW w:w="3436" w:type="dxa"/>
          </w:tcPr>
          <w:p w14:paraId="71DFD815" w14:textId="77777777" w:rsidR="00C3378A" w:rsidRPr="00494247" w:rsidRDefault="00C3378A" w:rsidP="00C3378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รสำหรับ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816" w14:textId="592BB071" w:rsidR="00C3378A" w:rsidRPr="00494247" w:rsidRDefault="006520F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20FA">
              <w:rPr>
                <w:rFonts w:asciiTheme="majorBidi" w:hAnsiTheme="majorBidi" w:cstheme="majorBidi"/>
                <w:sz w:val="28"/>
                <w:szCs w:val="28"/>
              </w:rPr>
              <w:t>9,829,893.14</w:t>
            </w:r>
          </w:p>
        </w:tc>
        <w:tc>
          <w:tcPr>
            <w:tcW w:w="237" w:type="dxa"/>
            <w:shd w:val="clear" w:color="auto" w:fill="auto"/>
          </w:tcPr>
          <w:p w14:paraId="71DFD817" w14:textId="77777777" w:rsidR="00C3378A" w:rsidRPr="00494247" w:rsidRDefault="00C3378A" w:rsidP="00C3378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818" w14:textId="67D0EC7B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903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284.20</w:t>
            </w:r>
          </w:p>
        </w:tc>
        <w:tc>
          <w:tcPr>
            <w:tcW w:w="236" w:type="dxa"/>
            <w:shd w:val="clear" w:color="auto" w:fill="auto"/>
          </w:tcPr>
          <w:p w14:paraId="71DFD819" w14:textId="77777777" w:rsidR="00C3378A" w:rsidRPr="00494247" w:rsidRDefault="00C3378A" w:rsidP="00C3378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81A" w14:textId="60BAA4C8" w:rsidR="00C3378A" w:rsidRPr="00494247" w:rsidRDefault="006240D1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40D1">
              <w:rPr>
                <w:rFonts w:asciiTheme="majorBidi" w:hAnsiTheme="majorBidi" w:cstheme="majorBidi"/>
                <w:sz w:val="28"/>
                <w:szCs w:val="28"/>
              </w:rPr>
              <w:t>9,298,572.53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81B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81C" w14:textId="24FC2DF9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574.88</w:t>
            </w:r>
          </w:p>
        </w:tc>
      </w:tr>
      <w:tr w:rsidR="00C3378A" w:rsidRPr="00494247" w14:paraId="71DFD826" w14:textId="77777777" w:rsidTr="00C3378A">
        <w:trPr>
          <w:trHeight w:val="203"/>
        </w:trPr>
        <w:tc>
          <w:tcPr>
            <w:tcW w:w="3436" w:type="dxa"/>
          </w:tcPr>
          <w:p w14:paraId="71DFD81E" w14:textId="77777777" w:rsidR="00C3378A" w:rsidRPr="00494247" w:rsidRDefault="00C3378A" w:rsidP="00C3378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FD81F" w14:textId="0785B6C1" w:rsidR="00C3378A" w:rsidRPr="00494247" w:rsidRDefault="00D35844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1DFD820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FD821" w14:textId="550D1C80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822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FD823" w14:textId="2FC0C5E8" w:rsidR="00C3378A" w:rsidRPr="00494247" w:rsidRDefault="00D35844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824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FD825" w14:textId="797C7F9F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C3378A" w:rsidRPr="00494247" w14:paraId="71DFD82F" w14:textId="77777777" w:rsidTr="00C3378A">
        <w:trPr>
          <w:trHeight w:val="203"/>
        </w:trPr>
        <w:tc>
          <w:tcPr>
            <w:tcW w:w="3436" w:type="dxa"/>
          </w:tcPr>
          <w:p w14:paraId="71DFD827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494247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FD828" w14:textId="16AA3A8B" w:rsidR="00C3378A" w:rsidRPr="00494247" w:rsidRDefault="00831F88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1F88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37" w:type="dxa"/>
            <w:shd w:val="clear" w:color="auto" w:fill="auto"/>
          </w:tcPr>
          <w:p w14:paraId="71DFD829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FD82A" w14:textId="730B30F7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0.02</w:t>
            </w:r>
          </w:p>
        </w:tc>
        <w:tc>
          <w:tcPr>
            <w:tcW w:w="236" w:type="dxa"/>
            <w:shd w:val="clear" w:color="auto" w:fill="auto"/>
          </w:tcPr>
          <w:p w14:paraId="71DFD82B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1DFD82C" w14:textId="269C072C" w:rsidR="00C3378A" w:rsidRPr="005412EB" w:rsidRDefault="00A41740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17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FD82D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1DFD82E" w14:textId="3838F29E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0.01</w:t>
            </w:r>
          </w:p>
        </w:tc>
      </w:tr>
    </w:tbl>
    <w:p w14:paraId="71DFD830" w14:textId="3F922539"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3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36"/>
        <w:gridCol w:w="1529"/>
        <w:gridCol w:w="237"/>
        <w:gridCol w:w="1566"/>
        <w:gridCol w:w="236"/>
        <w:gridCol w:w="1564"/>
        <w:gridCol w:w="236"/>
        <w:gridCol w:w="1564"/>
      </w:tblGrid>
      <w:tr w:rsidR="00C3378A" w:rsidRPr="00494247" w14:paraId="22571AD0" w14:textId="77777777" w:rsidTr="00D91152">
        <w:tc>
          <w:tcPr>
            <w:tcW w:w="3436" w:type="dxa"/>
          </w:tcPr>
          <w:p w14:paraId="07CC792D" w14:textId="77777777" w:rsidR="00C3378A" w:rsidRPr="00494247" w:rsidRDefault="00C3378A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4A5159A3" w14:textId="77777777" w:rsidR="00C3378A" w:rsidRPr="00494247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DE89516" w14:textId="77777777" w:rsidR="00C3378A" w:rsidRPr="00494247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</w:tcPr>
          <w:p w14:paraId="4EAC42C9" w14:textId="77777777" w:rsidR="00C3378A" w:rsidRPr="00494247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AF209" w14:textId="77777777" w:rsidR="00C3378A" w:rsidRPr="00494247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0A741505" w14:textId="77777777" w:rsidR="00C3378A" w:rsidRPr="00494247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3378A" w:rsidRPr="00494247" w14:paraId="667B7AB5" w14:textId="77777777" w:rsidTr="00D91152">
        <w:tc>
          <w:tcPr>
            <w:tcW w:w="3436" w:type="dxa"/>
          </w:tcPr>
          <w:p w14:paraId="02AC67AC" w14:textId="77777777" w:rsidR="00C3378A" w:rsidRPr="00494247" w:rsidRDefault="00C3378A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2" w:type="dxa"/>
            <w:gridSpan w:val="7"/>
          </w:tcPr>
          <w:p w14:paraId="2B11D740" w14:textId="57F836A3" w:rsidR="00C3378A" w:rsidRPr="00494247" w:rsidRDefault="00C3378A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3378A" w:rsidRPr="00494247" w14:paraId="5D752E49" w14:textId="77777777" w:rsidTr="00D91152">
        <w:tc>
          <w:tcPr>
            <w:tcW w:w="3436" w:type="dxa"/>
          </w:tcPr>
          <w:p w14:paraId="2A1F5509" w14:textId="77777777" w:rsidR="00C3378A" w:rsidRPr="00494247" w:rsidRDefault="00C3378A" w:rsidP="00D9115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0F0E0799" w14:textId="77777777" w:rsidR="00C3378A" w:rsidRPr="00494247" w:rsidRDefault="00C3378A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63D71" w14:textId="77777777" w:rsidR="00C3378A" w:rsidRPr="00494247" w:rsidRDefault="00C3378A" w:rsidP="00D9115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29AFEF1F" w14:textId="77777777" w:rsidR="00C3378A" w:rsidRPr="00494247" w:rsidRDefault="00C3378A" w:rsidP="00D9115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78A" w:rsidRPr="00494247" w14:paraId="03AA4E76" w14:textId="77777777" w:rsidTr="00D91152">
        <w:tc>
          <w:tcPr>
            <w:tcW w:w="3436" w:type="dxa"/>
          </w:tcPr>
          <w:p w14:paraId="737D7EEF" w14:textId="77777777" w:rsidR="00C3378A" w:rsidRPr="00494247" w:rsidRDefault="00C3378A" w:rsidP="00D91152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307B7D8D" w14:textId="77777777" w:rsidR="00C3378A" w:rsidRPr="00494247" w:rsidRDefault="00C3378A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C8C6544" w14:textId="77777777" w:rsidR="00C3378A" w:rsidRPr="00494247" w:rsidRDefault="00C3378A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0115896B" w14:textId="77777777" w:rsidR="00C3378A" w:rsidRPr="00494247" w:rsidRDefault="00C3378A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2458BB0" w14:textId="77777777" w:rsidR="00C3378A" w:rsidRPr="00494247" w:rsidRDefault="00C3378A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10CB329" w14:textId="77777777" w:rsidR="00C3378A" w:rsidRPr="00494247" w:rsidRDefault="00C3378A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41F12A" w14:textId="77777777" w:rsidR="00C3378A" w:rsidRPr="00494247" w:rsidRDefault="00C3378A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FCDC278" w14:textId="77777777" w:rsidR="00C3378A" w:rsidRPr="00494247" w:rsidRDefault="00C3378A" w:rsidP="00D9115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C3378A" w:rsidRPr="00494247" w14:paraId="068E5270" w14:textId="77777777" w:rsidTr="00D91152">
        <w:trPr>
          <w:trHeight w:val="203"/>
        </w:trPr>
        <w:tc>
          <w:tcPr>
            <w:tcW w:w="3436" w:type="dxa"/>
          </w:tcPr>
          <w:p w14:paraId="3790C8AE" w14:textId="77777777" w:rsidR="00C3378A" w:rsidRPr="00494247" w:rsidRDefault="00C3378A" w:rsidP="00C3378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รสำหรับ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F7D73" w14:textId="1EC927DC" w:rsidR="00C3378A" w:rsidRPr="00494247" w:rsidRDefault="002635C4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35C4">
              <w:rPr>
                <w:rFonts w:asciiTheme="majorBidi" w:hAnsiTheme="majorBidi" w:cstheme="majorBidi"/>
                <w:sz w:val="28"/>
                <w:szCs w:val="28"/>
              </w:rPr>
              <w:t>25,175,107.90</w:t>
            </w:r>
          </w:p>
        </w:tc>
        <w:tc>
          <w:tcPr>
            <w:tcW w:w="237" w:type="dxa"/>
            <w:shd w:val="clear" w:color="auto" w:fill="auto"/>
          </w:tcPr>
          <w:p w14:paraId="782C6E21" w14:textId="77777777" w:rsidR="00C3378A" w:rsidRPr="00494247" w:rsidRDefault="00C3378A" w:rsidP="00C3378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9E185" w14:textId="03E377CC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667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768.73</w:t>
            </w:r>
          </w:p>
        </w:tc>
        <w:tc>
          <w:tcPr>
            <w:tcW w:w="236" w:type="dxa"/>
            <w:shd w:val="clear" w:color="auto" w:fill="auto"/>
          </w:tcPr>
          <w:p w14:paraId="539D9D22" w14:textId="77777777" w:rsidR="00C3378A" w:rsidRPr="00494247" w:rsidRDefault="00C3378A" w:rsidP="00C3378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A1F7D1" w14:textId="6390B95F" w:rsidR="00C3378A" w:rsidRPr="00494247" w:rsidRDefault="000240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08A">
              <w:rPr>
                <w:rFonts w:asciiTheme="majorBidi" w:hAnsiTheme="majorBidi" w:cstheme="majorBidi"/>
                <w:sz w:val="28"/>
                <w:szCs w:val="28"/>
              </w:rPr>
              <w:t>24,130,597.81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CFE4B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A45644" w14:textId="1373E098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260.41</w:t>
            </w:r>
          </w:p>
        </w:tc>
      </w:tr>
      <w:tr w:rsidR="00C3378A" w:rsidRPr="00494247" w14:paraId="5338B74D" w14:textId="77777777" w:rsidTr="00D91152">
        <w:trPr>
          <w:trHeight w:val="203"/>
        </w:trPr>
        <w:tc>
          <w:tcPr>
            <w:tcW w:w="3436" w:type="dxa"/>
          </w:tcPr>
          <w:p w14:paraId="1CFD3D19" w14:textId="77777777" w:rsidR="00C3378A" w:rsidRPr="00494247" w:rsidRDefault="00C3378A" w:rsidP="00C3378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1DBA94" w14:textId="2BE8EAF2" w:rsidR="00C3378A" w:rsidRPr="00494247" w:rsidRDefault="002921DF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18B9915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7C81E4" w14:textId="487770A0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8FB156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932235" w14:textId="32F2E932" w:rsidR="00C3378A" w:rsidRPr="00494247" w:rsidRDefault="002921DF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942FA9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F52928" w14:textId="5F7BEE79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C3378A" w:rsidRPr="00494247" w14:paraId="7BC5BDA9" w14:textId="77777777" w:rsidTr="00D91152">
        <w:trPr>
          <w:trHeight w:val="203"/>
        </w:trPr>
        <w:tc>
          <w:tcPr>
            <w:tcW w:w="3436" w:type="dxa"/>
          </w:tcPr>
          <w:p w14:paraId="41DCE1A9" w14:textId="77777777" w:rsidR="00C3378A" w:rsidRPr="00494247" w:rsidRDefault="00C3378A" w:rsidP="00C3378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494247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C9DE52" w14:textId="1D6F6BE3" w:rsidR="00C3378A" w:rsidRPr="00494247" w:rsidRDefault="00674AAB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4AAB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237" w:type="dxa"/>
            <w:shd w:val="clear" w:color="auto" w:fill="auto"/>
          </w:tcPr>
          <w:p w14:paraId="4862C608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shd w:val="clear" w:color="auto" w:fill="auto"/>
          </w:tcPr>
          <w:p w14:paraId="1053FD5F" w14:textId="292887B6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012BDE89" w14:textId="77777777" w:rsidR="00C3378A" w:rsidRPr="00494247" w:rsidRDefault="00C3378A" w:rsidP="00C3378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0B04EA04" w14:textId="2A574BF2" w:rsidR="00C3378A" w:rsidRPr="005412EB" w:rsidRDefault="00C807B5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0.0</w:t>
            </w:r>
            <w:r w:rsidR="005403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92506D" w14:textId="77777777" w:rsidR="00C3378A" w:rsidRPr="00494247" w:rsidRDefault="00C3378A" w:rsidP="00C3378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46245B0C" w14:textId="30788E32" w:rsidR="00C3378A" w:rsidRPr="00494247" w:rsidRDefault="00C3378A" w:rsidP="00C3378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0.05</w:t>
            </w:r>
          </w:p>
        </w:tc>
      </w:tr>
    </w:tbl>
    <w:p w14:paraId="64AACECD" w14:textId="1BF3DFC5" w:rsidR="00C3378A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5DC469B" w14:textId="19267A01" w:rsidR="00C3378A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4234802" w14:textId="77777777" w:rsidR="00C3378A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7B4820FD" w14:textId="77777777" w:rsidR="00C3378A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811232B" w14:textId="047F0C48" w:rsidR="00C3378A" w:rsidRDefault="00C3378A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CA43AB8" w14:textId="2C427EBF" w:rsidR="00C3378A" w:rsidRDefault="00C3378A" w:rsidP="00FF18A2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2F5BC6F5" w14:textId="36B319CC" w:rsidR="00C3378A" w:rsidRDefault="00C3378A" w:rsidP="00C3378A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F11B0A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</w:t>
      </w:r>
      <w:r w:rsidR="00A25286" w:rsidRPr="00A25286">
        <w:rPr>
          <w:rFonts w:ascii="Angsana New" w:hAnsi="Angsana New"/>
          <w:sz w:val="30"/>
          <w:szCs w:val="30"/>
          <w:lang w:val="en-US"/>
        </w:rPr>
        <w:t xml:space="preserve">27 </w:t>
      </w:r>
      <w:r w:rsidR="00A25286" w:rsidRPr="00A25286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A25286" w:rsidRPr="00A25286">
        <w:rPr>
          <w:rFonts w:ascii="Angsana New" w:hAnsi="Angsana New"/>
          <w:sz w:val="30"/>
          <w:szCs w:val="30"/>
          <w:lang w:val="en-US"/>
        </w:rPr>
        <w:t>2565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อนุมัติให้จ่ายเงินปันผล จากผลการดำเนินงานปี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F11B0A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</w:t>
      </w:r>
      <w:r>
        <w:rPr>
          <w:rFonts w:ascii="Angsana New" w:hAnsi="Angsana New"/>
          <w:sz w:val="30"/>
          <w:szCs w:val="30"/>
          <w:lang w:val="en-US"/>
        </w:rPr>
        <w:t>0.0</w:t>
      </w:r>
      <w:r w:rsidR="00F11B0A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 จากจำนวนหุ้น </w:t>
      </w:r>
      <w:r>
        <w:rPr>
          <w:rFonts w:ascii="Angsana New" w:hAnsi="Angsana New"/>
          <w:sz w:val="30"/>
          <w:szCs w:val="30"/>
          <w:lang w:val="en-US"/>
        </w:rPr>
        <w:t>430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รวมเป็นเงิน</w:t>
      </w:r>
      <w:r w:rsidRPr="007C31B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31B1" w:rsidRPr="007C31B1">
        <w:rPr>
          <w:rFonts w:ascii="Angsana New" w:hAnsi="Angsana New"/>
          <w:sz w:val="30"/>
          <w:szCs w:val="30"/>
          <w:lang w:val="en-US"/>
        </w:rPr>
        <w:t>25.80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โดยเงินปันผลดังกล่าวได้จ่ายใน</w:t>
      </w:r>
      <w:r w:rsidRPr="003B2604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3B2604" w:rsidRPr="003B2604">
        <w:rPr>
          <w:rFonts w:ascii="Angsana New" w:hAnsi="Angsana New"/>
          <w:sz w:val="30"/>
          <w:szCs w:val="30"/>
          <w:lang w:val="en-US"/>
        </w:rPr>
        <w:t xml:space="preserve">26 </w:t>
      </w:r>
      <w:r w:rsidR="003B2604" w:rsidRPr="003B2604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3B2604">
        <w:rPr>
          <w:rFonts w:ascii="Angsana New" w:hAnsi="Angsana New"/>
          <w:sz w:val="30"/>
          <w:szCs w:val="30"/>
          <w:lang w:val="en-US"/>
        </w:rPr>
        <w:t>256</w:t>
      </w:r>
      <w:r w:rsidR="00F11B0A" w:rsidRPr="003B2604">
        <w:rPr>
          <w:rFonts w:ascii="Angsana New" w:hAnsi="Angsana New"/>
          <w:sz w:val="30"/>
          <w:szCs w:val="30"/>
          <w:lang w:val="en-US"/>
        </w:rPr>
        <w:t>5</w:t>
      </w:r>
    </w:p>
    <w:p w14:paraId="0E051EB6" w14:textId="404FCA9C" w:rsidR="00C3378A" w:rsidRDefault="00F11B0A" w:rsidP="00C3378A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>
        <w:rPr>
          <w:rFonts w:ascii="Angsana New" w:hAnsi="Angsana New"/>
          <w:sz w:val="30"/>
          <w:szCs w:val="30"/>
          <w:lang w:val="en-US"/>
        </w:rPr>
        <w:t>2564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</w:t>
      </w:r>
      <w:r>
        <w:rPr>
          <w:rFonts w:ascii="Angsana New" w:hAnsi="Angsana New"/>
          <w:sz w:val="30"/>
          <w:szCs w:val="30"/>
          <w:lang w:val="en-US"/>
        </w:rPr>
        <w:t>23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>
        <w:rPr>
          <w:rFonts w:ascii="Angsana New" w:hAnsi="Angsana New"/>
          <w:sz w:val="30"/>
          <w:szCs w:val="30"/>
          <w:lang w:val="en-US"/>
        </w:rPr>
        <w:t>2564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อนุมัติให้จ่ายเงินปันผล จากผลการดำเนินงานปี </w:t>
      </w:r>
      <w:r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</w:t>
      </w:r>
      <w:r>
        <w:rPr>
          <w:rFonts w:ascii="Angsana New" w:hAnsi="Angsana New"/>
          <w:sz w:val="30"/>
          <w:szCs w:val="30"/>
          <w:lang w:val="en-US"/>
        </w:rPr>
        <w:t>0.09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 จากจำนวนหุ้น </w:t>
      </w:r>
      <w:r>
        <w:rPr>
          <w:rFonts w:ascii="Angsana New" w:hAnsi="Angsana New"/>
          <w:sz w:val="30"/>
          <w:szCs w:val="30"/>
          <w:lang w:val="en-US"/>
        </w:rPr>
        <w:t>430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รวมเป็นเงิน </w:t>
      </w:r>
      <w:r>
        <w:rPr>
          <w:rFonts w:ascii="Angsana New" w:hAnsi="Angsana New"/>
          <w:sz w:val="30"/>
          <w:szCs w:val="30"/>
          <w:lang w:val="en-US"/>
        </w:rPr>
        <w:t>38.70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โดยเงินปันผลดังกล่าวได้จ่ายในวันที่ </w:t>
      </w:r>
      <w:r>
        <w:rPr>
          <w:rFonts w:ascii="Angsana New" w:hAnsi="Angsana New"/>
          <w:sz w:val="30"/>
          <w:szCs w:val="30"/>
          <w:lang w:val="en-US"/>
        </w:rPr>
        <w:t>21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>
        <w:rPr>
          <w:rFonts w:ascii="Angsana New" w:hAnsi="Angsana New"/>
          <w:sz w:val="30"/>
          <w:szCs w:val="30"/>
          <w:lang w:val="en-US"/>
        </w:rPr>
        <w:t>2564</w:t>
      </w:r>
    </w:p>
    <w:p w14:paraId="501C9B16" w14:textId="77777777" w:rsidR="00F11B0A" w:rsidRDefault="00F11B0A" w:rsidP="00C3378A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831" w14:textId="088E7828" w:rsidR="00E04DD7" w:rsidRDefault="00E04DD7" w:rsidP="00FF18A2">
      <w:pPr>
        <w:numPr>
          <w:ilvl w:val="0"/>
          <w:numId w:val="3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14:paraId="71DFD832" w14:textId="77777777" w:rsidR="001C3091" w:rsidRDefault="001C3091" w:rsidP="001C30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</w:t>
      </w:r>
    </w:p>
    <w:p w14:paraId="71DFD833" w14:textId="77777777" w:rsidR="00E04DD7" w:rsidRPr="00E04DD7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>
        <w:rPr>
          <w:rFonts w:ascii="Angsana New" w:hAnsi="Angsana New"/>
          <w:sz w:val="30"/>
          <w:szCs w:val="30"/>
          <w:cs/>
        </w:rPr>
        <w:t>าใช้จ่ายของ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="00612C4F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E04DD7">
        <w:rPr>
          <w:rFonts w:ascii="Angsana New" w:hAnsi="Angsana New"/>
          <w:sz w:val="30"/>
          <w:szCs w:val="30"/>
          <w:cs/>
        </w:rPr>
        <w:t>เกิดขึ้นจากรายการบัญชีกับบุ</w:t>
      </w:r>
      <w:r>
        <w:rPr>
          <w:rFonts w:ascii="Angsana New" w:hAnsi="Angsana New"/>
          <w:sz w:val="30"/>
          <w:szCs w:val="30"/>
          <w:cs/>
        </w:rPr>
        <w:t xml:space="preserve">คคลและกิจการที่เกี่ยวข้องกัน </w:t>
      </w: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รายการที่เกี่ยวข้องกันดังกล</w:t>
      </w:r>
      <w:r>
        <w:rPr>
          <w:rFonts w:ascii="Angsana New" w:hAnsi="Angsana New"/>
          <w:sz w:val="30"/>
          <w:szCs w:val="30"/>
          <w:cs/>
        </w:rPr>
        <w:t xml:space="preserve">่าวเป็นไปตามเงื่อนไขทางการค้า </w:t>
      </w:r>
      <w:r w:rsidR="00A7033F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>
        <w:rPr>
          <w:rFonts w:ascii="Angsana New" w:hAnsi="Angsana New"/>
          <w:sz w:val="30"/>
          <w:szCs w:val="30"/>
        </w:rPr>
        <w:br/>
      </w:r>
      <w:r w:rsidRPr="00E04DD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AD3871" w:rsidRPr="00494247" w14:paraId="71DFD837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1DFD834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1DFD835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14:paraId="71DFD836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494247" w14:paraId="71DFD83B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71DFD838" w14:textId="77777777"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14:paraId="71DFD839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71DFD83A" w14:textId="77777777" w:rsidR="00AD3871" w:rsidRPr="00494247" w:rsidRDefault="00AD3871" w:rsidP="00107622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2620DF">
              <w:rPr>
                <w:rFonts w:ascii="Angsana New" w:hAnsi="Angsana New" w:hint="cs"/>
                <w:sz w:val="30"/>
                <w:szCs w:val="30"/>
                <w:cs/>
              </w:rPr>
              <w:t>เช่าเสาสัญญาณแจ้ง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ข้อมูลฟ้าผ่า</w:t>
            </w:r>
          </w:p>
        </w:tc>
      </w:tr>
      <w:tr w:rsidR="00AD3871" w:rsidRPr="00494247" w14:paraId="71DFD83F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1DFD83C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14:paraId="71DFD83D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71DFD83E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494247" w14:paraId="71DFD843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71DFD840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71DFD841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14:paraId="71DFD842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494247" w14:paraId="71DFD846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71DFD844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14:paraId="71DFD845" w14:textId="77777777" w:rsidR="00AD3871" w:rsidRPr="00494247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71DFD847" w14:textId="77777777" w:rsidR="001815D5" w:rsidRDefault="001815D5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</w:p>
    <w:p w14:paraId="71DFD848" w14:textId="3880A7D6" w:rsidR="001815D5" w:rsidRDefault="001815D5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3AB38C2B" w14:textId="151515C8" w:rsidR="00F11B0A" w:rsidRDefault="00F11B0A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64F14A0F" w14:textId="77777777" w:rsidR="00F11B0A" w:rsidRDefault="00F11B0A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71DFD849" w14:textId="77777777" w:rsidR="00175127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71DFD84A" w14:textId="77777777" w:rsidR="00175127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71DFD84B" w14:textId="77777777" w:rsidR="00175127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08E89945" w14:textId="77777777" w:rsidR="008F2B1A" w:rsidRPr="008F2B1A" w:rsidRDefault="008F2B1A" w:rsidP="00A6201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84C" w14:textId="2B30C454" w:rsidR="001815D5" w:rsidRDefault="001815D5" w:rsidP="00A62014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84D" w14:textId="77777777" w:rsidR="00E04DD7" w:rsidRPr="00E04DD7" w:rsidRDefault="00E04DD7" w:rsidP="00F11B0A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E04DD7">
        <w:rPr>
          <w:rFonts w:ascii="Angsana New" w:hAnsi="Angsana New"/>
          <w:sz w:val="30"/>
          <w:szCs w:val="30"/>
          <w:cs/>
        </w:rPr>
        <w:t>บริษัทฯ กับบริษัทและบุคคลเหล่านั้น</w:t>
      </w:r>
      <w:r w:rsidRPr="00E04DD7">
        <w:rPr>
          <w:rFonts w:ascii="Angsana New" w:hAnsi="Angsana New"/>
          <w:sz w:val="30"/>
          <w:szCs w:val="30"/>
        </w:rPr>
        <w:t xml:space="preserve"> </w:t>
      </w:r>
      <w:r w:rsidRPr="00E04DD7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738" w:type="dxa"/>
        <w:tblInd w:w="-34" w:type="dxa"/>
        <w:tblLook w:val="04A0" w:firstRow="1" w:lastRow="0" w:firstColumn="1" w:lastColumn="0" w:noHBand="0" w:noVBand="1"/>
      </w:tblPr>
      <w:tblGrid>
        <w:gridCol w:w="391"/>
        <w:gridCol w:w="3711"/>
        <w:gridCol w:w="2070"/>
        <w:gridCol w:w="4566"/>
      </w:tblGrid>
      <w:tr w:rsidR="00090443" w:rsidRPr="00494247" w14:paraId="71DFD851" w14:textId="77777777" w:rsidTr="00594BD0">
        <w:tc>
          <w:tcPr>
            <w:tcW w:w="4102" w:type="dxa"/>
            <w:gridSpan w:val="2"/>
            <w:shd w:val="clear" w:color="auto" w:fill="auto"/>
          </w:tcPr>
          <w:p w14:paraId="71DFD84E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71DFD84F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6" w:type="dxa"/>
            <w:shd w:val="clear" w:color="auto" w:fill="auto"/>
          </w:tcPr>
          <w:p w14:paraId="71DFD850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DA369A" w:rsidRPr="00494247" w14:paraId="71DFD858" w14:textId="77777777" w:rsidTr="00594BD0">
        <w:tc>
          <w:tcPr>
            <w:tcW w:w="391" w:type="dxa"/>
            <w:shd w:val="clear" w:color="auto" w:fill="auto"/>
          </w:tcPr>
          <w:p w14:paraId="71DFD852" w14:textId="77777777" w:rsidR="00DA369A" w:rsidRPr="00614190" w:rsidRDefault="00614190" w:rsidP="00DA369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14:paraId="71DFD853" w14:textId="77777777" w:rsidR="00DA369A" w:rsidRPr="00494247" w:rsidRDefault="00DA369A" w:rsidP="00DA369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070" w:type="dxa"/>
            <w:shd w:val="clear" w:color="auto" w:fill="auto"/>
          </w:tcPr>
          <w:p w14:paraId="71DFD854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71DFD855" w14:textId="77777777" w:rsidR="00DA369A" w:rsidRPr="00494247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71DFD856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A369A">
              <w:rPr>
                <w:rFonts w:ascii="Angsana New" w:hAnsi="Angsana New"/>
                <w:sz w:val="30"/>
                <w:szCs w:val="30"/>
              </w:rPr>
              <w:t>215,000</w:t>
            </w: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71DFD857" w14:textId="77777777" w:rsidR="00DA369A" w:rsidRPr="00DA369A" w:rsidRDefault="00DA369A" w:rsidP="00DA36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090443" w:rsidRPr="00494247" w14:paraId="71DFD864" w14:textId="77777777" w:rsidTr="00594BD0">
        <w:tc>
          <w:tcPr>
            <w:tcW w:w="391" w:type="dxa"/>
            <w:shd w:val="clear" w:color="auto" w:fill="auto"/>
          </w:tcPr>
          <w:p w14:paraId="71DFD859" w14:textId="77777777" w:rsidR="00090443" w:rsidRPr="00494247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14:paraId="71DFD85A" w14:textId="77777777" w:rsidR="00090443" w:rsidRPr="00494247" w:rsidRDefault="00090443" w:rsidP="002D745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  <w:shd w:val="clear" w:color="auto" w:fill="auto"/>
          </w:tcPr>
          <w:p w14:paraId="71DFD85B" w14:textId="77777777" w:rsidR="007457A5" w:rsidRDefault="00090443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71DFD85C" w14:textId="77777777" w:rsidR="007457A5" w:rsidRDefault="007457A5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  <w:p w14:paraId="71DFD85D" w14:textId="77777777" w:rsidR="001C3091" w:rsidRPr="00E50A6D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รายได้ค่าบริการอื่นๆ</w:t>
            </w:r>
          </w:p>
          <w:p w14:paraId="71DFD85E" w14:textId="77777777" w:rsidR="001C3091" w:rsidRPr="007457A5" w:rsidRDefault="001C3091" w:rsidP="001C3091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4566" w:type="dxa"/>
            <w:shd w:val="clear" w:color="auto" w:fill="auto"/>
          </w:tcPr>
          <w:p w14:paraId="71DFD85F" w14:textId="77777777" w:rsidR="00090443" w:rsidRPr="007457A5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="00872DC2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7457A5">
              <w:rPr>
                <w:rFonts w:ascii="Angsana New" w:hAnsi="Angsana New"/>
                <w:sz w:val="30"/>
                <w:szCs w:val="30"/>
              </w:rPr>
              <w:t>,000</w:t>
            </w: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71DFD860" w14:textId="77777777" w:rsid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  <w:p w14:paraId="71DFD861" w14:textId="77777777" w:rsidR="001C3091" w:rsidRDefault="001C3091" w:rsidP="007457A5">
            <w:pPr>
              <w:rPr>
                <w:rFonts w:ascii="Angsana New" w:hAnsi="Angsana New"/>
                <w:sz w:val="30"/>
                <w:szCs w:val="30"/>
              </w:rPr>
            </w:pPr>
          </w:p>
          <w:p w14:paraId="71DFD862" w14:textId="77777777" w:rsidR="001C3091" w:rsidRDefault="001C3091" w:rsidP="001C3091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71DFD863" w14:textId="489CA6A4" w:rsidR="001C3091" w:rsidRPr="007457A5" w:rsidRDefault="001C3091" w:rsidP="001C30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ตามที่ระบุในสัญญา จำนวน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="00B17B6B" w:rsidRPr="00B17B6B">
              <w:rPr>
                <w:rFonts w:ascii="Angsana New" w:hAnsi="Angsana New"/>
                <w:sz w:val="30"/>
                <w:szCs w:val="30"/>
              </w:rPr>
              <w:t>3.25</w:t>
            </w:r>
            <w:r w:rsidR="00BD6A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7B6B" w:rsidRPr="00B17B6B">
              <w:rPr>
                <w:rFonts w:ascii="Angsana New" w:hAnsi="Angsana New"/>
                <w:sz w:val="30"/>
                <w:szCs w:val="30"/>
              </w:rPr>
              <w:t>-</w:t>
            </w:r>
            <w:r w:rsidR="00BD6A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7B6B" w:rsidRPr="00B17B6B">
              <w:rPr>
                <w:rFonts w:ascii="Angsana New" w:hAnsi="Angsana New"/>
                <w:sz w:val="30"/>
                <w:szCs w:val="30"/>
              </w:rPr>
              <w:t xml:space="preserve">4.25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090443" w:rsidRPr="00494247" w14:paraId="71DFD869" w14:textId="77777777" w:rsidTr="00594BD0">
        <w:tc>
          <w:tcPr>
            <w:tcW w:w="391" w:type="dxa"/>
            <w:shd w:val="clear" w:color="auto" w:fill="auto"/>
          </w:tcPr>
          <w:p w14:paraId="71DFD865" w14:textId="77777777" w:rsidR="00090443" w:rsidRPr="00494247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14:paraId="71DFD866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070" w:type="dxa"/>
            <w:shd w:val="clear" w:color="auto" w:fill="auto"/>
          </w:tcPr>
          <w:p w14:paraId="71DFD867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14:paraId="71DFD868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1C3091" w:rsidRPr="00494247" w14:paraId="71DFD873" w14:textId="77777777" w:rsidTr="00594BD0">
        <w:tc>
          <w:tcPr>
            <w:tcW w:w="391" w:type="dxa"/>
            <w:shd w:val="clear" w:color="auto" w:fill="auto"/>
          </w:tcPr>
          <w:p w14:paraId="71DFD86F" w14:textId="77777777" w:rsidR="001C3091" w:rsidRPr="00494247" w:rsidRDefault="001C3091" w:rsidP="001C309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71DFD870" w14:textId="77777777" w:rsidR="001C3091" w:rsidRPr="00494247" w:rsidRDefault="001C3091" w:rsidP="001C309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1DFD871" w14:textId="77777777" w:rsidR="001C3091" w:rsidRPr="00494247" w:rsidRDefault="001C3091" w:rsidP="001C309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566" w:type="dxa"/>
            <w:shd w:val="clear" w:color="auto" w:fill="auto"/>
          </w:tcPr>
          <w:p w14:paraId="71DFD872" w14:textId="77777777" w:rsidR="001C3091" w:rsidRPr="00494247" w:rsidRDefault="001C3091" w:rsidP="001C309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71DFD87A" w14:textId="77777777" w:rsidTr="00594BD0">
        <w:tc>
          <w:tcPr>
            <w:tcW w:w="391" w:type="dxa"/>
            <w:shd w:val="clear" w:color="auto" w:fill="auto"/>
          </w:tcPr>
          <w:p w14:paraId="71DFD874" w14:textId="77777777" w:rsidR="00090443" w:rsidRPr="00494247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14:paraId="71DFD875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71DFD876" w14:textId="77777777" w:rsidR="007457A5" w:rsidRDefault="00090443" w:rsidP="007457A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71DFD877" w14:textId="6B1201E2" w:rsidR="00090443" w:rsidRPr="004A6578" w:rsidRDefault="007457A5" w:rsidP="007457A5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 w:rsidR="004A6578">
              <w:rPr>
                <w:rFonts w:ascii="Angsana New" w:hAnsi="Angsana New"/>
                <w:sz w:val="30"/>
                <w:szCs w:val="30"/>
                <w:lang w:val="en-US"/>
              </w:rPr>
              <w:t>–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71DFD878" w14:textId="77777777" w:rsidR="00090443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457A5">
              <w:rPr>
                <w:rFonts w:ascii="Angsana New" w:hAnsi="Angsana New"/>
                <w:sz w:val="30"/>
                <w:szCs w:val="30"/>
              </w:rPr>
              <w:t>12,500</w:t>
            </w: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  <w:p w14:paraId="71DFD879" w14:textId="77777777" w:rsidR="007457A5" w:rsidRP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14:paraId="71DFD87B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7C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7D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7E" w14:textId="77777777"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7F" w14:textId="77777777" w:rsidR="00824ACB" w:rsidRDefault="00824ACB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80" w14:textId="77777777" w:rsidR="00824ACB" w:rsidRDefault="00824ACB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81" w14:textId="77777777" w:rsidR="00CE1649" w:rsidRDefault="00CE1649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82" w14:textId="77777777"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883" w14:textId="77777777" w:rsidR="001B4FDE" w:rsidRDefault="001B4FDE" w:rsidP="00365A6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3ACB78F" w14:textId="77777777" w:rsidR="00F11B0A" w:rsidRPr="00F11B0A" w:rsidRDefault="00F11B0A" w:rsidP="00A6201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884" w14:textId="63865661" w:rsidR="001B4FDE" w:rsidRDefault="001B4FDE" w:rsidP="00A62014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885" w14:textId="48DFA26C" w:rsidR="00E04DD7" w:rsidRDefault="00E04DD7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>
        <w:rPr>
          <w:rFonts w:ascii="Angsana New" w:hAnsi="Angsana New"/>
          <w:sz w:val="30"/>
          <w:szCs w:val="30"/>
          <w:lang w:val="en-US"/>
        </w:rPr>
        <w:t>3</w:t>
      </w:r>
      <w:r w:rsidR="00F11B0A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11B0A">
        <w:rPr>
          <w:rFonts w:ascii="Angsana New" w:hAnsi="Angsana New" w:hint="cs"/>
          <w:sz w:val="30"/>
          <w:szCs w:val="30"/>
          <w:cs/>
        </w:rPr>
        <w:t>มิถุนายน</w:t>
      </w:r>
      <w:r w:rsidR="00B42919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256</w:t>
      </w:r>
      <w:r w:rsidR="00B17B6B">
        <w:rPr>
          <w:rFonts w:ascii="Angsana New" w:hAnsi="Angsana New"/>
          <w:sz w:val="30"/>
          <w:szCs w:val="30"/>
          <w:lang w:val="en-US"/>
        </w:rPr>
        <w:t>5</w:t>
      </w:r>
      <w:r w:rsidR="00225DC8">
        <w:rPr>
          <w:rFonts w:ascii="Angsana New" w:hAnsi="Angsana New"/>
          <w:sz w:val="30"/>
          <w:szCs w:val="30"/>
        </w:rPr>
        <w:t xml:space="preserve"> </w:t>
      </w:r>
      <w:r w:rsidR="00225DC8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225DC8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31</w:t>
      </w:r>
      <w:r w:rsidR="00B4291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>
        <w:rPr>
          <w:rFonts w:ascii="Angsana New" w:hAnsi="Angsana New"/>
          <w:sz w:val="30"/>
          <w:szCs w:val="30"/>
        </w:rPr>
        <w:t xml:space="preserve"> 256</w:t>
      </w:r>
      <w:r w:rsidR="00B17B6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AD3871" w:rsidRPr="00775D86" w14:paraId="71DFD88E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1DFD886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71DFD887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88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89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8A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71DFD88B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88C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88D" w14:textId="77777777" w:rsidR="00AD3871" w:rsidRPr="00775D86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871" w:rsidRPr="00775D86" w14:paraId="71DFD893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1DFD88F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1DFD890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71DFD891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892" w14:textId="77777777" w:rsidR="00AD3871" w:rsidRPr="00775D86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871" w:rsidRPr="00775D86" w14:paraId="71DFD89C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1DFD89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895" w14:textId="5851ECF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 w:rsidR="00F11B0A"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 w:rsidR="00F11B0A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B17B6B">
              <w:rPr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71DFD896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897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B17B6B">
              <w:rPr>
                <w:sz w:val="28"/>
                <w:szCs w:val="28"/>
              </w:rPr>
              <w:t>4</w:t>
            </w:r>
          </w:p>
        </w:tc>
        <w:tc>
          <w:tcPr>
            <w:tcW w:w="222" w:type="dxa"/>
          </w:tcPr>
          <w:p w14:paraId="71DFD898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899" w14:textId="1F43373C" w:rsidR="00AD3871" w:rsidRPr="00775D86" w:rsidRDefault="00F11B0A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89A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89B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B17B6B">
              <w:rPr>
                <w:sz w:val="28"/>
                <w:szCs w:val="28"/>
              </w:rPr>
              <w:t>4</w:t>
            </w:r>
          </w:p>
        </w:tc>
      </w:tr>
      <w:tr w:rsidR="00AD3871" w:rsidRPr="00775D86" w14:paraId="71DFD8A5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9D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1DFD89E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9F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A0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A1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71DFD8A2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8A3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71DFD8A4" w14:textId="77777777" w:rsidR="00AD3871" w:rsidRPr="00775D86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D3871" w:rsidRPr="00775D86" w14:paraId="71DFD8AE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A6" w14:textId="77777777" w:rsidR="00AD3871" w:rsidRPr="00775D86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71DFD8A7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A8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A9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AA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8AB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1DFD8AC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1DFD8AD" w14:textId="77777777"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D3871" w:rsidRPr="00775D86" w14:paraId="71DFD8B7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71DFD8AF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23" w:type="dxa"/>
          </w:tcPr>
          <w:p w14:paraId="71DFD8B0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B1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B2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B3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8B4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8B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1DFD8B6" w14:textId="77777777"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17B6B" w:rsidRPr="00775D86" w14:paraId="71DFD8C0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B8" w14:textId="77777777" w:rsidR="00B17B6B" w:rsidRPr="00775D86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</w:tcPr>
          <w:p w14:paraId="71DFD8B9" w14:textId="29C9316F" w:rsidR="00B17B6B" w:rsidRPr="00775D86" w:rsidRDefault="00A91AD3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91A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360,218.71</w:t>
            </w:r>
          </w:p>
        </w:tc>
        <w:tc>
          <w:tcPr>
            <w:tcW w:w="222" w:type="dxa"/>
          </w:tcPr>
          <w:p w14:paraId="71DFD8BA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71DFD8BB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22" w:type="dxa"/>
          </w:tcPr>
          <w:p w14:paraId="71DFD8BC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8BD" w14:textId="0531E05F" w:rsidR="00B17B6B" w:rsidRPr="00775D86" w:rsidRDefault="00A91AD3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91A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360,218.71</w:t>
            </w:r>
          </w:p>
        </w:tc>
        <w:tc>
          <w:tcPr>
            <w:tcW w:w="240" w:type="dxa"/>
            <w:shd w:val="clear" w:color="auto" w:fill="auto"/>
          </w:tcPr>
          <w:p w14:paraId="71DFD8BE" w14:textId="77777777" w:rsidR="00B17B6B" w:rsidRPr="00775D86" w:rsidRDefault="00B17B6B" w:rsidP="00B17B6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8BF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</w:tr>
      <w:tr w:rsidR="00B17B6B" w:rsidRPr="00775D86" w14:paraId="71DFD8C9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C1" w14:textId="77777777" w:rsidR="00B17B6B" w:rsidRPr="00775D86" w:rsidRDefault="00B17B6B" w:rsidP="00B17B6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71DFD8C2" w14:textId="432128B5" w:rsidR="00B17B6B" w:rsidRPr="001632C5" w:rsidRDefault="00A91AD3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1A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360,218.71</w:t>
            </w:r>
          </w:p>
        </w:tc>
        <w:tc>
          <w:tcPr>
            <w:tcW w:w="222" w:type="dxa"/>
          </w:tcPr>
          <w:p w14:paraId="71DFD8C3" w14:textId="77777777" w:rsidR="00B17B6B" w:rsidRPr="001632C5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71DFD8C4" w14:textId="77777777" w:rsidR="00B17B6B" w:rsidRPr="001632C5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22" w:type="dxa"/>
          </w:tcPr>
          <w:p w14:paraId="71DFD8C5" w14:textId="77777777" w:rsidR="00B17B6B" w:rsidRPr="001632C5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8C6" w14:textId="09219085" w:rsidR="00B17B6B" w:rsidRPr="001632C5" w:rsidRDefault="00A91AD3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1A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360,218.71</w:t>
            </w:r>
          </w:p>
        </w:tc>
        <w:tc>
          <w:tcPr>
            <w:tcW w:w="240" w:type="dxa"/>
            <w:shd w:val="clear" w:color="auto" w:fill="auto"/>
          </w:tcPr>
          <w:p w14:paraId="71DFD8C7" w14:textId="77777777" w:rsidR="00B17B6B" w:rsidRPr="001632C5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8C8" w14:textId="77777777" w:rsidR="00B17B6B" w:rsidRPr="001632C5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</w:tr>
      <w:tr w:rsidR="00775D86" w:rsidRPr="00775D86" w14:paraId="71DFD8D2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CA" w14:textId="77777777" w:rsidR="00775D86" w:rsidRPr="00775D86" w:rsidRDefault="00775D86" w:rsidP="00F503B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</w:t>
            </w:r>
            <w:r w:rsidR="002620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8CB" w14:textId="77777777" w:rsidR="00775D86" w:rsidRPr="00775D86" w:rsidRDefault="00775D86" w:rsidP="00775D8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1DFD8CC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CD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CE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71DFD8CF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8D0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1DFD8D1" w14:textId="77777777" w:rsidR="00775D86" w:rsidRPr="00775D86" w:rsidRDefault="00775D86" w:rsidP="00F503B6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D3096" w:rsidRPr="00775D86" w14:paraId="71DFD8DB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D3" w14:textId="77777777" w:rsidR="002D3096" w:rsidRPr="00775D86" w:rsidRDefault="002D3096" w:rsidP="002D309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71DFD8D4" w14:textId="49FF0158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8D5" w14:textId="77777777" w:rsidR="002D3096" w:rsidRPr="00775D86" w:rsidRDefault="002D3096" w:rsidP="002D309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D6" w14:textId="77777777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8D7" w14:textId="77777777" w:rsidR="002D3096" w:rsidRPr="00775D86" w:rsidRDefault="002D3096" w:rsidP="002D3096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71DFD8D8" w14:textId="29017E4C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D30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4,230,666.49</w:t>
            </w:r>
          </w:p>
        </w:tc>
        <w:tc>
          <w:tcPr>
            <w:tcW w:w="240" w:type="dxa"/>
            <w:shd w:val="clear" w:color="auto" w:fill="auto"/>
          </w:tcPr>
          <w:p w14:paraId="71DFD8D9" w14:textId="77777777" w:rsidR="002D3096" w:rsidRPr="00775D86" w:rsidRDefault="002D3096" w:rsidP="002D309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1DFD8DA" w14:textId="77777777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350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185.38</w:t>
            </w:r>
          </w:p>
        </w:tc>
      </w:tr>
      <w:tr w:rsidR="002D3096" w:rsidRPr="00775D86" w14:paraId="71DFD8E4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DC" w14:textId="77777777" w:rsidR="002D3096" w:rsidRPr="00775D86" w:rsidRDefault="002D3096" w:rsidP="002D3096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71DFD8DD" w14:textId="56E36888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8DE" w14:textId="77777777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71DFD8DF" w14:textId="77777777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8E0" w14:textId="77777777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DFD8E1" w14:textId="2EBFFBE5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D309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4,230,666.49</w:t>
            </w:r>
          </w:p>
        </w:tc>
        <w:tc>
          <w:tcPr>
            <w:tcW w:w="240" w:type="dxa"/>
            <w:shd w:val="clear" w:color="auto" w:fill="auto"/>
          </w:tcPr>
          <w:p w14:paraId="71DFD8E2" w14:textId="77777777" w:rsidR="002D3096" w:rsidRPr="00775D86" w:rsidRDefault="002D3096" w:rsidP="002D309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DFD8E3" w14:textId="77777777" w:rsidR="002D3096" w:rsidRPr="00775D86" w:rsidRDefault="002D3096" w:rsidP="002D309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350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185.38</w:t>
            </w:r>
          </w:p>
        </w:tc>
      </w:tr>
      <w:tr w:rsidR="00F503B6" w:rsidRPr="00775D86" w14:paraId="71DFD8ED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E5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3" w:type="dxa"/>
          </w:tcPr>
          <w:p w14:paraId="71DFD8E6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E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E8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8E9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8E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1DFD8EB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8E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7B6B" w:rsidRPr="00775D86" w14:paraId="71DFD8F6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EE" w14:textId="77777777" w:rsidR="00B17B6B" w:rsidRPr="00775D86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71DFD8EF" w14:textId="22DFB4B7" w:rsidR="00B17B6B" w:rsidRPr="00775D86" w:rsidRDefault="00B367D7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71DFD8F0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F1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71DFD8F2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8F3" w14:textId="25D5662F" w:rsidR="00B17B6B" w:rsidRPr="00775D86" w:rsidRDefault="00B367D7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367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5,431,417.34</w:t>
            </w:r>
          </w:p>
        </w:tc>
        <w:tc>
          <w:tcPr>
            <w:tcW w:w="240" w:type="dxa"/>
            <w:shd w:val="clear" w:color="auto" w:fill="auto"/>
          </w:tcPr>
          <w:p w14:paraId="71DFD8F4" w14:textId="77777777" w:rsidR="00B17B6B" w:rsidRPr="00775D86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8F5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060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842.50</w:t>
            </w:r>
          </w:p>
        </w:tc>
      </w:tr>
      <w:tr w:rsidR="00B17B6B" w:rsidRPr="00775D86" w14:paraId="71DFD8FF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8F7" w14:textId="77777777" w:rsidR="00B17B6B" w:rsidRPr="00775D86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71DFD8F8" w14:textId="44E1BB6A" w:rsidR="00B17B6B" w:rsidRPr="00775D86" w:rsidRDefault="00B367D7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67D7">
              <w:rPr>
                <w:rFonts w:ascii="Angsana New" w:hAnsi="Angsana New"/>
                <w:color w:val="000000"/>
                <w:sz w:val="28"/>
                <w:szCs w:val="28"/>
              </w:rPr>
              <w:t>5,430,846.38</w:t>
            </w:r>
          </w:p>
        </w:tc>
        <w:tc>
          <w:tcPr>
            <w:tcW w:w="222" w:type="dxa"/>
          </w:tcPr>
          <w:p w14:paraId="71DFD8F9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8FA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  <w:tc>
          <w:tcPr>
            <w:tcW w:w="222" w:type="dxa"/>
          </w:tcPr>
          <w:p w14:paraId="71DFD8FB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8FC" w14:textId="6D31D0E7" w:rsidR="00B17B6B" w:rsidRPr="00775D86" w:rsidRDefault="00B367D7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367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5,430,846.38</w:t>
            </w:r>
          </w:p>
        </w:tc>
        <w:tc>
          <w:tcPr>
            <w:tcW w:w="240" w:type="dxa"/>
            <w:shd w:val="clear" w:color="auto" w:fill="auto"/>
          </w:tcPr>
          <w:p w14:paraId="71DFD8FD" w14:textId="77777777" w:rsidR="00B17B6B" w:rsidRPr="00775D86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8FE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</w:tr>
      <w:tr w:rsidR="00B17B6B" w:rsidRPr="00775D86" w14:paraId="71DFD908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00" w14:textId="77777777" w:rsidR="00B17B6B" w:rsidRPr="00775D86" w:rsidRDefault="00B17B6B" w:rsidP="00B17B6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71DFD901" w14:textId="2C212EDF" w:rsidR="00B17B6B" w:rsidRPr="00775D86" w:rsidRDefault="00B367D7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67D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5,430,846.38</w:t>
            </w:r>
          </w:p>
        </w:tc>
        <w:tc>
          <w:tcPr>
            <w:tcW w:w="222" w:type="dxa"/>
          </w:tcPr>
          <w:p w14:paraId="71DFD902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71DFD903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517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015.64</w:t>
            </w:r>
          </w:p>
        </w:tc>
        <w:tc>
          <w:tcPr>
            <w:tcW w:w="222" w:type="dxa"/>
          </w:tcPr>
          <w:p w14:paraId="71DFD904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905" w14:textId="7CEF4B73" w:rsidR="00B17B6B" w:rsidRPr="00775D86" w:rsidRDefault="00B367D7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367D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10,862,263.72</w:t>
            </w:r>
          </w:p>
        </w:tc>
        <w:tc>
          <w:tcPr>
            <w:tcW w:w="240" w:type="dxa"/>
            <w:shd w:val="clear" w:color="auto" w:fill="auto"/>
          </w:tcPr>
          <w:p w14:paraId="71DFD906" w14:textId="77777777" w:rsidR="00B17B6B" w:rsidRPr="00775D86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907" w14:textId="77777777"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13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577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858.14</w:t>
            </w:r>
          </w:p>
        </w:tc>
      </w:tr>
      <w:tr w:rsidR="00B17B6B" w:rsidRPr="00775D86" w14:paraId="71DFD911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09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71DFD90A" w14:textId="77777777"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0B" w14:textId="77777777"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0C" w14:textId="77777777"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0D" w14:textId="77777777"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90E" w14:textId="77777777"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0F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10" w14:textId="77777777" w:rsidR="00B17B6B" w:rsidRPr="00775D86" w:rsidRDefault="00B17B6B" w:rsidP="00F25259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7B6B" w:rsidRPr="00775D86" w14:paraId="71DFD91A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12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3" w:type="dxa"/>
          </w:tcPr>
          <w:p w14:paraId="71DFD913" w14:textId="77777777"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14" w14:textId="77777777"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15" w14:textId="77777777"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16" w14:textId="77777777"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917" w14:textId="77777777"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18" w14:textId="77777777" w:rsidR="00B17B6B" w:rsidRPr="00775D86" w:rsidRDefault="00B17B6B" w:rsidP="00F2525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19" w14:textId="77777777" w:rsidR="00B17B6B" w:rsidRPr="00775D86" w:rsidRDefault="00B17B6B" w:rsidP="00F25259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5B02" w:rsidRPr="00775D86" w14:paraId="71DFD923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1B" w14:textId="77777777" w:rsidR="00F35B02" w:rsidRPr="00775D86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vAlign w:val="bottom"/>
          </w:tcPr>
          <w:p w14:paraId="71DFD91C" w14:textId="7FD3DE98" w:rsidR="00F35B02" w:rsidRPr="00775D86" w:rsidRDefault="00BB7D54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71DFD91D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71DFD91E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1DFD91F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20" w14:textId="26C50E03" w:rsidR="00F35B02" w:rsidRPr="00775D86" w:rsidRDefault="00B367D7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367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321,000.00</w:t>
            </w:r>
          </w:p>
        </w:tc>
        <w:tc>
          <w:tcPr>
            <w:tcW w:w="240" w:type="dxa"/>
            <w:shd w:val="clear" w:color="auto" w:fill="auto"/>
          </w:tcPr>
          <w:p w14:paraId="71DFD921" w14:textId="77777777" w:rsidR="00F35B02" w:rsidRPr="00775D86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922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B7DE3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3B7D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B7DE3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BB7D54" w:rsidRPr="00775D86" w14:paraId="71DFD92C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24" w14:textId="77777777" w:rsidR="00BB7D54" w:rsidRPr="00775D86" w:rsidRDefault="00BB7D54" w:rsidP="00BB7D5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71DFD925" w14:textId="289F8DAD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367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524,092.96</w:t>
            </w:r>
          </w:p>
        </w:tc>
        <w:tc>
          <w:tcPr>
            <w:tcW w:w="222" w:type="dxa"/>
            <w:vAlign w:val="bottom"/>
          </w:tcPr>
          <w:p w14:paraId="71DFD926" w14:textId="77777777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71DFD927" w14:textId="77777777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>245.06</w:t>
            </w:r>
          </w:p>
        </w:tc>
        <w:tc>
          <w:tcPr>
            <w:tcW w:w="222" w:type="dxa"/>
            <w:vAlign w:val="bottom"/>
          </w:tcPr>
          <w:p w14:paraId="71DFD928" w14:textId="77777777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29" w14:textId="5FE3B248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367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524,092.96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DFD92A" w14:textId="77777777" w:rsidR="00BB7D54" w:rsidRPr="00775D86" w:rsidRDefault="00BB7D54" w:rsidP="00BB7D5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92B" w14:textId="77777777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502,245.06</w:t>
            </w:r>
          </w:p>
        </w:tc>
      </w:tr>
      <w:tr w:rsidR="00BB7D54" w:rsidRPr="00775D86" w14:paraId="71DFD935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2D" w14:textId="77777777" w:rsidR="00BB7D54" w:rsidRPr="00775D86" w:rsidRDefault="00BB7D54" w:rsidP="00BB7D5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1DFD92E" w14:textId="0C0ADD5F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367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330,559.17</w:t>
            </w:r>
          </w:p>
        </w:tc>
        <w:tc>
          <w:tcPr>
            <w:tcW w:w="222" w:type="dxa"/>
            <w:vAlign w:val="bottom"/>
          </w:tcPr>
          <w:p w14:paraId="71DFD92F" w14:textId="77777777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1DFD930" w14:textId="77777777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 xml:space="preserve"> 7,490.00 </w:t>
            </w:r>
          </w:p>
        </w:tc>
        <w:tc>
          <w:tcPr>
            <w:tcW w:w="222" w:type="dxa"/>
          </w:tcPr>
          <w:p w14:paraId="71DFD931" w14:textId="77777777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32" w14:textId="060B6B65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367D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330,559.17</w:t>
            </w:r>
          </w:p>
        </w:tc>
        <w:tc>
          <w:tcPr>
            <w:tcW w:w="240" w:type="dxa"/>
            <w:shd w:val="clear" w:color="auto" w:fill="auto"/>
          </w:tcPr>
          <w:p w14:paraId="71DFD933" w14:textId="77777777" w:rsidR="00BB7D54" w:rsidRPr="00775D86" w:rsidRDefault="00BB7D54" w:rsidP="00BB7D5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34" w14:textId="77777777" w:rsidR="00BB7D54" w:rsidRPr="00775D86" w:rsidRDefault="00BB7D54" w:rsidP="00BB7D5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7,490.00</w:t>
            </w:r>
          </w:p>
        </w:tc>
      </w:tr>
      <w:tr w:rsidR="00F1791B" w:rsidRPr="00775D86" w14:paraId="71DFD93E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36" w14:textId="77777777" w:rsidR="00F1791B" w:rsidRPr="00775D86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37" w14:textId="002BD6D7" w:rsidR="00F1791B" w:rsidRPr="00775D86" w:rsidRDefault="00BB7D54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B7D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854,652.13</w:t>
            </w:r>
          </w:p>
        </w:tc>
        <w:tc>
          <w:tcPr>
            <w:tcW w:w="222" w:type="dxa"/>
            <w:vAlign w:val="bottom"/>
          </w:tcPr>
          <w:p w14:paraId="71DFD938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39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509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735.06</w:t>
            </w:r>
          </w:p>
        </w:tc>
        <w:tc>
          <w:tcPr>
            <w:tcW w:w="222" w:type="dxa"/>
          </w:tcPr>
          <w:p w14:paraId="71DFD93A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3B" w14:textId="28366012" w:rsidR="00F1791B" w:rsidRPr="00775D86" w:rsidRDefault="00C333B8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333B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1,175,652.13</w:t>
            </w:r>
          </w:p>
        </w:tc>
        <w:tc>
          <w:tcPr>
            <w:tcW w:w="240" w:type="dxa"/>
            <w:shd w:val="clear" w:color="auto" w:fill="auto"/>
          </w:tcPr>
          <w:p w14:paraId="71DFD93C" w14:textId="77777777" w:rsidR="00F1791B" w:rsidRPr="00775D86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3D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830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735.06</w:t>
            </w:r>
          </w:p>
        </w:tc>
      </w:tr>
      <w:tr w:rsidR="00F1791B" w:rsidRPr="00775D86" w14:paraId="71DFD947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3F" w14:textId="77777777" w:rsidR="00F1791B" w:rsidRPr="00775D86" w:rsidRDefault="00F1791B" w:rsidP="00F1791B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</w:t>
            </w:r>
            <w:r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</w:t>
            </w:r>
            <w:r w:rsidRPr="00E50A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71DFD940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41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71DFD942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71DFD943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944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45" w14:textId="77777777" w:rsidR="00F1791B" w:rsidRPr="00775D86" w:rsidRDefault="00F1791B" w:rsidP="00F1791B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946" w14:textId="77777777" w:rsidR="00F1791B" w:rsidRPr="00775D86" w:rsidRDefault="00F1791B" w:rsidP="00F1791B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791B" w:rsidRPr="00775D86" w14:paraId="71DFD950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48" w14:textId="77777777" w:rsidR="00F1791B" w:rsidRPr="00775D86" w:rsidRDefault="00F1791B" w:rsidP="00F1791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71DFD949" w14:textId="6713DB60" w:rsidR="00F1791B" w:rsidRPr="00775D86" w:rsidRDefault="00BB7D54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71DFD94A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71DFD94B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71DFD94C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4D" w14:textId="662672D3" w:rsidR="00F1791B" w:rsidRPr="00775D86" w:rsidRDefault="00C333B8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333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44,166.67</w:t>
            </w:r>
          </w:p>
        </w:tc>
        <w:tc>
          <w:tcPr>
            <w:tcW w:w="240" w:type="dxa"/>
            <w:shd w:val="clear" w:color="auto" w:fill="auto"/>
          </w:tcPr>
          <w:p w14:paraId="71DFD94E" w14:textId="77777777" w:rsidR="00F1791B" w:rsidRPr="00775D86" w:rsidRDefault="00F1791B" w:rsidP="00F1791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4F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11,958.33</w:t>
            </w:r>
          </w:p>
        </w:tc>
      </w:tr>
      <w:tr w:rsidR="00F1791B" w:rsidRPr="00775D86" w14:paraId="71DFD959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51" w14:textId="77777777" w:rsidR="00F1791B" w:rsidRPr="00775D86" w:rsidRDefault="00F1791B" w:rsidP="00F1791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1DFD952" w14:textId="511E9E59" w:rsidR="00F1791B" w:rsidRPr="00775D86" w:rsidRDefault="00BB7D54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B7D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141,661.77</w:t>
            </w:r>
          </w:p>
        </w:tc>
        <w:tc>
          <w:tcPr>
            <w:tcW w:w="222" w:type="dxa"/>
            <w:vAlign w:val="bottom"/>
          </w:tcPr>
          <w:p w14:paraId="71DFD953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71DFD954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64CB6">
              <w:rPr>
                <w:rFonts w:ascii="Angsana New" w:hAnsi="Angsana New"/>
                <w:sz w:val="28"/>
                <w:szCs w:val="28"/>
              </w:rPr>
              <w:t>2,091,512.90</w:t>
            </w:r>
          </w:p>
        </w:tc>
        <w:tc>
          <w:tcPr>
            <w:tcW w:w="222" w:type="dxa"/>
          </w:tcPr>
          <w:p w14:paraId="71DFD955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56" w14:textId="6127566B" w:rsidR="00F1791B" w:rsidRPr="00775D86" w:rsidRDefault="00C333B8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333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141,661.77</w:t>
            </w:r>
          </w:p>
        </w:tc>
        <w:tc>
          <w:tcPr>
            <w:tcW w:w="240" w:type="dxa"/>
            <w:shd w:val="clear" w:color="auto" w:fill="auto"/>
          </w:tcPr>
          <w:p w14:paraId="71DFD957" w14:textId="77777777" w:rsidR="00F1791B" w:rsidRPr="00775D86" w:rsidRDefault="00F1791B" w:rsidP="00F1791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958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2,091,512.90</w:t>
            </w:r>
          </w:p>
        </w:tc>
      </w:tr>
      <w:tr w:rsidR="00F1791B" w:rsidRPr="00775D86" w14:paraId="71DFD962" w14:textId="77777777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5A" w14:textId="77777777" w:rsidR="00F1791B" w:rsidRPr="00775D86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5B" w14:textId="7E498F85" w:rsidR="00F1791B" w:rsidRPr="00775D86" w:rsidRDefault="00BB7D54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B7D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141,661.77</w:t>
            </w:r>
          </w:p>
        </w:tc>
        <w:tc>
          <w:tcPr>
            <w:tcW w:w="222" w:type="dxa"/>
            <w:vAlign w:val="bottom"/>
          </w:tcPr>
          <w:p w14:paraId="71DFD95C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5D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4CB6">
              <w:rPr>
                <w:rFonts w:ascii="Angsana New" w:hAnsi="Angsana New"/>
                <w:b/>
                <w:bCs/>
                <w:sz w:val="28"/>
                <w:szCs w:val="28"/>
              </w:rPr>
              <w:t>2,091,512.90</w:t>
            </w:r>
          </w:p>
        </w:tc>
        <w:tc>
          <w:tcPr>
            <w:tcW w:w="222" w:type="dxa"/>
          </w:tcPr>
          <w:p w14:paraId="71DFD95E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5F" w14:textId="66EA0386" w:rsidR="00F1791B" w:rsidRPr="00775D86" w:rsidRDefault="00C333B8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333B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185,828.44</w:t>
            </w:r>
          </w:p>
        </w:tc>
        <w:tc>
          <w:tcPr>
            <w:tcW w:w="240" w:type="dxa"/>
            <w:shd w:val="clear" w:color="auto" w:fill="auto"/>
          </w:tcPr>
          <w:p w14:paraId="71DFD960" w14:textId="77777777" w:rsidR="00F1791B" w:rsidRPr="00775D86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61" w14:textId="77777777"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103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471.23</w:t>
            </w:r>
          </w:p>
        </w:tc>
      </w:tr>
    </w:tbl>
    <w:p w14:paraId="71DFD963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4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5" w14:textId="77777777" w:rsidR="001B3830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6" w14:textId="77777777" w:rsidR="001B3830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7" w14:textId="77777777" w:rsidR="001B3830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968" w14:textId="77777777" w:rsidR="00B17B6B" w:rsidRDefault="00B17B6B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9815A0D" w14:textId="77777777" w:rsidR="00F11B0A" w:rsidRPr="00F11B0A" w:rsidRDefault="00F11B0A" w:rsidP="00A6201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after="240"/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969" w14:textId="3C5AFBF9" w:rsidR="00B17B6B" w:rsidRDefault="0080653F" w:rsidP="00A62014">
      <w:pPr>
        <w:numPr>
          <w:ilvl w:val="0"/>
          <w:numId w:val="16"/>
        </w:numPr>
        <w:tabs>
          <w:tab w:val="left" w:pos="513"/>
          <w:tab w:val="decimal" w:pos="7920"/>
        </w:tabs>
        <w:spacing w:after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B17B6B" w:rsidRPr="00775D86" w14:paraId="71DFD972" w14:textId="77777777" w:rsidTr="00B17B6B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6A" w14:textId="77777777" w:rsidR="00B17B6B" w:rsidRPr="00B17B6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71DFD96B" w14:textId="77777777"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6C" w14:textId="77777777"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6D" w14:textId="77777777"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6E" w14:textId="77777777"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96F" w14:textId="77777777"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70" w14:textId="77777777" w:rsidR="00B17B6B" w:rsidRPr="00B17B6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71" w14:textId="77777777" w:rsidR="00B17B6B" w:rsidRPr="00D47D20" w:rsidRDefault="00B17B6B" w:rsidP="00B17B6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7D2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47D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D47D2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47D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47D2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17B6B" w:rsidRPr="00775D86" w14:paraId="71DFD977" w14:textId="77777777" w:rsidTr="00F25259">
        <w:trPr>
          <w:jc w:val="center"/>
        </w:trPr>
        <w:tc>
          <w:tcPr>
            <w:tcW w:w="3690" w:type="dxa"/>
            <w:shd w:val="clear" w:color="auto" w:fill="auto"/>
          </w:tcPr>
          <w:p w14:paraId="71DFD973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1DFD974" w14:textId="77777777" w:rsidR="00B17B6B" w:rsidRPr="00775D86" w:rsidRDefault="00B17B6B" w:rsidP="00F25259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71DFD975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976" w14:textId="77777777" w:rsidR="00B17B6B" w:rsidRPr="00775D86" w:rsidRDefault="00B17B6B" w:rsidP="00F25259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B6B" w:rsidRPr="00775D86" w14:paraId="71DFD980" w14:textId="77777777" w:rsidTr="00F25259">
        <w:trPr>
          <w:jc w:val="center"/>
        </w:trPr>
        <w:tc>
          <w:tcPr>
            <w:tcW w:w="3690" w:type="dxa"/>
            <w:shd w:val="clear" w:color="auto" w:fill="auto"/>
          </w:tcPr>
          <w:p w14:paraId="71DFD978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979" w14:textId="1FA43370" w:rsidR="00B17B6B" w:rsidRPr="00775D86" w:rsidRDefault="00F11B0A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71DFD97A" w14:textId="77777777"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97B" w14:textId="77777777"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22" w:type="dxa"/>
          </w:tcPr>
          <w:p w14:paraId="71DFD97C" w14:textId="77777777"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97D" w14:textId="754E0236" w:rsidR="00B17B6B" w:rsidRPr="00775D86" w:rsidRDefault="00F11B0A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97E" w14:textId="77777777"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97F" w14:textId="77777777"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B17B6B" w:rsidRPr="00775D86" w14:paraId="71DFD989" w14:textId="77777777" w:rsidTr="00052381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81" w14:textId="77777777" w:rsidR="00B17B6B" w:rsidRPr="00775D86" w:rsidRDefault="00B17B6B" w:rsidP="00F25259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1DFD982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83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84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85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71DFD986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87" w14:textId="77777777"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71DFD988" w14:textId="77777777" w:rsidR="00B17B6B" w:rsidRPr="00775D86" w:rsidRDefault="00B17B6B" w:rsidP="00F25259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92BFE" w:rsidRPr="00775D86" w14:paraId="71DFD992" w14:textId="77777777" w:rsidTr="00052381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8A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</w:tcPr>
          <w:p w14:paraId="71DFD98B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1DFD98C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1DFD98D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71DFD98E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1DFD98F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1DFD990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DFD991" w14:textId="77777777" w:rsidR="00E92BFE" w:rsidRPr="00775D86" w:rsidRDefault="00E92BFE" w:rsidP="0023625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35B02" w:rsidRPr="00775D86" w14:paraId="71DFD99B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93" w14:textId="77777777" w:rsidR="00F35B02" w:rsidRPr="00775D86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71DFD994" w14:textId="7FF9D39A" w:rsidR="00F35B02" w:rsidRPr="00775D86" w:rsidRDefault="00B055F0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71DFD995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71DFD996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71DFD997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98" w14:textId="01E83621" w:rsidR="00F35B02" w:rsidRPr="00775D86" w:rsidRDefault="00987565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8756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5,782,554.00</w:t>
            </w:r>
          </w:p>
        </w:tc>
        <w:tc>
          <w:tcPr>
            <w:tcW w:w="240" w:type="dxa"/>
            <w:shd w:val="clear" w:color="auto" w:fill="auto"/>
          </w:tcPr>
          <w:p w14:paraId="71DFD999" w14:textId="77777777" w:rsidR="00F35B02" w:rsidRPr="00775D86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99A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27E20">
              <w:rPr>
                <w:rFonts w:ascii="Angsana New" w:hAnsi="Angsana New"/>
                <w:sz w:val="28"/>
                <w:szCs w:val="28"/>
                <w:lang w:val="en-US"/>
              </w:rPr>
              <w:t>7,439,080.22</w:t>
            </w:r>
          </w:p>
        </w:tc>
      </w:tr>
      <w:tr w:rsidR="00F35B02" w:rsidRPr="00775D86" w14:paraId="71DFD9A4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9C" w14:textId="77777777" w:rsidR="00F35B02" w:rsidRPr="00775D86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71DFD99D" w14:textId="2D931E30" w:rsidR="00F35B02" w:rsidRPr="00775D86" w:rsidRDefault="00B055F0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055F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5,975,721.58</w:t>
            </w:r>
          </w:p>
        </w:tc>
        <w:tc>
          <w:tcPr>
            <w:tcW w:w="222" w:type="dxa"/>
            <w:vAlign w:val="bottom"/>
          </w:tcPr>
          <w:p w14:paraId="71DFD99E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71DFD99F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70958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  <w:tc>
          <w:tcPr>
            <w:tcW w:w="222" w:type="dxa"/>
            <w:vAlign w:val="bottom"/>
          </w:tcPr>
          <w:p w14:paraId="71DFD9A0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1DFD9A1" w14:textId="41EBE36C" w:rsidR="00F35B02" w:rsidRPr="00775D86" w:rsidRDefault="007B6C9D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B6C9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5,975,721.58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DFD9A2" w14:textId="77777777" w:rsidR="00F35B02" w:rsidRPr="00775D86" w:rsidRDefault="00F35B02" w:rsidP="00F35B02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1DFD9A3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70958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</w:tr>
      <w:tr w:rsidR="00F35B02" w:rsidRPr="00775D86" w14:paraId="71DFD9AD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1DFD9A5" w14:textId="77777777" w:rsidR="00F35B02" w:rsidRPr="00775D86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A6" w14:textId="411DC3F8" w:rsidR="00F35B02" w:rsidRPr="00775D86" w:rsidRDefault="00B055F0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55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5,975,721.58</w:t>
            </w:r>
          </w:p>
        </w:tc>
        <w:tc>
          <w:tcPr>
            <w:tcW w:w="222" w:type="dxa"/>
            <w:vAlign w:val="bottom"/>
          </w:tcPr>
          <w:p w14:paraId="71DFD9A7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9A8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70958">
              <w:rPr>
                <w:rFonts w:ascii="Angsana New" w:hAnsi="Angsana New"/>
                <w:b/>
                <w:bCs/>
                <w:sz w:val="28"/>
                <w:szCs w:val="28"/>
              </w:rPr>
              <w:t>7,067,268.48</w:t>
            </w:r>
          </w:p>
        </w:tc>
        <w:tc>
          <w:tcPr>
            <w:tcW w:w="222" w:type="dxa"/>
          </w:tcPr>
          <w:p w14:paraId="71DFD9A9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AA" w14:textId="77B7871A" w:rsidR="00F35B02" w:rsidRPr="007706C3" w:rsidRDefault="00B055F0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055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11,758,275.58</w:t>
            </w:r>
          </w:p>
        </w:tc>
        <w:tc>
          <w:tcPr>
            <w:tcW w:w="240" w:type="dxa"/>
            <w:shd w:val="clear" w:color="auto" w:fill="auto"/>
          </w:tcPr>
          <w:p w14:paraId="71DFD9AB" w14:textId="77777777" w:rsidR="00F35B02" w:rsidRPr="00775D86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9AC" w14:textId="77777777"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70958">
              <w:rPr>
                <w:rFonts w:ascii="Angsana New" w:hAnsi="Angsana New"/>
                <w:b/>
                <w:bCs/>
                <w:sz w:val="28"/>
                <w:szCs w:val="28"/>
              </w:rPr>
              <w:t>14,506,348.70</w:t>
            </w:r>
          </w:p>
        </w:tc>
      </w:tr>
    </w:tbl>
    <w:p w14:paraId="71DFD9AE" w14:textId="77777777" w:rsidR="005274DC" w:rsidRPr="005274DC" w:rsidRDefault="005274DC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71DFD9AF" w14:textId="77777777" w:rsidR="008A22B2" w:rsidRPr="00494247" w:rsidRDefault="008A22B2" w:rsidP="00E92BFE">
      <w:pPr>
        <w:spacing w:before="240"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71DFD9B0" w14:textId="36C1FD88" w:rsidR="008A22B2" w:rsidRPr="00494247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>
        <w:rPr>
          <w:rFonts w:ascii="Angsana New" w:hAnsi="Angsana New" w:hint="cs"/>
          <w:sz w:val="30"/>
          <w:szCs w:val="30"/>
          <w:cs/>
        </w:rPr>
        <w:t xml:space="preserve">ณ 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94247">
        <w:rPr>
          <w:rFonts w:ascii="Angsana New" w:hAnsi="Angsana New"/>
          <w:sz w:val="30"/>
          <w:szCs w:val="30"/>
        </w:rPr>
        <w:t>3</w:t>
      </w:r>
      <w:r w:rsidR="00F11B0A">
        <w:rPr>
          <w:rFonts w:ascii="Angsana New" w:hAnsi="Angsana New"/>
          <w:sz w:val="30"/>
          <w:szCs w:val="30"/>
        </w:rPr>
        <w:t>0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="00F11B0A">
        <w:rPr>
          <w:rFonts w:ascii="Angsana New" w:hAnsi="Angsana New" w:hint="cs"/>
          <w:sz w:val="30"/>
          <w:szCs w:val="30"/>
          <w:cs/>
        </w:rPr>
        <w:t>มิถุนายน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</w:rPr>
        <w:t>256</w:t>
      </w:r>
      <w:r w:rsidR="00F35B02">
        <w:rPr>
          <w:rFonts w:ascii="Angsana New" w:hAnsi="Angsana New" w:hint="cs"/>
          <w:sz w:val="30"/>
          <w:szCs w:val="30"/>
          <w:cs/>
        </w:rPr>
        <w:t>5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692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256</w:t>
      </w:r>
      <w:r w:rsidR="00F35B02">
        <w:rPr>
          <w:rFonts w:ascii="Angsana New" w:hAnsi="Angsana New" w:hint="cs"/>
          <w:sz w:val="30"/>
          <w:szCs w:val="30"/>
          <w:cs/>
        </w:rPr>
        <w:t>4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80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888"/>
        <w:gridCol w:w="270"/>
        <w:gridCol w:w="1856"/>
      </w:tblGrid>
      <w:tr w:rsidR="008A22B2" w:rsidRPr="00494247" w14:paraId="71DFD9B6" w14:textId="7777777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71DFD9B1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71DFD9B2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shd w:val="clear" w:color="auto" w:fill="auto"/>
          </w:tcPr>
          <w:p w14:paraId="71DFD9B3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DFD9B4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6" w:type="dxa"/>
            <w:shd w:val="clear" w:color="auto" w:fill="auto"/>
          </w:tcPr>
          <w:p w14:paraId="71DFD9B5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494247" w14:paraId="71DFD9BA" w14:textId="7777777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71DFD9B7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71DFD9B8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9B9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494247" w14:paraId="71DFD9C0" w14:textId="7777777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71DFD9BB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71DFD9BC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9BD" w14:textId="3F25D3E8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>3</w:t>
            </w:r>
            <w:r w:rsidR="00F11B0A">
              <w:rPr>
                <w:sz w:val="30"/>
                <w:szCs w:val="30"/>
              </w:rPr>
              <w:t>0</w:t>
            </w:r>
            <w:r w:rsidRPr="00AD3871">
              <w:rPr>
                <w:sz w:val="30"/>
                <w:szCs w:val="30"/>
              </w:rPr>
              <w:t xml:space="preserve"> </w:t>
            </w:r>
            <w:r w:rsidR="00F11B0A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</w:t>
            </w:r>
            <w:r w:rsidR="00F35B02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DFD9BE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9BF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</w:t>
            </w:r>
            <w:r w:rsidR="00F35B02">
              <w:rPr>
                <w:sz w:val="30"/>
                <w:szCs w:val="30"/>
              </w:rPr>
              <w:t>4</w:t>
            </w:r>
          </w:p>
        </w:tc>
      </w:tr>
      <w:tr w:rsidR="00F35B02" w:rsidRPr="00494247" w14:paraId="71DFD9C6" w14:textId="7777777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1DFD9C1" w14:textId="77777777" w:rsidR="00F35B02" w:rsidRPr="00494247" w:rsidRDefault="00F35B02" w:rsidP="00F35B02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71DFD9C2" w14:textId="77777777" w:rsidR="00F35B02" w:rsidRPr="00494247" w:rsidRDefault="00F35B02" w:rsidP="00F35B0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9C3" w14:textId="4031C461" w:rsidR="00F35B02" w:rsidRPr="00ED3062" w:rsidRDefault="00D02E19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  <w:tc>
          <w:tcPr>
            <w:tcW w:w="270" w:type="dxa"/>
            <w:shd w:val="clear" w:color="auto" w:fill="auto"/>
          </w:tcPr>
          <w:p w14:paraId="71DFD9C4" w14:textId="77777777" w:rsidR="00F35B02" w:rsidRPr="00494247" w:rsidRDefault="00F35B02" w:rsidP="00ED3062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shd w:val="clear" w:color="auto" w:fill="auto"/>
            <w:vAlign w:val="bottom"/>
          </w:tcPr>
          <w:p w14:paraId="71DFD9C5" w14:textId="77777777" w:rsidR="00F35B02" w:rsidRPr="00494247" w:rsidRDefault="00F35B02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F35B02" w:rsidRPr="00494247" w14:paraId="71DFD9CC" w14:textId="7777777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1DFD9C7" w14:textId="77777777" w:rsidR="00F35B02" w:rsidRPr="00494247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71DFD9C8" w14:textId="77777777" w:rsidR="00F35B02" w:rsidRPr="00494247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14:paraId="71DFD9C9" w14:textId="5047A3E4" w:rsidR="00F35B02" w:rsidRPr="00ED3062" w:rsidRDefault="00D02E19" w:rsidP="00ED3062">
            <w:pPr>
              <w:tabs>
                <w:tab w:val="decimal" w:pos="1493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9CA" w14:textId="77777777" w:rsidR="00F35B02" w:rsidRPr="00494247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shd w:val="clear" w:color="auto" w:fill="auto"/>
            <w:vAlign w:val="bottom"/>
          </w:tcPr>
          <w:p w14:paraId="71DFD9CB" w14:textId="77777777" w:rsidR="00F35B02" w:rsidRPr="00ED3062" w:rsidRDefault="00F35B02" w:rsidP="00ED3062">
            <w:pPr>
              <w:tabs>
                <w:tab w:val="decimal" w:pos="1459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5B02" w:rsidRPr="00494247" w14:paraId="71DFD9D2" w14:textId="7777777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1DFD9CD" w14:textId="77777777" w:rsidR="00F35B02" w:rsidRPr="00494247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71DFD9CE" w14:textId="77777777" w:rsidR="00F35B02" w:rsidRPr="00494247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CF" w14:textId="7ACE5B52" w:rsidR="00F35B02" w:rsidRPr="00ED3062" w:rsidRDefault="00573DFA" w:rsidP="00ED3062">
            <w:pPr>
              <w:tabs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3DFA">
              <w:rPr>
                <w:rFonts w:ascii="Angsana New" w:hAnsi="Angsana New"/>
                <w:sz w:val="30"/>
                <w:szCs w:val="30"/>
                <w:lang w:val="en-US"/>
              </w:rPr>
              <w:t>(1,119,518.89)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9D0" w14:textId="77777777" w:rsidR="00F35B02" w:rsidRPr="00494247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9D1" w14:textId="77777777" w:rsidR="00F35B02" w:rsidRPr="00494247" w:rsidRDefault="00F35B02" w:rsidP="00ED3062">
            <w:pPr>
              <w:tabs>
                <w:tab w:val="decimal" w:pos="1338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B1B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449</w:t>
            </w:r>
            <w:r w:rsidRPr="001B1B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814.62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5B02" w:rsidRPr="00494247" w14:paraId="71DFD9D8" w14:textId="7777777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1DFD9D3" w14:textId="77777777" w:rsidR="00F35B02" w:rsidRPr="00494247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71DFD9D4" w14:textId="77777777" w:rsidR="00F35B02" w:rsidRPr="00494247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9D5" w14:textId="3176585C" w:rsidR="00F35B02" w:rsidRPr="00ED3062" w:rsidRDefault="00573DFA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3DFA">
              <w:rPr>
                <w:rFonts w:ascii="Angsana New" w:hAnsi="Angsana New"/>
                <w:sz w:val="30"/>
                <w:szCs w:val="30"/>
                <w:lang w:val="en-US"/>
              </w:rPr>
              <w:t>4,230,666.49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9D6" w14:textId="77777777" w:rsidR="00F35B02" w:rsidRPr="00494247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9D7" w14:textId="77777777" w:rsidR="00F35B02" w:rsidRPr="00ED3062" w:rsidRDefault="00F35B02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</w:tr>
    </w:tbl>
    <w:p w14:paraId="71DFD9D9" w14:textId="77777777" w:rsidR="008A22B2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494247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="00F35B02" w:rsidRPr="00D767AA">
        <w:rPr>
          <w:rFonts w:ascii="Angsana New" w:eastAsia="Arial Unicode MS" w:hAnsi="Angsana New"/>
          <w:sz w:val="32"/>
          <w:szCs w:val="32"/>
          <w:lang w:val="en-US"/>
        </w:rPr>
        <w:t xml:space="preserve">3.25 - 4.25 </w:t>
      </w:r>
      <w:r w:rsidR="00F35B02" w:rsidRPr="00D767AA">
        <w:rPr>
          <w:rFonts w:ascii="Angsana New" w:eastAsia="Arial Unicode MS" w:hAnsi="Angsana New" w:hint="cs"/>
          <w:sz w:val="32"/>
          <w:szCs w:val="32"/>
          <w:cs/>
        </w:rPr>
        <w:t>ต่อปี</w:t>
      </w:r>
      <w:r w:rsidR="00F35B02">
        <w:rPr>
          <w:rFonts w:ascii="Angsana New" w:eastAsia="Arial Unicode MS" w:hAnsi="Angsana New"/>
          <w:sz w:val="32"/>
          <w:szCs w:val="32"/>
        </w:rPr>
        <w:t xml:space="preserve"> </w:t>
      </w:r>
      <w:r w:rsidRPr="00494247">
        <w:rPr>
          <w:rFonts w:ascii="Angsana New" w:eastAsia="Arial Unicode MS" w:hAnsi="Angsana New" w:hint="cs"/>
          <w:sz w:val="32"/>
          <w:szCs w:val="32"/>
          <w:cs/>
        </w:rPr>
        <w:t>และไม่มีหลักประกัน</w:t>
      </w:r>
    </w:p>
    <w:p w14:paraId="71DFD9DA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B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C" w14:textId="77777777" w:rsid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D" w14:textId="77777777" w:rsid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E" w14:textId="77777777" w:rsid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DF" w14:textId="77777777" w:rsid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DFD9E0" w14:textId="77777777" w:rsidR="00F35B02" w:rsidRP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CA4823" w14:textId="77777777" w:rsidR="00F11B0A" w:rsidRPr="00F11B0A" w:rsidRDefault="00F11B0A" w:rsidP="00A6201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9E1" w14:textId="30E21848" w:rsidR="00E92BFE" w:rsidRDefault="00E92BFE" w:rsidP="00A62014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9E2" w14:textId="4582CF20"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>
        <w:rPr>
          <w:rFonts w:ascii="Angsana New" w:hAnsi="Angsana New" w:hint="cs"/>
          <w:sz w:val="30"/>
          <w:szCs w:val="30"/>
          <w:cs/>
        </w:rPr>
        <w:t>บุคคลและ</w:t>
      </w:r>
      <w:r w:rsidRPr="00E04DD7">
        <w:rPr>
          <w:rFonts w:ascii="Angsana New" w:hAnsi="Angsana New"/>
          <w:sz w:val="30"/>
          <w:szCs w:val="30"/>
          <w:cs/>
        </w:rPr>
        <w:t>กิจการ</w:t>
      </w:r>
      <w:r w:rsidR="008A22B2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04DD7">
        <w:rPr>
          <w:rFonts w:ascii="Angsana New" w:hAnsi="Angsana New"/>
          <w:sz w:val="30"/>
          <w:szCs w:val="30"/>
          <w:cs/>
        </w:rPr>
        <w:t xml:space="preserve">งบกำไรขาดทุนเบ็ดเสร็จที่มีสาระสำคัญ </w:t>
      </w:r>
      <w:r w:rsidR="004635C5" w:rsidRPr="004635C5">
        <w:rPr>
          <w:rFonts w:ascii="Angsana New" w:hAnsi="Angsana New"/>
          <w:sz w:val="30"/>
          <w:szCs w:val="30"/>
          <w:cs/>
        </w:rPr>
        <w:t xml:space="preserve">สำหรับงวด </w:t>
      </w:r>
      <w:r w:rsidR="004635C5">
        <w:rPr>
          <w:rFonts w:ascii="Angsana New" w:hAnsi="Angsana New"/>
          <w:sz w:val="30"/>
          <w:szCs w:val="30"/>
        </w:rPr>
        <w:t>3</w:t>
      </w:r>
      <w:r w:rsidR="004635C5" w:rsidRPr="004635C5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4635C5">
        <w:rPr>
          <w:rFonts w:ascii="Angsana New" w:hAnsi="Angsana New"/>
          <w:sz w:val="30"/>
          <w:szCs w:val="30"/>
        </w:rPr>
        <w:t>6</w:t>
      </w:r>
      <w:r w:rsidR="004635C5" w:rsidRPr="004635C5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4635C5">
        <w:rPr>
          <w:rFonts w:ascii="Angsana New" w:hAnsi="Angsana New"/>
          <w:sz w:val="30"/>
          <w:szCs w:val="30"/>
        </w:rPr>
        <w:t>30</w:t>
      </w:r>
      <w:r w:rsidR="004635C5" w:rsidRPr="004635C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635C5">
        <w:rPr>
          <w:rFonts w:ascii="Angsana New" w:hAnsi="Angsana New"/>
          <w:sz w:val="30"/>
          <w:szCs w:val="30"/>
        </w:rPr>
        <w:t>2565</w:t>
      </w:r>
      <w:r w:rsidR="004635C5" w:rsidRPr="004635C5">
        <w:rPr>
          <w:rFonts w:ascii="Angsana New" w:hAnsi="Angsana New"/>
          <w:sz w:val="30"/>
          <w:szCs w:val="30"/>
          <w:cs/>
        </w:rPr>
        <w:t xml:space="preserve"> และ </w:t>
      </w:r>
      <w:r w:rsidR="004635C5">
        <w:rPr>
          <w:rFonts w:ascii="Angsana New" w:hAnsi="Angsana New"/>
          <w:sz w:val="30"/>
          <w:szCs w:val="30"/>
        </w:rPr>
        <w:t>2564</w:t>
      </w:r>
      <w:r w:rsidR="004635C5" w:rsidRPr="004635C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88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901"/>
        <w:gridCol w:w="1620"/>
        <w:gridCol w:w="236"/>
        <w:gridCol w:w="1519"/>
        <w:gridCol w:w="7"/>
        <w:gridCol w:w="229"/>
        <w:gridCol w:w="7"/>
        <w:gridCol w:w="1547"/>
        <w:gridCol w:w="16"/>
        <w:gridCol w:w="224"/>
        <w:gridCol w:w="16"/>
        <w:gridCol w:w="1519"/>
        <w:gridCol w:w="39"/>
      </w:tblGrid>
      <w:tr w:rsidR="00C15729" w:rsidRPr="00494247" w14:paraId="71DFD9EB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71DFD9E3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DFD9E4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9E5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1DFD9E6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DFD9E7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71DFD9E8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9E9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71DFD9EA" w14:textId="77777777" w:rsidR="00C15729" w:rsidRPr="00494247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1B0A" w:rsidRPr="00494247" w14:paraId="11A6EE7E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60EB827F" w14:textId="77777777" w:rsidR="00F11B0A" w:rsidRPr="00494247" w:rsidRDefault="00F11B0A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0" w:type="dxa"/>
            <w:gridSpan w:val="11"/>
          </w:tcPr>
          <w:p w14:paraId="09796867" w14:textId="6641A091" w:rsidR="00F11B0A" w:rsidRPr="00494247" w:rsidRDefault="00F11B0A" w:rsidP="00F11B0A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15729" w:rsidRPr="00494247" w14:paraId="71DFD9F0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71DFD9EC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5" w:type="dxa"/>
            <w:gridSpan w:val="3"/>
            <w:tcBorders>
              <w:bottom w:val="single" w:sz="4" w:space="0" w:color="auto"/>
            </w:tcBorders>
          </w:tcPr>
          <w:p w14:paraId="71DFD9ED" w14:textId="77777777"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1DFD9EE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2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1DFD9EF" w14:textId="77777777" w:rsidR="00C15729" w:rsidRPr="00494247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4CC" w:rsidRPr="00494247" w14:paraId="71DFD9F9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71DFD9F1" w14:textId="77777777" w:rsidR="00F11B0A" w:rsidRPr="00494247" w:rsidRDefault="00F11B0A" w:rsidP="00F11B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9F2" w14:textId="45F3B115" w:rsidR="00F11B0A" w:rsidRPr="00D80555" w:rsidRDefault="00F11B0A" w:rsidP="00F11B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1DFD9F3" w14:textId="77777777" w:rsidR="00F11B0A" w:rsidRPr="00D80555" w:rsidRDefault="00F11B0A" w:rsidP="00F11B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D9F4" w14:textId="33E8537C" w:rsidR="00F11B0A" w:rsidRPr="00D80555" w:rsidRDefault="00F11B0A" w:rsidP="00F11B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36" w:type="dxa"/>
            <w:gridSpan w:val="2"/>
          </w:tcPr>
          <w:p w14:paraId="71DFD9F5" w14:textId="77777777" w:rsidR="00F11B0A" w:rsidRPr="00D80555" w:rsidRDefault="00F11B0A" w:rsidP="00F11B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9F6" w14:textId="5098B9ED" w:rsidR="00F11B0A" w:rsidRPr="00D80555" w:rsidRDefault="00F11B0A" w:rsidP="00F11B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2565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FD9F7" w14:textId="77777777" w:rsidR="00F11B0A" w:rsidRPr="00D80555" w:rsidRDefault="00F11B0A" w:rsidP="00F11B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9F8" w14:textId="38681A5C" w:rsidR="00F11B0A" w:rsidRPr="00D80555" w:rsidRDefault="00F11B0A" w:rsidP="00F11B0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2564</w:t>
            </w:r>
          </w:p>
        </w:tc>
      </w:tr>
      <w:tr w:rsidR="00FA1487" w:rsidRPr="00494247" w14:paraId="71DFDA02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9FA" w14:textId="77777777" w:rsidR="00F35B02" w:rsidRPr="00494247" w:rsidRDefault="00F35B02" w:rsidP="00F35B02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DFD9FB" w14:textId="77777777"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9FC" w14:textId="77777777"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1DFD9FD" w14:textId="77777777"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DFD9FE" w14:textId="77777777"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9FF" w14:textId="77777777"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00" w14:textId="77777777"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FDA01" w14:textId="77777777" w:rsidR="00F35B02" w:rsidRPr="00494247" w:rsidRDefault="00F35B02" w:rsidP="00F35B02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F35B02" w:rsidRPr="00494247" w14:paraId="71DFDA0B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03" w14:textId="77777777" w:rsidR="00F35B02" w:rsidRPr="00494247" w:rsidRDefault="00F35B02" w:rsidP="00F35B0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71DFDA04" w14:textId="77777777"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A05" w14:textId="77777777"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1DFDA06" w14:textId="77777777"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1DFDA07" w14:textId="77777777"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center"/>
          </w:tcPr>
          <w:p w14:paraId="71DFDA08" w14:textId="77777777"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09" w14:textId="77777777"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71DFDA0A" w14:textId="77777777" w:rsidR="00F35B02" w:rsidRPr="00494247" w:rsidRDefault="00F35B02" w:rsidP="00F35B02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1E4D" w:rsidRPr="00494247" w14:paraId="71DFDA14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0C" w14:textId="77777777" w:rsidR="00F11B0A" w:rsidRPr="00494247" w:rsidRDefault="00F11B0A" w:rsidP="00F11B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DFDA0D" w14:textId="598AD8F4" w:rsidR="00F11B0A" w:rsidRPr="00494247" w:rsidRDefault="00A76C5C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76C5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336,653.00</w:t>
            </w:r>
          </w:p>
        </w:tc>
        <w:tc>
          <w:tcPr>
            <w:tcW w:w="236" w:type="dxa"/>
          </w:tcPr>
          <w:p w14:paraId="71DFDA0E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DFDA0F" w14:textId="0649A48C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291.13</w:t>
            </w:r>
          </w:p>
        </w:tc>
        <w:tc>
          <w:tcPr>
            <w:tcW w:w="236" w:type="dxa"/>
            <w:gridSpan w:val="2"/>
          </w:tcPr>
          <w:p w14:paraId="71DFDA10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A11" w14:textId="491B3F51" w:rsidR="00F11B0A" w:rsidRPr="00494247" w:rsidRDefault="00A76C5C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76C5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336,653.00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12" w14:textId="77777777" w:rsidR="00F11B0A" w:rsidRPr="00494247" w:rsidRDefault="00F11B0A" w:rsidP="00F11B0A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A13" w14:textId="27339003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291.13</w:t>
            </w:r>
          </w:p>
        </w:tc>
      </w:tr>
      <w:tr w:rsidR="00FA1487" w:rsidRPr="00494247" w14:paraId="71DFDA1D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15" w14:textId="77777777" w:rsidR="00F11B0A" w:rsidRPr="00494247" w:rsidRDefault="00F11B0A" w:rsidP="00F11B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1DFDA16" w14:textId="0F39BD41" w:rsidR="00F11B0A" w:rsidRPr="00494247" w:rsidRDefault="00A76C5C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76C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336,653.00</w:t>
            </w:r>
          </w:p>
        </w:tc>
        <w:tc>
          <w:tcPr>
            <w:tcW w:w="236" w:type="dxa"/>
          </w:tcPr>
          <w:p w14:paraId="71DFDA17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71DFDA18" w14:textId="1DC5494D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291.13</w:t>
            </w:r>
          </w:p>
        </w:tc>
        <w:tc>
          <w:tcPr>
            <w:tcW w:w="236" w:type="dxa"/>
            <w:gridSpan w:val="2"/>
          </w:tcPr>
          <w:p w14:paraId="71DFDA19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1A" w14:textId="41BF3941" w:rsidR="00F11B0A" w:rsidRPr="00494247" w:rsidRDefault="00A76C5C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76C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336,653.00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1B" w14:textId="77777777" w:rsidR="00F11B0A" w:rsidRPr="00494247" w:rsidRDefault="00F11B0A" w:rsidP="00F11B0A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1C" w14:textId="301673C6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291.13</w:t>
            </w:r>
          </w:p>
        </w:tc>
      </w:tr>
      <w:tr w:rsidR="00C41E4D" w:rsidRPr="00494247" w14:paraId="71DFDA41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39" w14:textId="77777777" w:rsidR="00483056" w:rsidRPr="00494247" w:rsidRDefault="00483056" w:rsidP="003A59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DFDA3A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DFDA3B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71DFDA3C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1DFDA3D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FDA3E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3F" w14:textId="77777777" w:rsidR="00483056" w:rsidRPr="00494247" w:rsidRDefault="00483056" w:rsidP="003A59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FDA40" w14:textId="77777777" w:rsidR="00483056" w:rsidRPr="00494247" w:rsidRDefault="00483056" w:rsidP="003A59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B0A" w:rsidRPr="00494247" w14:paraId="71DFDA4A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</w:tcPr>
          <w:p w14:paraId="71DFDA42" w14:textId="77777777" w:rsidR="00F11B0A" w:rsidRPr="00494247" w:rsidRDefault="00F11B0A" w:rsidP="00F11B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30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14:paraId="71DFDA43" w14:textId="4881A7A7" w:rsidR="00F11B0A" w:rsidRPr="00494247" w:rsidRDefault="00DC5D1E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1DFDA44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71DFDA45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1DFDA46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14:paraId="71DFDA47" w14:textId="69F20B83" w:rsidR="00F11B0A" w:rsidRPr="00494247" w:rsidRDefault="00DC5D1E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5D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38,545.86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48" w14:textId="77777777" w:rsidR="00F11B0A" w:rsidRPr="00494247" w:rsidRDefault="00F11B0A" w:rsidP="00F11B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71DFDA49" w14:textId="2778C36A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73,106.34</w:t>
            </w:r>
          </w:p>
        </w:tc>
      </w:tr>
      <w:tr w:rsidR="00FA1487" w:rsidRPr="00494247" w14:paraId="71DFDA53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4B" w14:textId="77777777" w:rsidR="00F11B0A" w:rsidRPr="00494247" w:rsidRDefault="00F11B0A" w:rsidP="00F11B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1DFDA4C" w14:textId="31099732" w:rsidR="00F11B0A" w:rsidRPr="00494247" w:rsidRDefault="00DC5D1E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DFDA4D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A4E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1DFDA4F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50" w14:textId="4CD3256C" w:rsidR="00F11B0A" w:rsidRPr="009F36AD" w:rsidRDefault="00DC5D1E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5D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38,545.86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51" w14:textId="77777777" w:rsidR="00F11B0A" w:rsidRPr="00494247" w:rsidRDefault="00F11B0A" w:rsidP="00F11B0A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52" w14:textId="55BFCE1D" w:rsidR="00F11B0A" w:rsidRPr="005A25EF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73,106.34</w:t>
            </w:r>
          </w:p>
        </w:tc>
      </w:tr>
      <w:tr w:rsidR="00C41E4D" w:rsidRPr="00494247" w14:paraId="71DFDA5C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54" w14:textId="77777777" w:rsidR="00B61B43" w:rsidRPr="00494247" w:rsidRDefault="00FF0EB1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0E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DFDA55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A56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14:paraId="71DFDA57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DFDA58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A59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5A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A5B" w14:textId="77777777" w:rsidR="00B61B43" w:rsidRPr="00494247" w:rsidRDefault="00B61B43" w:rsidP="00B61B4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D1E7B" w:rsidRPr="00494247" w14:paraId="71DFDA6E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66" w14:textId="2B3317AC" w:rsidR="00F11B0A" w:rsidRPr="00494247" w:rsidRDefault="00231E7D" w:rsidP="00F11B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vAlign w:val="bottom"/>
          </w:tcPr>
          <w:p w14:paraId="71DFDA67" w14:textId="42E64AF2" w:rsidR="00F11B0A" w:rsidRPr="00494247" w:rsidRDefault="00231E7D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1DFDA68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DFDA69" w14:textId="17D6059A" w:rsidR="00F11B0A" w:rsidRPr="00494247" w:rsidRDefault="00231E7D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1DFDA6A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1DFDA6B" w14:textId="01766784" w:rsidR="00F11B0A" w:rsidRPr="00494247" w:rsidRDefault="00231E7D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31E7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25,916.67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6C" w14:textId="77777777" w:rsidR="00F11B0A" w:rsidRPr="00494247" w:rsidRDefault="00F11B0A" w:rsidP="00F11B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1DFDA6D" w14:textId="08A196B4" w:rsidR="00F11B0A" w:rsidRPr="00494247" w:rsidRDefault="00231E7D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231E7D" w:rsidRPr="00494247" w14:paraId="7F2B42CB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2D08606B" w14:textId="54C5E8C1" w:rsidR="00231E7D" w:rsidRPr="00494247" w:rsidRDefault="00231E7D" w:rsidP="00231E7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vAlign w:val="bottom"/>
          </w:tcPr>
          <w:p w14:paraId="3567C243" w14:textId="477F1645" w:rsidR="00231E7D" w:rsidRPr="00B75BAF" w:rsidRDefault="00231E7D" w:rsidP="00231E7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75B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622,390.00</w:t>
            </w:r>
          </w:p>
        </w:tc>
        <w:tc>
          <w:tcPr>
            <w:tcW w:w="236" w:type="dxa"/>
          </w:tcPr>
          <w:p w14:paraId="68945290" w14:textId="77777777" w:rsidR="00231E7D" w:rsidRPr="00494247" w:rsidRDefault="00231E7D" w:rsidP="00231E7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D30506E" w14:textId="71862CF4" w:rsidR="00231E7D" w:rsidRDefault="00231E7D" w:rsidP="00231E7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1,376,131.78</w:t>
            </w:r>
          </w:p>
        </w:tc>
        <w:tc>
          <w:tcPr>
            <w:tcW w:w="236" w:type="dxa"/>
            <w:gridSpan w:val="2"/>
          </w:tcPr>
          <w:p w14:paraId="618A57F0" w14:textId="77777777" w:rsidR="00231E7D" w:rsidRPr="00494247" w:rsidRDefault="00231E7D" w:rsidP="00231E7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135C7313" w14:textId="43778F51" w:rsidR="00231E7D" w:rsidRPr="00B75BAF" w:rsidRDefault="00231E7D" w:rsidP="00231E7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75B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622,390.00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CB74E0F" w14:textId="77777777" w:rsidR="00231E7D" w:rsidRPr="00494247" w:rsidRDefault="00231E7D" w:rsidP="00231E7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F3A6B17" w14:textId="5CC1E7DF" w:rsidR="00231E7D" w:rsidRDefault="00231E7D" w:rsidP="00231E7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1,376,131.78</w:t>
            </w:r>
          </w:p>
        </w:tc>
      </w:tr>
      <w:tr w:rsidR="009B1D9B" w:rsidRPr="00494247" w14:paraId="71DFDA77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6F" w14:textId="77777777" w:rsidR="00F11B0A" w:rsidRPr="00494247" w:rsidRDefault="00F11B0A" w:rsidP="00F11B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DFDA70" w14:textId="17A84A60" w:rsidR="00F11B0A" w:rsidRPr="00494247" w:rsidRDefault="00B75BAF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75B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622,390.00</w:t>
            </w:r>
          </w:p>
        </w:tc>
        <w:tc>
          <w:tcPr>
            <w:tcW w:w="236" w:type="dxa"/>
            <w:vAlign w:val="bottom"/>
          </w:tcPr>
          <w:p w14:paraId="71DFDA71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72" w14:textId="4FCADC6E" w:rsidR="00F11B0A" w:rsidRPr="002A3E3E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1,376,131.78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73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74" w14:textId="71D106A4" w:rsidR="00F11B0A" w:rsidRPr="00494247" w:rsidRDefault="00A46244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462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648,306.67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75" w14:textId="77777777" w:rsidR="00F11B0A" w:rsidRPr="00494247" w:rsidRDefault="00F11B0A" w:rsidP="00F11B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76" w14:textId="005F2BCB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1,376,131.78</w:t>
            </w:r>
          </w:p>
        </w:tc>
      </w:tr>
      <w:tr w:rsidR="00C41E4D" w:rsidRPr="00494247" w14:paraId="71DFDA80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78" w14:textId="77777777" w:rsidR="00F9434F" w:rsidRPr="00494247" w:rsidRDefault="005830DB" w:rsidP="00B33DA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30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DFDA79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FDA7A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14:paraId="71DFDA7B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DFDA7C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A7D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DFDA7E" w14:textId="77777777" w:rsidR="00F9434F" w:rsidRPr="00494247" w:rsidRDefault="00F9434F" w:rsidP="003A59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DFDA7F" w14:textId="77777777" w:rsidR="00F9434F" w:rsidRPr="00494247" w:rsidRDefault="00F9434F" w:rsidP="003A595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1B0A" w:rsidRPr="00494247" w14:paraId="71DFDA89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81" w14:textId="77777777" w:rsidR="00F11B0A" w:rsidRPr="00494247" w:rsidRDefault="00F11B0A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shd w:val="clear" w:color="auto" w:fill="auto"/>
          </w:tcPr>
          <w:p w14:paraId="71DFDA82" w14:textId="685E0CBC" w:rsidR="00F11B0A" w:rsidRPr="00494247" w:rsidRDefault="00B253A0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FDA83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71DFDA84" w14:textId="77777777" w:rsidR="00F11B0A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85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1DFDA86" w14:textId="49A6FFB6" w:rsidR="00F11B0A" w:rsidRDefault="002B7621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B762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814,712.58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87" w14:textId="77777777" w:rsidR="00F11B0A" w:rsidRPr="00494247" w:rsidRDefault="00F11B0A" w:rsidP="00F11B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1DFDA88" w14:textId="56CA936E" w:rsidR="00F11B0A" w:rsidRPr="007A28DA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814,712.58</w:t>
            </w:r>
          </w:p>
        </w:tc>
      </w:tr>
      <w:tr w:rsidR="00CD1E7B" w:rsidRPr="00494247" w14:paraId="71DFDA92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8A" w14:textId="77777777" w:rsidR="00F11B0A" w:rsidRPr="00494247" w:rsidRDefault="00F11B0A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40B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bottom"/>
          </w:tcPr>
          <w:p w14:paraId="71DFDA8B" w14:textId="259FF119" w:rsidR="00F11B0A" w:rsidRPr="00494247" w:rsidRDefault="00424091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409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667,743.69</w:t>
            </w:r>
          </w:p>
        </w:tc>
        <w:tc>
          <w:tcPr>
            <w:tcW w:w="236" w:type="dxa"/>
          </w:tcPr>
          <w:p w14:paraId="71DFDA8C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DFDA8D" w14:textId="5A4A00B9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665,434.30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8E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1DFDA8F" w14:textId="175FA8E7" w:rsidR="00F11B0A" w:rsidRPr="00494247" w:rsidRDefault="00424091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409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667,743.69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90" w14:textId="77777777" w:rsidR="00F11B0A" w:rsidRPr="00494247" w:rsidRDefault="00F11B0A" w:rsidP="00F11B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1DFDA91" w14:textId="2F6D7D00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665,434.30</w:t>
            </w:r>
          </w:p>
        </w:tc>
      </w:tr>
      <w:tr w:rsidR="00CD1E7B" w:rsidRPr="00494247" w14:paraId="71DFDA9B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93" w14:textId="77777777" w:rsidR="00F11B0A" w:rsidRPr="00494247" w:rsidRDefault="00F11B0A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vAlign w:val="bottom"/>
          </w:tcPr>
          <w:p w14:paraId="71DFDA94" w14:textId="64AA0A84" w:rsidR="00F11B0A" w:rsidRPr="00494247" w:rsidRDefault="00424091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409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37,500.00</w:t>
            </w:r>
          </w:p>
        </w:tc>
        <w:tc>
          <w:tcPr>
            <w:tcW w:w="236" w:type="dxa"/>
          </w:tcPr>
          <w:p w14:paraId="71DFDA95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DFDA96" w14:textId="07A0838A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97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71DFDA98" w14:textId="398ECD87" w:rsidR="00F11B0A" w:rsidRPr="00494247" w:rsidRDefault="00424091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2409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99" w14:textId="77777777" w:rsidR="00F11B0A" w:rsidRPr="00494247" w:rsidRDefault="00F11B0A" w:rsidP="00F11B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71DFDA9A" w14:textId="2A7978DC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</w:tr>
      <w:tr w:rsidR="000E14CC" w:rsidRPr="00494247" w14:paraId="71DFDAA4" w14:textId="77777777" w:rsidTr="00B33DA4">
        <w:trPr>
          <w:gridAfter w:val="1"/>
          <w:wAfter w:w="39" w:type="dxa"/>
        </w:trPr>
        <w:tc>
          <w:tcPr>
            <w:tcW w:w="3901" w:type="dxa"/>
            <w:shd w:val="clear" w:color="auto" w:fill="auto"/>
            <w:vAlign w:val="center"/>
          </w:tcPr>
          <w:p w14:paraId="71DFDA9C" w14:textId="77777777" w:rsidR="00F11B0A" w:rsidRPr="00494247" w:rsidRDefault="00F11B0A" w:rsidP="002C3DCF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FDA9D" w14:textId="242F39CA" w:rsidR="00F11B0A" w:rsidRPr="00494247" w:rsidRDefault="00424091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2409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705,243.69</w:t>
            </w:r>
          </w:p>
        </w:tc>
        <w:tc>
          <w:tcPr>
            <w:tcW w:w="236" w:type="dxa"/>
            <w:vAlign w:val="bottom"/>
          </w:tcPr>
          <w:p w14:paraId="71DFDA9E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A9F" w14:textId="265C9F5A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699,841.15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DFDAA0" w14:textId="77777777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A1" w14:textId="0D722D6E" w:rsidR="00F11B0A" w:rsidRPr="00494247" w:rsidRDefault="00A46244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462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1,519,956.27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DFDAA2" w14:textId="77777777" w:rsidR="00F11B0A" w:rsidRPr="00494247" w:rsidRDefault="00F11B0A" w:rsidP="00F11B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DFDAA3" w14:textId="53E970BF" w:rsidR="00F11B0A" w:rsidRPr="00494247" w:rsidRDefault="00F11B0A" w:rsidP="00F11B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1,514,553.73</w:t>
            </w:r>
          </w:p>
        </w:tc>
      </w:tr>
      <w:tr w:rsidR="00DC5D1E" w:rsidRPr="00494247" w14:paraId="62D49A32" w14:textId="77777777" w:rsidTr="00B33DA4">
        <w:tc>
          <w:tcPr>
            <w:tcW w:w="3901" w:type="dxa"/>
            <w:shd w:val="clear" w:color="auto" w:fill="auto"/>
            <w:vAlign w:val="center"/>
          </w:tcPr>
          <w:p w14:paraId="20EC1BA0" w14:textId="77777777" w:rsidR="00DC5D1E" w:rsidRPr="00494247" w:rsidRDefault="00DC5D1E" w:rsidP="00B33DA4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1CEC8538" w14:textId="77777777" w:rsidR="00DC5D1E" w:rsidRPr="00494247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F82BF" w14:textId="77777777" w:rsidR="00DC5D1E" w:rsidRPr="00494247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</w:tcPr>
          <w:p w14:paraId="2607A537" w14:textId="77777777" w:rsidR="00DC5D1E" w:rsidRPr="00494247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5A01EE" w14:textId="77777777" w:rsidR="00DC5D1E" w:rsidRPr="00494247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E08BDDC" w14:textId="77777777" w:rsidR="00DC5D1E" w:rsidRPr="00494247" w:rsidRDefault="00DC5D1E" w:rsidP="00B33DA4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06875D1" w14:textId="77777777" w:rsidR="00DC5D1E" w:rsidRPr="00494247" w:rsidRDefault="00DC5D1E" w:rsidP="00B33DA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627CA50C" w14:textId="77777777" w:rsidR="00DC5D1E" w:rsidRPr="00494247" w:rsidRDefault="00DC5D1E" w:rsidP="00B33DA4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C5D1E" w:rsidRPr="00494247" w14:paraId="07F0BBC4" w14:textId="77777777" w:rsidTr="00B33DA4">
        <w:tc>
          <w:tcPr>
            <w:tcW w:w="3901" w:type="dxa"/>
            <w:shd w:val="clear" w:color="auto" w:fill="auto"/>
            <w:vAlign w:val="center"/>
          </w:tcPr>
          <w:p w14:paraId="112C4C08" w14:textId="77777777" w:rsidR="00DC5D1E" w:rsidRPr="00CD5B50" w:rsidRDefault="00DC5D1E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14:paraId="6B6D768A" w14:textId="6E56F1E6" w:rsidR="00DC5D1E" w:rsidRPr="00494247" w:rsidRDefault="00DA2173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698FB5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</w:tcPr>
          <w:p w14:paraId="29BAEB19" w14:textId="77777777" w:rsidR="00DC5D1E" w:rsidRPr="00886EFD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2D9D77B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A2C4267" w14:textId="7987069C" w:rsidR="00DC5D1E" w:rsidRPr="00494247" w:rsidRDefault="00424091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4091">
              <w:rPr>
                <w:rFonts w:ascii="Angsana New" w:hAnsi="Angsana New"/>
                <w:color w:val="000000"/>
                <w:sz w:val="30"/>
                <w:szCs w:val="30"/>
              </w:rPr>
              <w:t>67,344.56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EFC5685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018FE27E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101,931.04</w:t>
            </w:r>
          </w:p>
        </w:tc>
      </w:tr>
      <w:tr w:rsidR="00DC5D1E" w:rsidRPr="00494247" w14:paraId="173019F1" w14:textId="77777777" w:rsidTr="00B33DA4">
        <w:tc>
          <w:tcPr>
            <w:tcW w:w="3901" w:type="dxa"/>
            <w:shd w:val="clear" w:color="auto" w:fill="auto"/>
            <w:vAlign w:val="center"/>
          </w:tcPr>
          <w:p w14:paraId="39600654" w14:textId="77777777" w:rsidR="00DC5D1E" w:rsidRPr="00CD5B50" w:rsidRDefault="00DC5D1E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center"/>
          </w:tcPr>
          <w:p w14:paraId="33DF855E" w14:textId="5B6C8C80" w:rsidR="00DC5D1E" w:rsidRPr="00494247" w:rsidRDefault="00DA2173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2173">
              <w:rPr>
                <w:rFonts w:ascii="Angsana New" w:hAnsi="Angsana New"/>
                <w:color w:val="000000"/>
                <w:sz w:val="30"/>
                <w:szCs w:val="30"/>
              </w:rPr>
              <w:t>95,143.53</w:t>
            </w:r>
          </w:p>
        </w:tc>
        <w:tc>
          <w:tcPr>
            <w:tcW w:w="236" w:type="dxa"/>
          </w:tcPr>
          <w:p w14:paraId="210C35D3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C79AED9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127,087.26</w:t>
            </w:r>
          </w:p>
        </w:tc>
        <w:tc>
          <w:tcPr>
            <w:tcW w:w="236" w:type="dxa"/>
            <w:gridSpan w:val="2"/>
          </w:tcPr>
          <w:p w14:paraId="1335BAD0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F4C7A55" w14:textId="7B880C75" w:rsidR="00DC5D1E" w:rsidRPr="00494247" w:rsidRDefault="00424091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4091">
              <w:rPr>
                <w:rFonts w:ascii="Angsana New" w:hAnsi="Angsana New"/>
                <w:color w:val="000000"/>
                <w:sz w:val="30"/>
                <w:szCs w:val="30"/>
              </w:rPr>
              <w:t>95,143.53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3FDCE46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3ADEFA2B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127,087.26</w:t>
            </w:r>
          </w:p>
        </w:tc>
      </w:tr>
      <w:tr w:rsidR="00C41E4D" w:rsidRPr="00494247" w14:paraId="1F523CF3" w14:textId="77777777" w:rsidTr="00B33DA4">
        <w:tc>
          <w:tcPr>
            <w:tcW w:w="3901" w:type="dxa"/>
            <w:shd w:val="clear" w:color="auto" w:fill="auto"/>
          </w:tcPr>
          <w:p w14:paraId="2B5FEF9E" w14:textId="77777777" w:rsidR="00DC5D1E" w:rsidRPr="00CD5B50" w:rsidRDefault="00DC5D1E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785BAA" w14:textId="188AF7DF" w:rsidR="00DC5D1E" w:rsidRPr="00CD5B50" w:rsidRDefault="00DA2173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14561" w14:textId="77777777" w:rsidR="00DC5D1E" w:rsidRPr="00CD5B50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  <w:vAlign w:val="bottom"/>
          </w:tcPr>
          <w:p w14:paraId="2CAF4BB1" w14:textId="77777777" w:rsidR="00DC5D1E" w:rsidRPr="00CD5B50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1,466.50</w:t>
            </w:r>
          </w:p>
        </w:tc>
        <w:tc>
          <w:tcPr>
            <w:tcW w:w="236" w:type="dxa"/>
            <w:gridSpan w:val="2"/>
          </w:tcPr>
          <w:p w14:paraId="5BF79AA5" w14:textId="77777777" w:rsidR="00DC5D1E" w:rsidRPr="00CD5B50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48182" w14:textId="2D52E874" w:rsidR="00DC5D1E" w:rsidRPr="00CD5B50" w:rsidRDefault="00424091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942B2" w14:textId="77777777" w:rsidR="00DC5D1E" w:rsidRPr="00494247" w:rsidRDefault="00DC5D1E" w:rsidP="00B33DA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0AB24" w14:textId="77777777" w:rsidR="00DC5D1E" w:rsidRPr="00CD5B50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1,466.50</w:t>
            </w:r>
          </w:p>
        </w:tc>
      </w:tr>
      <w:tr w:rsidR="00FA1487" w:rsidRPr="00494247" w14:paraId="0BAB4752" w14:textId="77777777" w:rsidTr="00B33DA4">
        <w:tc>
          <w:tcPr>
            <w:tcW w:w="3901" w:type="dxa"/>
            <w:shd w:val="clear" w:color="auto" w:fill="auto"/>
            <w:vAlign w:val="center"/>
          </w:tcPr>
          <w:p w14:paraId="30F90AF3" w14:textId="77777777" w:rsidR="00DC5D1E" w:rsidRPr="00494247" w:rsidRDefault="00DC5D1E" w:rsidP="002C3DCF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25C97E" w14:textId="75BE9E55" w:rsidR="00DC5D1E" w:rsidRPr="00494247" w:rsidRDefault="00DA2173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21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95,143.53</w:t>
            </w:r>
          </w:p>
        </w:tc>
        <w:tc>
          <w:tcPr>
            <w:tcW w:w="236" w:type="dxa"/>
          </w:tcPr>
          <w:p w14:paraId="0DAFCFFA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CA5E32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128,553.76</w:t>
            </w:r>
          </w:p>
        </w:tc>
        <w:tc>
          <w:tcPr>
            <w:tcW w:w="236" w:type="dxa"/>
            <w:gridSpan w:val="2"/>
          </w:tcPr>
          <w:p w14:paraId="6A8C7CBA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9E03C" w14:textId="49354E9F" w:rsidR="00DC5D1E" w:rsidRPr="00494247" w:rsidRDefault="00424091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40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162,488.09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C3C3084" w14:textId="77777777" w:rsidR="00DC5D1E" w:rsidRPr="00494247" w:rsidRDefault="00DC5D1E" w:rsidP="00B33DA4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E262C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230,484.80</w:t>
            </w:r>
          </w:p>
        </w:tc>
      </w:tr>
      <w:tr w:rsidR="00C41E4D" w:rsidRPr="00494247" w14:paraId="27CEA63F" w14:textId="77777777" w:rsidTr="00B33DA4">
        <w:tc>
          <w:tcPr>
            <w:tcW w:w="3901" w:type="dxa"/>
            <w:shd w:val="clear" w:color="auto" w:fill="auto"/>
            <w:vAlign w:val="center"/>
          </w:tcPr>
          <w:p w14:paraId="44DBC664" w14:textId="084AE207" w:rsidR="00DC5D1E" w:rsidRPr="00494247" w:rsidRDefault="009C68A4" w:rsidP="00B33DA4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กรรมการและ</w:t>
            </w:r>
            <w:r w:rsidR="00DC5D1E"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E56CD9C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1AA700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gridSpan w:val="2"/>
            <w:tcBorders>
              <w:top w:val="double" w:sz="4" w:space="0" w:color="auto"/>
            </w:tcBorders>
          </w:tcPr>
          <w:p w14:paraId="50856FDC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A2121FD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1C34C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E4E1307" w14:textId="77777777" w:rsidR="00DC5D1E" w:rsidRPr="00494247" w:rsidRDefault="00DC5D1E" w:rsidP="00B33DA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3CB3E9" w14:textId="77777777" w:rsidR="00DC5D1E" w:rsidRPr="00494247" w:rsidRDefault="00DC5D1E" w:rsidP="00B33DA4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D1E" w:rsidRPr="001F70D8" w14:paraId="408557F2" w14:textId="77777777" w:rsidTr="00B33DA4">
        <w:tc>
          <w:tcPr>
            <w:tcW w:w="3901" w:type="dxa"/>
            <w:shd w:val="clear" w:color="auto" w:fill="auto"/>
          </w:tcPr>
          <w:p w14:paraId="3DCC85FE" w14:textId="1E9231E8" w:rsidR="00DC5D1E" w:rsidRPr="0028350A" w:rsidRDefault="00DC5D1E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28350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ค่าตอบแทน</w:t>
            </w:r>
            <w:r w:rsidR="009C68A4" w:rsidRPr="0028350A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กรรมการและ</w:t>
            </w:r>
            <w:r w:rsidRPr="0028350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6A3D4992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3C603F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4345348B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0FD824D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bottom"/>
          </w:tcPr>
          <w:p w14:paraId="287C9A97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F436BCB" w14:textId="77777777" w:rsidR="00DC5D1E" w:rsidRPr="00494247" w:rsidRDefault="00DC5D1E" w:rsidP="00B33DA4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688B3BE3" w14:textId="77777777" w:rsidR="00DC5D1E" w:rsidRPr="00494247" w:rsidRDefault="00DC5D1E" w:rsidP="00B33DA4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173" w:rsidRPr="00494247" w14:paraId="6A81A6C9" w14:textId="77777777" w:rsidTr="005A7311">
        <w:tc>
          <w:tcPr>
            <w:tcW w:w="3901" w:type="dxa"/>
            <w:shd w:val="clear" w:color="auto" w:fill="auto"/>
            <w:vAlign w:val="center"/>
          </w:tcPr>
          <w:p w14:paraId="568BA8A4" w14:textId="77777777" w:rsidR="00DA2173" w:rsidRPr="00494247" w:rsidRDefault="00DA2173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D19197" w14:textId="463F68E2" w:rsidR="00DA2173" w:rsidRPr="00494247" w:rsidRDefault="00A37A5B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37A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5,596,877.00</w:t>
            </w:r>
          </w:p>
        </w:tc>
        <w:tc>
          <w:tcPr>
            <w:tcW w:w="236" w:type="dxa"/>
            <w:shd w:val="clear" w:color="auto" w:fill="auto"/>
          </w:tcPr>
          <w:p w14:paraId="70CB2AEA" w14:textId="77777777" w:rsidR="00DA2173" w:rsidRPr="00494247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gridSpan w:val="2"/>
            <w:shd w:val="clear" w:color="auto" w:fill="auto"/>
            <w:vAlign w:val="bottom"/>
          </w:tcPr>
          <w:p w14:paraId="3D3A43C7" w14:textId="314C20D7" w:rsidR="00DA2173" w:rsidRPr="00494247" w:rsidRDefault="005A7311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A73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4,591,452.00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46EB00" w14:textId="77777777" w:rsidR="00DA2173" w:rsidRPr="00494247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3" w:type="dxa"/>
            <w:gridSpan w:val="2"/>
            <w:shd w:val="clear" w:color="auto" w:fill="auto"/>
            <w:vAlign w:val="bottom"/>
          </w:tcPr>
          <w:p w14:paraId="5EB26AAA" w14:textId="0AE900D2" w:rsidR="00DA2173" w:rsidRPr="00494247" w:rsidRDefault="00A37A5B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37A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5,596,877.00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DB2EBC6" w14:textId="77777777" w:rsidR="00DA2173" w:rsidRPr="00494247" w:rsidRDefault="00DA2173" w:rsidP="00DA217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540BF9F9" w14:textId="28971B70" w:rsidR="00DA2173" w:rsidRPr="00494247" w:rsidRDefault="00DF6469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F64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4,591,452.00</w:t>
            </w:r>
          </w:p>
        </w:tc>
      </w:tr>
      <w:tr w:rsidR="000E14CC" w:rsidRPr="00494247" w14:paraId="00E59230" w14:textId="77777777" w:rsidTr="00B33DA4">
        <w:tc>
          <w:tcPr>
            <w:tcW w:w="3901" w:type="dxa"/>
            <w:shd w:val="clear" w:color="auto" w:fill="auto"/>
            <w:vAlign w:val="center"/>
          </w:tcPr>
          <w:p w14:paraId="0AE86B5A" w14:textId="77777777" w:rsidR="00DA2173" w:rsidRPr="00494247" w:rsidRDefault="00DA2173" w:rsidP="002C3DCF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6B189D" w14:textId="054B6B71" w:rsidR="00DA2173" w:rsidRPr="00494247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A217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244,796.25</w:t>
            </w:r>
          </w:p>
        </w:tc>
        <w:tc>
          <w:tcPr>
            <w:tcW w:w="236" w:type="dxa"/>
            <w:shd w:val="clear" w:color="auto" w:fill="auto"/>
          </w:tcPr>
          <w:p w14:paraId="549C0C5C" w14:textId="77777777" w:rsidR="00DA2173" w:rsidRPr="00494247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9310A6" w14:textId="77777777" w:rsidR="00DA2173" w:rsidRPr="00494247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F26103" w14:textId="77777777" w:rsidR="00DA2173" w:rsidRPr="00494247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80661D" w14:textId="3E131EFF" w:rsidR="00DA2173" w:rsidRPr="00494247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A217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244,796.25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ADA4A73" w14:textId="77777777" w:rsidR="00DA2173" w:rsidRPr="00494247" w:rsidRDefault="00DA2173" w:rsidP="00DA217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66FC2F" w14:textId="77777777" w:rsidR="00DA2173" w:rsidRPr="00494247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</w:tr>
      <w:tr w:rsidR="009B1D9B" w:rsidRPr="00494247" w14:paraId="7A5CFB6E" w14:textId="77777777" w:rsidTr="005A7311">
        <w:tc>
          <w:tcPr>
            <w:tcW w:w="3901" w:type="dxa"/>
            <w:shd w:val="clear" w:color="auto" w:fill="auto"/>
            <w:vAlign w:val="center"/>
          </w:tcPr>
          <w:p w14:paraId="0225D943" w14:textId="77777777" w:rsidR="00DA2173" w:rsidRPr="00494247" w:rsidRDefault="00DA2173" w:rsidP="002C3DCF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0C9E0F" w14:textId="4F2094D0" w:rsidR="00DA2173" w:rsidRPr="003263D4" w:rsidRDefault="00285DBE" w:rsidP="00DA217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85DB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5,841,673.25</w:t>
            </w:r>
          </w:p>
        </w:tc>
        <w:tc>
          <w:tcPr>
            <w:tcW w:w="236" w:type="dxa"/>
            <w:shd w:val="clear" w:color="auto" w:fill="auto"/>
          </w:tcPr>
          <w:p w14:paraId="5C1865B2" w14:textId="77777777" w:rsidR="00DA2173" w:rsidRPr="003263D4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0250BA" w14:textId="3D21783D" w:rsidR="00DA2173" w:rsidRPr="003263D4" w:rsidRDefault="005A7311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A7311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4,845,135.91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DFB688" w14:textId="77777777" w:rsidR="00DA2173" w:rsidRPr="003263D4" w:rsidRDefault="00DA2173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6A3368" w14:textId="3164EEBE" w:rsidR="00DA2173" w:rsidRPr="003263D4" w:rsidRDefault="00285DBE" w:rsidP="00DA217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285DB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5,841,673.25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842F8DE" w14:textId="77777777" w:rsidR="00DA2173" w:rsidRPr="003263D4" w:rsidRDefault="00DA2173" w:rsidP="00DA2173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523F8D" w14:textId="197926F0" w:rsidR="00DA2173" w:rsidRPr="003263D4" w:rsidRDefault="00DF6469" w:rsidP="00DA217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469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4,845,135.91</w:t>
            </w:r>
          </w:p>
        </w:tc>
      </w:tr>
    </w:tbl>
    <w:p w14:paraId="71DFDAA6" w14:textId="77777777" w:rsidR="00F35B02" w:rsidRDefault="00F35B02"/>
    <w:p w14:paraId="430FE7BA" w14:textId="77777777" w:rsidR="00F11B0A" w:rsidRPr="00F11B0A" w:rsidRDefault="00F11B0A" w:rsidP="00A6201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 w:after="240"/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AB3" w14:textId="111DE611" w:rsidR="00C42FAE" w:rsidRDefault="00C42FAE" w:rsidP="00231E7D">
      <w:pPr>
        <w:numPr>
          <w:ilvl w:val="0"/>
          <w:numId w:val="18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72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870"/>
        <w:gridCol w:w="1530"/>
        <w:gridCol w:w="236"/>
        <w:gridCol w:w="1519"/>
        <w:gridCol w:w="241"/>
        <w:gridCol w:w="1554"/>
        <w:gridCol w:w="240"/>
        <w:gridCol w:w="1536"/>
      </w:tblGrid>
      <w:tr w:rsidR="00886EFD" w:rsidRPr="00494247" w14:paraId="12AD3BBD" w14:textId="77777777" w:rsidTr="00961A33">
        <w:tc>
          <w:tcPr>
            <w:tcW w:w="3870" w:type="dxa"/>
            <w:shd w:val="clear" w:color="auto" w:fill="auto"/>
          </w:tcPr>
          <w:p w14:paraId="4EFE8528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47325D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63E3AA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E21CE57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14:paraId="71F5DAC9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</w:tcPr>
          <w:p w14:paraId="7FD74288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02062CE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57B3500" w14:textId="77777777" w:rsidR="00886EFD" w:rsidRPr="00494247" w:rsidRDefault="00886EFD" w:rsidP="00D91152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6EFD" w:rsidRPr="00494247" w14:paraId="0068ADD3" w14:textId="77777777" w:rsidTr="00961A33">
        <w:tc>
          <w:tcPr>
            <w:tcW w:w="3870" w:type="dxa"/>
            <w:shd w:val="clear" w:color="auto" w:fill="auto"/>
          </w:tcPr>
          <w:p w14:paraId="1AD97164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56" w:type="dxa"/>
            <w:gridSpan w:val="7"/>
          </w:tcPr>
          <w:p w14:paraId="22DFD7DB" w14:textId="0205124B" w:rsidR="00886EFD" w:rsidRPr="00494247" w:rsidRDefault="00886EFD" w:rsidP="00D91152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="001673B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886EFD" w:rsidRPr="00494247" w14:paraId="612C3B21" w14:textId="77777777" w:rsidTr="00961A33">
        <w:tc>
          <w:tcPr>
            <w:tcW w:w="3870" w:type="dxa"/>
            <w:shd w:val="clear" w:color="auto" w:fill="auto"/>
          </w:tcPr>
          <w:p w14:paraId="4AE13325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</w:tcPr>
          <w:p w14:paraId="3C73F4D3" w14:textId="77777777" w:rsidR="00886EFD" w:rsidRPr="00494247" w:rsidRDefault="00886EFD" w:rsidP="00D91152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7841779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85481C" w14:textId="77777777" w:rsidR="00886EFD" w:rsidRPr="00494247" w:rsidRDefault="00886EFD" w:rsidP="00D91152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4CC" w:rsidRPr="00494247" w14:paraId="16BBF2BC" w14:textId="77777777" w:rsidTr="00961A33">
        <w:tc>
          <w:tcPr>
            <w:tcW w:w="3870" w:type="dxa"/>
            <w:shd w:val="clear" w:color="auto" w:fill="auto"/>
          </w:tcPr>
          <w:p w14:paraId="78E53C79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E5D9" w14:textId="77777777" w:rsidR="00886EFD" w:rsidRPr="00D80555" w:rsidRDefault="00886EFD" w:rsidP="00D9115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0775AED" w14:textId="77777777" w:rsidR="00886EFD" w:rsidRPr="00D80555" w:rsidRDefault="00886EFD" w:rsidP="00D9115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633" w14:textId="77777777" w:rsidR="00886EFD" w:rsidRPr="00D80555" w:rsidRDefault="00886EFD" w:rsidP="00D9115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41" w:type="dxa"/>
          </w:tcPr>
          <w:p w14:paraId="447723E5" w14:textId="77777777" w:rsidR="00886EFD" w:rsidRPr="00D80555" w:rsidRDefault="00886EFD" w:rsidP="00D9115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8E6D4" w14:textId="77777777" w:rsidR="00886EFD" w:rsidRPr="00D80555" w:rsidRDefault="00886EFD" w:rsidP="00D9115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C164D" w14:textId="77777777" w:rsidR="00886EFD" w:rsidRPr="00D80555" w:rsidRDefault="00886EFD" w:rsidP="00D9115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E06629" w14:textId="77777777" w:rsidR="00886EFD" w:rsidRPr="00D80555" w:rsidRDefault="00886EFD" w:rsidP="00D91152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 xml:space="preserve">มิถุนายน </w:t>
            </w:r>
            <w:r>
              <w:rPr>
                <w:sz w:val="27"/>
                <w:szCs w:val="27"/>
              </w:rPr>
              <w:t>2564</w:t>
            </w:r>
          </w:p>
        </w:tc>
      </w:tr>
      <w:tr w:rsidR="009B1D9B" w:rsidRPr="00494247" w14:paraId="4CF253C8" w14:textId="77777777" w:rsidTr="00961A33">
        <w:tc>
          <w:tcPr>
            <w:tcW w:w="3870" w:type="dxa"/>
            <w:shd w:val="clear" w:color="auto" w:fill="auto"/>
            <w:vAlign w:val="center"/>
          </w:tcPr>
          <w:p w14:paraId="435BE6D8" w14:textId="77777777" w:rsidR="00886EFD" w:rsidRPr="00494247" w:rsidRDefault="00886EFD" w:rsidP="00D91152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B3D06D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4FA4EA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2766B23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14:paraId="43F91E84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47149115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B0EB861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14:paraId="7EC454B3" w14:textId="77777777" w:rsidR="00886EFD" w:rsidRPr="00494247" w:rsidRDefault="00886EFD" w:rsidP="00D91152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86EFD" w:rsidRPr="00494247" w14:paraId="19E51C6B" w14:textId="77777777" w:rsidTr="00961A33">
        <w:tc>
          <w:tcPr>
            <w:tcW w:w="3870" w:type="dxa"/>
            <w:shd w:val="clear" w:color="auto" w:fill="auto"/>
            <w:vAlign w:val="center"/>
          </w:tcPr>
          <w:p w14:paraId="07850A22" w14:textId="77777777" w:rsidR="00886EFD" w:rsidRPr="00494247" w:rsidRDefault="00886EFD" w:rsidP="00D9115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15E2721A" w14:textId="77777777" w:rsidR="00886EFD" w:rsidRPr="00494247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00851" w14:textId="77777777" w:rsidR="00886EFD" w:rsidRPr="00494247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28BE018" w14:textId="77777777" w:rsidR="00886EFD" w:rsidRPr="00494247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B20DC4C" w14:textId="77777777" w:rsidR="00886EFD" w:rsidRPr="00494247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6B038D0" w14:textId="77777777" w:rsidR="00886EFD" w:rsidRPr="00494247" w:rsidRDefault="00886EFD" w:rsidP="00D9115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18037F1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EEECAC1" w14:textId="77777777" w:rsidR="00886EFD" w:rsidRPr="00494247" w:rsidRDefault="00886EFD" w:rsidP="00D91152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1E4D" w:rsidRPr="00494247" w14:paraId="7202EB40" w14:textId="77777777" w:rsidTr="00961A33">
        <w:tc>
          <w:tcPr>
            <w:tcW w:w="3870" w:type="dxa"/>
            <w:shd w:val="clear" w:color="auto" w:fill="auto"/>
            <w:vAlign w:val="center"/>
          </w:tcPr>
          <w:p w14:paraId="057FECBC" w14:textId="77777777" w:rsidR="001673BE" w:rsidRPr="00494247" w:rsidRDefault="001673BE" w:rsidP="001673B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A99871" w14:textId="6FCBBC8F" w:rsidR="001673BE" w:rsidRPr="00494247" w:rsidRDefault="00CF386C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F38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336,653.00</w:t>
            </w:r>
          </w:p>
        </w:tc>
        <w:tc>
          <w:tcPr>
            <w:tcW w:w="236" w:type="dxa"/>
          </w:tcPr>
          <w:p w14:paraId="6049E25B" w14:textId="77777777" w:rsidR="001673BE" w:rsidRPr="00494247" w:rsidRDefault="001673BE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0D7DA134" w14:textId="21ACE360" w:rsidR="001673BE" w:rsidRPr="00494247" w:rsidRDefault="001673BE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378.63</w:t>
            </w:r>
          </w:p>
        </w:tc>
        <w:tc>
          <w:tcPr>
            <w:tcW w:w="241" w:type="dxa"/>
          </w:tcPr>
          <w:p w14:paraId="279E057C" w14:textId="77777777" w:rsidR="001673BE" w:rsidRPr="00494247" w:rsidRDefault="001673BE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5255C" w14:textId="163F6A46" w:rsidR="001673BE" w:rsidRPr="00494247" w:rsidRDefault="00CF386C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F386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336,653.00</w:t>
            </w:r>
          </w:p>
        </w:tc>
        <w:tc>
          <w:tcPr>
            <w:tcW w:w="240" w:type="dxa"/>
            <w:shd w:val="clear" w:color="auto" w:fill="auto"/>
          </w:tcPr>
          <w:p w14:paraId="1BB726EC" w14:textId="77777777" w:rsidR="001673BE" w:rsidRPr="00494247" w:rsidRDefault="001673BE" w:rsidP="001673BE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CDFCF" w14:textId="0376AFEB" w:rsidR="001673BE" w:rsidRPr="00494247" w:rsidRDefault="001673BE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378.63</w:t>
            </w:r>
          </w:p>
        </w:tc>
      </w:tr>
      <w:tr w:rsidR="00FA1487" w:rsidRPr="00494247" w14:paraId="64F722E4" w14:textId="77777777" w:rsidTr="00961A33">
        <w:tc>
          <w:tcPr>
            <w:tcW w:w="3870" w:type="dxa"/>
            <w:shd w:val="clear" w:color="auto" w:fill="auto"/>
            <w:vAlign w:val="center"/>
          </w:tcPr>
          <w:p w14:paraId="7507FB65" w14:textId="77777777" w:rsidR="001673BE" w:rsidRPr="00494247" w:rsidRDefault="001673BE" w:rsidP="001673B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44495A" w14:textId="60884655" w:rsidR="001673BE" w:rsidRPr="00494247" w:rsidRDefault="00CF386C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38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336,653.00</w:t>
            </w:r>
          </w:p>
        </w:tc>
        <w:tc>
          <w:tcPr>
            <w:tcW w:w="236" w:type="dxa"/>
          </w:tcPr>
          <w:p w14:paraId="2CBEDEAF" w14:textId="77777777" w:rsidR="001673BE" w:rsidRPr="00494247" w:rsidRDefault="001673BE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3171A303" w14:textId="6FAC2C43" w:rsidR="001673BE" w:rsidRPr="00494247" w:rsidRDefault="001673BE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378.63</w:t>
            </w:r>
          </w:p>
        </w:tc>
        <w:tc>
          <w:tcPr>
            <w:tcW w:w="241" w:type="dxa"/>
          </w:tcPr>
          <w:p w14:paraId="6F876FD8" w14:textId="77777777" w:rsidR="001673BE" w:rsidRPr="00494247" w:rsidRDefault="001673BE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AB5CB" w14:textId="0CD15D49" w:rsidR="001673BE" w:rsidRPr="00494247" w:rsidRDefault="00CF386C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38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336,653.00</w:t>
            </w:r>
          </w:p>
        </w:tc>
        <w:tc>
          <w:tcPr>
            <w:tcW w:w="240" w:type="dxa"/>
            <w:shd w:val="clear" w:color="auto" w:fill="auto"/>
          </w:tcPr>
          <w:p w14:paraId="167CFE32" w14:textId="77777777" w:rsidR="001673BE" w:rsidRPr="00494247" w:rsidRDefault="001673BE" w:rsidP="001673B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088A6" w14:textId="01ED1169" w:rsidR="001673BE" w:rsidRPr="00494247" w:rsidRDefault="001673BE" w:rsidP="001673B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378.63</w:t>
            </w:r>
          </w:p>
        </w:tc>
      </w:tr>
      <w:tr w:rsidR="00C41E4D" w:rsidRPr="00494247" w14:paraId="6911B5A6" w14:textId="77777777" w:rsidTr="00961A33">
        <w:tc>
          <w:tcPr>
            <w:tcW w:w="3870" w:type="dxa"/>
            <w:shd w:val="clear" w:color="auto" w:fill="auto"/>
            <w:vAlign w:val="center"/>
          </w:tcPr>
          <w:p w14:paraId="780275D1" w14:textId="77777777" w:rsidR="00886EFD" w:rsidRPr="00494247" w:rsidRDefault="00886EFD" w:rsidP="00D91152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บริการ</w:t>
            </w: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16ECFD6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27F06C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0E3F5B78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FA4C437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083F9B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A7CFE0A" w14:textId="77777777" w:rsidR="00886EFD" w:rsidRPr="00494247" w:rsidRDefault="00886EFD" w:rsidP="00D9115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AB295" w14:textId="77777777" w:rsidR="00886EFD" w:rsidRPr="00494247" w:rsidRDefault="00886EFD" w:rsidP="00D91152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16D" w:rsidRPr="00494247" w14:paraId="54C2A0EC" w14:textId="77777777" w:rsidTr="00961A33">
        <w:tc>
          <w:tcPr>
            <w:tcW w:w="3870" w:type="dxa"/>
            <w:shd w:val="clear" w:color="auto" w:fill="auto"/>
            <w:vAlign w:val="center"/>
          </w:tcPr>
          <w:p w14:paraId="677291FF" w14:textId="77777777" w:rsidR="001D316D" w:rsidRPr="00494247" w:rsidRDefault="001D316D" w:rsidP="001D316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</w:tcPr>
          <w:p w14:paraId="3157C4AC" w14:textId="5677C26F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20B695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7509192A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79175272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</w:tcPr>
          <w:p w14:paraId="0EC2D8BA" w14:textId="06E3F2C1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010E0B" w14:textId="77777777" w:rsidR="001D316D" w:rsidRPr="00494247" w:rsidRDefault="001D316D" w:rsidP="001D316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78497DC" w14:textId="116BB4F6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400.00</w:t>
            </w:r>
          </w:p>
        </w:tc>
      </w:tr>
      <w:tr w:rsidR="00FA1487" w:rsidRPr="00494247" w14:paraId="6FB944C6" w14:textId="77777777">
        <w:tc>
          <w:tcPr>
            <w:tcW w:w="3870" w:type="dxa"/>
            <w:shd w:val="clear" w:color="auto" w:fill="auto"/>
            <w:vAlign w:val="center"/>
          </w:tcPr>
          <w:p w14:paraId="49A45AF2" w14:textId="77777777" w:rsidR="001D316D" w:rsidRPr="00494247" w:rsidRDefault="001D316D" w:rsidP="001D316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41CE41" w14:textId="4B6AFC62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927360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0E298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CE1CE51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4BEE2" w14:textId="71E49AE5" w:rsidR="001D316D" w:rsidRPr="009F36AD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A0BCC8E" w14:textId="77777777" w:rsidR="001D316D" w:rsidRPr="00494247" w:rsidRDefault="001D316D" w:rsidP="001D316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31F02" w14:textId="5810B0F6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400.00</w:t>
            </w:r>
          </w:p>
        </w:tc>
      </w:tr>
      <w:tr w:rsidR="00C41E4D" w:rsidRPr="00494247" w14:paraId="55CE77F9" w14:textId="77777777" w:rsidTr="00961A33">
        <w:tc>
          <w:tcPr>
            <w:tcW w:w="3870" w:type="dxa"/>
            <w:shd w:val="clear" w:color="auto" w:fill="auto"/>
            <w:vAlign w:val="center"/>
          </w:tcPr>
          <w:p w14:paraId="319050D9" w14:textId="77777777" w:rsidR="001D316D" w:rsidRPr="00494247" w:rsidRDefault="001D316D" w:rsidP="001D316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87A647C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6D9FBE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3A962CCB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E412962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DD72F0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E8F2EF7" w14:textId="77777777" w:rsidR="001D316D" w:rsidRPr="00494247" w:rsidRDefault="001D316D" w:rsidP="001D316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09820A" w14:textId="77777777" w:rsidR="001D316D" w:rsidRPr="00494247" w:rsidRDefault="001D316D" w:rsidP="001D316D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16D" w:rsidRPr="00494247" w14:paraId="2B8EA398" w14:textId="77777777" w:rsidTr="00961A33">
        <w:tc>
          <w:tcPr>
            <w:tcW w:w="3870" w:type="dxa"/>
            <w:shd w:val="clear" w:color="auto" w:fill="auto"/>
          </w:tcPr>
          <w:p w14:paraId="6CDD6A17" w14:textId="77777777" w:rsidR="001D316D" w:rsidRPr="00494247" w:rsidRDefault="001D316D" w:rsidP="001D316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30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</w:tcPr>
          <w:p w14:paraId="053BDE02" w14:textId="58AD99E3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4C0AAB2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4E6162CD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9184125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</w:tcPr>
          <w:p w14:paraId="0287E6C9" w14:textId="0473E85E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22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80,481.11</w:t>
            </w:r>
          </w:p>
        </w:tc>
        <w:tc>
          <w:tcPr>
            <w:tcW w:w="240" w:type="dxa"/>
            <w:shd w:val="clear" w:color="auto" w:fill="auto"/>
          </w:tcPr>
          <w:p w14:paraId="32AD654B" w14:textId="77777777" w:rsidR="001D316D" w:rsidRPr="00494247" w:rsidRDefault="001D316D" w:rsidP="001D316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113B189" w14:textId="2A11453D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593.33</w:t>
            </w:r>
          </w:p>
        </w:tc>
      </w:tr>
      <w:tr w:rsidR="00FA1487" w:rsidRPr="00494247" w14:paraId="44F3CCF6" w14:textId="77777777" w:rsidTr="00961A33">
        <w:tc>
          <w:tcPr>
            <w:tcW w:w="3870" w:type="dxa"/>
            <w:shd w:val="clear" w:color="auto" w:fill="auto"/>
            <w:vAlign w:val="center"/>
          </w:tcPr>
          <w:p w14:paraId="1A26DB5B" w14:textId="77777777" w:rsidR="001D316D" w:rsidRPr="00494247" w:rsidRDefault="001D316D" w:rsidP="001D316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FBA036E" w14:textId="16F57D59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276D6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5F4D2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FFDC02E" w14:textId="77777777" w:rsidR="001D316D" w:rsidRPr="00494247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27EC7" w14:textId="4FFDDA54" w:rsidR="001D316D" w:rsidRPr="009F36AD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122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80,481.11</w:t>
            </w:r>
          </w:p>
        </w:tc>
        <w:tc>
          <w:tcPr>
            <w:tcW w:w="240" w:type="dxa"/>
            <w:shd w:val="clear" w:color="auto" w:fill="auto"/>
          </w:tcPr>
          <w:p w14:paraId="24865882" w14:textId="77777777" w:rsidR="001D316D" w:rsidRPr="00494247" w:rsidRDefault="001D316D" w:rsidP="001D316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E4041" w14:textId="76611A23" w:rsidR="001D316D" w:rsidRPr="005A25EF" w:rsidRDefault="001D316D" w:rsidP="001D316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593.33</w:t>
            </w:r>
          </w:p>
        </w:tc>
      </w:tr>
      <w:tr w:rsidR="00886EFD" w:rsidRPr="00494247" w14:paraId="387C362B" w14:textId="77777777" w:rsidTr="00961A33">
        <w:tc>
          <w:tcPr>
            <w:tcW w:w="3870" w:type="dxa"/>
            <w:shd w:val="clear" w:color="auto" w:fill="auto"/>
            <w:vAlign w:val="center"/>
          </w:tcPr>
          <w:p w14:paraId="580AE0EB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0E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530" w:type="dxa"/>
          </w:tcPr>
          <w:p w14:paraId="34637243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23347A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</w:tcPr>
          <w:p w14:paraId="6FA118BD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14:paraId="123F047F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69C3D1A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E0D46F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6424C77" w14:textId="77777777" w:rsidR="00886EFD" w:rsidRPr="00494247" w:rsidRDefault="00886EFD" w:rsidP="00D911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6BF0" w:rsidRPr="00494247" w14:paraId="6DBCC688" w14:textId="77777777" w:rsidTr="00961A33">
        <w:tc>
          <w:tcPr>
            <w:tcW w:w="3870" w:type="dxa"/>
            <w:shd w:val="clear" w:color="auto" w:fill="auto"/>
            <w:vAlign w:val="center"/>
          </w:tcPr>
          <w:p w14:paraId="38CC37A9" w14:textId="20741410" w:rsidR="00D76BF0" w:rsidRPr="00494247" w:rsidRDefault="00D76BF0" w:rsidP="00D76BF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  <w:vAlign w:val="bottom"/>
          </w:tcPr>
          <w:p w14:paraId="0D802F0E" w14:textId="20325C77" w:rsidR="00D76BF0" w:rsidRPr="00D859E8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999EBB4" w14:textId="77777777" w:rsidR="00D76BF0" w:rsidRPr="00494247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70F41408" w14:textId="471212FA" w:rsidR="00D76BF0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EB16739" w14:textId="77777777" w:rsidR="00D76BF0" w:rsidRPr="00494247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56D1DA56" w14:textId="1B6EE12E" w:rsidR="00D76BF0" w:rsidRPr="00D859E8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21B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E21B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166.67</w:t>
            </w:r>
          </w:p>
        </w:tc>
        <w:tc>
          <w:tcPr>
            <w:tcW w:w="240" w:type="dxa"/>
            <w:shd w:val="clear" w:color="auto" w:fill="auto"/>
          </w:tcPr>
          <w:p w14:paraId="4BB1ECE8" w14:textId="77777777" w:rsidR="00D76BF0" w:rsidRPr="00494247" w:rsidRDefault="00D76BF0" w:rsidP="00D76BF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3DA6E0E" w14:textId="07C16BD2" w:rsidR="00D76BF0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6BF0" w:rsidRPr="00494247" w14:paraId="23B9A44E" w14:textId="77777777" w:rsidTr="00961A33">
        <w:tc>
          <w:tcPr>
            <w:tcW w:w="3870" w:type="dxa"/>
            <w:shd w:val="clear" w:color="auto" w:fill="auto"/>
            <w:vAlign w:val="center"/>
          </w:tcPr>
          <w:p w14:paraId="47DE5713" w14:textId="253EAE48" w:rsidR="00D76BF0" w:rsidRPr="00494247" w:rsidRDefault="00D76BF0" w:rsidP="00D76BF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30" w:type="dxa"/>
            <w:vAlign w:val="bottom"/>
          </w:tcPr>
          <w:p w14:paraId="37BF5A1B" w14:textId="498895C0" w:rsidR="00D76BF0" w:rsidRPr="00D859E8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9E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3,241,221.45</w:t>
            </w:r>
          </w:p>
        </w:tc>
        <w:tc>
          <w:tcPr>
            <w:tcW w:w="236" w:type="dxa"/>
          </w:tcPr>
          <w:p w14:paraId="42F08E5B" w14:textId="77777777" w:rsidR="00D76BF0" w:rsidRPr="00494247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21921D04" w14:textId="65C95F20" w:rsidR="00D76BF0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053.76</w:t>
            </w:r>
          </w:p>
        </w:tc>
        <w:tc>
          <w:tcPr>
            <w:tcW w:w="241" w:type="dxa"/>
          </w:tcPr>
          <w:p w14:paraId="7D6FE1C4" w14:textId="77777777" w:rsidR="00D76BF0" w:rsidRPr="00494247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83508B3" w14:textId="0B4BF4F8" w:rsidR="00D76BF0" w:rsidRPr="00D859E8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9E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3,241,221.45</w:t>
            </w:r>
          </w:p>
        </w:tc>
        <w:tc>
          <w:tcPr>
            <w:tcW w:w="240" w:type="dxa"/>
            <w:shd w:val="clear" w:color="auto" w:fill="auto"/>
          </w:tcPr>
          <w:p w14:paraId="359B9577" w14:textId="77777777" w:rsidR="00D76BF0" w:rsidRPr="00494247" w:rsidRDefault="00D76BF0" w:rsidP="00D76BF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CC1D94A" w14:textId="60111881" w:rsidR="00D76BF0" w:rsidRDefault="00D76BF0" w:rsidP="00D76BF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053.76</w:t>
            </w:r>
          </w:p>
        </w:tc>
      </w:tr>
      <w:tr w:rsidR="00FA1487" w:rsidRPr="00494247" w14:paraId="64A1B34C" w14:textId="77777777" w:rsidTr="00961A33">
        <w:tc>
          <w:tcPr>
            <w:tcW w:w="3870" w:type="dxa"/>
            <w:shd w:val="clear" w:color="auto" w:fill="auto"/>
            <w:vAlign w:val="center"/>
          </w:tcPr>
          <w:p w14:paraId="5E1CB636" w14:textId="77777777" w:rsidR="00D859E8" w:rsidRPr="00494247" w:rsidRDefault="00D859E8" w:rsidP="00D859E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87203E" w14:textId="250D801D" w:rsidR="00D859E8" w:rsidRPr="00494247" w:rsidRDefault="00D859E8" w:rsidP="00D859E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859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3,241,221.45</w:t>
            </w:r>
          </w:p>
        </w:tc>
        <w:tc>
          <w:tcPr>
            <w:tcW w:w="236" w:type="dxa"/>
            <w:vAlign w:val="bottom"/>
          </w:tcPr>
          <w:p w14:paraId="70ECB034" w14:textId="77777777" w:rsidR="00D859E8" w:rsidRPr="00494247" w:rsidRDefault="00D859E8" w:rsidP="00D859E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0B83F" w14:textId="7FFEE496" w:rsidR="00D859E8" w:rsidRPr="002A3E3E" w:rsidRDefault="00D859E8" w:rsidP="00D859E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053.76</w:t>
            </w:r>
          </w:p>
        </w:tc>
        <w:tc>
          <w:tcPr>
            <w:tcW w:w="241" w:type="dxa"/>
            <w:shd w:val="clear" w:color="auto" w:fill="auto"/>
          </w:tcPr>
          <w:p w14:paraId="3F191E61" w14:textId="77777777" w:rsidR="00D859E8" w:rsidRPr="00494247" w:rsidRDefault="00D859E8" w:rsidP="00D859E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AF52BE" w14:textId="1E1BE7BB" w:rsidR="00D859E8" w:rsidRPr="00494247" w:rsidRDefault="00D51500" w:rsidP="00D859E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515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3,285,388.12</w:t>
            </w:r>
          </w:p>
        </w:tc>
        <w:tc>
          <w:tcPr>
            <w:tcW w:w="240" w:type="dxa"/>
            <w:shd w:val="clear" w:color="auto" w:fill="auto"/>
          </w:tcPr>
          <w:p w14:paraId="7E062540" w14:textId="77777777" w:rsidR="00D859E8" w:rsidRPr="00494247" w:rsidRDefault="00D859E8" w:rsidP="00D859E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00D79" w14:textId="5D74990D" w:rsidR="00D859E8" w:rsidRPr="00494247" w:rsidRDefault="00D859E8" w:rsidP="00D859E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053.76</w:t>
            </w:r>
          </w:p>
        </w:tc>
      </w:tr>
      <w:tr w:rsidR="00C41E4D" w:rsidRPr="00494247" w14:paraId="5AF1EA59" w14:textId="77777777" w:rsidTr="00961A33">
        <w:tc>
          <w:tcPr>
            <w:tcW w:w="3870" w:type="dxa"/>
            <w:shd w:val="clear" w:color="auto" w:fill="auto"/>
            <w:vAlign w:val="center"/>
          </w:tcPr>
          <w:p w14:paraId="2A684A5F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30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DF9D73B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C2DF87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14:paraId="730629DD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E80EBCF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E34D06" w14:textId="77777777" w:rsidR="00886EFD" w:rsidRPr="00494247" w:rsidRDefault="00886EFD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0EBD71" w14:textId="77777777" w:rsidR="00886EFD" w:rsidRPr="00494247" w:rsidRDefault="00886EFD" w:rsidP="00D9115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865EDC" w14:textId="77777777" w:rsidR="00886EFD" w:rsidRPr="00494247" w:rsidRDefault="00886EFD" w:rsidP="00D911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61A33" w:rsidRPr="00494247" w14:paraId="59B760B3" w14:textId="77777777" w:rsidTr="00961A33">
        <w:tc>
          <w:tcPr>
            <w:tcW w:w="3870" w:type="dxa"/>
            <w:shd w:val="clear" w:color="auto" w:fill="auto"/>
            <w:vAlign w:val="center"/>
          </w:tcPr>
          <w:p w14:paraId="0DB83CAA" w14:textId="77777777" w:rsidR="00961A33" w:rsidRPr="00494247" w:rsidRDefault="00961A33" w:rsidP="00961A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  <w:shd w:val="clear" w:color="auto" w:fill="auto"/>
          </w:tcPr>
          <w:p w14:paraId="6FFC018C" w14:textId="3DD103E4" w:rsidR="00961A33" w:rsidRPr="00494247" w:rsidRDefault="00A01BB1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4561D" w14:textId="77777777" w:rsidR="00961A33" w:rsidRPr="00494247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39F872EC" w14:textId="785D8A0B" w:rsidR="00961A33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B5DA027" w14:textId="77777777" w:rsidR="00961A33" w:rsidRPr="00494247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21D5B889" w14:textId="554BA297" w:rsidR="00961A33" w:rsidRDefault="00471294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12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712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712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425.16</w:t>
            </w:r>
          </w:p>
        </w:tc>
        <w:tc>
          <w:tcPr>
            <w:tcW w:w="240" w:type="dxa"/>
            <w:shd w:val="clear" w:color="auto" w:fill="auto"/>
          </w:tcPr>
          <w:p w14:paraId="1F15145F" w14:textId="77777777" w:rsidR="00961A33" w:rsidRPr="00494247" w:rsidRDefault="00961A33" w:rsidP="00961A3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6BB479F" w14:textId="7FBB3422" w:rsidR="00961A33" w:rsidRPr="007A28DA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1,629,425.16</w:t>
            </w:r>
          </w:p>
        </w:tc>
      </w:tr>
      <w:tr w:rsidR="00A01BB1" w:rsidRPr="00494247" w14:paraId="2CF50B43" w14:textId="77777777" w:rsidTr="00961A33">
        <w:tc>
          <w:tcPr>
            <w:tcW w:w="3870" w:type="dxa"/>
            <w:shd w:val="clear" w:color="auto" w:fill="auto"/>
            <w:vAlign w:val="center"/>
          </w:tcPr>
          <w:p w14:paraId="6B0586DF" w14:textId="77777777" w:rsidR="00A01BB1" w:rsidRPr="00494247" w:rsidRDefault="00A01BB1" w:rsidP="00A01BB1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40B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30" w:type="dxa"/>
            <w:vAlign w:val="bottom"/>
          </w:tcPr>
          <w:p w14:paraId="4E13FCAA" w14:textId="32107419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9653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1,335,571.59</w:t>
            </w:r>
          </w:p>
        </w:tc>
        <w:tc>
          <w:tcPr>
            <w:tcW w:w="236" w:type="dxa"/>
          </w:tcPr>
          <w:p w14:paraId="6FD0F613" w14:textId="77777777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3E7D1B75" w14:textId="209249E6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1,326,325.52</w:t>
            </w:r>
          </w:p>
        </w:tc>
        <w:tc>
          <w:tcPr>
            <w:tcW w:w="241" w:type="dxa"/>
            <w:shd w:val="clear" w:color="auto" w:fill="auto"/>
          </w:tcPr>
          <w:p w14:paraId="6093285A" w14:textId="77777777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87FDE2A" w14:textId="65B8EFB7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9653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1,335,571.59</w:t>
            </w:r>
          </w:p>
        </w:tc>
        <w:tc>
          <w:tcPr>
            <w:tcW w:w="240" w:type="dxa"/>
            <w:shd w:val="clear" w:color="auto" w:fill="auto"/>
          </w:tcPr>
          <w:p w14:paraId="2C7AA017" w14:textId="77777777" w:rsidR="00A01BB1" w:rsidRPr="00494247" w:rsidRDefault="00A01BB1" w:rsidP="00A01BB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75C59FC" w14:textId="69E9F93F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1,326,325.52</w:t>
            </w:r>
          </w:p>
        </w:tc>
      </w:tr>
      <w:tr w:rsidR="00A01BB1" w:rsidRPr="00494247" w14:paraId="6A8E8AA6" w14:textId="77777777" w:rsidTr="00961A33">
        <w:tc>
          <w:tcPr>
            <w:tcW w:w="3870" w:type="dxa"/>
            <w:shd w:val="clear" w:color="auto" w:fill="auto"/>
            <w:vAlign w:val="center"/>
          </w:tcPr>
          <w:p w14:paraId="4FBDE6C6" w14:textId="77777777" w:rsidR="00A01BB1" w:rsidRPr="00494247" w:rsidRDefault="00A01BB1" w:rsidP="00A01BB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434B272D" w14:textId="3C42AA57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9653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75,000.00</w:t>
            </w:r>
          </w:p>
        </w:tc>
        <w:tc>
          <w:tcPr>
            <w:tcW w:w="236" w:type="dxa"/>
          </w:tcPr>
          <w:p w14:paraId="352ABCBE" w14:textId="77777777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4397A53B" w14:textId="04F9D897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68,813.70</w:t>
            </w:r>
          </w:p>
        </w:tc>
        <w:tc>
          <w:tcPr>
            <w:tcW w:w="241" w:type="dxa"/>
            <w:shd w:val="clear" w:color="auto" w:fill="auto"/>
          </w:tcPr>
          <w:p w14:paraId="2BAAAAF7" w14:textId="77777777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D6D9A19" w14:textId="5F3741C2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9653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75,000.00</w:t>
            </w:r>
          </w:p>
        </w:tc>
        <w:tc>
          <w:tcPr>
            <w:tcW w:w="240" w:type="dxa"/>
            <w:shd w:val="clear" w:color="auto" w:fill="auto"/>
          </w:tcPr>
          <w:p w14:paraId="00BD9F28" w14:textId="77777777" w:rsidR="00A01BB1" w:rsidRPr="00494247" w:rsidRDefault="00A01BB1" w:rsidP="00A01BB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58F6E7E" w14:textId="71E04509" w:rsidR="00A01BB1" w:rsidRPr="00494247" w:rsidRDefault="00A01BB1" w:rsidP="00A01B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68,813.70</w:t>
            </w:r>
          </w:p>
        </w:tc>
      </w:tr>
      <w:tr w:rsidR="00FA1487" w:rsidRPr="00494247" w14:paraId="2265D3E7" w14:textId="77777777" w:rsidTr="00961A33">
        <w:tc>
          <w:tcPr>
            <w:tcW w:w="3870" w:type="dxa"/>
            <w:shd w:val="clear" w:color="auto" w:fill="auto"/>
            <w:vAlign w:val="center"/>
          </w:tcPr>
          <w:p w14:paraId="7969F473" w14:textId="77777777" w:rsidR="00961A33" w:rsidRPr="00494247" w:rsidRDefault="00961A33" w:rsidP="00961A3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3E12D" w14:textId="5904EAE2" w:rsidR="00961A33" w:rsidRPr="00494247" w:rsidRDefault="00A01BB1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01B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1,410,571.59</w:t>
            </w:r>
          </w:p>
        </w:tc>
        <w:tc>
          <w:tcPr>
            <w:tcW w:w="236" w:type="dxa"/>
            <w:vAlign w:val="bottom"/>
          </w:tcPr>
          <w:p w14:paraId="0B726FDD" w14:textId="77777777" w:rsidR="00961A33" w:rsidRPr="00494247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A3625" w14:textId="3BDE3579" w:rsidR="00961A33" w:rsidRPr="00494247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1,395,139.22</w:t>
            </w:r>
          </w:p>
        </w:tc>
        <w:tc>
          <w:tcPr>
            <w:tcW w:w="241" w:type="dxa"/>
            <w:shd w:val="clear" w:color="auto" w:fill="auto"/>
          </w:tcPr>
          <w:p w14:paraId="143C0083" w14:textId="77777777" w:rsidR="00961A33" w:rsidRPr="00494247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C579D" w14:textId="6F7CE8DC" w:rsidR="00961A33" w:rsidRPr="00494247" w:rsidRDefault="00175948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759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3,039,996.75</w:t>
            </w:r>
          </w:p>
        </w:tc>
        <w:tc>
          <w:tcPr>
            <w:tcW w:w="240" w:type="dxa"/>
            <w:shd w:val="clear" w:color="auto" w:fill="auto"/>
          </w:tcPr>
          <w:p w14:paraId="71E9FA73" w14:textId="77777777" w:rsidR="00961A33" w:rsidRPr="00494247" w:rsidRDefault="00961A33" w:rsidP="00961A3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39F481" w14:textId="064DA465" w:rsidR="00961A33" w:rsidRPr="00494247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3,024,564.38</w:t>
            </w:r>
          </w:p>
        </w:tc>
      </w:tr>
      <w:tr w:rsidR="00C41E4D" w:rsidRPr="00494247" w14:paraId="44450EBD" w14:textId="77777777" w:rsidTr="00961A33">
        <w:tc>
          <w:tcPr>
            <w:tcW w:w="3870" w:type="dxa"/>
            <w:shd w:val="clear" w:color="auto" w:fill="auto"/>
            <w:vAlign w:val="center"/>
          </w:tcPr>
          <w:p w14:paraId="22C1E050" w14:textId="77777777" w:rsidR="00961A33" w:rsidRPr="00494247" w:rsidRDefault="00961A33" w:rsidP="00961A3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C72DEA" w14:textId="77777777" w:rsidR="00961A33" w:rsidRPr="00961A33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391D1C" w14:textId="77777777" w:rsidR="00961A33" w:rsidRPr="00961A33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601E905E" w14:textId="77777777" w:rsidR="00961A33" w:rsidRPr="00961A33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F9544C9" w14:textId="77777777" w:rsidR="00961A33" w:rsidRPr="00961A33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C964E" w14:textId="77777777" w:rsidR="00961A33" w:rsidRPr="00961A33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29F0C86" w14:textId="77777777" w:rsidR="00961A33" w:rsidRPr="00961A33" w:rsidRDefault="00961A33" w:rsidP="00961A3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03098" w14:textId="77777777" w:rsidR="00961A33" w:rsidRPr="00961A33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61567" w:rsidRPr="00494247" w14:paraId="43A76232" w14:textId="77777777">
        <w:tc>
          <w:tcPr>
            <w:tcW w:w="3870" w:type="dxa"/>
            <w:shd w:val="clear" w:color="auto" w:fill="auto"/>
            <w:vAlign w:val="center"/>
          </w:tcPr>
          <w:p w14:paraId="28533923" w14:textId="77777777" w:rsidR="00761567" w:rsidRPr="00961A33" w:rsidRDefault="00761567" w:rsidP="007615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1A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30" w:type="dxa"/>
            <w:vAlign w:val="bottom"/>
          </w:tcPr>
          <w:p w14:paraId="1BC3AA57" w14:textId="7D33FEFA" w:rsidR="00761567" w:rsidRPr="00961A33" w:rsidRDefault="00C16871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6A8F0B" w14:textId="77777777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EFE5EC1" w14:textId="2FC65708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85F012" w14:textId="77777777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3057DA33" w14:textId="2FACAF6D" w:rsidR="00761567" w:rsidRPr="00961A33" w:rsidRDefault="00C16871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6871">
              <w:rPr>
                <w:rFonts w:ascii="Angsana New" w:hAnsi="Angsana New"/>
                <w:color w:val="000000"/>
                <w:sz w:val="30"/>
                <w:szCs w:val="30"/>
              </w:rPr>
              <w:t>143,473.78</w:t>
            </w:r>
          </w:p>
        </w:tc>
        <w:tc>
          <w:tcPr>
            <w:tcW w:w="240" w:type="dxa"/>
            <w:shd w:val="clear" w:color="auto" w:fill="auto"/>
          </w:tcPr>
          <w:p w14:paraId="355AB370" w14:textId="77777777" w:rsidR="00761567" w:rsidRPr="00961A33" w:rsidRDefault="00761567" w:rsidP="0076156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3A2B284" w14:textId="22A3EAF6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212,281.85</w:t>
            </w:r>
          </w:p>
        </w:tc>
      </w:tr>
      <w:tr w:rsidR="00761567" w:rsidRPr="00494247" w14:paraId="6B397C8A" w14:textId="77777777">
        <w:tc>
          <w:tcPr>
            <w:tcW w:w="3870" w:type="dxa"/>
            <w:shd w:val="clear" w:color="auto" w:fill="auto"/>
            <w:vAlign w:val="center"/>
          </w:tcPr>
          <w:p w14:paraId="076EF5E7" w14:textId="77777777" w:rsidR="00761567" w:rsidRPr="00961A33" w:rsidRDefault="00761567" w:rsidP="007615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1A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30" w:type="dxa"/>
            <w:vAlign w:val="bottom"/>
          </w:tcPr>
          <w:p w14:paraId="46DC5B4F" w14:textId="6D840801" w:rsidR="00761567" w:rsidRPr="00961A33" w:rsidRDefault="00C16871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6871">
              <w:rPr>
                <w:rFonts w:ascii="Angsana New" w:hAnsi="Angsana New"/>
                <w:color w:val="000000"/>
                <w:sz w:val="30"/>
                <w:szCs w:val="30"/>
              </w:rPr>
              <w:t>198,453.10</w:t>
            </w:r>
          </w:p>
        </w:tc>
        <w:tc>
          <w:tcPr>
            <w:tcW w:w="236" w:type="dxa"/>
            <w:vAlign w:val="bottom"/>
          </w:tcPr>
          <w:p w14:paraId="0EA7CEFA" w14:textId="77777777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auto"/>
          </w:tcPr>
          <w:p w14:paraId="56BC082A" w14:textId="5BEA9F9F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261,866.16</w:t>
            </w:r>
          </w:p>
        </w:tc>
        <w:tc>
          <w:tcPr>
            <w:tcW w:w="241" w:type="dxa"/>
            <w:shd w:val="clear" w:color="auto" w:fill="auto"/>
          </w:tcPr>
          <w:p w14:paraId="069207B5" w14:textId="77777777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2B3E5311" w14:textId="202FD671" w:rsidR="00761567" w:rsidRPr="00961A33" w:rsidRDefault="00C16871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6871">
              <w:rPr>
                <w:rFonts w:ascii="Angsana New" w:hAnsi="Angsana New"/>
                <w:color w:val="000000"/>
                <w:sz w:val="30"/>
                <w:szCs w:val="30"/>
              </w:rPr>
              <w:t>198,453.10</w:t>
            </w:r>
          </w:p>
        </w:tc>
        <w:tc>
          <w:tcPr>
            <w:tcW w:w="240" w:type="dxa"/>
            <w:shd w:val="clear" w:color="auto" w:fill="auto"/>
          </w:tcPr>
          <w:p w14:paraId="11058261" w14:textId="77777777" w:rsidR="00761567" w:rsidRPr="00961A33" w:rsidRDefault="00761567" w:rsidP="0076156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B67767E" w14:textId="27AF2FDA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261,866.16</w:t>
            </w:r>
          </w:p>
        </w:tc>
      </w:tr>
      <w:tr w:rsidR="00C41E4D" w:rsidRPr="00CD5B50" w14:paraId="2C36699D" w14:textId="77777777">
        <w:tc>
          <w:tcPr>
            <w:tcW w:w="3870" w:type="dxa"/>
            <w:shd w:val="clear" w:color="auto" w:fill="auto"/>
            <w:vAlign w:val="center"/>
          </w:tcPr>
          <w:p w14:paraId="176B9FE3" w14:textId="77777777" w:rsidR="00761567" w:rsidRPr="00961A33" w:rsidRDefault="00761567" w:rsidP="007615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1A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E194B8" w14:textId="6CD311F7" w:rsidR="00761567" w:rsidRPr="00961A33" w:rsidRDefault="00C16871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71314BC" w14:textId="77777777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20F4B7C" w14:textId="6FC99291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3,468.14</w:t>
            </w:r>
          </w:p>
        </w:tc>
        <w:tc>
          <w:tcPr>
            <w:tcW w:w="241" w:type="dxa"/>
            <w:shd w:val="clear" w:color="auto" w:fill="auto"/>
          </w:tcPr>
          <w:p w14:paraId="7FCFB00E" w14:textId="77777777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20B62" w14:textId="0ED2A37F" w:rsidR="00761567" w:rsidRPr="00961A33" w:rsidRDefault="00C16871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9BAA03" w14:textId="77777777" w:rsidR="00761567" w:rsidRPr="00961A33" w:rsidRDefault="00761567" w:rsidP="0076156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EEC8" w14:textId="4AC84C20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3,468.14</w:t>
            </w:r>
          </w:p>
        </w:tc>
      </w:tr>
      <w:tr w:rsidR="00FA1487" w:rsidRPr="00494247" w14:paraId="527DC15B" w14:textId="77777777">
        <w:tc>
          <w:tcPr>
            <w:tcW w:w="3870" w:type="dxa"/>
            <w:shd w:val="clear" w:color="auto" w:fill="auto"/>
            <w:vAlign w:val="center"/>
          </w:tcPr>
          <w:p w14:paraId="3E7E88B9" w14:textId="77777777" w:rsidR="00761567" w:rsidRPr="00494247" w:rsidRDefault="00761567" w:rsidP="0076156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EF23" w14:textId="00339062" w:rsidR="00761567" w:rsidRPr="00961A33" w:rsidRDefault="00DA2173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A217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198,453.10</w:t>
            </w:r>
          </w:p>
        </w:tc>
        <w:tc>
          <w:tcPr>
            <w:tcW w:w="236" w:type="dxa"/>
            <w:vAlign w:val="bottom"/>
          </w:tcPr>
          <w:p w14:paraId="7095C197" w14:textId="77777777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0C0AE" w14:textId="21C0A58F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265,334.30</w:t>
            </w:r>
          </w:p>
        </w:tc>
        <w:tc>
          <w:tcPr>
            <w:tcW w:w="241" w:type="dxa"/>
            <w:shd w:val="clear" w:color="auto" w:fill="auto"/>
          </w:tcPr>
          <w:p w14:paraId="355CB2BF" w14:textId="77777777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421391" w14:textId="124294E4" w:rsidR="00761567" w:rsidRPr="00961A33" w:rsidRDefault="00935735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3573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341,926.88</w:t>
            </w:r>
          </w:p>
        </w:tc>
        <w:tc>
          <w:tcPr>
            <w:tcW w:w="240" w:type="dxa"/>
            <w:shd w:val="clear" w:color="auto" w:fill="auto"/>
          </w:tcPr>
          <w:p w14:paraId="41F574C5" w14:textId="77777777" w:rsidR="00761567" w:rsidRPr="00961A33" w:rsidRDefault="00761567" w:rsidP="0076156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D9445" w14:textId="582EFD61" w:rsidR="00761567" w:rsidRPr="00961A33" w:rsidRDefault="00761567" w:rsidP="0076156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477,616.15</w:t>
            </w:r>
          </w:p>
        </w:tc>
      </w:tr>
      <w:tr w:rsidR="00C41E4D" w:rsidRPr="00494247" w14:paraId="4F5628E8" w14:textId="77777777" w:rsidTr="00961A33">
        <w:tc>
          <w:tcPr>
            <w:tcW w:w="3870" w:type="dxa"/>
            <w:shd w:val="clear" w:color="auto" w:fill="auto"/>
            <w:vAlign w:val="center"/>
          </w:tcPr>
          <w:p w14:paraId="3D6F92EE" w14:textId="125EF380" w:rsidR="00961A33" w:rsidRPr="00961A33" w:rsidRDefault="009C68A4" w:rsidP="00961A3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กรรมการและ</w:t>
            </w:r>
            <w:r w:rsidR="00961A33"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C6495B7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D084D8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14:paraId="0F851396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F4D0F0C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A4729FB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7226E4F" w14:textId="77777777" w:rsidR="00961A33" w:rsidRPr="00961A33" w:rsidRDefault="00961A33" w:rsidP="00961A3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EE844B" w14:textId="77777777" w:rsidR="00961A33" w:rsidRPr="00961A33" w:rsidRDefault="00961A33" w:rsidP="00961A3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A33" w:rsidRPr="00494247" w14:paraId="0A3D996F" w14:textId="77777777" w:rsidTr="00961A33">
        <w:tc>
          <w:tcPr>
            <w:tcW w:w="3870" w:type="dxa"/>
            <w:shd w:val="clear" w:color="auto" w:fill="auto"/>
            <w:vAlign w:val="center"/>
          </w:tcPr>
          <w:p w14:paraId="376C2945" w14:textId="5BEE90EC" w:rsidR="00961A33" w:rsidRPr="0028350A" w:rsidRDefault="00961A33" w:rsidP="00961A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28350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ค่าตอบแทน</w:t>
            </w:r>
            <w:r w:rsidR="009C68A4" w:rsidRPr="0028350A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กรรมการและ</w:t>
            </w:r>
            <w:r w:rsidRPr="0028350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4B77FF80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91BD9F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53245AB9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4B93C81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4152FDC6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7DE77C3" w14:textId="77777777" w:rsidR="00961A33" w:rsidRPr="00961A33" w:rsidRDefault="00961A33" w:rsidP="00961A3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CA53DB9" w14:textId="77777777" w:rsidR="00961A33" w:rsidRPr="00961A33" w:rsidRDefault="00961A33" w:rsidP="00D9115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6871" w:rsidRPr="00494247" w14:paraId="2C3E45F5" w14:textId="77777777" w:rsidTr="00413AB7">
        <w:tc>
          <w:tcPr>
            <w:tcW w:w="3870" w:type="dxa"/>
            <w:shd w:val="clear" w:color="auto" w:fill="auto"/>
            <w:vAlign w:val="center"/>
          </w:tcPr>
          <w:p w14:paraId="7833E5C7" w14:textId="77777777" w:rsidR="00C16871" w:rsidRPr="00961A33" w:rsidRDefault="00C16871" w:rsidP="00C168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1A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02F4CE" w14:textId="4EEF3457" w:rsidR="00C16871" w:rsidRPr="00961A33" w:rsidRDefault="0005693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569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9,708,454.00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68A3B" w14:textId="77777777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04A1DBF8" w14:textId="37ECFAFA" w:rsidR="00C16871" w:rsidRPr="00961A33" w:rsidRDefault="00413AB7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3AB7">
              <w:rPr>
                <w:rFonts w:ascii="Angsana New" w:hAnsi="Angsana New"/>
                <w:sz w:val="30"/>
                <w:szCs w:val="30"/>
                <w:lang w:val="en-US"/>
              </w:rPr>
              <w:t>9,419,529.00</w:t>
            </w:r>
          </w:p>
        </w:tc>
        <w:tc>
          <w:tcPr>
            <w:tcW w:w="241" w:type="dxa"/>
            <w:shd w:val="clear" w:color="auto" w:fill="auto"/>
          </w:tcPr>
          <w:p w14:paraId="50806719" w14:textId="77777777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69001826" w14:textId="10FEF9F4" w:rsidR="00C16871" w:rsidRPr="00961A33" w:rsidRDefault="007148A9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148A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9,708,454.00</w:t>
            </w:r>
          </w:p>
        </w:tc>
        <w:tc>
          <w:tcPr>
            <w:tcW w:w="240" w:type="dxa"/>
            <w:shd w:val="clear" w:color="auto" w:fill="auto"/>
          </w:tcPr>
          <w:p w14:paraId="43AB637D" w14:textId="77777777" w:rsidR="00C16871" w:rsidRPr="00961A33" w:rsidRDefault="00C16871" w:rsidP="00C16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1148BA7" w14:textId="570E8D6E" w:rsidR="00C16871" w:rsidRPr="00961A33" w:rsidRDefault="00782479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479">
              <w:rPr>
                <w:rFonts w:ascii="Angsana New" w:hAnsi="Angsana New"/>
                <w:sz w:val="30"/>
                <w:szCs w:val="30"/>
                <w:lang w:val="en-US"/>
              </w:rPr>
              <w:t>9,708,454.00</w:t>
            </w:r>
          </w:p>
        </w:tc>
      </w:tr>
      <w:tr w:rsidR="00C41E4D" w:rsidRPr="00494247" w14:paraId="3B99A8E9" w14:textId="77777777">
        <w:tc>
          <w:tcPr>
            <w:tcW w:w="3870" w:type="dxa"/>
            <w:shd w:val="clear" w:color="auto" w:fill="auto"/>
            <w:vAlign w:val="center"/>
          </w:tcPr>
          <w:p w14:paraId="6C0E9BFF" w14:textId="77777777" w:rsidR="00C16871" w:rsidRPr="00961A33" w:rsidRDefault="00C16871" w:rsidP="00C168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1A3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3773B" w14:textId="7521F30E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68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508,375.24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1D3FF" w14:textId="77777777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4AEB500" w14:textId="0EAE25A2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507,367.82</w:t>
            </w:r>
          </w:p>
        </w:tc>
        <w:tc>
          <w:tcPr>
            <w:tcW w:w="241" w:type="dxa"/>
            <w:shd w:val="clear" w:color="auto" w:fill="auto"/>
          </w:tcPr>
          <w:p w14:paraId="1D62B943" w14:textId="77777777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A0745" w14:textId="0CDBD142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1687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508,375.24</w:t>
            </w:r>
          </w:p>
        </w:tc>
        <w:tc>
          <w:tcPr>
            <w:tcW w:w="240" w:type="dxa"/>
            <w:shd w:val="clear" w:color="auto" w:fill="auto"/>
          </w:tcPr>
          <w:p w14:paraId="51A5CA4A" w14:textId="77777777" w:rsidR="00C16871" w:rsidRPr="00961A33" w:rsidRDefault="00C16871" w:rsidP="00C16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E6C32" w14:textId="29A97A2C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507,367.82</w:t>
            </w:r>
          </w:p>
        </w:tc>
      </w:tr>
      <w:tr w:rsidR="00FA1487" w:rsidRPr="003263D4" w14:paraId="225309CE" w14:textId="77777777" w:rsidTr="00413AB7">
        <w:tc>
          <w:tcPr>
            <w:tcW w:w="3870" w:type="dxa"/>
            <w:shd w:val="clear" w:color="auto" w:fill="auto"/>
            <w:vAlign w:val="center"/>
          </w:tcPr>
          <w:p w14:paraId="10F1B7F5" w14:textId="77777777" w:rsidR="00C16871" w:rsidRPr="00494247" w:rsidRDefault="00C16871" w:rsidP="00C16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2AE628" w14:textId="73E8903F" w:rsidR="00C16871" w:rsidRPr="00961A33" w:rsidRDefault="0005693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569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10,216,829.24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C5032" w14:textId="77777777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D4276" w14:textId="4BD569B3" w:rsidR="00C16871" w:rsidRPr="00961A33" w:rsidRDefault="00413AB7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3A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9,926,896.82</w:t>
            </w:r>
          </w:p>
        </w:tc>
        <w:tc>
          <w:tcPr>
            <w:tcW w:w="241" w:type="dxa"/>
            <w:shd w:val="clear" w:color="auto" w:fill="auto"/>
          </w:tcPr>
          <w:p w14:paraId="145BA0D5" w14:textId="77777777" w:rsidR="00C16871" w:rsidRPr="00961A33" w:rsidRDefault="00C16871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35B770" w14:textId="76BA543B" w:rsidR="00C16871" w:rsidRPr="00961A33" w:rsidRDefault="007148A9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148A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10,216,829.24</w:t>
            </w:r>
          </w:p>
        </w:tc>
        <w:tc>
          <w:tcPr>
            <w:tcW w:w="240" w:type="dxa"/>
            <w:shd w:val="clear" w:color="auto" w:fill="auto"/>
          </w:tcPr>
          <w:p w14:paraId="19CB1609" w14:textId="77777777" w:rsidR="00C16871" w:rsidRPr="00961A33" w:rsidRDefault="00C16871" w:rsidP="00C16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922A6" w14:textId="6E2B2110" w:rsidR="00C16871" w:rsidRPr="00961A33" w:rsidRDefault="00AA47D9" w:rsidP="00C16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10,215,821.82</w:t>
            </w:r>
          </w:p>
        </w:tc>
      </w:tr>
    </w:tbl>
    <w:p w14:paraId="7111AF11" w14:textId="77777777" w:rsidR="007A10FE" w:rsidRDefault="007A10FE" w:rsidP="00FC09BA">
      <w:pPr>
        <w:numPr>
          <w:ilvl w:val="0"/>
          <w:numId w:val="38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3394439" w14:textId="77777777" w:rsidR="002B6E3C" w:rsidRPr="002B6E3C" w:rsidRDefault="002B6E3C" w:rsidP="002B6E3C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2B6E3C">
        <w:rPr>
          <w:rFonts w:ascii="Angsana New" w:hAnsi="Angsana New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ค่าตอบแทนผู้บริหารสำคัญนี้เป็นผลประโยชน์ที่จ่ายให้แก่กรรมการและผู้บริหารของกลุ่มบริษัท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7FAA094A" w14:textId="46FAE944" w:rsidR="00761567" w:rsidRPr="00837E58" w:rsidRDefault="002B6E3C" w:rsidP="002B6E3C">
      <w:pPr>
        <w:spacing w:after="120"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  <w:r w:rsidRPr="002B6E3C">
        <w:rPr>
          <w:rFonts w:ascii="Angsana New" w:hAnsi="Angsana New"/>
          <w:sz w:val="30"/>
          <w:szCs w:val="30"/>
          <w:cs/>
        </w:rPr>
        <w:t>ผลประโยชน์ของกรรมการ หมายถึง ผลประโยชน์ที่จ่ายให้แก่กรรมการบริษัทตาม มาตรา 90 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5B4E20A1" w14:textId="77777777" w:rsidR="00961A33" w:rsidRPr="00961A33" w:rsidRDefault="00961A33" w:rsidP="00A6201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0" w:firstLine="0"/>
        <w:jc w:val="thaiDistribute"/>
        <w:rPr>
          <w:rFonts w:ascii="Angsana New" w:hAnsi="Angsana New"/>
          <w:b/>
          <w:bCs/>
          <w:vanish/>
          <w:sz w:val="30"/>
          <w:szCs w:val="30"/>
          <w:cs/>
        </w:rPr>
      </w:pPr>
    </w:p>
    <w:p w14:paraId="71DFDB30" w14:textId="0160028A" w:rsidR="001A1C9A" w:rsidRPr="00315AF2" w:rsidRDefault="001A1C9A" w:rsidP="0076156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b/>
          <w:bCs/>
          <w:sz w:val="30"/>
          <w:szCs w:val="30"/>
          <w:cs/>
        </w:rPr>
        <w:t>สิทธิพิเศษที่ได้รับจากการส่งเสริมการลงทุน</w:t>
      </w:r>
    </w:p>
    <w:p w14:paraId="71DFDB31" w14:textId="77777777" w:rsidR="001A1C9A" w:rsidRDefault="001A1C9A" w:rsidP="001A1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sz w:val="30"/>
          <w:szCs w:val="30"/>
          <w:cs/>
        </w:rPr>
        <w:t>บริษัทฯได้รับสิทธิพิเศษบางประการจากการได้รับการส่งเสริมการลงทุนตามพระราชบัญญัติส่งเสริมการลงทุน</w:t>
      </w:r>
      <w:r w:rsidRPr="00CE7BCB">
        <w:rPr>
          <w:rFonts w:ascii="Angsana New" w:hAnsi="Angsana New" w:hint="cs"/>
          <w:sz w:val="30"/>
          <w:szCs w:val="30"/>
          <w:cs/>
        </w:rPr>
        <w:t xml:space="preserve"> </w:t>
      </w:r>
      <w:r w:rsidRPr="00CE7BCB">
        <w:rPr>
          <w:rFonts w:ascii="Angsana New" w:hAnsi="Angsana New"/>
          <w:sz w:val="30"/>
          <w:szCs w:val="30"/>
          <w:cs/>
        </w:rPr>
        <w:t xml:space="preserve">พ.ศ. </w:t>
      </w:r>
      <w:r w:rsidRPr="00CE7BCB">
        <w:rPr>
          <w:rFonts w:ascii="Angsana New" w:hAnsi="Angsana New"/>
          <w:sz w:val="30"/>
          <w:szCs w:val="30"/>
        </w:rPr>
        <w:t xml:space="preserve">2520  </w:t>
      </w:r>
      <w:r w:rsidRPr="00CE7BCB">
        <w:rPr>
          <w:rFonts w:ascii="Angsana New" w:hAnsi="Angsana New"/>
          <w:sz w:val="30"/>
          <w:szCs w:val="30"/>
          <w:cs/>
        </w:rPr>
        <w:t>มีสิทธิพิเศษทางด้านภาษีโดยสังเขปของการผลิตสินค้าประเภท</w:t>
      </w:r>
      <w:r w:rsidRPr="00CE7BCB">
        <w:rPr>
          <w:rFonts w:ascii="Angsana New" w:hAnsi="Angsana New" w:hint="cs"/>
          <w:sz w:val="30"/>
          <w:szCs w:val="30"/>
          <w:cs/>
        </w:rPr>
        <w:t xml:space="preserve">ผงโลหะ ซึ่งเป็นการปรับปรุงประสิทธิภาพการผลิตเพื่อการใช้พลังงานทดแทน </w:t>
      </w:r>
      <w:r w:rsidRPr="00CE7BCB">
        <w:rPr>
          <w:rFonts w:ascii="Angsana New" w:hAnsi="Angsana New"/>
          <w:sz w:val="30"/>
          <w:szCs w:val="30"/>
          <w:cs/>
        </w:rPr>
        <w:t>ดังนี้</w:t>
      </w:r>
    </w:p>
    <w:p w14:paraId="71DFDB32" w14:textId="77777777" w:rsidR="001A1C9A" w:rsidRPr="00CE7BCB" w:rsidRDefault="001A1C9A" w:rsidP="001A1C9A">
      <w:pPr>
        <w:tabs>
          <w:tab w:val="left" w:pos="513"/>
          <w:tab w:val="decimal" w:pos="79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15AF2">
        <w:rPr>
          <w:rFonts w:ascii="Angsana New" w:hAnsi="Angsana New"/>
          <w:sz w:val="30"/>
          <w:szCs w:val="30"/>
          <w:cs/>
        </w:rPr>
        <w:t>ตามบัตรส่งเสริมการลงทุนลง</w:t>
      </w:r>
      <w:r w:rsidRPr="009F3336">
        <w:rPr>
          <w:rFonts w:ascii="Angsana New" w:hAnsi="Angsana New"/>
          <w:sz w:val="30"/>
          <w:szCs w:val="30"/>
          <w:cs/>
        </w:rPr>
        <w:t xml:space="preserve">วันที่ </w:t>
      </w:r>
      <w:r w:rsidRPr="009F3336">
        <w:rPr>
          <w:rFonts w:ascii="Angsana New" w:hAnsi="Angsana New"/>
          <w:sz w:val="30"/>
          <w:szCs w:val="30"/>
        </w:rPr>
        <w:t xml:space="preserve">1 </w:t>
      </w:r>
      <w:r w:rsidRPr="009F3336">
        <w:rPr>
          <w:rFonts w:ascii="Angsana New" w:hAnsi="Angsana New" w:hint="cs"/>
          <w:sz w:val="30"/>
          <w:szCs w:val="30"/>
          <w:cs/>
        </w:rPr>
        <w:t>มีนาคม</w:t>
      </w:r>
      <w:r w:rsidRPr="009F3336">
        <w:rPr>
          <w:rFonts w:ascii="Angsana New" w:hAnsi="Angsana New"/>
          <w:sz w:val="30"/>
          <w:szCs w:val="30"/>
          <w:cs/>
        </w:rPr>
        <w:t xml:space="preserve"> </w:t>
      </w:r>
      <w:r w:rsidRPr="009F3336">
        <w:rPr>
          <w:rFonts w:ascii="Angsana New" w:hAnsi="Angsana New"/>
          <w:sz w:val="30"/>
          <w:szCs w:val="30"/>
        </w:rPr>
        <w:t xml:space="preserve">2564  </w:t>
      </w:r>
      <w:r w:rsidRPr="009F3336">
        <w:rPr>
          <w:rFonts w:ascii="Angsana New" w:hAnsi="Angsana New"/>
          <w:sz w:val="30"/>
          <w:szCs w:val="30"/>
          <w:cs/>
        </w:rPr>
        <w:t>ภายใต้เงื่อนไขต่างๆ</w:t>
      </w:r>
      <w:r w:rsidRPr="00315AF2">
        <w:rPr>
          <w:rFonts w:ascii="Angsana New" w:hAnsi="Angsana New"/>
          <w:sz w:val="30"/>
          <w:szCs w:val="30"/>
          <w:cs/>
        </w:rPr>
        <w:t xml:space="preserve"> ที่กำหนดไว้ บริษัทฯ ได้รับสิทธิและ</w:t>
      </w:r>
      <w:r>
        <w:rPr>
          <w:rFonts w:ascii="Angsana New" w:hAnsi="Angsana New"/>
          <w:sz w:val="30"/>
          <w:szCs w:val="30"/>
        </w:rPr>
        <w:t xml:space="preserve"> </w:t>
      </w:r>
      <w:r w:rsidRPr="00315AF2">
        <w:rPr>
          <w:rFonts w:ascii="Angsana New" w:hAnsi="Angsana New"/>
          <w:sz w:val="30"/>
          <w:szCs w:val="30"/>
          <w:cs/>
        </w:rPr>
        <w:t>ประโยชน์  ดังนี้</w:t>
      </w:r>
    </w:p>
    <w:p w14:paraId="71DFDB33" w14:textId="77777777" w:rsidR="001A1C9A" w:rsidRPr="00CE7BCB" w:rsidRDefault="001A1C9A" w:rsidP="001A1C9A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</w:t>
      </w:r>
      <w:r w:rsidRPr="00CE7BCB">
        <w:rPr>
          <w:rFonts w:ascii="Angsana New" w:hAnsi="Angsana New"/>
          <w:sz w:val="30"/>
          <w:szCs w:val="30"/>
          <w:cs/>
        </w:rPr>
        <w:t>ยกเว้นอากรขาเข้าสำหรับเครื่องจักรตามที่คณะกรรมการพิจารณาอนุมัติ</w:t>
      </w:r>
    </w:p>
    <w:p w14:paraId="71DFDB34" w14:textId="77777777" w:rsidR="001A1C9A" w:rsidRDefault="001A1C9A" w:rsidP="001A1C9A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CE7BCB">
        <w:rPr>
          <w:rFonts w:ascii="Angsana New" w:hAnsi="Angsana New"/>
          <w:sz w:val="30"/>
          <w:szCs w:val="30"/>
        </w:rPr>
        <w:t>50</w:t>
      </w:r>
      <w:r w:rsidRPr="00CE7BCB">
        <w:rPr>
          <w:rFonts w:ascii="Angsana New" w:hAnsi="Angsana New" w:hint="cs"/>
          <w:sz w:val="30"/>
          <w:szCs w:val="30"/>
          <w:cs/>
        </w:rPr>
        <w:t xml:space="preserve"> ของมูลค่าเงินลงทุนเพื่อปรับปรุงประสิทธิภาพการผลิต โดยไม่รวมค่าที่ดินและทุนหมุนเวียน มีกำหนดเวลา </w:t>
      </w:r>
      <w:r w:rsidRPr="00CE7BCB">
        <w:rPr>
          <w:rFonts w:ascii="Angsana New" w:hAnsi="Angsana New"/>
          <w:sz w:val="30"/>
          <w:szCs w:val="30"/>
        </w:rPr>
        <w:t>3</w:t>
      </w:r>
      <w:r w:rsidRPr="00CE7BCB">
        <w:rPr>
          <w:rFonts w:ascii="Angsana New" w:hAnsi="Angsana New" w:hint="cs"/>
          <w:sz w:val="30"/>
          <w:szCs w:val="30"/>
          <w:cs/>
        </w:rPr>
        <w:t xml:space="preserve"> ปี นับจากวันที่มีรายได้ภายหลังจากได้รับบัตรส่งเสริม</w:t>
      </w:r>
    </w:p>
    <w:p w14:paraId="71DFDB38" w14:textId="77777777" w:rsidR="001A1C9A" w:rsidRDefault="001A1C9A" w:rsidP="00D47D20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decimal" w:pos="7920"/>
        </w:tabs>
        <w:spacing w:after="12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</w:t>
      </w:r>
      <w:r w:rsidRPr="00CE7BCB">
        <w:rPr>
          <w:rFonts w:ascii="Angsana New" w:hAnsi="Angsana New"/>
          <w:sz w:val="30"/>
          <w:szCs w:val="30"/>
          <w:cs/>
        </w:rPr>
        <w:br/>
      </w:r>
      <w:r w:rsidRPr="00CE7BCB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CE7BCB">
        <w:rPr>
          <w:rFonts w:ascii="Angsana New" w:hAnsi="Angsana New"/>
          <w:sz w:val="30"/>
          <w:szCs w:val="30"/>
        </w:rPr>
        <w:t xml:space="preserve">31 </w:t>
      </w:r>
      <w:r w:rsidRPr="00CE7BCB">
        <w:rPr>
          <w:rFonts w:ascii="Angsana New" w:hAnsi="Angsana New" w:hint="cs"/>
          <w:sz w:val="30"/>
          <w:szCs w:val="30"/>
          <w:cs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71DFDB3A" w14:textId="77777777" w:rsidR="001A1C9A" w:rsidRDefault="001A1C9A" w:rsidP="001A1C9A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sz w:val="30"/>
          <w:szCs w:val="30"/>
          <w:cs/>
        </w:rPr>
        <w:t>บริษัทฯ จึงต้องปฏิบัติตามเงื่อนไขต่าง ๆ ที่กำหนดไว้ในบัตรส่งเสริม</w:t>
      </w:r>
    </w:p>
    <w:p w14:paraId="71DFDB3B" w14:textId="75A6021A" w:rsidR="001A1C9A" w:rsidRPr="0069266C" w:rsidRDefault="001A1C9A" w:rsidP="0069266C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7C0256">
        <w:rPr>
          <w:rFonts w:ascii="Angsana New" w:hAnsi="Angsana New"/>
          <w:sz w:val="30"/>
          <w:szCs w:val="30"/>
          <w:cs/>
        </w:rPr>
        <w:t>รายได้จากการขาย</w:t>
      </w:r>
      <w:r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7C0256">
        <w:rPr>
          <w:rFonts w:ascii="Angsana New" w:hAnsi="Angsana New"/>
          <w:sz w:val="30"/>
          <w:szCs w:val="30"/>
          <w:cs/>
        </w:rPr>
        <w:t>ที่ได้รับการส่งเสริมการลงทุน และที่ไม่ได้รับการส่งเสริมการลงทุนที่แสดงในงบกำไรขาดทุน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7C0256">
        <w:rPr>
          <w:rFonts w:ascii="Angsana New" w:hAnsi="Angsana New"/>
          <w:sz w:val="30"/>
          <w:szCs w:val="30"/>
          <w:cs/>
        </w:rPr>
        <w:t>สำหรับ</w:t>
      </w:r>
      <w:r w:rsidR="00CE1649">
        <w:rPr>
          <w:rFonts w:ascii="Angsana New" w:hAnsi="Angsana New" w:hint="cs"/>
          <w:sz w:val="30"/>
          <w:szCs w:val="30"/>
          <w:cs/>
        </w:rPr>
        <w:t>งวด</w:t>
      </w:r>
      <w:r w:rsidR="00266B0D">
        <w:rPr>
          <w:rFonts w:ascii="Angsana New" w:hAnsi="Angsana New" w:hint="cs"/>
          <w:sz w:val="30"/>
          <w:szCs w:val="30"/>
          <w:cs/>
        </w:rPr>
        <w:t xml:space="preserve"> </w:t>
      </w:r>
      <w:r w:rsidR="00266B0D">
        <w:rPr>
          <w:rFonts w:ascii="Angsana New" w:hAnsi="Angsana New"/>
          <w:sz w:val="30"/>
          <w:szCs w:val="30"/>
          <w:lang w:val="en-US"/>
        </w:rPr>
        <w:t xml:space="preserve">3 </w:t>
      </w:r>
      <w:r w:rsidR="00266B0D">
        <w:rPr>
          <w:rFonts w:ascii="Angsana New" w:hAnsi="Angsana New" w:hint="cs"/>
          <w:sz w:val="30"/>
          <w:szCs w:val="30"/>
          <w:cs/>
          <w:lang w:val="en-US"/>
        </w:rPr>
        <w:t>เดือนและ</w:t>
      </w:r>
      <w:r w:rsidR="00CE1649">
        <w:rPr>
          <w:rFonts w:ascii="Angsana New" w:hAnsi="Angsana New" w:hint="cs"/>
          <w:sz w:val="30"/>
          <w:szCs w:val="30"/>
          <w:cs/>
        </w:rPr>
        <w:t xml:space="preserve"> </w:t>
      </w:r>
      <w:r w:rsidR="00761567">
        <w:rPr>
          <w:rFonts w:ascii="Angsana New" w:hAnsi="Angsana New"/>
          <w:sz w:val="30"/>
          <w:szCs w:val="30"/>
          <w:lang w:val="en-US"/>
        </w:rPr>
        <w:t>6</w:t>
      </w:r>
      <w:r w:rsidR="00CE1649">
        <w:rPr>
          <w:rFonts w:ascii="Angsana New" w:hAnsi="Angsana New" w:hint="cs"/>
          <w:sz w:val="30"/>
          <w:szCs w:val="30"/>
          <w:cs/>
        </w:rPr>
        <w:t xml:space="preserve"> เดือน </w:t>
      </w:r>
      <w:r w:rsidRPr="007C025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761567">
        <w:rPr>
          <w:rFonts w:ascii="Angsana New" w:hAnsi="Angsana New"/>
          <w:sz w:val="30"/>
          <w:szCs w:val="30"/>
        </w:rPr>
        <w:t>0</w:t>
      </w:r>
      <w:r w:rsidRPr="007C0256">
        <w:rPr>
          <w:rFonts w:ascii="Angsana New" w:hAnsi="Angsana New"/>
          <w:sz w:val="30"/>
          <w:szCs w:val="30"/>
          <w:cs/>
        </w:rPr>
        <w:t xml:space="preserve"> </w:t>
      </w:r>
      <w:r w:rsidR="00761567">
        <w:rPr>
          <w:rFonts w:ascii="Angsana New" w:hAnsi="Angsana New" w:hint="cs"/>
          <w:sz w:val="30"/>
          <w:szCs w:val="30"/>
          <w:cs/>
        </w:rPr>
        <w:t>มิถุนายน</w:t>
      </w:r>
      <w:r w:rsidRPr="007C02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7C0256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tbl>
      <w:tblPr>
        <w:tblW w:w="901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320"/>
        <w:gridCol w:w="2268"/>
        <w:gridCol w:w="2430"/>
      </w:tblGrid>
      <w:tr w:rsidR="000544C2" w:rsidRPr="00E50A6D" w14:paraId="71DFDB40" w14:textId="77777777" w:rsidTr="000A138B">
        <w:tc>
          <w:tcPr>
            <w:tcW w:w="4320" w:type="dxa"/>
          </w:tcPr>
          <w:p w14:paraId="71DFDB3C" w14:textId="77777777" w:rsidR="000544C2" w:rsidRPr="00E50A6D" w:rsidRDefault="000544C2" w:rsidP="00F2525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</w:tcPr>
          <w:p w14:paraId="71DFDB3D" w14:textId="77777777" w:rsidR="000544C2" w:rsidRPr="00E50A6D" w:rsidRDefault="000544C2" w:rsidP="00F2525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1DFDB3E" w14:textId="1116FD1F" w:rsidR="000544C2" w:rsidRPr="00E50A6D" w:rsidRDefault="000544C2" w:rsidP="00F2525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544C2" w:rsidRPr="00E50A6D" w14:paraId="71DFDB43" w14:textId="77777777" w:rsidTr="000A138B">
        <w:tc>
          <w:tcPr>
            <w:tcW w:w="4320" w:type="dxa"/>
          </w:tcPr>
          <w:p w14:paraId="71DFDB41" w14:textId="77777777" w:rsidR="000544C2" w:rsidRPr="00E50A6D" w:rsidRDefault="000544C2" w:rsidP="00F2525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698" w:type="dxa"/>
            <w:gridSpan w:val="2"/>
            <w:tcBorders>
              <w:bottom w:val="single" w:sz="4" w:space="0" w:color="auto"/>
            </w:tcBorders>
          </w:tcPr>
          <w:p w14:paraId="4DC11543" w14:textId="77777777" w:rsidR="000544C2" w:rsidRDefault="000544C2" w:rsidP="00F25259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544C2" w:rsidRPr="00E50A6D" w14:paraId="71DFDB48" w14:textId="77777777" w:rsidTr="000A138B">
        <w:tc>
          <w:tcPr>
            <w:tcW w:w="4320" w:type="dxa"/>
          </w:tcPr>
          <w:p w14:paraId="71DFDB44" w14:textId="77777777" w:rsidR="000544C2" w:rsidRPr="00E50A6D" w:rsidRDefault="000544C2" w:rsidP="00F25259">
            <w:pPr>
              <w:spacing w:line="360" w:lineRule="exact"/>
              <w:ind w:left="543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1DFDB45" w14:textId="3F68C93F" w:rsidR="000544C2" w:rsidRPr="00E50A6D" w:rsidRDefault="000544C2" w:rsidP="000544C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 3 เดือน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71DFDB46" w14:textId="0AFAE4A2" w:rsidR="000544C2" w:rsidRPr="00E50A6D" w:rsidRDefault="000544C2" w:rsidP="00F2525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 6 เดือน</w:t>
            </w:r>
          </w:p>
        </w:tc>
      </w:tr>
      <w:tr w:rsidR="000544C2" w:rsidRPr="00E50A6D" w14:paraId="71DFDB4D" w14:textId="77777777" w:rsidTr="000A138B">
        <w:tc>
          <w:tcPr>
            <w:tcW w:w="4320" w:type="dxa"/>
          </w:tcPr>
          <w:p w14:paraId="71DFDB49" w14:textId="692966B7" w:rsidR="000544C2" w:rsidRPr="00E50A6D" w:rsidRDefault="000544C2" w:rsidP="000544C2">
            <w:pPr>
              <w:spacing w:line="360" w:lineRule="exact"/>
              <w:ind w:left="86"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และให้บริการ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1DFDB4A" w14:textId="77777777" w:rsidR="000544C2" w:rsidRPr="00E50A6D" w:rsidRDefault="000544C2" w:rsidP="00F2525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430" w:type="dxa"/>
          </w:tcPr>
          <w:p w14:paraId="71DFDB4B" w14:textId="77777777" w:rsidR="000544C2" w:rsidRPr="00F80AEF" w:rsidRDefault="000544C2" w:rsidP="00F2525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0A138B" w:rsidRPr="00E50A6D" w14:paraId="71DFDB52" w14:textId="77777777" w:rsidTr="000A138B">
        <w:tc>
          <w:tcPr>
            <w:tcW w:w="4320" w:type="dxa"/>
          </w:tcPr>
          <w:p w14:paraId="71DFDB4E" w14:textId="39B63B4F" w:rsidR="000A138B" w:rsidRPr="00E50A6D" w:rsidRDefault="000A138B" w:rsidP="000A138B">
            <w:pPr>
              <w:spacing w:line="360" w:lineRule="exact"/>
              <w:ind w:left="543" w:right="36" w:hanging="18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ส่วนที่ได้รับการส่งเสริม</w:t>
            </w:r>
          </w:p>
        </w:tc>
        <w:tc>
          <w:tcPr>
            <w:tcW w:w="2268" w:type="dxa"/>
          </w:tcPr>
          <w:p w14:paraId="71DFDB4F" w14:textId="27C7F8C7" w:rsidR="000A138B" w:rsidRPr="00E50A6D" w:rsidRDefault="00A84F74" w:rsidP="005E7965">
            <w:pPr>
              <w:pStyle w:val="1"/>
              <w:pBdr>
                <w:bottom w:val="none" w:sz="0" w:space="0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A84F74">
              <w:rPr>
                <w:sz w:val="30"/>
                <w:szCs w:val="30"/>
                <w:cs/>
              </w:rPr>
              <w:t>12</w:t>
            </w:r>
            <w:r w:rsidRPr="00A84F74">
              <w:rPr>
                <w:sz w:val="30"/>
                <w:szCs w:val="30"/>
              </w:rPr>
              <w:t>,</w:t>
            </w:r>
            <w:r w:rsidRPr="00A84F74">
              <w:rPr>
                <w:sz w:val="30"/>
                <w:szCs w:val="30"/>
                <w:cs/>
              </w:rPr>
              <w:t>019</w:t>
            </w:r>
            <w:r w:rsidRPr="00A84F74">
              <w:rPr>
                <w:sz w:val="30"/>
                <w:szCs w:val="30"/>
              </w:rPr>
              <w:t>,</w:t>
            </w:r>
            <w:r w:rsidRPr="00A84F74">
              <w:rPr>
                <w:sz w:val="30"/>
                <w:szCs w:val="30"/>
                <w:cs/>
              </w:rPr>
              <w:t>053.02</w:t>
            </w:r>
          </w:p>
        </w:tc>
        <w:tc>
          <w:tcPr>
            <w:tcW w:w="2430" w:type="dxa"/>
            <w:shd w:val="clear" w:color="auto" w:fill="auto"/>
          </w:tcPr>
          <w:p w14:paraId="71DFDB50" w14:textId="722787F3" w:rsidR="000A138B" w:rsidRPr="000A138B" w:rsidRDefault="000A138B" w:rsidP="005E7965">
            <w:pPr>
              <w:pStyle w:val="1"/>
              <w:pBdr>
                <w:bottom w:val="none" w:sz="0" w:space="0" w:color="auto"/>
              </w:pBdr>
              <w:spacing w:line="360" w:lineRule="exact"/>
              <w:ind w:right="93"/>
              <w:rPr>
                <w:sz w:val="30"/>
                <w:szCs w:val="30"/>
                <w:cs/>
              </w:rPr>
            </w:pPr>
            <w:r w:rsidRPr="003A684E">
              <w:rPr>
                <w:sz w:val="30"/>
                <w:szCs w:val="30"/>
              </w:rPr>
              <w:t>28,479,397.67</w:t>
            </w:r>
          </w:p>
        </w:tc>
      </w:tr>
      <w:tr w:rsidR="000A138B" w:rsidRPr="00E50A6D" w14:paraId="0DEC8A88" w14:textId="77777777" w:rsidTr="000A138B">
        <w:tc>
          <w:tcPr>
            <w:tcW w:w="4320" w:type="dxa"/>
          </w:tcPr>
          <w:p w14:paraId="0184A3A5" w14:textId="6C15FB5F" w:rsidR="000A138B" w:rsidRDefault="000A138B" w:rsidP="000A138B">
            <w:pPr>
              <w:spacing w:line="360" w:lineRule="exact"/>
              <w:ind w:left="543" w:right="36" w:hanging="1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ส่วนที่ไม่ได้รับการส่งเสริม</w:t>
            </w:r>
          </w:p>
        </w:tc>
        <w:tc>
          <w:tcPr>
            <w:tcW w:w="2268" w:type="dxa"/>
          </w:tcPr>
          <w:p w14:paraId="58869A4D" w14:textId="292113F4" w:rsidR="000A138B" w:rsidRPr="003A684E" w:rsidRDefault="00A84F74" w:rsidP="005E7965">
            <w:pPr>
              <w:pStyle w:val="1"/>
              <w:pBdr>
                <w:bottom w:val="none" w:sz="0" w:space="0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A84F74">
              <w:rPr>
                <w:sz w:val="30"/>
                <w:szCs w:val="30"/>
                <w:cs/>
              </w:rPr>
              <w:t>119</w:t>
            </w:r>
            <w:r w:rsidRPr="00A84F74">
              <w:rPr>
                <w:sz w:val="30"/>
                <w:szCs w:val="30"/>
              </w:rPr>
              <w:t>,</w:t>
            </w:r>
            <w:r w:rsidRPr="00A84F74">
              <w:rPr>
                <w:sz w:val="30"/>
                <w:szCs w:val="30"/>
                <w:cs/>
              </w:rPr>
              <w:t>757</w:t>
            </w:r>
            <w:r w:rsidRPr="00A84F74">
              <w:rPr>
                <w:sz w:val="30"/>
                <w:szCs w:val="30"/>
              </w:rPr>
              <w:t>,</w:t>
            </w:r>
            <w:r w:rsidRPr="00A84F74">
              <w:rPr>
                <w:sz w:val="30"/>
                <w:szCs w:val="30"/>
                <w:cs/>
              </w:rPr>
              <w:t>021.21</w:t>
            </w:r>
          </w:p>
        </w:tc>
        <w:tc>
          <w:tcPr>
            <w:tcW w:w="2430" w:type="dxa"/>
            <w:shd w:val="clear" w:color="auto" w:fill="auto"/>
          </w:tcPr>
          <w:p w14:paraId="3EDA6001" w14:textId="71977A46" w:rsidR="000A138B" w:rsidRPr="000A138B" w:rsidRDefault="000A138B" w:rsidP="005E7965">
            <w:pPr>
              <w:pStyle w:val="1"/>
              <w:pBdr>
                <w:bottom w:val="none" w:sz="0" w:space="0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0A138B">
              <w:rPr>
                <w:sz w:val="30"/>
                <w:szCs w:val="30"/>
              </w:rPr>
              <w:t>243,750,409.58</w:t>
            </w:r>
          </w:p>
        </w:tc>
      </w:tr>
      <w:tr w:rsidR="000A138B" w:rsidRPr="00E50A6D" w14:paraId="306AB140" w14:textId="77777777" w:rsidTr="000A138B">
        <w:tc>
          <w:tcPr>
            <w:tcW w:w="4320" w:type="dxa"/>
          </w:tcPr>
          <w:p w14:paraId="014E543C" w14:textId="6C3FA8EC" w:rsidR="000A138B" w:rsidRPr="000544C2" w:rsidRDefault="000A138B" w:rsidP="000A138B">
            <w:pPr>
              <w:spacing w:line="360" w:lineRule="exact"/>
              <w:ind w:left="543" w:right="36" w:hanging="4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544C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35022337" w14:textId="00E04065" w:rsidR="000A138B" w:rsidRPr="003A684E" w:rsidRDefault="00A84F74" w:rsidP="005E7965">
            <w:pPr>
              <w:pStyle w:val="1"/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A84F74">
              <w:rPr>
                <w:sz w:val="30"/>
                <w:szCs w:val="30"/>
                <w:cs/>
              </w:rPr>
              <w:t>131</w:t>
            </w:r>
            <w:r w:rsidRPr="00A84F74">
              <w:rPr>
                <w:sz w:val="30"/>
                <w:szCs w:val="30"/>
              </w:rPr>
              <w:t>,</w:t>
            </w:r>
            <w:r w:rsidRPr="00A84F74">
              <w:rPr>
                <w:sz w:val="30"/>
                <w:szCs w:val="30"/>
                <w:cs/>
              </w:rPr>
              <w:t>776</w:t>
            </w:r>
            <w:r w:rsidRPr="00A84F74">
              <w:rPr>
                <w:sz w:val="30"/>
                <w:szCs w:val="30"/>
              </w:rPr>
              <w:t>,</w:t>
            </w:r>
            <w:r w:rsidRPr="00A84F74">
              <w:rPr>
                <w:sz w:val="30"/>
                <w:szCs w:val="30"/>
                <w:cs/>
              </w:rPr>
              <w:t>074.23</w:t>
            </w:r>
          </w:p>
        </w:tc>
        <w:tc>
          <w:tcPr>
            <w:tcW w:w="2430" w:type="dxa"/>
            <w:shd w:val="clear" w:color="auto" w:fill="auto"/>
          </w:tcPr>
          <w:p w14:paraId="2E0DCF46" w14:textId="5B3AB927" w:rsidR="000A138B" w:rsidRPr="000A138B" w:rsidRDefault="000A138B" w:rsidP="005E7965">
            <w:pPr>
              <w:pStyle w:val="1"/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93"/>
              <w:rPr>
                <w:sz w:val="30"/>
                <w:szCs w:val="30"/>
              </w:rPr>
            </w:pPr>
            <w:r w:rsidRPr="000A138B">
              <w:rPr>
                <w:sz w:val="30"/>
                <w:szCs w:val="30"/>
              </w:rPr>
              <w:t>272,229,807.25</w:t>
            </w:r>
          </w:p>
        </w:tc>
      </w:tr>
    </w:tbl>
    <w:p w14:paraId="71DFDB53" w14:textId="77777777" w:rsidR="006E3761" w:rsidRDefault="006E3761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1DFDB54" w14:textId="77777777" w:rsidR="001A1C9A" w:rsidRPr="001A1C9A" w:rsidRDefault="001A1C9A" w:rsidP="00961A3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DE2440E" w14:textId="77777777" w:rsidR="00961A33" w:rsidRPr="00961A33" w:rsidRDefault="00961A33" w:rsidP="00A6201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61AE3A7" w14:textId="77777777" w:rsidR="00E126A2" w:rsidRDefault="00E126A2" w:rsidP="00E126A2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04D4A30" w14:textId="77777777" w:rsidR="00E126A2" w:rsidRDefault="00E126A2" w:rsidP="00E126A2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B306709" w14:textId="77777777" w:rsidR="00E126A2" w:rsidRDefault="00E126A2" w:rsidP="00E126A2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1DFDB55" w14:textId="37104459" w:rsidR="008B410A" w:rsidRPr="00C20F32" w:rsidRDefault="008B410A" w:rsidP="00A62014">
      <w:pPr>
        <w:numPr>
          <w:ilvl w:val="0"/>
          <w:numId w:val="28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C20F32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1DFDB56" w14:textId="437C66E6" w:rsidR="008B410A" w:rsidRPr="00CE07B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3" w:name="_Hlk8492122"/>
      <w:r w:rsidR="00C20F32">
        <w:rPr>
          <w:rFonts w:ascii="Angsana New" w:hAnsi="Angsana New"/>
          <w:sz w:val="30"/>
          <w:szCs w:val="30"/>
        </w:rPr>
        <w:t>3</w:t>
      </w:r>
      <w:r w:rsidR="00761567">
        <w:rPr>
          <w:rFonts w:ascii="Angsana New" w:hAnsi="Angsana New"/>
          <w:sz w:val="30"/>
          <w:szCs w:val="30"/>
        </w:rPr>
        <w:t>0</w:t>
      </w:r>
      <w:r w:rsidR="00C20F32">
        <w:rPr>
          <w:rFonts w:ascii="Angsana New" w:hAnsi="Angsana New"/>
          <w:sz w:val="30"/>
          <w:szCs w:val="30"/>
        </w:rPr>
        <w:t xml:space="preserve"> </w:t>
      </w:r>
      <w:r w:rsidR="00761567">
        <w:rPr>
          <w:rFonts w:ascii="Angsana New" w:hAnsi="Angsana New" w:hint="cs"/>
          <w:sz w:val="30"/>
          <w:szCs w:val="30"/>
          <w:cs/>
        </w:rPr>
        <w:t>มิถุนายน</w:t>
      </w:r>
      <w:r w:rsidR="00C20F32">
        <w:rPr>
          <w:rFonts w:ascii="Angsana New" w:hAnsi="Angsana New" w:hint="cs"/>
          <w:sz w:val="30"/>
          <w:szCs w:val="30"/>
          <w:cs/>
        </w:rPr>
        <w:t xml:space="preserve"> </w:t>
      </w:r>
      <w:r w:rsidR="00C20F32">
        <w:rPr>
          <w:rFonts w:ascii="Angsana New" w:hAnsi="Angsana New"/>
          <w:sz w:val="30"/>
          <w:szCs w:val="30"/>
          <w:lang w:val="en-US"/>
        </w:rPr>
        <w:t>256</w:t>
      </w:r>
      <w:r w:rsidR="00F35B02">
        <w:rPr>
          <w:rFonts w:ascii="Angsana New" w:hAnsi="Angsana New"/>
          <w:sz w:val="30"/>
          <w:szCs w:val="30"/>
          <w:lang w:val="en-US"/>
        </w:rPr>
        <w:t>5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B80FFF" w:rsidRPr="00CE07B9">
        <w:rPr>
          <w:rFonts w:ascii="Angsana New" w:hAnsi="Angsana New"/>
          <w:sz w:val="30"/>
          <w:szCs w:val="30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>256</w:t>
      </w:r>
      <w:r w:rsidR="00F35B02">
        <w:rPr>
          <w:rFonts w:ascii="Angsana New" w:hAnsi="Angsana New"/>
          <w:sz w:val="30"/>
          <w:szCs w:val="30"/>
          <w:lang w:val="en-US"/>
        </w:rPr>
        <w:t>4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bookmarkEnd w:id="3"/>
      <w:r w:rsidRPr="00CE07B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Pr="00FE2A02">
        <w:rPr>
          <w:rFonts w:ascii="Angsana New" w:hAnsi="Angsana New" w:hint="cs"/>
          <w:sz w:val="30"/>
          <w:szCs w:val="30"/>
          <w:cs/>
        </w:rPr>
        <w:t xml:space="preserve"> </w:t>
      </w:r>
      <w:r w:rsidR="00EE2D2F" w:rsidRPr="00FE2A02">
        <w:rPr>
          <w:rFonts w:ascii="Angsana New" w:hAnsi="Angsana New"/>
          <w:sz w:val="30"/>
          <w:szCs w:val="30"/>
          <w:lang w:val="en-US"/>
        </w:rPr>
        <w:t>11,186.90</w:t>
      </w:r>
      <w:r w:rsidR="00ED3062" w:rsidRPr="00ED3062">
        <w:rPr>
          <w:rFonts w:ascii="Angsana New" w:hAnsi="Angsana New"/>
          <w:sz w:val="30"/>
          <w:szCs w:val="30"/>
          <w:lang w:val="en-US"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 xml:space="preserve">USD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20F32">
        <w:rPr>
          <w:rFonts w:ascii="Angsana New" w:hAnsi="Angsana New"/>
          <w:sz w:val="30"/>
          <w:szCs w:val="30"/>
          <w:cs/>
          <w:lang w:val="en-US"/>
        </w:rPr>
        <w:br/>
      </w:r>
      <w:r w:rsidR="001A1C9A" w:rsidRPr="001A1C9A">
        <w:rPr>
          <w:rFonts w:ascii="Angsana New" w:hAnsi="Angsana New"/>
          <w:sz w:val="30"/>
          <w:szCs w:val="30"/>
          <w:lang w:val="en-US"/>
        </w:rPr>
        <w:t>295,662.37</w:t>
      </w:r>
      <w:r w:rsidR="00B61B43" w:rsidRPr="00B61B43">
        <w:rPr>
          <w:rFonts w:ascii="Angsana New" w:hAnsi="Angsana New"/>
          <w:sz w:val="30"/>
          <w:szCs w:val="30"/>
          <w:lang w:val="en-US"/>
        </w:rPr>
        <w:t xml:space="preserve"> USD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71DFDB57" w14:textId="6C7827CD" w:rsidR="008B410A" w:rsidRPr="001C403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446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61567" w:rsidRPr="00761567">
        <w:rPr>
          <w:rFonts w:ascii="Angsana New" w:hAnsi="Angsana New"/>
          <w:sz w:val="30"/>
          <w:szCs w:val="30"/>
        </w:rPr>
        <w:t xml:space="preserve">30 </w:t>
      </w:r>
      <w:r w:rsidR="00761567" w:rsidRPr="00761567">
        <w:rPr>
          <w:rFonts w:ascii="Angsana New" w:hAnsi="Angsana New"/>
          <w:sz w:val="30"/>
          <w:szCs w:val="30"/>
          <w:cs/>
        </w:rPr>
        <w:t>มิถุนายน</w:t>
      </w:r>
      <w:r w:rsidRPr="00144605">
        <w:rPr>
          <w:rFonts w:ascii="Angsana New" w:hAnsi="Angsana New" w:hint="cs"/>
          <w:sz w:val="30"/>
          <w:szCs w:val="30"/>
          <w:cs/>
        </w:rPr>
        <w:t xml:space="preserve"> </w:t>
      </w:r>
      <w:r w:rsidRPr="00144605">
        <w:rPr>
          <w:rFonts w:ascii="Angsana New" w:hAnsi="Angsana New"/>
          <w:sz w:val="30"/>
          <w:szCs w:val="30"/>
        </w:rPr>
        <w:t>256</w:t>
      </w:r>
      <w:r w:rsidR="001A1C9A">
        <w:rPr>
          <w:rFonts w:ascii="Angsana New" w:hAnsi="Angsana New"/>
          <w:sz w:val="30"/>
          <w:szCs w:val="30"/>
        </w:rPr>
        <w:t>5</w:t>
      </w:r>
      <w:r w:rsidRPr="00144605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1C4039">
        <w:rPr>
          <w:rFonts w:ascii="Angsana New" w:hAnsi="Angsana New"/>
          <w:sz w:val="30"/>
          <w:szCs w:val="30"/>
          <w:lang w:val="en-US"/>
        </w:rPr>
        <w:t>256</w:t>
      </w:r>
      <w:r w:rsidR="001A1C9A">
        <w:rPr>
          <w:rFonts w:ascii="Angsana New" w:hAnsi="Angsana New"/>
          <w:sz w:val="30"/>
          <w:szCs w:val="30"/>
          <w:lang w:val="en-US"/>
        </w:rPr>
        <w:t>4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C4039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1C4039">
        <w:rPr>
          <w:rFonts w:ascii="Angsana New" w:hAnsi="Angsana New"/>
          <w:sz w:val="30"/>
          <w:szCs w:val="30"/>
        </w:rPr>
        <w:t xml:space="preserve">Forward </w:t>
      </w:r>
      <w:r w:rsidRPr="001C4039">
        <w:rPr>
          <w:rFonts w:ascii="Angsana New" w:hAnsi="Angsana New"/>
          <w:sz w:val="30"/>
          <w:szCs w:val="30"/>
          <w:cs/>
        </w:rPr>
        <w:t>รวม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272EDB">
        <w:rPr>
          <w:rFonts w:ascii="Angsana New" w:hAnsi="Angsana New"/>
          <w:sz w:val="30"/>
          <w:szCs w:val="30"/>
          <w:cs/>
        </w:rPr>
        <w:t xml:space="preserve">จำนวน </w:t>
      </w:r>
      <w:r w:rsidR="001C4039" w:rsidRPr="00272EDB">
        <w:rPr>
          <w:rFonts w:ascii="Angsana New" w:hAnsi="Angsana New"/>
          <w:sz w:val="30"/>
          <w:szCs w:val="30"/>
        </w:rPr>
        <w:t>1</w:t>
      </w:r>
      <w:r w:rsidR="00700351" w:rsidRPr="00272EDB">
        <w:rPr>
          <w:rFonts w:ascii="Angsana New" w:hAnsi="Angsana New"/>
          <w:sz w:val="30"/>
          <w:szCs w:val="30"/>
        </w:rPr>
        <w:t>8</w:t>
      </w:r>
      <w:r w:rsidR="001C4039" w:rsidRPr="00272EDB">
        <w:rPr>
          <w:rFonts w:ascii="Angsana New" w:hAnsi="Angsana New"/>
          <w:sz w:val="30"/>
          <w:szCs w:val="30"/>
        </w:rPr>
        <w:t xml:space="preserve">7 </w:t>
      </w:r>
      <w:r w:rsidR="001C4039" w:rsidRPr="00272EDB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51DC9" w:rsidRPr="00272EDB">
        <w:rPr>
          <w:rFonts w:ascii="Angsana New" w:hAnsi="Angsana New"/>
          <w:sz w:val="30"/>
          <w:szCs w:val="30"/>
        </w:rPr>
        <w:t>1</w:t>
      </w:r>
      <w:r w:rsidR="001C4039" w:rsidRPr="00272EDB">
        <w:rPr>
          <w:rFonts w:ascii="Angsana New" w:hAnsi="Angsana New"/>
          <w:sz w:val="30"/>
          <w:szCs w:val="30"/>
        </w:rPr>
        <w:t xml:space="preserve"> </w:t>
      </w:r>
      <w:r w:rsidR="001C4039" w:rsidRPr="00272EDB">
        <w:rPr>
          <w:rFonts w:ascii="Angsana New" w:hAnsi="Angsana New"/>
          <w:sz w:val="30"/>
          <w:szCs w:val="30"/>
          <w:cs/>
        </w:rPr>
        <w:t>ล้าน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 </w:t>
      </w:r>
      <w:r w:rsidR="001C4039" w:rsidRPr="001C4039">
        <w:rPr>
          <w:rFonts w:ascii="Angsana New" w:hAnsi="Angsana New"/>
          <w:sz w:val="30"/>
          <w:szCs w:val="30"/>
        </w:rPr>
        <w:t>USD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(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เฉพาะบริษัทฯ </w:t>
      </w:r>
      <w:r w:rsidR="00551DC9">
        <w:rPr>
          <w:rFonts w:ascii="Angsana New" w:hAnsi="Angsana New"/>
          <w:sz w:val="30"/>
          <w:szCs w:val="30"/>
        </w:rPr>
        <w:t>1</w:t>
      </w:r>
      <w:r w:rsidR="00700351">
        <w:rPr>
          <w:rFonts w:ascii="Angsana New" w:hAnsi="Angsana New"/>
          <w:sz w:val="30"/>
          <w:szCs w:val="30"/>
        </w:rPr>
        <w:t>8</w:t>
      </w:r>
      <w:r w:rsidR="00551DC9">
        <w:rPr>
          <w:rFonts w:ascii="Angsana New" w:hAnsi="Angsana New"/>
          <w:sz w:val="30"/>
          <w:szCs w:val="30"/>
        </w:rPr>
        <w:t>5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51DC9">
        <w:rPr>
          <w:rFonts w:ascii="Angsana New" w:hAnsi="Angsana New"/>
          <w:sz w:val="30"/>
          <w:szCs w:val="30"/>
        </w:rPr>
        <w:t>1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 ล้าน </w:t>
      </w:r>
      <w:r w:rsidR="001C4039" w:rsidRPr="001C4039">
        <w:rPr>
          <w:rFonts w:ascii="Angsana New" w:hAnsi="Angsana New"/>
          <w:sz w:val="30"/>
          <w:szCs w:val="30"/>
        </w:rPr>
        <w:t>USD</w:t>
      </w:r>
      <w:r w:rsidRPr="001C4039">
        <w:rPr>
          <w:rFonts w:ascii="Angsana New" w:hAnsi="Angsana New" w:hint="cs"/>
          <w:sz w:val="30"/>
          <w:szCs w:val="30"/>
          <w:cs/>
        </w:rPr>
        <w:t xml:space="preserve">) </w:t>
      </w:r>
      <w:r w:rsidRPr="001C4039">
        <w:rPr>
          <w:rFonts w:ascii="Angsana New" w:hAnsi="Angsana New"/>
          <w:sz w:val="30"/>
          <w:szCs w:val="30"/>
          <w:cs/>
        </w:rPr>
        <w:t xml:space="preserve">ภาระผูกพันดังกล่าวค้ำประกันโดยที่ดินและสิ่งปลูกสร้างกรรมสิทธิ์ของบริษัทฯ </w:t>
      </w:r>
    </w:p>
    <w:p w14:paraId="71DFDB58" w14:textId="6DA6BC56" w:rsidR="008B410A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61567" w:rsidRPr="00761567">
        <w:rPr>
          <w:rFonts w:ascii="Angsana New" w:hAnsi="Angsana New"/>
          <w:sz w:val="30"/>
          <w:szCs w:val="30"/>
        </w:rPr>
        <w:t xml:space="preserve">30 </w:t>
      </w:r>
      <w:r w:rsidR="00761567" w:rsidRPr="00761567">
        <w:rPr>
          <w:rFonts w:ascii="Angsana New" w:hAnsi="Angsana New"/>
          <w:sz w:val="30"/>
          <w:szCs w:val="30"/>
          <w:cs/>
        </w:rPr>
        <w:t>มิถุนายน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256</w:t>
      </w:r>
      <w:r w:rsidR="001A1C9A">
        <w:rPr>
          <w:rFonts w:ascii="Angsana New" w:hAnsi="Angsana New"/>
          <w:sz w:val="30"/>
          <w:szCs w:val="30"/>
          <w:lang w:val="en-US"/>
        </w:rPr>
        <w:t>5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1C4039">
        <w:rPr>
          <w:rFonts w:ascii="Angsana New" w:hAnsi="Angsana New"/>
          <w:sz w:val="30"/>
          <w:szCs w:val="30"/>
          <w:lang w:val="en-US"/>
        </w:rPr>
        <w:t>256</w:t>
      </w:r>
      <w:r w:rsidR="001A1C9A">
        <w:rPr>
          <w:rFonts w:ascii="Angsana New" w:hAnsi="Angsana New"/>
          <w:sz w:val="30"/>
          <w:szCs w:val="30"/>
          <w:lang w:val="en-US"/>
        </w:rPr>
        <w:t>4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Pr="001C403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</w:t>
      </w:r>
      <w:r w:rsidR="00DB699A" w:rsidRPr="004633B8">
        <w:rPr>
          <w:rFonts w:ascii="Angsana New" w:hAnsi="Angsana New"/>
          <w:sz w:val="30"/>
          <w:szCs w:val="30"/>
          <w:lang w:val="en-US"/>
        </w:rPr>
        <w:t xml:space="preserve"> </w:t>
      </w:r>
      <w:r w:rsidR="007E6368" w:rsidRPr="004633B8">
        <w:rPr>
          <w:rFonts w:ascii="Angsana New" w:hAnsi="Angsana New"/>
          <w:sz w:val="30"/>
          <w:szCs w:val="30"/>
          <w:lang w:val="en-US"/>
        </w:rPr>
        <w:t>3.34</w:t>
      </w:r>
      <w:r w:rsidR="007E6368"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  <w:cs/>
        </w:rPr>
        <w:t xml:space="preserve">ล้านบาท </w:t>
      </w:r>
      <w:r w:rsidR="00B80FFF" w:rsidRPr="001C4039">
        <w:rPr>
          <w:rFonts w:ascii="Angsana New" w:hAnsi="Angsana New" w:hint="cs"/>
          <w:sz w:val="30"/>
          <w:szCs w:val="30"/>
          <w:cs/>
        </w:rPr>
        <w:t>แ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ละ </w:t>
      </w:r>
      <w:r w:rsidR="001A1C9A" w:rsidRPr="001A1C9A">
        <w:rPr>
          <w:rFonts w:ascii="Angsana New" w:hAnsi="Angsana New"/>
          <w:sz w:val="30"/>
          <w:szCs w:val="30"/>
          <w:lang w:val="en-US"/>
        </w:rPr>
        <w:t>8.30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1C403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1C4039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CE07B9" w:rsidRPr="001C4039">
        <w:rPr>
          <w:rFonts w:ascii="Angsana New" w:hAnsi="Angsana New" w:hint="cs"/>
          <w:sz w:val="30"/>
          <w:szCs w:val="30"/>
          <w:cs/>
        </w:rPr>
        <w:t>เต็มจำนวน</w:t>
      </w:r>
    </w:p>
    <w:p w14:paraId="5C72C84E" w14:textId="60094944" w:rsidR="00522F32" w:rsidRDefault="00522F32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2094F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02094F">
        <w:rPr>
          <w:rFonts w:ascii="Angsana New" w:hAnsi="Angsana New" w:hint="cs"/>
          <w:sz w:val="30"/>
          <w:szCs w:val="30"/>
          <w:cs/>
        </w:rPr>
        <w:t xml:space="preserve"> </w:t>
      </w:r>
      <w:r w:rsidRPr="0002094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02094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2094F">
        <w:rPr>
          <w:rFonts w:ascii="Angsana New" w:hAnsi="Angsana New"/>
          <w:sz w:val="30"/>
          <w:szCs w:val="30"/>
          <w:cs/>
        </w:rPr>
        <w:t xml:space="preserve"> </w:t>
      </w:r>
      <w:r w:rsidRPr="0002094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02094F">
        <w:rPr>
          <w:rFonts w:ascii="Angsana New" w:hAnsi="Angsana New"/>
          <w:sz w:val="30"/>
          <w:szCs w:val="30"/>
          <w:cs/>
        </w:rPr>
        <w:t xml:space="preserve"> บริษัทฯ มีภาระผูกพันตามสัญญาก่อสร้าง กับบริษัทแห่งหนึ่ง มูลค่าภาระผูกพันตามสัญญา</w:t>
      </w:r>
      <w:r w:rsidR="00CD092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D0922">
        <w:rPr>
          <w:rFonts w:ascii="Angsana New" w:hAnsi="Angsana New"/>
          <w:sz w:val="30"/>
          <w:szCs w:val="30"/>
          <w:lang w:val="en-US"/>
        </w:rPr>
        <w:t xml:space="preserve">170.00 </w:t>
      </w:r>
      <w:r w:rsidR="00CD0922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4480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02094F">
        <w:rPr>
          <w:rFonts w:ascii="Angsana New" w:hAnsi="Angsana New"/>
          <w:sz w:val="30"/>
          <w:szCs w:val="30"/>
          <w:cs/>
        </w:rPr>
        <w:t>คงเหลือ</w:t>
      </w:r>
      <w:r w:rsidRPr="0002094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2094F">
        <w:rPr>
          <w:rFonts w:ascii="Angsana New" w:hAnsi="Angsana New"/>
          <w:sz w:val="30"/>
          <w:szCs w:val="30"/>
          <w:cs/>
        </w:rPr>
        <w:t xml:space="preserve"> </w:t>
      </w:r>
      <w:r w:rsidR="00D4096E">
        <w:rPr>
          <w:rFonts w:ascii="Angsana New" w:hAnsi="Angsana New"/>
          <w:sz w:val="30"/>
          <w:szCs w:val="30"/>
          <w:lang w:val="en-US"/>
        </w:rPr>
        <w:t>113</w:t>
      </w:r>
      <w:r w:rsidRPr="0002094F">
        <w:rPr>
          <w:rFonts w:ascii="Angsana New" w:hAnsi="Angsana New"/>
          <w:sz w:val="30"/>
          <w:szCs w:val="30"/>
        </w:rPr>
        <w:t>.</w:t>
      </w:r>
      <w:r w:rsidR="00D4096E">
        <w:rPr>
          <w:rFonts w:ascii="Angsana New" w:hAnsi="Angsana New"/>
          <w:sz w:val="30"/>
          <w:szCs w:val="30"/>
        </w:rPr>
        <w:t>46</w:t>
      </w:r>
      <w:r w:rsidRPr="0002094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1DFDB59" w14:textId="5B29AAD8" w:rsidR="008B410A" w:rsidRPr="00741962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C4039">
        <w:rPr>
          <w:rFonts w:ascii="Angsana New" w:hAnsi="Angsana New"/>
          <w:sz w:val="30"/>
          <w:szCs w:val="30"/>
        </w:rPr>
        <w:t>3</w:t>
      </w:r>
      <w:r w:rsidR="00761567">
        <w:rPr>
          <w:rFonts w:ascii="Angsana New" w:hAnsi="Angsana New"/>
          <w:sz w:val="30"/>
          <w:szCs w:val="30"/>
        </w:rPr>
        <w:t>0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="00761567">
        <w:rPr>
          <w:rFonts w:ascii="Angsana New" w:hAnsi="Angsana New" w:hint="cs"/>
          <w:sz w:val="30"/>
          <w:szCs w:val="30"/>
          <w:cs/>
        </w:rPr>
        <w:t>มิถุนายน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256</w:t>
      </w:r>
      <w:r w:rsidR="001A1C9A">
        <w:rPr>
          <w:rFonts w:ascii="Angsana New" w:hAnsi="Angsana New"/>
          <w:sz w:val="30"/>
          <w:szCs w:val="30"/>
          <w:lang w:val="en-US"/>
        </w:rPr>
        <w:t>5</w:t>
      </w:r>
      <w:r w:rsidRPr="001C4039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 w:rsidRPr="001C4039">
        <w:rPr>
          <w:rFonts w:ascii="Angsana New" w:hAnsi="Angsana New" w:hint="cs"/>
          <w:sz w:val="30"/>
          <w:szCs w:val="30"/>
          <w:cs/>
        </w:rPr>
        <w:t>วันที่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C4039">
        <w:rPr>
          <w:rFonts w:ascii="Angsana New" w:hAnsi="Angsana New"/>
          <w:sz w:val="30"/>
          <w:szCs w:val="30"/>
        </w:rPr>
        <w:t>256</w:t>
      </w:r>
      <w:r w:rsidR="001A1C9A">
        <w:rPr>
          <w:rFonts w:ascii="Angsana New" w:hAnsi="Angsana New"/>
          <w:sz w:val="30"/>
          <w:szCs w:val="30"/>
        </w:rPr>
        <w:t>4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</w:t>
      </w:r>
      <w:r w:rsidRPr="00741962">
        <w:rPr>
          <w:rFonts w:ascii="Angsana New" w:hAnsi="Angsana New" w:hint="cs"/>
          <w:sz w:val="30"/>
          <w:szCs w:val="30"/>
          <w:cs/>
        </w:rPr>
        <w:t>จ่ายตามสัญญาเช่าระยะยาว รายละเอียด ดังต่อไปนี้</w:t>
      </w:r>
    </w:p>
    <w:tbl>
      <w:tblPr>
        <w:tblW w:w="9502" w:type="dxa"/>
        <w:tblInd w:w="738" w:type="dxa"/>
        <w:tblLook w:val="04A0" w:firstRow="1" w:lastRow="0" w:firstColumn="1" w:lastColumn="0" w:noHBand="0" w:noVBand="1"/>
      </w:tblPr>
      <w:tblGrid>
        <w:gridCol w:w="2479"/>
        <w:gridCol w:w="1571"/>
        <w:gridCol w:w="284"/>
        <w:gridCol w:w="1516"/>
        <w:gridCol w:w="284"/>
        <w:gridCol w:w="1606"/>
        <w:gridCol w:w="244"/>
        <w:gridCol w:w="1518"/>
      </w:tblGrid>
      <w:tr w:rsidR="008B410A" w:rsidRPr="00494247" w14:paraId="71DFDB62" w14:textId="77777777" w:rsidTr="00761567">
        <w:tc>
          <w:tcPr>
            <w:tcW w:w="2479" w:type="dxa"/>
            <w:shd w:val="clear" w:color="auto" w:fill="auto"/>
          </w:tcPr>
          <w:p w14:paraId="71DFDB5A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1DFDB5B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DB5C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1DFDB5D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DFDB5E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shd w:val="clear" w:color="auto" w:fill="auto"/>
          </w:tcPr>
          <w:p w14:paraId="71DFDB5F" w14:textId="77777777" w:rsidR="008B410A" w:rsidRPr="00494247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1DFDB60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14:paraId="71DFDB61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494247" w14:paraId="71DFDB67" w14:textId="77777777" w:rsidTr="00761567">
        <w:tc>
          <w:tcPr>
            <w:tcW w:w="2479" w:type="dxa"/>
            <w:shd w:val="clear" w:color="auto" w:fill="auto"/>
          </w:tcPr>
          <w:p w14:paraId="71DFDB63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B64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71DFDB65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B66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B8" w:rsidRPr="00494247" w14:paraId="71DFDB70" w14:textId="77777777" w:rsidTr="00761567">
        <w:tc>
          <w:tcPr>
            <w:tcW w:w="2479" w:type="dxa"/>
            <w:shd w:val="clear" w:color="auto" w:fill="auto"/>
          </w:tcPr>
          <w:p w14:paraId="71DFDB68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69" w14:textId="79121640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61567">
              <w:rPr>
                <w:sz w:val="28"/>
                <w:szCs w:val="28"/>
              </w:rPr>
              <w:t>0</w:t>
            </w:r>
            <w:r w:rsidRPr="008B410A">
              <w:rPr>
                <w:sz w:val="28"/>
                <w:szCs w:val="28"/>
                <w:cs/>
              </w:rPr>
              <w:t xml:space="preserve"> </w:t>
            </w:r>
            <w:r w:rsidR="00761567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8B410A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256</w:t>
            </w:r>
            <w:r w:rsidR="00F35B02">
              <w:rPr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1DFDB6A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6B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F35B02">
              <w:rPr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71DFDB6C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6D" w14:textId="5CBEAAE2" w:rsidR="00DB3AB8" w:rsidRPr="008B410A" w:rsidRDefault="00761567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8B410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8B410A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2565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71DFDB6E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6F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F35B02">
              <w:rPr>
                <w:sz w:val="28"/>
                <w:szCs w:val="28"/>
              </w:rPr>
              <w:t>4</w:t>
            </w:r>
          </w:p>
        </w:tc>
      </w:tr>
      <w:tr w:rsidR="001A1C9A" w:rsidRPr="00494247" w14:paraId="71DFDB79" w14:textId="77777777" w:rsidTr="00761567">
        <w:tc>
          <w:tcPr>
            <w:tcW w:w="2479" w:type="dxa"/>
            <w:shd w:val="clear" w:color="auto" w:fill="auto"/>
          </w:tcPr>
          <w:p w14:paraId="71DFDB71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DB72" w14:textId="7B5013E9" w:rsidR="001A1C9A" w:rsidRPr="00494247" w:rsidRDefault="00806F84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F84">
              <w:rPr>
                <w:rFonts w:ascii="Angsana New" w:hAnsi="Angsana New"/>
                <w:sz w:val="30"/>
                <w:szCs w:val="30"/>
                <w:lang w:val="en-US"/>
              </w:rPr>
              <w:t>119,400.00</w:t>
            </w:r>
          </w:p>
        </w:tc>
        <w:tc>
          <w:tcPr>
            <w:tcW w:w="284" w:type="dxa"/>
          </w:tcPr>
          <w:p w14:paraId="71DFDB73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1DFDB74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226</w:t>
            </w:r>
            <w:r w:rsidRPr="004E35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800.00</w:t>
            </w:r>
          </w:p>
        </w:tc>
        <w:tc>
          <w:tcPr>
            <w:tcW w:w="284" w:type="dxa"/>
          </w:tcPr>
          <w:p w14:paraId="71DFDB75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1DFDB76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1DFDB77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71DFDB78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1C9A" w:rsidRPr="00494247" w14:paraId="71DFDB82" w14:textId="77777777" w:rsidTr="00761567">
        <w:tc>
          <w:tcPr>
            <w:tcW w:w="2479" w:type="dxa"/>
            <w:shd w:val="clear" w:color="auto" w:fill="auto"/>
          </w:tcPr>
          <w:p w14:paraId="71DFDB7A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1DFDB7B" w14:textId="20CC1D99" w:rsidR="001A1C9A" w:rsidRPr="00494247" w:rsidRDefault="00806F84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F84">
              <w:rPr>
                <w:rFonts w:ascii="Angsana New" w:hAnsi="Angsana New"/>
                <w:sz w:val="30"/>
                <w:szCs w:val="30"/>
                <w:lang w:val="en-US"/>
              </w:rPr>
              <w:t>6,000.00</w:t>
            </w:r>
          </w:p>
        </w:tc>
        <w:tc>
          <w:tcPr>
            <w:tcW w:w="284" w:type="dxa"/>
          </w:tcPr>
          <w:p w14:paraId="71DFDB7C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71DFDB7D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4E35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71DFDB7E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shd w:val="clear" w:color="auto" w:fill="auto"/>
          </w:tcPr>
          <w:p w14:paraId="71DFDB7F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1DFDB80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14:paraId="71DFDB81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1C9A" w:rsidRPr="00494247" w14:paraId="71DFDB8B" w14:textId="77777777" w:rsidTr="00761567">
        <w:tc>
          <w:tcPr>
            <w:tcW w:w="2479" w:type="dxa"/>
            <w:shd w:val="clear" w:color="auto" w:fill="auto"/>
          </w:tcPr>
          <w:p w14:paraId="71DFDB83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B84" w14:textId="31C12180" w:rsidR="001A1C9A" w:rsidRPr="00494247" w:rsidRDefault="00CF6D86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D86">
              <w:rPr>
                <w:rFonts w:ascii="Angsana New" w:hAnsi="Angsana New"/>
                <w:sz w:val="30"/>
                <w:szCs w:val="30"/>
                <w:lang w:val="en-US"/>
              </w:rPr>
              <w:t>125,400.00</w:t>
            </w:r>
          </w:p>
        </w:tc>
        <w:tc>
          <w:tcPr>
            <w:tcW w:w="284" w:type="dxa"/>
          </w:tcPr>
          <w:p w14:paraId="71DFDB85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71DFDB86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0315">
              <w:rPr>
                <w:rFonts w:ascii="Angsana New" w:hAnsi="Angsana New"/>
                <w:sz w:val="30"/>
                <w:szCs w:val="30"/>
                <w:lang w:val="en-US"/>
              </w:rPr>
              <w:t>238,800.00</w:t>
            </w:r>
          </w:p>
        </w:tc>
        <w:tc>
          <w:tcPr>
            <w:tcW w:w="284" w:type="dxa"/>
          </w:tcPr>
          <w:p w14:paraId="71DFDB87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B88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1DFDB89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FDB8A" w14:textId="77777777"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54A72E9" w14:textId="77777777" w:rsidR="00B34DCB" w:rsidRPr="00B34DCB" w:rsidRDefault="00B34DCB" w:rsidP="0076156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9C78B85" w14:textId="77777777" w:rsidR="00CF6D86" w:rsidRPr="0091090B" w:rsidRDefault="00CF6D86" w:rsidP="00CF6D86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14"/>
          <w:szCs w:val="14"/>
        </w:rPr>
      </w:pPr>
    </w:p>
    <w:p w14:paraId="71DFDB8D" w14:textId="39AD9FC7" w:rsidR="00847976" w:rsidRPr="005658EC" w:rsidRDefault="00847976" w:rsidP="00CF6D86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658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1DFDB8E" w14:textId="77777777" w:rsidR="00905C33" w:rsidRPr="000428D3" w:rsidRDefault="000428D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428D3">
        <w:rPr>
          <w:rFonts w:ascii="Angsana New" w:hAnsi="Angsana New"/>
          <w:sz w:val="30"/>
          <w:szCs w:val="30"/>
          <w:u w:val="single"/>
          <w:cs/>
        </w:rPr>
        <w:t>วัตถุประสงค์และนโยบายการบริหารความเสี่ยงทางการเงิน</w:t>
      </w:r>
    </w:p>
    <w:p w14:paraId="71DFDB8F" w14:textId="77777777" w:rsidR="00905C33" w:rsidRDefault="0042123C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2123C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เงินลงทุน เงินฝากธนาคารที่ติดภาระค้ำประกัน เจ้าหนี้การค้าและเจ้าหนี้หมุนเวียนอื่น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0C2CDE5" w14:textId="77777777" w:rsidR="0091090B" w:rsidRDefault="0091090B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574BFE6" w14:textId="77777777" w:rsidR="0091090B" w:rsidRDefault="0091090B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434721D" w14:textId="77777777" w:rsidR="0091090B" w:rsidRDefault="0091090B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4373CEF" w14:textId="77777777" w:rsidR="0091090B" w:rsidRDefault="0091090B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642DBE7" w14:textId="77777777" w:rsidR="00F757D2" w:rsidRPr="00F757D2" w:rsidRDefault="00F757D2" w:rsidP="009109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52790A8" w14:textId="77777777" w:rsidR="00F757D2" w:rsidRPr="00F757D2" w:rsidRDefault="00F757D2" w:rsidP="009109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A4F8B5F" w14:textId="5DFB1A29" w:rsidR="0091090B" w:rsidRPr="0012646A" w:rsidRDefault="0091090B" w:rsidP="0091090B">
      <w:pPr>
        <w:numPr>
          <w:ilvl w:val="0"/>
          <w:numId w:val="20"/>
        </w:numPr>
        <w:spacing w:after="120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B90" w14:textId="77777777" w:rsidR="00E92BFE" w:rsidRPr="00A0631C" w:rsidRDefault="00323AD5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323AD5">
        <w:rPr>
          <w:rFonts w:ascii="Angsana New" w:hAnsi="Angsana New"/>
          <w:sz w:val="30"/>
          <w:szCs w:val="30"/>
          <w:u w:val="single"/>
          <w:cs/>
        </w:rPr>
        <w:t>ความเสี่ยงด้านเครดิต</w:t>
      </w:r>
    </w:p>
    <w:p w14:paraId="71DFDB91" w14:textId="77777777" w:rsidR="00E92BFE" w:rsidRDefault="007221F7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221F7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เงินฝากกับธนาคารและลูกหนี้การค้า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</w:p>
    <w:p w14:paraId="71DFDB92" w14:textId="77777777" w:rsidR="006D4F21" w:rsidRPr="0069266C" w:rsidRDefault="006D4F21" w:rsidP="0069266C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0" w:hanging="210"/>
        <w:jc w:val="thaiDistribute"/>
        <w:rPr>
          <w:rFonts w:ascii="Angsana New" w:hAnsi="Angsana New"/>
          <w:sz w:val="30"/>
          <w:szCs w:val="30"/>
          <w:u w:val="single"/>
        </w:rPr>
      </w:pPr>
      <w:r w:rsidRPr="0069266C">
        <w:rPr>
          <w:rFonts w:ascii="Angsana New" w:hAnsi="Angsana New"/>
          <w:sz w:val="30"/>
          <w:szCs w:val="30"/>
          <w:u w:val="single"/>
          <w:cs/>
        </w:rPr>
        <w:t xml:space="preserve">ลูกหนี้การค้า </w:t>
      </w:r>
    </w:p>
    <w:p w14:paraId="71DFDB93" w14:textId="77777777" w:rsidR="006D4F21" w:rsidRPr="006D4F21" w:rsidRDefault="006D4F21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71DFDB94" w14:textId="3A656BC8" w:rsidR="006D4F21" w:rsidRDefault="006D4F21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จะขึ้นอยู่กับอายุหนี้คงค้างโดยนับจากวันที่ถึงกำหนดชำระ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79BA9CD5" w14:textId="77777777" w:rsidR="00761567" w:rsidRPr="00761567" w:rsidRDefault="00761567" w:rsidP="0076156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60B98FE0" w14:textId="77777777" w:rsidR="00761567" w:rsidRPr="00761567" w:rsidRDefault="00761567" w:rsidP="0076156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B95" w14:textId="77777777" w:rsidR="00FB3526" w:rsidRPr="0069266C" w:rsidRDefault="00FB3526" w:rsidP="0069266C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211"/>
        <w:jc w:val="thaiDistribute"/>
        <w:rPr>
          <w:rFonts w:ascii="Angsana New" w:hAnsi="Angsana New"/>
          <w:sz w:val="30"/>
          <w:szCs w:val="30"/>
          <w:u w:val="single"/>
        </w:rPr>
      </w:pPr>
      <w:r w:rsidRPr="0069266C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เครื่องมือทางการเงินและเงินฝากธนาคาร</w:t>
      </w:r>
    </w:p>
    <w:p w14:paraId="71DFDB96" w14:textId="77777777" w:rsidR="006D4F21" w:rsidRDefault="00FB3526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FB3526">
        <w:rPr>
          <w:rFonts w:ascii="Angsana New" w:hAnsi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1DFDB97" w14:textId="77777777" w:rsidR="001A1C9A" w:rsidRPr="001C4443" w:rsidRDefault="001A1C9A" w:rsidP="001C4443">
      <w:pPr>
        <w:ind w:firstLine="561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1C4443">
        <w:rPr>
          <w:rFonts w:ascii="Angsana New" w:hAnsi="Angsana New"/>
          <w:sz w:val="30"/>
          <w:szCs w:val="30"/>
          <w:u w:val="single"/>
          <w:cs/>
        </w:rPr>
        <w:t>ความเสี่ยงด้านตลาด</w:t>
      </w:r>
    </w:p>
    <w:p w14:paraId="71DFDB98" w14:textId="77777777" w:rsidR="00312455" w:rsidRDefault="001A1C9A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0418A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กลุ่มบริษัทมีความเสี่ยงด้านตลาด </w:t>
      </w:r>
      <w:r>
        <w:rPr>
          <w:rFonts w:ascii="Angsana New" w:hAnsi="Angsana New"/>
          <w:sz w:val="30"/>
          <w:szCs w:val="30"/>
        </w:rPr>
        <w:t>2</w:t>
      </w:r>
      <w:r w:rsidRPr="00C0418A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ความเสี่ยงจากอัตราแลกเปลี่ยน และ ความเสี่ยงจากอัตราดอกเบี้ย</w:t>
      </w:r>
    </w:p>
    <w:p w14:paraId="0D8B591F" w14:textId="77777777" w:rsidR="00336C15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10AF625" w14:textId="77777777" w:rsidR="00336C15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18435BC" w14:textId="77777777" w:rsidR="00336C15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00C9A0" w14:textId="77777777" w:rsidR="00336C15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876C9B" w14:textId="77777777" w:rsidR="00336C15" w:rsidRDefault="00336C15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E9C5F3" w14:textId="77777777" w:rsidR="00336C15" w:rsidRPr="00336C15" w:rsidRDefault="00336C15" w:rsidP="00336C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682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519E4AF9" w14:textId="77777777" w:rsidR="00336C15" w:rsidRPr="00336C15" w:rsidRDefault="00336C15" w:rsidP="00336C1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682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82F0CF6" w14:textId="0F5BD8F1" w:rsidR="00336C15" w:rsidRPr="0012646A" w:rsidRDefault="00336C15" w:rsidP="00336C15">
      <w:pPr>
        <w:numPr>
          <w:ilvl w:val="0"/>
          <w:numId w:val="21"/>
        </w:numPr>
        <w:spacing w:line="240" w:lineRule="atLeast"/>
        <w:ind w:left="540" w:hanging="682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A8F297E" w14:textId="77777777" w:rsidR="00761567" w:rsidRPr="00761567" w:rsidRDefault="00761567" w:rsidP="00A6201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E3BF727" w14:textId="77777777" w:rsidR="00761567" w:rsidRPr="00761567" w:rsidRDefault="00761567" w:rsidP="00A6201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B9C" w14:textId="77777777" w:rsidR="00847976" w:rsidRPr="005037F5" w:rsidRDefault="00A0631C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71DFDB9D" w14:textId="77777777" w:rsidR="00847976" w:rsidRPr="004E6A85" w:rsidRDefault="004E6A85" w:rsidP="0069266C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E6A8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71DFDB9E" w14:textId="219B904A" w:rsidR="000A2AAF" w:rsidRDefault="000A2AAF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6283">
        <w:rPr>
          <w:rFonts w:ascii="Angsana New" w:hAnsi="Angsana New"/>
          <w:sz w:val="30"/>
          <w:szCs w:val="30"/>
        </w:rPr>
        <w:t>3</w:t>
      </w:r>
      <w:r w:rsidR="00761567">
        <w:rPr>
          <w:rFonts w:ascii="Angsana New" w:hAnsi="Angsana New"/>
          <w:sz w:val="30"/>
          <w:szCs w:val="30"/>
        </w:rPr>
        <w:t>0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 w:rsidR="00761567">
        <w:rPr>
          <w:rFonts w:ascii="Angsana New" w:hAnsi="Angsana New" w:hint="cs"/>
          <w:sz w:val="30"/>
          <w:szCs w:val="30"/>
          <w:cs/>
        </w:rPr>
        <w:t>มิถุนายน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187CDF" w:rsidRPr="00187CDF">
        <w:rPr>
          <w:rFonts w:ascii="Angsana New" w:hAnsi="Angsana New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ที่ยังไม่ได้ทำสัญญาป้องกันความเสี่ยง มีดังนี้</w:t>
      </w:r>
    </w:p>
    <w:tbl>
      <w:tblPr>
        <w:tblW w:w="931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367"/>
        <w:gridCol w:w="1548"/>
        <w:gridCol w:w="237"/>
        <w:gridCol w:w="1560"/>
        <w:gridCol w:w="270"/>
        <w:gridCol w:w="1533"/>
        <w:gridCol w:w="270"/>
        <w:gridCol w:w="1531"/>
      </w:tblGrid>
      <w:tr w:rsidR="000A2AAF" w:rsidRPr="00494247" w14:paraId="71DFDBA7" w14:textId="77777777" w:rsidTr="00761567">
        <w:trPr>
          <w:cantSplit/>
          <w:tblHeader/>
        </w:trPr>
        <w:tc>
          <w:tcPr>
            <w:tcW w:w="2367" w:type="dxa"/>
            <w:shd w:val="clear" w:color="auto" w:fill="auto"/>
          </w:tcPr>
          <w:p w14:paraId="71DFDB9F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71DFDBA0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1DFDBA1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71DFDBA2" w14:textId="77777777" w:rsidR="000A2AAF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(หน่วย :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USD</w:t>
            </w: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DFDBA3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14:paraId="71DFDBA4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DFDBA5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71DFDBA6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36253" w:rsidRPr="00494247" w14:paraId="71DFDBAC" w14:textId="77777777" w:rsidTr="00761567">
        <w:trPr>
          <w:cantSplit/>
          <w:tblHeader/>
        </w:trPr>
        <w:tc>
          <w:tcPr>
            <w:tcW w:w="2367" w:type="dxa"/>
            <w:shd w:val="clear" w:color="auto" w:fill="auto"/>
          </w:tcPr>
          <w:p w14:paraId="71DFDBA8" w14:textId="77777777" w:rsidR="00236253" w:rsidRPr="00494247" w:rsidRDefault="00236253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BA9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71DFDBAA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3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FDBAB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0F8" w:rsidRPr="00494247" w14:paraId="71DFDBB5" w14:textId="77777777" w:rsidTr="00761567">
        <w:trPr>
          <w:cantSplit/>
          <w:tblHeader/>
        </w:trPr>
        <w:tc>
          <w:tcPr>
            <w:tcW w:w="2367" w:type="dxa"/>
            <w:shd w:val="clear" w:color="auto" w:fill="auto"/>
          </w:tcPr>
          <w:p w14:paraId="71DFDBAD" w14:textId="77777777" w:rsidR="004A40F8" w:rsidRPr="00494247" w:rsidRDefault="004A40F8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AE" w14:textId="4B446CB5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</w:t>
            </w:r>
            <w:r w:rsidR="00761567">
              <w:rPr>
                <w:sz w:val="28"/>
                <w:szCs w:val="28"/>
              </w:rPr>
              <w:t>0</w:t>
            </w:r>
            <w:r w:rsidRPr="008B410A">
              <w:rPr>
                <w:sz w:val="28"/>
                <w:szCs w:val="28"/>
                <w:cs/>
              </w:rPr>
              <w:t xml:space="preserve"> </w:t>
            </w:r>
            <w:r w:rsidR="00761567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8B410A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256</w:t>
            </w:r>
            <w:r w:rsidR="001C4443">
              <w:rPr>
                <w:sz w:val="28"/>
                <w:szCs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71DFDBAF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DBB0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1C4443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DFDBB1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BB2" w14:textId="557B924E" w:rsidR="004A40F8" w:rsidRPr="008B410A" w:rsidRDefault="00761567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8B410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8B410A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1DFDBB3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FDBB4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1C4443">
              <w:rPr>
                <w:sz w:val="28"/>
                <w:szCs w:val="28"/>
              </w:rPr>
              <w:t>4</w:t>
            </w:r>
          </w:p>
        </w:tc>
      </w:tr>
      <w:tr w:rsidR="001C4443" w:rsidRPr="00494247" w14:paraId="71DFDBBE" w14:textId="77777777" w:rsidTr="00761567">
        <w:trPr>
          <w:cantSplit/>
        </w:trPr>
        <w:tc>
          <w:tcPr>
            <w:tcW w:w="2367" w:type="dxa"/>
            <w:shd w:val="clear" w:color="auto" w:fill="auto"/>
          </w:tcPr>
          <w:p w14:paraId="71DFDBB6" w14:textId="77777777" w:rsidR="001C4443" w:rsidRPr="00494247" w:rsidRDefault="001C4443" w:rsidP="001C44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14:paraId="71DFDBB7" w14:textId="33959400" w:rsidR="001C4443" w:rsidRPr="00236253" w:rsidRDefault="00E13CC6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3CC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12,360.56</w:t>
            </w:r>
          </w:p>
        </w:tc>
        <w:tc>
          <w:tcPr>
            <w:tcW w:w="237" w:type="dxa"/>
            <w:shd w:val="clear" w:color="auto" w:fill="auto"/>
          </w:tcPr>
          <w:p w14:paraId="71DFDBB8" w14:textId="77777777" w:rsidR="001C4443" w:rsidRPr="00236253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71DFDBB9" w14:textId="77777777"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87,796.78</w:t>
            </w:r>
          </w:p>
        </w:tc>
        <w:tc>
          <w:tcPr>
            <w:tcW w:w="270" w:type="dxa"/>
            <w:shd w:val="clear" w:color="auto" w:fill="auto"/>
          </w:tcPr>
          <w:p w14:paraId="71DFDBBA" w14:textId="77777777"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1DFDBBB" w14:textId="49429507" w:rsidR="001C4443" w:rsidRPr="00494247" w:rsidRDefault="00E13CC6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3CC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434,226.47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BBC" w14:textId="77777777" w:rsidR="001C4443" w:rsidRPr="00494247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1DFDBBD" w14:textId="77777777"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2,919,242.94</w:t>
            </w:r>
          </w:p>
        </w:tc>
      </w:tr>
      <w:tr w:rsidR="001C4443" w:rsidRPr="00494247" w14:paraId="71DFDBC7" w14:textId="77777777" w:rsidTr="00761567">
        <w:trPr>
          <w:cantSplit/>
        </w:trPr>
        <w:tc>
          <w:tcPr>
            <w:tcW w:w="2367" w:type="dxa"/>
            <w:shd w:val="clear" w:color="auto" w:fill="auto"/>
          </w:tcPr>
          <w:p w14:paraId="71DFDBBF" w14:textId="77777777" w:rsidR="001C4443" w:rsidRPr="00494247" w:rsidRDefault="001C4443" w:rsidP="001C44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71DFDBC0" w14:textId="54A39BF4" w:rsidR="001C4443" w:rsidRPr="00236253" w:rsidRDefault="002A7F37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569</w:t>
            </w:r>
            <w:r w:rsidR="00B91F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198.25</w:t>
            </w:r>
          </w:p>
        </w:tc>
        <w:tc>
          <w:tcPr>
            <w:tcW w:w="237" w:type="dxa"/>
            <w:shd w:val="clear" w:color="auto" w:fill="auto"/>
          </w:tcPr>
          <w:p w14:paraId="71DFDBC1" w14:textId="77777777" w:rsidR="001C4443" w:rsidRPr="00236253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1DFDBC2" w14:textId="77777777"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45CFF">
              <w:rPr>
                <w:rFonts w:ascii="Angsana New" w:hAnsi="Angsana New"/>
                <w:sz w:val="30"/>
                <w:szCs w:val="30"/>
                <w:cs/>
                <w:lang w:val="en-US"/>
              </w:rPr>
              <w:t>417</w:t>
            </w:r>
            <w:r w:rsidRPr="00C45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CFF">
              <w:rPr>
                <w:rFonts w:ascii="Angsana New" w:hAnsi="Angsana New"/>
                <w:sz w:val="30"/>
                <w:szCs w:val="30"/>
                <w:cs/>
                <w:lang w:val="en-US"/>
              </w:rPr>
              <w:t>387.31</w:t>
            </w:r>
          </w:p>
        </w:tc>
        <w:tc>
          <w:tcPr>
            <w:tcW w:w="270" w:type="dxa"/>
            <w:shd w:val="clear" w:color="auto" w:fill="auto"/>
          </w:tcPr>
          <w:p w14:paraId="71DFDBC3" w14:textId="77777777"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BC4" w14:textId="2BF0EC3D" w:rsidR="001C4443" w:rsidRPr="00494247" w:rsidRDefault="00B91F2C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91F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19,996,048.36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BC5" w14:textId="77777777" w:rsidR="001C4443" w:rsidRPr="00494247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DBC6" w14:textId="77777777"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876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834.16</w:t>
            </w:r>
          </w:p>
        </w:tc>
      </w:tr>
      <w:tr w:rsidR="001C4443" w:rsidRPr="00494247" w14:paraId="71DFDBD0" w14:textId="77777777" w:rsidTr="00761567">
        <w:trPr>
          <w:cantSplit/>
        </w:trPr>
        <w:tc>
          <w:tcPr>
            <w:tcW w:w="2367" w:type="dxa"/>
            <w:shd w:val="clear" w:color="auto" w:fill="auto"/>
          </w:tcPr>
          <w:p w14:paraId="71DFDBC8" w14:textId="77777777" w:rsidR="001C4443" w:rsidRPr="00494247" w:rsidRDefault="001C4443" w:rsidP="001C4443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BC9" w14:textId="3B520687" w:rsidR="001C4443" w:rsidRPr="00236253" w:rsidRDefault="00F23F1E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23F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581,558.81</w:t>
            </w:r>
          </w:p>
        </w:tc>
        <w:tc>
          <w:tcPr>
            <w:tcW w:w="237" w:type="dxa"/>
            <w:shd w:val="clear" w:color="auto" w:fill="auto"/>
          </w:tcPr>
          <w:p w14:paraId="71DFDBCA" w14:textId="77777777" w:rsidR="001C4443" w:rsidRPr="00236253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FDBCB" w14:textId="77777777" w:rsidR="001C4443" w:rsidRPr="00236253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505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184.09</w:t>
            </w:r>
          </w:p>
        </w:tc>
        <w:tc>
          <w:tcPr>
            <w:tcW w:w="270" w:type="dxa"/>
            <w:shd w:val="clear" w:color="auto" w:fill="auto"/>
          </w:tcPr>
          <w:p w14:paraId="71DFDBCC" w14:textId="77777777"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BCD" w14:textId="44202544" w:rsidR="001C4443" w:rsidRPr="00494247" w:rsidRDefault="00E13CC6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13CC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20,430,274.83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FDBCE" w14:textId="77777777" w:rsidR="001C4443" w:rsidRPr="00494247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FDBCF" w14:textId="77777777"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796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077.10</w:t>
            </w:r>
          </w:p>
        </w:tc>
      </w:tr>
    </w:tbl>
    <w:p w14:paraId="71DFDBD1" w14:textId="77777777" w:rsidR="00DA30D5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71DFDBD2" w14:textId="77777777" w:rsidR="0064237E" w:rsidRPr="005037F5" w:rsidRDefault="0064237E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14:paraId="71DFDBD3" w14:textId="77777777" w:rsidR="0064237E" w:rsidRPr="0069266C" w:rsidRDefault="00A52C66" w:rsidP="0069266C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กลุ่มบริษัทมีความเสี่ยงจากอัตราดอกเบี้ยที่สำคัญอันเกี่ยวเนื่องกับเงินสดและเงินฝากธนาคาร เงินให้กู้ยืมระยะสั้น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Pr="00E50A6D">
        <w:rPr>
          <w:rFonts w:ascii="Angsana New" w:hAnsi="Angsana New"/>
          <w:sz w:val="30"/>
          <w:szCs w:val="30"/>
          <w:cs/>
        </w:rPr>
        <w:t>กิจการที่เกี่ยวข้องกัน สินทรัพย์ทางการเงินหมุนเวียนอื่น เงินฝากติดภาระค้ำประกัน สินทรัพย์ทางการเงินไม่หมุนเวียน เงินเบิกเกินบัญชีและกู้ยืมระยะสั้นจากสถาบันการเงิน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1DFDBD4" w14:textId="03B8ABE2" w:rsidR="0069266C" w:rsidRPr="0069266C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1009F9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14:paraId="71DFDBD5" w14:textId="483A8CAD" w:rsidR="00DA30D5" w:rsidRDefault="001C4443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4443">
        <w:rPr>
          <w:rFonts w:ascii="Angsana New" w:hAnsi="Angsana New"/>
          <w:sz w:val="30"/>
          <w:szCs w:val="30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สัญญาเช่า และหนี้สินทางการเงิน ทั้งนี้ ณ วันที่ </w:t>
      </w:r>
      <w:r>
        <w:rPr>
          <w:rFonts w:ascii="Angsana New" w:hAnsi="Angsana New"/>
          <w:sz w:val="30"/>
          <w:szCs w:val="30"/>
          <w:lang w:val="en-US"/>
        </w:rPr>
        <w:t>3</w:t>
      </w:r>
      <w:r w:rsidR="00761567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761567">
        <w:rPr>
          <w:rFonts w:ascii="Angsana New" w:hAnsi="Angsana New" w:hint="cs"/>
          <w:sz w:val="30"/>
          <w:szCs w:val="30"/>
          <w:cs/>
        </w:rPr>
        <w:t>มิถุนายน</w:t>
      </w:r>
      <w:r w:rsidRPr="001C444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1C4443">
        <w:rPr>
          <w:rFonts w:ascii="Angsana New" w:hAnsi="Angsana New"/>
          <w:sz w:val="30"/>
          <w:szCs w:val="30"/>
          <w:cs/>
        </w:rPr>
        <w:t xml:space="preserve"> กลุ่มบริษัทมีหนี้สินประมาณร้อย</w:t>
      </w:r>
      <w:r w:rsidRPr="0022106F">
        <w:rPr>
          <w:rFonts w:ascii="Angsana New" w:hAnsi="Angsana New"/>
          <w:sz w:val="30"/>
          <w:szCs w:val="30"/>
          <w:cs/>
        </w:rPr>
        <w:t xml:space="preserve">ละ </w:t>
      </w:r>
      <w:r w:rsidR="00553681" w:rsidRPr="0022106F">
        <w:rPr>
          <w:rFonts w:ascii="Angsana New" w:hAnsi="Angsana New"/>
          <w:sz w:val="30"/>
          <w:szCs w:val="30"/>
          <w:lang w:val="en-US"/>
        </w:rPr>
        <w:t>4</w:t>
      </w:r>
      <w:r w:rsidR="0022106F" w:rsidRPr="0022106F">
        <w:rPr>
          <w:rFonts w:ascii="Angsana New" w:hAnsi="Angsana New"/>
          <w:sz w:val="30"/>
          <w:szCs w:val="30"/>
          <w:lang w:val="en-US"/>
        </w:rPr>
        <w:t>5</w:t>
      </w:r>
      <w:r w:rsidRPr="0022106F">
        <w:rPr>
          <w:rFonts w:ascii="Angsana New" w:hAnsi="Angsana New"/>
          <w:sz w:val="30"/>
          <w:szCs w:val="30"/>
          <w:cs/>
        </w:rPr>
        <w:t xml:space="preserve"> ที่จะค</w:t>
      </w:r>
      <w:r w:rsidRPr="001C4443">
        <w:rPr>
          <w:rFonts w:ascii="Angsana New" w:hAnsi="Angsana New"/>
          <w:sz w:val="30"/>
          <w:szCs w:val="30"/>
          <w:cs/>
        </w:rPr>
        <w:t xml:space="preserve">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>
        <w:rPr>
          <w:rFonts w:ascii="Angsana New" w:hAnsi="Angsana New"/>
          <w:sz w:val="30"/>
          <w:szCs w:val="30"/>
          <w:cs/>
        </w:rPr>
        <w:br/>
      </w:r>
      <w:r w:rsidRPr="001C4443">
        <w:rPr>
          <w:rFonts w:ascii="Angsana New" w:hAnsi="Angsana New"/>
          <w:sz w:val="30"/>
          <w:szCs w:val="30"/>
          <w:cs/>
        </w:rPr>
        <w:t>(</w:t>
      </w:r>
      <w:r w:rsidR="007E386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1C4443">
        <w:rPr>
          <w:rFonts w:ascii="Angsana New" w:hAnsi="Angsana New"/>
          <w:sz w:val="30"/>
          <w:szCs w:val="30"/>
          <w:cs/>
        </w:rPr>
        <w:t xml:space="preserve">: ร้อยละ </w:t>
      </w:r>
      <w:r>
        <w:rPr>
          <w:rFonts w:ascii="Angsana New" w:hAnsi="Angsana New"/>
          <w:sz w:val="30"/>
          <w:szCs w:val="30"/>
          <w:lang w:val="en-US"/>
        </w:rPr>
        <w:t>42</w:t>
      </w:r>
      <w:r w:rsidRPr="001C4443">
        <w:rPr>
          <w:rFonts w:ascii="Angsana New" w:hAnsi="Angsana New"/>
          <w:sz w:val="30"/>
          <w:szCs w:val="30"/>
          <w:cs/>
        </w:rPr>
        <w:t>) (เฉพาะบริษัทฯ: ร้อยละ</w:t>
      </w:r>
      <w:r w:rsidR="00692D74" w:rsidRPr="0022106F">
        <w:rPr>
          <w:rFonts w:ascii="Angsana New" w:hAnsi="Angsana New"/>
          <w:sz w:val="30"/>
          <w:szCs w:val="30"/>
          <w:lang w:val="en-US"/>
        </w:rPr>
        <w:t>4</w:t>
      </w:r>
      <w:r w:rsidR="0022106F" w:rsidRPr="0022106F">
        <w:rPr>
          <w:rFonts w:ascii="Angsana New" w:hAnsi="Angsana New"/>
          <w:sz w:val="30"/>
          <w:szCs w:val="30"/>
          <w:lang w:val="en-US"/>
        </w:rPr>
        <w:t>4</w:t>
      </w:r>
      <w:r w:rsidR="000D2B19">
        <w:rPr>
          <w:rFonts w:ascii="Angsana New" w:hAnsi="Angsana New"/>
          <w:sz w:val="30"/>
          <w:szCs w:val="30"/>
          <w:lang w:val="en-US"/>
        </w:rPr>
        <w:t xml:space="preserve"> </w:t>
      </w:r>
      <w:r w:rsidR="00915E0D">
        <w:rPr>
          <w:rFonts w:ascii="Angsana New" w:hAnsi="Angsana New"/>
          <w:sz w:val="30"/>
          <w:szCs w:val="30"/>
          <w:lang w:val="en-US"/>
        </w:rPr>
        <w:t>/</w:t>
      </w:r>
      <w:r w:rsidRPr="0022106F">
        <w:rPr>
          <w:rFonts w:ascii="Angsana New" w:hAnsi="Angsana New"/>
          <w:sz w:val="30"/>
          <w:szCs w:val="30"/>
          <w:cs/>
        </w:rPr>
        <w:t xml:space="preserve"> </w:t>
      </w:r>
      <w:r w:rsidRPr="0022106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1C4443">
        <w:rPr>
          <w:rFonts w:ascii="Angsana New" w:hAnsi="Angsana New"/>
          <w:sz w:val="30"/>
          <w:szCs w:val="30"/>
          <w:cs/>
        </w:rPr>
        <w:t>: ร้อยละ</w:t>
      </w:r>
      <w:r>
        <w:rPr>
          <w:rFonts w:ascii="Angsana New" w:hAnsi="Angsana New"/>
          <w:sz w:val="30"/>
          <w:szCs w:val="30"/>
        </w:rPr>
        <w:t>42</w:t>
      </w:r>
      <w:r w:rsidRPr="001C4443">
        <w:rPr>
          <w:rFonts w:ascii="Angsana New" w:hAnsi="Angsana New"/>
          <w:sz w:val="30"/>
          <w:szCs w:val="30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198B1C42" w14:textId="77777777" w:rsidR="00AB7B4C" w:rsidRDefault="00AB7B4C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4E0F0F2" w14:textId="77777777" w:rsidR="00AB7B4C" w:rsidRDefault="00AB7B4C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F01557F" w14:textId="77777777" w:rsidR="00AB7B4C" w:rsidRDefault="00AB7B4C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CDAA671" w14:textId="77777777" w:rsidR="00AB7B4C" w:rsidRDefault="00AB7B4C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88122A" w14:textId="77777777" w:rsidR="00AB7B4C" w:rsidRPr="0012646A" w:rsidRDefault="00AB7B4C" w:rsidP="00AB7B4C">
      <w:pPr>
        <w:numPr>
          <w:ilvl w:val="0"/>
          <w:numId w:val="42"/>
        </w:numPr>
        <w:spacing w:line="240" w:lineRule="atLeast"/>
        <w:ind w:left="540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BDA" w14:textId="77777777" w:rsidR="0069266C" w:rsidRPr="0069266C" w:rsidRDefault="0069266C" w:rsidP="00AB7B4C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BDC" w14:textId="77777777" w:rsidR="007734AB" w:rsidRPr="00A85E1D" w:rsidRDefault="00027827" w:rsidP="00A85E1D">
      <w:pPr>
        <w:spacing w:before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71DFDBDD" w14:textId="6792AE2D" w:rsidR="009E5FFC" w:rsidRDefault="0075564C" w:rsidP="00A85E1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564C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ฝ่ายบริหารของกลุ่มบริษัทฯ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905C33" w:rsidRPr="00200B43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658EC">
        <w:rPr>
          <w:rFonts w:ascii="Angsana New" w:hAnsi="Angsana New"/>
          <w:sz w:val="30"/>
          <w:szCs w:val="30"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lang w:val="en-US"/>
        </w:rPr>
        <w:t>3</w:t>
      </w:r>
      <w:r w:rsidR="00761567">
        <w:rPr>
          <w:rFonts w:ascii="Angsana New" w:hAnsi="Angsana New"/>
          <w:sz w:val="30"/>
          <w:szCs w:val="30"/>
          <w:lang w:val="en-US"/>
        </w:rPr>
        <w:t>0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76156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lang w:val="en-US"/>
        </w:rPr>
        <w:t>256</w:t>
      </w:r>
      <w:r w:rsidR="001C4443">
        <w:rPr>
          <w:rFonts w:ascii="Angsana New" w:hAnsi="Angsana New"/>
          <w:sz w:val="30"/>
          <w:szCs w:val="30"/>
          <w:lang w:val="en-US"/>
        </w:rPr>
        <w:t>5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05C33" w:rsidRPr="00200B43"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</w:rPr>
        <w:t>4</w:t>
      </w:r>
      <w:r w:rsidR="00905C33" w:rsidRPr="00200B43">
        <w:rPr>
          <w:rFonts w:ascii="Angsana New" w:hAnsi="Angsana New" w:hint="cs"/>
          <w:sz w:val="30"/>
          <w:szCs w:val="30"/>
          <w:cs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14:paraId="71DFDBDE" w14:textId="354A026D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761567" w:rsidRPr="00761567">
        <w:rPr>
          <w:rFonts w:ascii="Angsana New" w:hAnsi="Angsana New"/>
          <w:sz w:val="30"/>
          <w:szCs w:val="30"/>
        </w:rPr>
        <w:t xml:space="preserve">30 </w:t>
      </w:r>
      <w:r w:rsidR="00761567" w:rsidRPr="00761567">
        <w:rPr>
          <w:rFonts w:ascii="Angsana New" w:hAnsi="Angsana New"/>
          <w:sz w:val="30"/>
          <w:szCs w:val="30"/>
          <w:cs/>
        </w:rPr>
        <w:t>มิถุนายน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และ</w:t>
      </w:r>
      <w:r w:rsidR="005D093D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59"/>
        <w:gridCol w:w="1873"/>
        <w:gridCol w:w="1784"/>
        <w:gridCol w:w="1606"/>
        <w:gridCol w:w="1598"/>
        <w:gridCol w:w="8"/>
      </w:tblGrid>
      <w:tr w:rsidR="00A85E1D" w:rsidRPr="00CB5105" w14:paraId="71DFDBE1" w14:textId="77777777" w:rsidTr="00901B6A">
        <w:trPr>
          <w:gridAfter w:val="1"/>
          <w:wAfter w:w="8" w:type="dxa"/>
          <w:trHeight w:val="330"/>
        </w:trPr>
        <w:tc>
          <w:tcPr>
            <w:tcW w:w="2959" w:type="dxa"/>
            <w:vAlign w:val="bottom"/>
          </w:tcPr>
          <w:p w14:paraId="71DFDBDF" w14:textId="77777777" w:rsidR="00A85E1D" w:rsidRPr="00E50A6D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61" w:type="dxa"/>
            <w:gridSpan w:val="4"/>
            <w:vAlign w:val="bottom"/>
            <w:hideMark/>
          </w:tcPr>
          <w:p w14:paraId="71DFDBE0" w14:textId="77777777" w:rsidR="00A85E1D" w:rsidRPr="00CB5105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71DFDBE4" w14:textId="77777777" w:rsidTr="0006785B">
        <w:trPr>
          <w:trHeight w:val="374"/>
        </w:trPr>
        <w:tc>
          <w:tcPr>
            <w:tcW w:w="2959" w:type="dxa"/>
            <w:vAlign w:val="bottom"/>
          </w:tcPr>
          <w:p w14:paraId="71DFDBE2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69" w:type="dxa"/>
            <w:gridSpan w:val="5"/>
            <w:tcBorders>
              <w:bottom w:val="single" w:sz="4" w:space="0" w:color="auto"/>
            </w:tcBorders>
            <w:hideMark/>
          </w:tcPr>
          <w:p w14:paraId="71DFDBE3" w14:textId="69B3E16C" w:rsidR="00A85E1D" w:rsidRPr="00B15342" w:rsidRDefault="00A85E1D" w:rsidP="000F2EBF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="00761567" w:rsidRPr="0076156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1567" w:rsidRPr="00761567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A85E1D" w:rsidRPr="00E50A6D" w14:paraId="71DFDBE8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BE5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263" w:type="dxa"/>
            <w:gridSpan w:val="3"/>
            <w:vAlign w:val="bottom"/>
            <w:hideMark/>
          </w:tcPr>
          <w:p w14:paraId="71DFDBE6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98" w:type="dxa"/>
            <w:vAlign w:val="bottom"/>
            <w:hideMark/>
          </w:tcPr>
          <w:p w14:paraId="71DFDBE7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32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71DFDBEE" w14:textId="77777777" w:rsidTr="00901B6A">
        <w:trPr>
          <w:gridAfter w:val="1"/>
          <w:wAfter w:w="8" w:type="dxa"/>
          <w:trHeight w:val="720"/>
        </w:trPr>
        <w:tc>
          <w:tcPr>
            <w:tcW w:w="2959" w:type="dxa"/>
            <w:vAlign w:val="bottom"/>
          </w:tcPr>
          <w:p w14:paraId="71DFDBE9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73" w:type="dxa"/>
            <w:vAlign w:val="bottom"/>
            <w:hideMark/>
          </w:tcPr>
          <w:p w14:paraId="71DFDBEA" w14:textId="77777777" w:rsidR="00A85E1D" w:rsidRPr="00E50A6D" w:rsidRDefault="001C4443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84" w:type="dxa"/>
            <w:vAlign w:val="bottom"/>
            <w:hideMark/>
          </w:tcPr>
          <w:p w14:paraId="71DFDBEB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06" w:type="dxa"/>
            <w:vAlign w:val="bottom"/>
            <w:hideMark/>
          </w:tcPr>
          <w:p w14:paraId="71DFDBEC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98" w:type="dxa"/>
            <w:vAlign w:val="bottom"/>
          </w:tcPr>
          <w:p w14:paraId="71DFDBED" w14:textId="77777777" w:rsidR="00A85E1D" w:rsidRPr="00E50A6D" w:rsidRDefault="00A85E1D" w:rsidP="000F2EBF">
            <w:pPr>
              <w:spacing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71DFDBF4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BEF" w14:textId="77777777" w:rsidR="00A85E1D" w:rsidRPr="00A85E1D" w:rsidRDefault="00A85E1D" w:rsidP="000F2EBF">
            <w:pPr>
              <w:spacing w:line="30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73" w:type="dxa"/>
            <w:vAlign w:val="bottom"/>
          </w:tcPr>
          <w:p w14:paraId="71DFDBF0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4" w:type="dxa"/>
            <w:vAlign w:val="bottom"/>
          </w:tcPr>
          <w:p w14:paraId="71DFDBF1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1DFDBF2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71DFDBF3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5E2" w:rsidRPr="00E50A6D" w14:paraId="71DFDBFA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BF5" w14:textId="77777777" w:rsidR="008845E2" w:rsidRPr="00E50A6D" w:rsidRDefault="008845E2" w:rsidP="000F2EBF">
            <w:pPr>
              <w:spacing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3" w:type="dxa"/>
            <w:vAlign w:val="bottom"/>
          </w:tcPr>
          <w:p w14:paraId="71DFDBF6" w14:textId="7FDE7988" w:rsidR="008845E2" w:rsidRPr="00E50A6D" w:rsidRDefault="00BB6E06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4" w:type="dxa"/>
            <w:vAlign w:val="bottom"/>
          </w:tcPr>
          <w:p w14:paraId="71DFDBF7" w14:textId="7045535E" w:rsidR="008845E2" w:rsidRPr="008845E2" w:rsidRDefault="0087191C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19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17,053,956.75</w:t>
            </w:r>
          </w:p>
        </w:tc>
        <w:tc>
          <w:tcPr>
            <w:tcW w:w="1606" w:type="dxa"/>
            <w:vAlign w:val="bottom"/>
          </w:tcPr>
          <w:p w14:paraId="71DFDBF8" w14:textId="5BCC45AA" w:rsidR="008845E2" w:rsidRPr="00E50A6D" w:rsidRDefault="0087191C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191C">
              <w:rPr>
                <w:rFonts w:asciiTheme="majorBidi" w:hAnsiTheme="majorBidi" w:cstheme="majorBidi"/>
                <w:sz w:val="26"/>
                <w:szCs w:val="26"/>
              </w:rPr>
              <w:t>17,053,956.75</w:t>
            </w:r>
          </w:p>
        </w:tc>
        <w:tc>
          <w:tcPr>
            <w:tcW w:w="1598" w:type="dxa"/>
            <w:vAlign w:val="bottom"/>
          </w:tcPr>
          <w:p w14:paraId="71DFDBF9" w14:textId="22BAA599" w:rsidR="008845E2" w:rsidRPr="00E50A6D" w:rsidRDefault="00343D6A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17,053,956.75</w:t>
            </w:r>
          </w:p>
        </w:tc>
      </w:tr>
      <w:tr w:rsidR="008845E2" w:rsidRPr="00E50A6D" w14:paraId="71DFDC00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BFB" w14:textId="77777777" w:rsidR="008845E2" w:rsidRPr="00E50A6D" w:rsidRDefault="008845E2" w:rsidP="000F2EBF">
            <w:pPr>
              <w:spacing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73" w:type="dxa"/>
            <w:vAlign w:val="bottom"/>
          </w:tcPr>
          <w:p w14:paraId="71DFDBFC" w14:textId="14E95A95" w:rsidR="008845E2" w:rsidRPr="00E50A6D" w:rsidRDefault="00BB6E06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4" w:type="dxa"/>
            <w:vAlign w:val="bottom"/>
          </w:tcPr>
          <w:p w14:paraId="71DFDBFD" w14:textId="32994FEF" w:rsidR="008845E2" w:rsidRPr="00E50A6D" w:rsidRDefault="00343D6A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133,975,156.10</w:t>
            </w:r>
          </w:p>
        </w:tc>
        <w:tc>
          <w:tcPr>
            <w:tcW w:w="1606" w:type="dxa"/>
            <w:vAlign w:val="bottom"/>
          </w:tcPr>
          <w:p w14:paraId="71DFDBFE" w14:textId="5EDB6F74" w:rsidR="008845E2" w:rsidRPr="00E50A6D" w:rsidRDefault="00343D6A" w:rsidP="000F2EBF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133,975,156.10</w:t>
            </w:r>
          </w:p>
        </w:tc>
        <w:tc>
          <w:tcPr>
            <w:tcW w:w="1598" w:type="dxa"/>
            <w:vAlign w:val="bottom"/>
          </w:tcPr>
          <w:p w14:paraId="71DFDBFF" w14:textId="2661EB2B" w:rsidR="008845E2" w:rsidRPr="00E50A6D" w:rsidRDefault="00343D6A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133,975,156.10</w:t>
            </w:r>
          </w:p>
        </w:tc>
      </w:tr>
      <w:tr w:rsidR="008845E2" w:rsidRPr="00E50A6D" w14:paraId="71DFDC06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C01" w14:textId="77777777" w:rsidR="008845E2" w:rsidRPr="00E50A6D" w:rsidRDefault="008845E2" w:rsidP="000F2EBF">
            <w:pPr>
              <w:spacing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73" w:type="dxa"/>
            <w:vAlign w:val="bottom"/>
          </w:tcPr>
          <w:p w14:paraId="71DFDC02" w14:textId="5744C97D" w:rsidR="008845E2" w:rsidRPr="00E50A6D" w:rsidRDefault="00BB6E06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4" w:type="dxa"/>
            <w:vAlign w:val="bottom"/>
          </w:tcPr>
          <w:p w14:paraId="71DFDC03" w14:textId="3747DE6B" w:rsidR="008845E2" w:rsidRPr="008845E2" w:rsidRDefault="00BB6E06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6E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513,324.79</w:t>
            </w:r>
          </w:p>
        </w:tc>
        <w:tc>
          <w:tcPr>
            <w:tcW w:w="1606" w:type="dxa"/>
            <w:vAlign w:val="bottom"/>
          </w:tcPr>
          <w:p w14:paraId="71DFDC04" w14:textId="61631598" w:rsidR="008845E2" w:rsidRPr="00E50A6D" w:rsidRDefault="00BB6E06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6E06">
              <w:rPr>
                <w:rFonts w:asciiTheme="majorBidi" w:hAnsiTheme="majorBidi" w:cstheme="majorBidi"/>
                <w:sz w:val="26"/>
                <w:szCs w:val="26"/>
              </w:rPr>
              <w:t>513,324.79</w:t>
            </w:r>
          </w:p>
        </w:tc>
        <w:tc>
          <w:tcPr>
            <w:tcW w:w="1598" w:type="dxa"/>
            <w:vAlign w:val="bottom"/>
          </w:tcPr>
          <w:p w14:paraId="71DFDC05" w14:textId="4576F695" w:rsidR="008845E2" w:rsidRPr="00E50A6D" w:rsidRDefault="00BB6E06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6E06">
              <w:rPr>
                <w:rFonts w:asciiTheme="majorBidi" w:hAnsiTheme="majorBidi" w:cstheme="majorBidi"/>
                <w:sz w:val="26"/>
                <w:szCs w:val="26"/>
              </w:rPr>
              <w:t>513,324.79</w:t>
            </w:r>
          </w:p>
        </w:tc>
      </w:tr>
      <w:tr w:rsidR="008845E2" w:rsidRPr="00E50A6D" w14:paraId="71DFDC0C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C07" w14:textId="77777777" w:rsidR="008845E2" w:rsidRPr="00E50A6D" w:rsidRDefault="008845E2" w:rsidP="000F2EBF">
            <w:pPr>
              <w:spacing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73" w:type="dxa"/>
            <w:vAlign w:val="bottom"/>
          </w:tcPr>
          <w:p w14:paraId="71DFDC08" w14:textId="7A10542F" w:rsidR="008845E2" w:rsidRPr="00E50A6D" w:rsidRDefault="00BA3329" w:rsidP="000C63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329">
              <w:rPr>
                <w:rFonts w:asciiTheme="majorBidi" w:hAnsiTheme="majorBidi" w:cstheme="majorBidi"/>
                <w:sz w:val="26"/>
                <w:szCs w:val="26"/>
              </w:rPr>
              <w:t>20,171,755.14</w:t>
            </w:r>
          </w:p>
        </w:tc>
        <w:tc>
          <w:tcPr>
            <w:tcW w:w="1784" w:type="dxa"/>
            <w:vAlign w:val="bottom"/>
          </w:tcPr>
          <w:p w14:paraId="71DFDC09" w14:textId="5B2C91B3" w:rsidR="008845E2" w:rsidRPr="00E50A6D" w:rsidRDefault="00BB6E06" w:rsidP="000C63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ind w:lef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06" w:type="dxa"/>
            <w:vAlign w:val="bottom"/>
          </w:tcPr>
          <w:p w14:paraId="71DFDC0A" w14:textId="7D5CDA2D" w:rsidR="008845E2" w:rsidRPr="00E50A6D" w:rsidRDefault="00BA3329" w:rsidP="000F2EBF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00" w:lineRule="exact"/>
              <w:ind w:lef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329">
              <w:rPr>
                <w:rFonts w:asciiTheme="majorBidi" w:hAnsiTheme="majorBidi" w:cstheme="majorBidi"/>
                <w:sz w:val="26"/>
                <w:szCs w:val="26"/>
              </w:rPr>
              <w:t>20,171,755.14</w:t>
            </w:r>
          </w:p>
        </w:tc>
        <w:tc>
          <w:tcPr>
            <w:tcW w:w="1598" w:type="dxa"/>
            <w:vAlign w:val="bottom"/>
          </w:tcPr>
          <w:p w14:paraId="71DFDC0B" w14:textId="6E2AD8DF" w:rsidR="008845E2" w:rsidRPr="00E50A6D" w:rsidRDefault="00BA3329" w:rsidP="000C63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329">
              <w:rPr>
                <w:rFonts w:asciiTheme="majorBidi" w:hAnsiTheme="majorBidi" w:cstheme="majorBidi"/>
                <w:sz w:val="26"/>
                <w:szCs w:val="26"/>
              </w:rPr>
              <w:t>20,171,755.14</w:t>
            </w:r>
          </w:p>
        </w:tc>
      </w:tr>
      <w:tr w:rsidR="00A85E1D" w:rsidRPr="00E50A6D" w14:paraId="71DFDC12" w14:textId="77777777" w:rsidTr="0006785B">
        <w:trPr>
          <w:gridAfter w:val="1"/>
          <w:wAfter w:w="8" w:type="dxa"/>
          <w:trHeight w:val="452"/>
        </w:trPr>
        <w:tc>
          <w:tcPr>
            <w:tcW w:w="2959" w:type="dxa"/>
            <w:vAlign w:val="bottom"/>
            <w:hideMark/>
          </w:tcPr>
          <w:p w14:paraId="71DFDC0D" w14:textId="77777777" w:rsidR="00A85E1D" w:rsidRPr="00E50A6D" w:rsidRDefault="00A85E1D" w:rsidP="000F2EBF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73" w:type="dxa"/>
            <w:vAlign w:val="bottom"/>
          </w:tcPr>
          <w:p w14:paraId="71DFDC0E" w14:textId="1622E485" w:rsidR="00A85E1D" w:rsidRPr="00E50A6D" w:rsidRDefault="00BA3329" w:rsidP="0096655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329">
              <w:rPr>
                <w:rFonts w:asciiTheme="majorBidi" w:hAnsiTheme="majorBidi" w:cstheme="majorBidi"/>
                <w:sz w:val="26"/>
                <w:szCs w:val="26"/>
              </w:rPr>
              <w:t>20,171,755.14</w:t>
            </w:r>
          </w:p>
        </w:tc>
        <w:tc>
          <w:tcPr>
            <w:tcW w:w="1784" w:type="dxa"/>
            <w:vAlign w:val="bottom"/>
          </w:tcPr>
          <w:p w14:paraId="71DFDC0F" w14:textId="6D339542" w:rsidR="00A85E1D" w:rsidRPr="00E50A6D" w:rsidRDefault="00BA3329" w:rsidP="0096655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ind w:left="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329">
              <w:rPr>
                <w:rFonts w:asciiTheme="majorBidi" w:hAnsiTheme="majorBidi" w:cstheme="majorBidi"/>
                <w:sz w:val="26"/>
                <w:szCs w:val="26"/>
              </w:rPr>
              <w:t>151,542,437.64</w:t>
            </w:r>
          </w:p>
        </w:tc>
        <w:tc>
          <w:tcPr>
            <w:tcW w:w="1606" w:type="dxa"/>
            <w:vAlign w:val="bottom"/>
          </w:tcPr>
          <w:p w14:paraId="71DFDC10" w14:textId="39302970" w:rsidR="00A85E1D" w:rsidRPr="00E50A6D" w:rsidRDefault="00BA3329" w:rsidP="000F2EBF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00" w:lineRule="exact"/>
              <w:ind w:lef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329">
              <w:rPr>
                <w:rFonts w:asciiTheme="majorBidi" w:hAnsiTheme="majorBidi" w:cstheme="majorBidi"/>
                <w:sz w:val="26"/>
                <w:szCs w:val="26"/>
              </w:rPr>
              <w:t>171,714,192.78</w:t>
            </w:r>
          </w:p>
        </w:tc>
        <w:tc>
          <w:tcPr>
            <w:tcW w:w="1598" w:type="dxa"/>
            <w:vAlign w:val="bottom"/>
          </w:tcPr>
          <w:p w14:paraId="71DFDC11" w14:textId="6B7596AE" w:rsidR="00A85E1D" w:rsidRPr="00E50A6D" w:rsidRDefault="00BA3329" w:rsidP="0096655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329">
              <w:rPr>
                <w:rFonts w:asciiTheme="majorBidi" w:hAnsiTheme="majorBidi" w:cstheme="majorBidi"/>
                <w:sz w:val="26"/>
                <w:szCs w:val="26"/>
              </w:rPr>
              <w:t>171,714,192.78</w:t>
            </w:r>
          </w:p>
        </w:tc>
      </w:tr>
      <w:tr w:rsidR="00A85E1D" w:rsidRPr="00E50A6D" w14:paraId="71DFDC18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C13" w14:textId="77777777" w:rsidR="00A85E1D" w:rsidRPr="00A85E1D" w:rsidRDefault="00A85E1D" w:rsidP="000F2EBF">
            <w:pPr>
              <w:spacing w:line="320" w:lineRule="exact"/>
              <w:rPr>
                <w:b/>
                <w:bCs/>
                <w:sz w:val="16"/>
                <w:szCs w:val="1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73" w:type="dxa"/>
            <w:vAlign w:val="bottom"/>
          </w:tcPr>
          <w:p w14:paraId="71DFDC14" w14:textId="77777777" w:rsidR="00A85E1D" w:rsidRPr="00E50A6D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784" w:type="dxa"/>
            <w:vAlign w:val="bottom"/>
          </w:tcPr>
          <w:p w14:paraId="71DFDC15" w14:textId="77777777" w:rsidR="00A85E1D" w:rsidRPr="00E50A6D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06" w:type="dxa"/>
            <w:vAlign w:val="bottom"/>
          </w:tcPr>
          <w:p w14:paraId="71DFDC16" w14:textId="77777777" w:rsidR="00A85E1D" w:rsidRPr="00E50A6D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71DFDC17" w14:textId="77777777" w:rsidR="00A85E1D" w:rsidRPr="00E50A6D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3036ED" w:rsidRPr="00E50A6D" w14:paraId="71DFDC1E" w14:textId="77777777" w:rsidTr="00901B6A">
        <w:trPr>
          <w:gridAfter w:val="1"/>
          <w:wAfter w:w="8" w:type="dxa"/>
          <w:trHeight w:val="374"/>
        </w:trPr>
        <w:tc>
          <w:tcPr>
            <w:tcW w:w="2959" w:type="dxa"/>
            <w:vAlign w:val="bottom"/>
          </w:tcPr>
          <w:p w14:paraId="71DFDC19" w14:textId="65239772" w:rsidR="003036ED" w:rsidRPr="00E50A6D" w:rsidRDefault="00237237" w:rsidP="000F2EBF">
            <w:pPr>
              <w:spacing w:line="320" w:lineRule="exact"/>
              <w:ind w:left="161" w:hanging="161"/>
              <w:rPr>
                <w:sz w:val="26"/>
                <w:szCs w:val="26"/>
              </w:rPr>
            </w:pPr>
            <w:r w:rsidRPr="00237237">
              <w:rPr>
                <w:sz w:val="26"/>
                <w:szCs w:val="26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1873" w:type="dxa"/>
            <w:vAlign w:val="bottom"/>
          </w:tcPr>
          <w:p w14:paraId="71DFDC1A" w14:textId="4DC524A2" w:rsidR="003036ED" w:rsidRPr="00E50A6D" w:rsidRDefault="00DB168F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4" w:type="dxa"/>
            <w:vAlign w:val="bottom"/>
          </w:tcPr>
          <w:p w14:paraId="71DFDC1B" w14:textId="1C06F89C" w:rsidR="003036ED" w:rsidRPr="00E50A6D" w:rsidRDefault="00343D6A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17,328,673.22</w:t>
            </w:r>
          </w:p>
        </w:tc>
        <w:tc>
          <w:tcPr>
            <w:tcW w:w="1606" w:type="dxa"/>
            <w:vAlign w:val="bottom"/>
          </w:tcPr>
          <w:p w14:paraId="71DFDC1C" w14:textId="30DED9D2" w:rsidR="003036ED" w:rsidRPr="00E50A6D" w:rsidRDefault="00343D6A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17,328,673.22</w:t>
            </w:r>
          </w:p>
        </w:tc>
        <w:tc>
          <w:tcPr>
            <w:tcW w:w="1598" w:type="dxa"/>
            <w:vAlign w:val="bottom"/>
          </w:tcPr>
          <w:p w14:paraId="71DFDC1D" w14:textId="16729C40" w:rsidR="003036ED" w:rsidRPr="00E50A6D" w:rsidRDefault="00343D6A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17,328,673.22</w:t>
            </w:r>
          </w:p>
        </w:tc>
      </w:tr>
      <w:tr w:rsidR="00237237" w:rsidRPr="00E50A6D" w14:paraId="1ED95E5B" w14:textId="77777777" w:rsidTr="0006785B">
        <w:trPr>
          <w:gridAfter w:val="1"/>
          <w:wAfter w:w="8" w:type="dxa"/>
          <w:trHeight w:val="374"/>
        </w:trPr>
        <w:tc>
          <w:tcPr>
            <w:tcW w:w="2959" w:type="dxa"/>
          </w:tcPr>
          <w:p w14:paraId="3F6AE899" w14:textId="3867E133" w:rsidR="00237237" w:rsidRPr="00E50A6D" w:rsidRDefault="00237237" w:rsidP="000F2EBF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73" w:type="dxa"/>
            <w:vAlign w:val="bottom"/>
          </w:tcPr>
          <w:p w14:paraId="036A1771" w14:textId="1F1B2FD3" w:rsidR="00237237" w:rsidRDefault="00DB168F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4" w:type="dxa"/>
            <w:vAlign w:val="bottom"/>
          </w:tcPr>
          <w:p w14:paraId="18120612" w14:textId="1FB3DDBE" w:rsidR="00237237" w:rsidRPr="00E50A6D" w:rsidRDefault="00343D6A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56,094,754.70</w:t>
            </w:r>
          </w:p>
        </w:tc>
        <w:tc>
          <w:tcPr>
            <w:tcW w:w="1606" w:type="dxa"/>
            <w:vAlign w:val="bottom"/>
          </w:tcPr>
          <w:p w14:paraId="067FA6FA" w14:textId="78D89611" w:rsidR="00237237" w:rsidRPr="00E50A6D" w:rsidRDefault="00343D6A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56,094,754.70</w:t>
            </w:r>
          </w:p>
        </w:tc>
        <w:tc>
          <w:tcPr>
            <w:tcW w:w="1598" w:type="dxa"/>
            <w:vAlign w:val="bottom"/>
          </w:tcPr>
          <w:p w14:paraId="6A356E67" w14:textId="288DDAE2" w:rsidR="00237237" w:rsidRPr="00E50A6D" w:rsidRDefault="00343D6A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3D6A">
              <w:rPr>
                <w:rFonts w:asciiTheme="majorBidi" w:hAnsiTheme="majorBidi" w:cstheme="majorBidi"/>
                <w:sz w:val="26"/>
                <w:szCs w:val="26"/>
              </w:rPr>
              <w:t>56,094,754.70</w:t>
            </w:r>
          </w:p>
        </w:tc>
      </w:tr>
      <w:tr w:rsidR="003036ED" w:rsidRPr="00E50A6D" w14:paraId="71DFDC24" w14:textId="77777777" w:rsidTr="0006785B">
        <w:trPr>
          <w:gridAfter w:val="1"/>
          <w:wAfter w:w="8" w:type="dxa"/>
          <w:trHeight w:val="374"/>
        </w:trPr>
        <w:tc>
          <w:tcPr>
            <w:tcW w:w="2959" w:type="dxa"/>
          </w:tcPr>
          <w:p w14:paraId="71DFDC1F" w14:textId="77777777" w:rsidR="003036ED" w:rsidRPr="00E50A6D" w:rsidRDefault="003036ED" w:rsidP="000F2EBF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3" w:type="dxa"/>
            <w:vAlign w:val="bottom"/>
          </w:tcPr>
          <w:p w14:paraId="71DFDC20" w14:textId="71066460" w:rsidR="003036ED" w:rsidRPr="00E50A6D" w:rsidRDefault="00DB168F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4" w:type="dxa"/>
            <w:vAlign w:val="bottom"/>
          </w:tcPr>
          <w:p w14:paraId="71DFDC21" w14:textId="13FB19B9" w:rsidR="003036ED" w:rsidRPr="00E50A6D" w:rsidRDefault="00476FB6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6FB6">
              <w:rPr>
                <w:rFonts w:asciiTheme="majorBidi" w:hAnsiTheme="majorBidi" w:cstheme="majorBidi"/>
                <w:sz w:val="26"/>
                <w:szCs w:val="26"/>
              </w:rPr>
              <w:t>140,732,325.18</w:t>
            </w:r>
          </w:p>
        </w:tc>
        <w:tc>
          <w:tcPr>
            <w:tcW w:w="1606" w:type="dxa"/>
            <w:vAlign w:val="bottom"/>
          </w:tcPr>
          <w:p w14:paraId="71DFDC22" w14:textId="2E033FA5" w:rsidR="003036ED" w:rsidRPr="00E50A6D" w:rsidRDefault="00476FB6" w:rsidP="000F2EBF">
            <w:pPr>
              <w:tabs>
                <w:tab w:val="decimal" w:pos="1247"/>
              </w:tabs>
              <w:spacing w:line="320" w:lineRule="exact"/>
              <w:ind w:lef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6FB6">
              <w:rPr>
                <w:rFonts w:asciiTheme="majorBidi" w:hAnsiTheme="majorBidi" w:cstheme="majorBidi"/>
                <w:sz w:val="26"/>
                <w:szCs w:val="26"/>
              </w:rPr>
              <w:t>140,732,325.18</w:t>
            </w:r>
          </w:p>
        </w:tc>
        <w:tc>
          <w:tcPr>
            <w:tcW w:w="1598" w:type="dxa"/>
            <w:vAlign w:val="bottom"/>
          </w:tcPr>
          <w:p w14:paraId="71DFDC23" w14:textId="161F2973" w:rsidR="003036ED" w:rsidRPr="00E50A6D" w:rsidRDefault="00476FB6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6FB6">
              <w:rPr>
                <w:rFonts w:asciiTheme="majorBidi" w:hAnsiTheme="majorBidi" w:cstheme="majorBidi"/>
                <w:sz w:val="26"/>
                <w:szCs w:val="26"/>
              </w:rPr>
              <w:t>140,732,325.18</w:t>
            </w:r>
          </w:p>
        </w:tc>
      </w:tr>
      <w:tr w:rsidR="003036ED" w:rsidRPr="00E50A6D" w14:paraId="71DFDC2A" w14:textId="77777777" w:rsidTr="0006785B">
        <w:trPr>
          <w:gridAfter w:val="1"/>
          <w:wAfter w:w="8" w:type="dxa"/>
          <w:trHeight w:val="374"/>
        </w:trPr>
        <w:tc>
          <w:tcPr>
            <w:tcW w:w="2959" w:type="dxa"/>
          </w:tcPr>
          <w:p w14:paraId="71DFDC25" w14:textId="77777777" w:rsidR="003036ED" w:rsidRPr="00E50A6D" w:rsidRDefault="003036ED" w:rsidP="000F2EBF">
            <w:pPr>
              <w:spacing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73" w:type="dxa"/>
            <w:vAlign w:val="bottom"/>
          </w:tcPr>
          <w:p w14:paraId="71DFDC26" w14:textId="1D45B5F5" w:rsidR="003036ED" w:rsidRPr="00E50A6D" w:rsidRDefault="00DB168F" w:rsidP="00901B6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4" w:type="dxa"/>
            <w:vAlign w:val="bottom"/>
          </w:tcPr>
          <w:p w14:paraId="71DFDC27" w14:textId="65BDBF0F" w:rsidR="003036ED" w:rsidRPr="00E50A6D" w:rsidRDefault="00DB168F" w:rsidP="00901B6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68F">
              <w:rPr>
                <w:rFonts w:asciiTheme="majorBidi" w:hAnsiTheme="majorBidi" w:cstheme="majorBidi"/>
                <w:sz w:val="26"/>
                <w:szCs w:val="26"/>
              </w:rPr>
              <w:t>14,952,388.69</w:t>
            </w:r>
          </w:p>
        </w:tc>
        <w:tc>
          <w:tcPr>
            <w:tcW w:w="1606" w:type="dxa"/>
            <w:vAlign w:val="bottom"/>
          </w:tcPr>
          <w:p w14:paraId="71DFDC28" w14:textId="7FACAC6C" w:rsidR="003036ED" w:rsidRPr="00E50A6D" w:rsidRDefault="00DB168F" w:rsidP="00901B6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68F">
              <w:rPr>
                <w:rFonts w:asciiTheme="majorBidi" w:hAnsiTheme="majorBidi" w:cstheme="majorBidi"/>
                <w:sz w:val="26"/>
                <w:szCs w:val="26"/>
              </w:rPr>
              <w:t>14,952,388.69</w:t>
            </w:r>
          </w:p>
        </w:tc>
        <w:tc>
          <w:tcPr>
            <w:tcW w:w="1598" w:type="dxa"/>
            <w:vAlign w:val="bottom"/>
          </w:tcPr>
          <w:p w14:paraId="71DFDC29" w14:textId="44FA7BF5" w:rsidR="003036ED" w:rsidRPr="00E50A6D" w:rsidRDefault="00DB168F" w:rsidP="00901B6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68F">
              <w:rPr>
                <w:rFonts w:asciiTheme="majorBidi" w:hAnsiTheme="majorBidi" w:cstheme="majorBidi"/>
                <w:sz w:val="26"/>
                <w:szCs w:val="26"/>
              </w:rPr>
              <w:t>14,952,388.69</w:t>
            </w:r>
          </w:p>
        </w:tc>
      </w:tr>
      <w:tr w:rsidR="003036ED" w:rsidRPr="00E50A6D" w14:paraId="71DFDC30" w14:textId="77777777" w:rsidTr="00901B6A">
        <w:trPr>
          <w:gridAfter w:val="1"/>
          <w:wAfter w:w="8" w:type="dxa"/>
          <w:trHeight w:val="315"/>
        </w:trPr>
        <w:tc>
          <w:tcPr>
            <w:tcW w:w="2959" w:type="dxa"/>
            <w:vAlign w:val="bottom"/>
            <w:hideMark/>
          </w:tcPr>
          <w:p w14:paraId="71DFDC2B" w14:textId="77777777" w:rsidR="003036ED" w:rsidRPr="00E50A6D" w:rsidRDefault="003036ED" w:rsidP="000F2EBF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73" w:type="dxa"/>
            <w:vAlign w:val="bottom"/>
          </w:tcPr>
          <w:p w14:paraId="71DFDC2C" w14:textId="16622DE1" w:rsidR="003036ED" w:rsidRPr="00901B6A" w:rsidRDefault="00DB168F" w:rsidP="00901B6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B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4" w:type="dxa"/>
            <w:vAlign w:val="bottom"/>
          </w:tcPr>
          <w:p w14:paraId="71DFDC2D" w14:textId="49F9BF24" w:rsidR="003036ED" w:rsidRPr="00E50A6D" w:rsidRDefault="00DB168F" w:rsidP="00901B6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68F">
              <w:rPr>
                <w:rFonts w:asciiTheme="majorBidi" w:hAnsiTheme="majorBidi" w:cstheme="majorBidi"/>
                <w:sz w:val="26"/>
                <w:szCs w:val="26"/>
              </w:rPr>
              <w:t>229,108,141.79</w:t>
            </w:r>
          </w:p>
        </w:tc>
        <w:tc>
          <w:tcPr>
            <w:tcW w:w="1606" w:type="dxa"/>
            <w:vAlign w:val="bottom"/>
          </w:tcPr>
          <w:p w14:paraId="71DFDC2E" w14:textId="5580DF2D" w:rsidR="003036ED" w:rsidRPr="00E50A6D" w:rsidRDefault="00DB168F" w:rsidP="00901B6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68F">
              <w:rPr>
                <w:rFonts w:asciiTheme="majorBidi" w:hAnsiTheme="majorBidi" w:cstheme="majorBidi"/>
                <w:sz w:val="26"/>
                <w:szCs w:val="26"/>
              </w:rPr>
              <w:t>229,108,141.79</w:t>
            </w:r>
          </w:p>
        </w:tc>
        <w:tc>
          <w:tcPr>
            <w:tcW w:w="1598" w:type="dxa"/>
            <w:vAlign w:val="bottom"/>
          </w:tcPr>
          <w:p w14:paraId="71DFDC2F" w14:textId="3B913C5A" w:rsidR="003036ED" w:rsidRPr="00E50A6D" w:rsidRDefault="00DB168F" w:rsidP="00901B6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68F">
              <w:rPr>
                <w:rFonts w:asciiTheme="majorBidi" w:hAnsiTheme="majorBidi" w:cstheme="majorBidi"/>
                <w:sz w:val="26"/>
                <w:szCs w:val="26"/>
              </w:rPr>
              <w:t>229,108,141.79</w:t>
            </w:r>
          </w:p>
        </w:tc>
      </w:tr>
    </w:tbl>
    <w:p w14:paraId="71DFDC31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A5A2E46" w14:textId="77777777" w:rsidR="00AB7B4C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A78898" w14:textId="77777777" w:rsidR="00AB7B4C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103CB33" w14:textId="77777777" w:rsidR="00AB7B4C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CF70FD7" w14:textId="77777777" w:rsidR="00AB7B4C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390C224" w14:textId="77777777" w:rsidR="00AB7B4C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606AF3" w14:textId="77777777" w:rsidR="00D861CE" w:rsidRDefault="00D861CE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131722B" w14:textId="77777777" w:rsidR="00AB7B4C" w:rsidRDefault="00AB7B4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35F866" w14:textId="77777777" w:rsidR="000F2EBF" w:rsidRDefault="000F2EBF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084A98" w14:textId="77777777" w:rsidR="000F2EBF" w:rsidRDefault="000F2EBF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A3A0AA" w14:textId="77777777" w:rsidR="00761567" w:rsidRPr="00761567" w:rsidRDefault="00761567" w:rsidP="00A6201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2979A16" w14:textId="77777777" w:rsidR="00761567" w:rsidRPr="00761567" w:rsidRDefault="00761567" w:rsidP="00A6201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C3B" w14:textId="7E579FBA" w:rsidR="0069266C" w:rsidRPr="0012646A" w:rsidRDefault="0069266C" w:rsidP="00A62014">
      <w:pPr>
        <w:numPr>
          <w:ilvl w:val="0"/>
          <w:numId w:val="22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C3C" w14:textId="77777777" w:rsidR="0069266C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75"/>
        <w:gridCol w:w="1701"/>
        <w:gridCol w:w="1800"/>
        <w:gridCol w:w="1620"/>
        <w:gridCol w:w="7"/>
        <w:gridCol w:w="1515"/>
        <w:gridCol w:w="7"/>
      </w:tblGrid>
      <w:tr w:rsidR="00A85E1D" w:rsidRPr="00CB5105" w14:paraId="71DFDC3F" w14:textId="77777777" w:rsidTr="00D507D6">
        <w:trPr>
          <w:trHeight w:val="374"/>
        </w:trPr>
        <w:tc>
          <w:tcPr>
            <w:tcW w:w="3175" w:type="dxa"/>
            <w:vAlign w:val="bottom"/>
          </w:tcPr>
          <w:p w14:paraId="71DFDC3D" w14:textId="77777777" w:rsidR="00A85E1D" w:rsidRPr="00E50A6D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0" w:type="dxa"/>
            <w:gridSpan w:val="6"/>
            <w:vAlign w:val="bottom"/>
            <w:hideMark/>
          </w:tcPr>
          <w:p w14:paraId="71DFDC3E" w14:textId="77777777" w:rsidR="00A85E1D" w:rsidRPr="00CB5105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71DFDC42" w14:textId="77777777" w:rsidTr="0006785B">
        <w:trPr>
          <w:trHeight w:val="374"/>
        </w:trPr>
        <w:tc>
          <w:tcPr>
            <w:tcW w:w="3175" w:type="dxa"/>
            <w:vAlign w:val="bottom"/>
          </w:tcPr>
          <w:p w14:paraId="71DFDC40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71DFDC41" w14:textId="77777777" w:rsidR="00A85E1D" w:rsidRPr="00B15342" w:rsidRDefault="00A85E1D" w:rsidP="000F2EBF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85E1D" w:rsidRPr="00E50A6D" w14:paraId="71DFDC46" w14:textId="77777777" w:rsidTr="0006785B">
        <w:trPr>
          <w:trHeight w:val="374"/>
        </w:trPr>
        <w:tc>
          <w:tcPr>
            <w:tcW w:w="3175" w:type="dxa"/>
            <w:vAlign w:val="bottom"/>
          </w:tcPr>
          <w:p w14:paraId="71DFDC43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</w:tcBorders>
            <w:vAlign w:val="bottom"/>
            <w:hideMark/>
          </w:tcPr>
          <w:p w14:paraId="71DFDC44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1DFDC45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71DFDC4C" w14:textId="77777777" w:rsidTr="00D507D6">
        <w:trPr>
          <w:gridAfter w:val="1"/>
          <w:wAfter w:w="7" w:type="dxa"/>
          <w:trHeight w:val="720"/>
        </w:trPr>
        <w:tc>
          <w:tcPr>
            <w:tcW w:w="3175" w:type="dxa"/>
            <w:vAlign w:val="bottom"/>
          </w:tcPr>
          <w:p w14:paraId="71DFDC47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bottom"/>
            <w:hideMark/>
          </w:tcPr>
          <w:p w14:paraId="71DFDC48" w14:textId="77777777" w:rsidR="00A85E1D" w:rsidRPr="00E50A6D" w:rsidRDefault="001C4443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71DFDC49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71DFDC4A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gridSpan w:val="2"/>
            <w:vAlign w:val="bottom"/>
          </w:tcPr>
          <w:p w14:paraId="71DFDC4B" w14:textId="77777777" w:rsidR="00A85E1D" w:rsidRPr="00E50A6D" w:rsidRDefault="00A85E1D" w:rsidP="000F2EBF">
            <w:pPr>
              <w:spacing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71DFDC52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4D" w14:textId="77777777" w:rsidR="00A85E1D" w:rsidRPr="00E50A6D" w:rsidRDefault="00A85E1D" w:rsidP="000F2EBF">
            <w:pPr>
              <w:spacing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71DFDC4E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C4F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C50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1DFDC51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443" w:rsidRPr="00E50A6D" w14:paraId="71DFDC58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53" w14:textId="77777777" w:rsidR="001C4443" w:rsidRPr="00E50A6D" w:rsidRDefault="001C4443" w:rsidP="000F2EBF">
            <w:pPr>
              <w:spacing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71DFDC54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55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620" w:type="dxa"/>
            <w:vAlign w:val="bottom"/>
          </w:tcPr>
          <w:p w14:paraId="71DFDC56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522" w:type="dxa"/>
            <w:gridSpan w:val="2"/>
            <w:vAlign w:val="bottom"/>
          </w:tcPr>
          <w:p w14:paraId="71DFDC57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</w:tr>
      <w:tr w:rsidR="001C4443" w:rsidRPr="00E50A6D" w14:paraId="71DFDC5E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59" w14:textId="77777777" w:rsidR="001C4443" w:rsidRPr="00E50A6D" w:rsidRDefault="001C4443" w:rsidP="000F2EBF">
            <w:pPr>
              <w:spacing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71DFDC5A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5B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620" w:type="dxa"/>
            <w:vAlign w:val="bottom"/>
          </w:tcPr>
          <w:p w14:paraId="71DFDC5C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522" w:type="dxa"/>
            <w:gridSpan w:val="2"/>
            <w:vAlign w:val="bottom"/>
          </w:tcPr>
          <w:p w14:paraId="71DFDC5D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</w:tr>
      <w:tr w:rsidR="001C4443" w:rsidRPr="00E50A6D" w14:paraId="71DFDC64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5F" w14:textId="77777777" w:rsidR="001C4443" w:rsidRPr="00E50A6D" w:rsidRDefault="001C4443" w:rsidP="000F2EBF">
            <w:pPr>
              <w:spacing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01" w:type="dxa"/>
            <w:vAlign w:val="bottom"/>
          </w:tcPr>
          <w:p w14:paraId="71DFDC60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61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620" w:type="dxa"/>
            <w:vAlign w:val="bottom"/>
          </w:tcPr>
          <w:p w14:paraId="71DFDC62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gridSpan w:val="2"/>
            <w:vAlign w:val="bottom"/>
          </w:tcPr>
          <w:p w14:paraId="71DFDC63" w14:textId="77777777" w:rsidR="001C4443" w:rsidRPr="00E50A6D" w:rsidRDefault="001C444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1C4443" w:rsidRPr="00E50A6D" w14:paraId="71DFDC6A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65" w14:textId="77777777" w:rsidR="001C4443" w:rsidRPr="00E50A6D" w:rsidRDefault="001C4443" w:rsidP="000F2EBF">
            <w:pPr>
              <w:spacing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vAlign w:val="bottom"/>
          </w:tcPr>
          <w:p w14:paraId="71DFDC66" w14:textId="77777777" w:rsidR="001C4443" w:rsidRPr="00E50A6D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1DFDC67" w14:textId="77777777" w:rsidR="001C4443" w:rsidRPr="00E50A6D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1DFDC68" w14:textId="77777777" w:rsidR="001C4443" w:rsidRPr="00E50A6D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gridSpan w:val="2"/>
            <w:vAlign w:val="bottom"/>
          </w:tcPr>
          <w:p w14:paraId="71DFDC69" w14:textId="77777777" w:rsidR="001C4443" w:rsidRPr="00E50A6D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</w:tr>
      <w:tr w:rsidR="001C4443" w:rsidRPr="00E50A6D" w14:paraId="71DFDC70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  <w:hideMark/>
          </w:tcPr>
          <w:p w14:paraId="71DFDC6B" w14:textId="77777777" w:rsidR="001C4443" w:rsidRPr="00E50A6D" w:rsidRDefault="001C4443" w:rsidP="000F2EBF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71DFDC6C" w14:textId="77777777" w:rsidR="001C4443" w:rsidRPr="00E50A6D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1DFDC6D" w14:textId="77777777" w:rsidR="001C4443" w:rsidRPr="00E50A6D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179</w:t>
            </w:r>
            <w:r w:rsidRPr="00067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950</w:t>
            </w:r>
            <w:r w:rsidRPr="00067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763.32</w:t>
            </w:r>
          </w:p>
        </w:tc>
        <w:tc>
          <w:tcPr>
            <w:tcW w:w="1620" w:type="dxa"/>
            <w:vAlign w:val="bottom"/>
          </w:tcPr>
          <w:p w14:paraId="71DFDC6E" w14:textId="77777777" w:rsidR="001C4443" w:rsidRPr="00E50A6D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205</w:t>
            </w:r>
            <w:r w:rsidRPr="00067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  <w:r w:rsidRPr="00067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156.24</w:t>
            </w:r>
          </w:p>
        </w:tc>
        <w:tc>
          <w:tcPr>
            <w:tcW w:w="1522" w:type="dxa"/>
            <w:gridSpan w:val="2"/>
            <w:vAlign w:val="bottom"/>
          </w:tcPr>
          <w:p w14:paraId="71DFDC6F" w14:textId="77777777" w:rsidR="001C4443" w:rsidRPr="00E50A6D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205</w:t>
            </w:r>
            <w:r w:rsidRPr="00067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  <w:r w:rsidRPr="000678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156.24</w:t>
            </w:r>
          </w:p>
        </w:tc>
      </w:tr>
      <w:tr w:rsidR="00A85E1D" w:rsidRPr="00E50A6D" w14:paraId="71DFDC76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71" w14:textId="77777777" w:rsidR="00A85E1D" w:rsidRPr="00E50A6D" w:rsidRDefault="00A85E1D" w:rsidP="000F2EBF">
            <w:pPr>
              <w:spacing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14:paraId="71DFDC72" w14:textId="77777777" w:rsidR="00A85E1D" w:rsidRPr="00E50A6D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C73" w14:textId="77777777" w:rsidR="00A85E1D" w:rsidRPr="00E50A6D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C74" w14:textId="77777777" w:rsidR="00A85E1D" w:rsidRPr="00E50A6D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1DFDC75" w14:textId="77777777" w:rsidR="00A85E1D" w:rsidRPr="00E50A6D" w:rsidRDefault="00A85E1D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1C4443" w:rsidRPr="00E50A6D" w14:paraId="71DFDC7C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77" w14:textId="77777777" w:rsidR="001C4443" w:rsidRPr="00E50A6D" w:rsidRDefault="001C4443" w:rsidP="000F2EBF">
            <w:pPr>
              <w:spacing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14:paraId="71DFDC78" w14:textId="77777777" w:rsidR="001C4443" w:rsidRPr="00E50A6D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79" w14:textId="77777777" w:rsidR="001C4443" w:rsidRPr="00E50A6D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620" w:type="dxa"/>
            <w:vAlign w:val="bottom"/>
          </w:tcPr>
          <w:p w14:paraId="71DFDC7A" w14:textId="77777777" w:rsidR="001C4443" w:rsidRPr="00E50A6D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522" w:type="dxa"/>
            <w:gridSpan w:val="2"/>
            <w:vAlign w:val="bottom"/>
          </w:tcPr>
          <w:p w14:paraId="71DFDC7B" w14:textId="77777777" w:rsidR="001C4443" w:rsidRPr="00E50A6D" w:rsidRDefault="001C4443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</w:tr>
      <w:tr w:rsidR="001C4443" w:rsidRPr="00E50A6D" w14:paraId="71DFDC82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7D" w14:textId="77777777" w:rsidR="001C4443" w:rsidRPr="00E50A6D" w:rsidRDefault="001C4443" w:rsidP="000F2EBF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vAlign w:val="bottom"/>
          </w:tcPr>
          <w:p w14:paraId="71DFDC7E" w14:textId="77777777" w:rsidR="001C4443" w:rsidRPr="00E50A6D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7F" w14:textId="77777777" w:rsidR="001C4443" w:rsidRPr="00E50A6D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620" w:type="dxa"/>
            <w:vAlign w:val="bottom"/>
          </w:tcPr>
          <w:p w14:paraId="71DFDC80" w14:textId="77777777" w:rsidR="001C4443" w:rsidRPr="00E50A6D" w:rsidRDefault="001C4443" w:rsidP="000F2EBF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gridSpan w:val="2"/>
            <w:vAlign w:val="bottom"/>
          </w:tcPr>
          <w:p w14:paraId="71DFDC81" w14:textId="77777777" w:rsidR="001C4443" w:rsidRPr="00E50A6D" w:rsidRDefault="001C4443" w:rsidP="000F2EBF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1C4443" w:rsidRPr="00E50A6D" w14:paraId="71DFDC88" w14:textId="77777777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14:paraId="71DFDC83" w14:textId="77777777" w:rsidR="001C4443" w:rsidRPr="00E50A6D" w:rsidRDefault="001C4443" w:rsidP="000F2EBF">
            <w:pPr>
              <w:spacing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71DFDC84" w14:textId="77777777" w:rsidR="001C4443" w:rsidRPr="00E50A6D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85" w14:textId="77777777" w:rsidR="001C4443" w:rsidRPr="00E50A6D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620" w:type="dxa"/>
            <w:vAlign w:val="bottom"/>
          </w:tcPr>
          <w:p w14:paraId="71DFDC86" w14:textId="77777777" w:rsidR="001C4443" w:rsidRPr="00E50A6D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522" w:type="dxa"/>
            <w:gridSpan w:val="2"/>
            <w:vAlign w:val="bottom"/>
          </w:tcPr>
          <w:p w14:paraId="71DFDC87" w14:textId="77777777" w:rsidR="001C4443" w:rsidRPr="00E50A6D" w:rsidRDefault="001C444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000.58</w:t>
            </w:r>
          </w:p>
        </w:tc>
      </w:tr>
      <w:tr w:rsidR="001C4443" w:rsidRPr="00E50A6D" w14:paraId="71DFDC8E" w14:textId="77777777" w:rsidTr="000F2EBF">
        <w:trPr>
          <w:gridAfter w:val="1"/>
          <w:wAfter w:w="7" w:type="dxa"/>
          <w:trHeight w:val="315"/>
        </w:trPr>
        <w:tc>
          <w:tcPr>
            <w:tcW w:w="3175" w:type="dxa"/>
            <w:vAlign w:val="center"/>
            <w:hideMark/>
          </w:tcPr>
          <w:p w14:paraId="71DFDC89" w14:textId="77777777" w:rsidR="001C4443" w:rsidRPr="00E50A6D" w:rsidRDefault="001C4443" w:rsidP="000F2EBF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vAlign w:val="bottom"/>
          </w:tcPr>
          <w:p w14:paraId="71DFDC8A" w14:textId="77777777" w:rsidR="001C4443" w:rsidRPr="00E50A6D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C8B" w14:textId="77777777" w:rsidR="001C4443" w:rsidRPr="00E50A6D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620" w:type="dxa"/>
            <w:vAlign w:val="bottom"/>
          </w:tcPr>
          <w:p w14:paraId="71DFDC8C" w14:textId="77777777" w:rsidR="001C4443" w:rsidRPr="00E50A6D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522" w:type="dxa"/>
            <w:gridSpan w:val="2"/>
            <w:vAlign w:val="bottom"/>
          </w:tcPr>
          <w:p w14:paraId="71DFDC8D" w14:textId="77777777" w:rsidR="001C4443" w:rsidRPr="00E50A6D" w:rsidRDefault="001C4443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785B">
              <w:rPr>
                <w:rFonts w:asciiTheme="majorBidi" w:hAnsiTheme="majorBidi" w:cstheme="majorBidi"/>
                <w:sz w:val="26"/>
                <w:szCs w:val="26"/>
                <w:cs/>
              </w:rPr>
              <w:t>818.72</w:t>
            </w:r>
          </w:p>
        </w:tc>
      </w:tr>
    </w:tbl>
    <w:p w14:paraId="71DFDC8F" w14:textId="77777777" w:rsidR="00A85E1D" w:rsidRPr="00A85E1D" w:rsidRDefault="00A85E1D" w:rsidP="0069266C">
      <w:pPr>
        <w:ind w:left="567"/>
        <w:rPr>
          <w:lang w:val="en-US"/>
        </w:rPr>
      </w:pPr>
    </w:p>
    <w:p w14:paraId="12973DB2" w14:textId="77777777" w:rsidR="000F2EBF" w:rsidRPr="00A85E1D" w:rsidRDefault="000F2EBF" w:rsidP="0069266C">
      <w:pPr>
        <w:ind w:left="567"/>
        <w:rPr>
          <w:lang w:val="en-US"/>
        </w:rPr>
      </w:pP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A85E1D" w:rsidRPr="00E50A6D" w14:paraId="71DFDC9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90" w14:textId="77777777" w:rsidR="00A85E1D" w:rsidRPr="00E50A6D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71DFDC91" w14:textId="77777777" w:rsidR="00A85E1D" w:rsidRPr="00CB5105" w:rsidRDefault="00A85E1D" w:rsidP="000F2EBF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71DFDC95" w14:textId="77777777" w:rsidTr="000F2EBF">
        <w:trPr>
          <w:trHeight w:val="374"/>
        </w:trPr>
        <w:tc>
          <w:tcPr>
            <w:tcW w:w="3240" w:type="dxa"/>
            <w:vAlign w:val="bottom"/>
          </w:tcPr>
          <w:p w14:paraId="71DFDC93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1DFDC94" w14:textId="6118840C" w:rsidR="00A85E1D" w:rsidRPr="00B15342" w:rsidRDefault="00A85E1D" w:rsidP="000F2EBF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761567" w:rsidRPr="0076156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1567" w:rsidRPr="000F2EBF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85E1D" w:rsidRPr="00E50A6D" w14:paraId="71DFDC99" w14:textId="77777777" w:rsidTr="000F2EBF">
        <w:trPr>
          <w:trHeight w:val="374"/>
        </w:trPr>
        <w:tc>
          <w:tcPr>
            <w:tcW w:w="3240" w:type="dxa"/>
            <w:vAlign w:val="bottom"/>
          </w:tcPr>
          <w:p w14:paraId="71DFDC96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71DFDC97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  <w:hideMark/>
          </w:tcPr>
          <w:p w14:paraId="71DFDC98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71DFDC9F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71DFDC9A" w14:textId="77777777" w:rsidR="00A85E1D" w:rsidRPr="00E50A6D" w:rsidRDefault="00A85E1D" w:rsidP="000F2EBF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71DFDC9B" w14:textId="77777777" w:rsidR="00A85E1D" w:rsidRPr="00E50A6D" w:rsidRDefault="001C4443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71DFDC9C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71DFDC9D" w14:textId="77777777" w:rsidR="00A85E1D" w:rsidRPr="00E50A6D" w:rsidRDefault="00A85E1D" w:rsidP="000F2EBF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1DFDC9E" w14:textId="77777777" w:rsidR="00A85E1D" w:rsidRPr="00E50A6D" w:rsidRDefault="00A85E1D" w:rsidP="000F2EBF">
            <w:pP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71DFDCA5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A0" w14:textId="77777777" w:rsidR="00A85E1D" w:rsidRPr="00E50A6D" w:rsidRDefault="00A85E1D" w:rsidP="000F2EBF">
            <w:pPr>
              <w:spacing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71DFDCA1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CA2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CA3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DFDCA4" w14:textId="77777777" w:rsidR="00A85E1D" w:rsidRPr="00E50A6D" w:rsidRDefault="00A85E1D" w:rsidP="000F2EBF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65B3" w:rsidRPr="00E50A6D" w14:paraId="71DFDCAB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A6" w14:textId="77777777" w:rsidR="005865B3" w:rsidRPr="00E50A6D" w:rsidRDefault="005865B3" w:rsidP="000F2EBF">
            <w:pPr>
              <w:spacing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71DFDCA7" w14:textId="65D79892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A8" w14:textId="1B04FB33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A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16,418,548.42</w:t>
            </w:r>
          </w:p>
        </w:tc>
        <w:tc>
          <w:tcPr>
            <w:tcW w:w="1620" w:type="dxa"/>
            <w:vAlign w:val="bottom"/>
          </w:tcPr>
          <w:p w14:paraId="71DFDCA9" w14:textId="2925850F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A0B">
              <w:rPr>
                <w:rFonts w:asciiTheme="majorBidi" w:hAnsiTheme="majorBidi" w:cstheme="majorBidi"/>
                <w:sz w:val="26"/>
                <w:szCs w:val="26"/>
              </w:rPr>
              <w:t>16,418,548.42</w:t>
            </w:r>
          </w:p>
        </w:tc>
        <w:tc>
          <w:tcPr>
            <w:tcW w:w="1522" w:type="dxa"/>
            <w:vAlign w:val="bottom"/>
          </w:tcPr>
          <w:p w14:paraId="71DFDCAA" w14:textId="1F6E4666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A0B">
              <w:rPr>
                <w:rFonts w:asciiTheme="majorBidi" w:hAnsiTheme="majorBidi" w:cstheme="majorBidi"/>
                <w:sz w:val="26"/>
                <w:szCs w:val="26"/>
              </w:rPr>
              <w:t>16,418,548.42</w:t>
            </w:r>
          </w:p>
        </w:tc>
      </w:tr>
      <w:tr w:rsidR="005865B3" w:rsidRPr="00E50A6D" w14:paraId="71DFDCB1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AC" w14:textId="77777777" w:rsidR="005865B3" w:rsidRPr="00E50A6D" w:rsidRDefault="005865B3" w:rsidP="000F2EBF">
            <w:pPr>
              <w:spacing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1DFDCAD" w14:textId="648F8880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AE" w14:textId="71748158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4C1">
              <w:rPr>
                <w:rFonts w:asciiTheme="majorBidi" w:hAnsiTheme="majorBidi" w:cstheme="majorBidi"/>
                <w:sz w:val="26"/>
                <w:szCs w:val="26"/>
              </w:rPr>
              <w:t>133,502,392.05</w:t>
            </w:r>
          </w:p>
        </w:tc>
        <w:tc>
          <w:tcPr>
            <w:tcW w:w="1620" w:type="dxa"/>
            <w:vAlign w:val="bottom"/>
          </w:tcPr>
          <w:p w14:paraId="71DFDCAF" w14:textId="1D930DEC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4C1">
              <w:rPr>
                <w:rFonts w:asciiTheme="majorBidi" w:hAnsiTheme="majorBidi" w:cstheme="majorBidi"/>
                <w:sz w:val="26"/>
                <w:szCs w:val="26"/>
              </w:rPr>
              <w:t>133,502,392.05</w:t>
            </w:r>
          </w:p>
        </w:tc>
        <w:tc>
          <w:tcPr>
            <w:tcW w:w="1522" w:type="dxa"/>
            <w:vAlign w:val="bottom"/>
          </w:tcPr>
          <w:p w14:paraId="71DFDCB0" w14:textId="2D89E170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4C1">
              <w:rPr>
                <w:rFonts w:asciiTheme="majorBidi" w:hAnsiTheme="majorBidi" w:cstheme="majorBidi"/>
                <w:sz w:val="26"/>
                <w:szCs w:val="26"/>
              </w:rPr>
              <w:t>133,502,392.05</w:t>
            </w:r>
          </w:p>
        </w:tc>
      </w:tr>
      <w:tr w:rsidR="005865B3" w:rsidRPr="00E50A6D" w14:paraId="71DFDCB7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B2" w14:textId="77777777" w:rsidR="005865B3" w:rsidRPr="00E50A6D" w:rsidRDefault="005865B3" w:rsidP="000F2EBF">
            <w:pPr>
              <w:spacing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1DFDCB3" w14:textId="1D9A6333" w:rsidR="005865B3" w:rsidRPr="00E50A6D" w:rsidRDefault="005865B3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B4" w14:textId="11914CB6" w:rsidR="005865B3" w:rsidRPr="00E50A6D" w:rsidRDefault="0047329C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3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4,230,666.49</w:t>
            </w:r>
          </w:p>
        </w:tc>
        <w:tc>
          <w:tcPr>
            <w:tcW w:w="1620" w:type="dxa"/>
            <w:vAlign w:val="bottom"/>
          </w:tcPr>
          <w:p w14:paraId="71DFDCB5" w14:textId="0B109DEA" w:rsidR="005865B3" w:rsidRPr="00E50A6D" w:rsidRDefault="0047329C" w:rsidP="000F2EBF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329C">
              <w:rPr>
                <w:rFonts w:asciiTheme="majorBidi" w:hAnsiTheme="majorBidi" w:cstheme="majorBidi"/>
                <w:sz w:val="26"/>
                <w:szCs w:val="26"/>
              </w:rPr>
              <w:t>4,230,666.49</w:t>
            </w:r>
          </w:p>
        </w:tc>
        <w:tc>
          <w:tcPr>
            <w:tcW w:w="1522" w:type="dxa"/>
            <w:vAlign w:val="bottom"/>
          </w:tcPr>
          <w:p w14:paraId="71DFDCB6" w14:textId="6929201D" w:rsidR="005865B3" w:rsidRPr="00E50A6D" w:rsidRDefault="0047329C" w:rsidP="000F2EBF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329C">
              <w:rPr>
                <w:rFonts w:asciiTheme="majorBidi" w:hAnsiTheme="majorBidi" w:cstheme="majorBidi"/>
                <w:sz w:val="26"/>
                <w:szCs w:val="26"/>
              </w:rPr>
              <w:t>4,230,666.49</w:t>
            </w:r>
          </w:p>
        </w:tc>
      </w:tr>
      <w:tr w:rsidR="00785F5F" w:rsidRPr="00E50A6D" w14:paraId="71DFDCB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B8" w14:textId="77777777" w:rsidR="00785F5F" w:rsidRPr="00E50A6D" w:rsidRDefault="00785F5F" w:rsidP="000F2EBF">
            <w:pPr>
              <w:spacing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71DFDCB9" w14:textId="2C987EE4" w:rsidR="00785F5F" w:rsidRPr="00E50A6D" w:rsidRDefault="00785F5F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BA" w14:textId="105A5662" w:rsidR="00785F5F" w:rsidRPr="004B647B" w:rsidRDefault="00785F5F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004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513,324.79</w:t>
            </w:r>
          </w:p>
        </w:tc>
        <w:tc>
          <w:tcPr>
            <w:tcW w:w="1620" w:type="dxa"/>
            <w:vAlign w:val="bottom"/>
          </w:tcPr>
          <w:p w14:paraId="71DFDCBB" w14:textId="37EF44A0" w:rsidR="00785F5F" w:rsidRPr="00E50A6D" w:rsidRDefault="00785F5F" w:rsidP="000F2EBF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4C1">
              <w:rPr>
                <w:rFonts w:asciiTheme="majorBidi" w:hAnsiTheme="majorBidi" w:cstheme="majorBidi"/>
                <w:sz w:val="26"/>
                <w:szCs w:val="26"/>
              </w:rPr>
              <w:t>513,324.79</w:t>
            </w:r>
          </w:p>
        </w:tc>
        <w:tc>
          <w:tcPr>
            <w:tcW w:w="1522" w:type="dxa"/>
            <w:vAlign w:val="bottom"/>
          </w:tcPr>
          <w:p w14:paraId="71DFDCBC" w14:textId="3C704F55" w:rsidR="00785F5F" w:rsidRPr="00E50A6D" w:rsidRDefault="00785F5F" w:rsidP="000F2EBF">
            <w:pPr>
              <w:tabs>
                <w:tab w:val="decimal" w:pos="1247"/>
              </w:tabs>
              <w:spacing w:line="300" w:lineRule="exact"/>
              <w:ind w:lef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4C1">
              <w:rPr>
                <w:rFonts w:asciiTheme="majorBidi" w:hAnsiTheme="majorBidi" w:cstheme="majorBidi"/>
                <w:sz w:val="26"/>
                <w:szCs w:val="26"/>
              </w:rPr>
              <w:t>513,324.79</w:t>
            </w:r>
          </w:p>
        </w:tc>
      </w:tr>
      <w:tr w:rsidR="005865B3" w:rsidRPr="00E50A6D" w14:paraId="71DFDCC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BE" w14:textId="77777777" w:rsidR="005865B3" w:rsidRPr="00E50A6D" w:rsidRDefault="005865B3" w:rsidP="000F2EBF">
            <w:pPr>
              <w:spacing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1DFDCBF" w14:textId="0571BC6D" w:rsidR="005865B3" w:rsidRPr="00E50A6D" w:rsidRDefault="005865B3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4C1">
              <w:rPr>
                <w:rFonts w:asciiTheme="majorBidi" w:hAnsiTheme="majorBidi" w:cstheme="majorBidi"/>
                <w:sz w:val="26"/>
                <w:szCs w:val="26"/>
              </w:rPr>
              <w:t>20,171,755.14</w:t>
            </w:r>
          </w:p>
        </w:tc>
        <w:tc>
          <w:tcPr>
            <w:tcW w:w="1800" w:type="dxa"/>
            <w:vAlign w:val="bottom"/>
          </w:tcPr>
          <w:p w14:paraId="71DFDCC0" w14:textId="71F3C860" w:rsidR="005865B3" w:rsidRPr="00E50A6D" w:rsidRDefault="00785F5F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71DFDCC1" w14:textId="09CF4007" w:rsidR="005865B3" w:rsidRPr="00E50A6D" w:rsidRDefault="00B57A9A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7A9A">
              <w:rPr>
                <w:rFonts w:asciiTheme="majorBidi" w:hAnsiTheme="majorBidi" w:cstheme="majorBidi"/>
                <w:sz w:val="26"/>
                <w:szCs w:val="26"/>
              </w:rPr>
              <w:t>20,171,755.14</w:t>
            </w:r>
          </w:p>
        </w:tc>
        <w:tc>
          <w:tcPr>
            <w:tcW w:w="1522" w:type="dxa"/>
            <w:vAlign w:val="bottom"/>
          </w:tcPr>
          <w:p w14:paraId="71DFDCC2" w14:textId="297F06A1" w:rsidR="005865B3" w:rsidRPr="00E50A6D" w:rsidRDefault="00B57A9A" w:rsidP="000F2EB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7A9A">
              <w:rPr>
                <w:rFonts w:asciiTheme="majorBidi" w:hAnsiTheme="majorBidi" w:cstheme="majorBidi"/>
                <w:sz w:val="26"/>
                <w:szCs w:val="26"/>
              </w:rPr>
              <w:t>20,171,755.14</w:t>
            </w:r>
          </w:p>
        </w:tc>
      </w:tr>
      <w:tr w:rsidR="005865B3" w:rsidRPr="00E50A6D" w14:paraId="71DFDCC9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71DFDCC4" w14:textId="77777777" w:rsidR="005865B3" w:rsidRPr="00E50A6D" w:rsidRDefault="005865B3" w:rsidP="000F2EBF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71DFDCC5" w14:textId="524547E3" w:rsidR="005865B3" w:rsidRPr="00E50A6D" w:rsidRDefault="00B57A9A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4C1">
              <w:rPr>
                <w:rFonts w:asciiTheme="majorBidi" w:hAnsiTheme="majorBidi" w:cstheme="majorBidi"/>
                <w:sz w:val="26"/>
                <w:szCs w:val="26"/>
              </w:rPr>
              <w:t>20,171,755.14</w:t>
            </w:r>
          </w:p>
        </w:tc>
        <w:tc>
          <w:tcPr>
            <w:tcW w:w="1800" w:type="dxa"/>
            <w:vAlign w:val="bottom"/>
          </w:tcPr>
          <w:p w14:paraId="71DFDCC6" w14:textId="560ED917" w:rsidR="005865B3" w:rsidRPr="00E50A6D" w:rsidRDefault="00D13E07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3E07">
              <w:rPr>
                <w:rFonts w:asciiTheme="majorBidi" w:hAnsiTheme="majorBidi" w:cstheme="majorBidi"/>
                <w:sz w:val="26"/>
                <w:szCs w:val="26"/>
              </w:rPr>
              <w:t>154,664,931.75</w:t>
            </w:r>
          </w:p>
        </w:tc>
        <w:tc>
          <w:tcPr>
            <w:tcW w:w="1620" w:type="dxa"/>
            <w:vAlign w:val="bottom"/>
          </w:tcPr>
          <w:p w14:paraId="71DFDCC7" w14:textId="3FF28D03" w:rsidR="005865B3" w:rsidRPr="00E50A6D" w:rsidRDefault="00B57A9A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7A9A">
              <w:rPr>
                <w:rFonts w:asciiTheme="majorBidi" w:hAnsiTheme="majorBidi" w:cstheme="majorBidi"/>
                <w:sz w:val="26"/>
                <w:szCs w:val="26"/>
              </w:rPr>
              <w:t>174,836,686.89</w:t>
            </w:r>
          </w:p>
        </w:tc>
        <w:tc>
          <w:tcPr>
            <w:tcW w:w="1522" w:type="dxa"/>
            <w:vAlign w:val="bottom"/>
          </w:tcPr>
          <w:p w14:paraId="71DFDCC8" w14:textId="599620DA" w:rsidR="005865B3" w:rsidRPr="00E50A6D" w:rsidRDefault="00B57A9A" w:rsidP="000F2EB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7A9A">
              <w:rPr>
                <w:rFonts w:asciiTheme="majorBidi" w:hAnsiTheme="majorBidi" w:cstheme="majorBidi"/>
                <w:sz w:val="26"/>
                <w:szCs w:val="26"/>
              </w:rPr>
              <w:t>174,836,686.89</w:t>
            </w:r>
          </w:p>
        </w:tc>
      </w:tr>
    </w:tbl>
    <w:p w14:paraId="71DFDCCA" w14:textId="77777777" w:rsidR="001C4443" w:rsidRDefault="001C4443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DFDCCB" w14:textId="77777777" w:rsidR="00F04C65" w:rsidRDefault="00F04C65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84BA76" w14:textId="77777777" w:rsidR="000F2EBF" w:rsidRDefault="000F2EBF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8467C0" w14:textId="77777777" w:rsidR="000F2EBF" w:rsidRDefault="000F2EBF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B92B54" w14:textId="77777777" w:rsidR="000F2EBF" w:rsidRDefault="000F2EBF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DFDCCC" w14:textId="77777777" w:rsidR="0069266C" w:rsidRPr="0012646A" w:rsidRDefault="0069266C" w:rsidP="009E6487">
      <w:pPr>
        <w:numPr>
          <w:ilvl w:val="0"/>
          <w:numId w:val="43"/>
        </w:numPr>
        <w:spacing w:line="240" w:lineRule="atLeast"/>
        <w:ind w:left="54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CCD" w14:textId="77777777" w:rsidR="0069266C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9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58"/>
        <w:gridCol w:w="1710"/>
        <w:gridCol w:w="1800"/>
        <w:gridCol w:w="1620"/>
        <w:gridCol w:w="1522"/>
      </w:tblGrid>
      <w:tr w:rsidR="0069266C" w:rsidRPr="00CB5105" w14:paraId="71DFDCD1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CF" w14:textId="77777777" w:rsidR="0069266C" w:rsidRPr="00E50A6D" w:rsidRDefault="0069266C" w:rsidP="004D7008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71DFDCD0" w14:textId="77777777" w:rsidR="0069266C" w:rsidRPr="00CB5105" w:rsidRDefault="0069266C" w:rsidP="004D7008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69266C" w:rsidRPr="00B15342" w14:paraId="71DFDCD4" w14:textId="77777777" w:rsidTr="004D7008">
        <w:trPr>
          <w:trHeight w:val="374"/>
        </w:trPr>
        <w:tc>
          <w:tcPr>
            <w:tcW w:w="3258" w:type="dxa"/>
            <w:vAlign w:val="bottom"/>
          </w:tcPr>
          <w:p w14:paraId="71DFDCD2" w14:textId="77777777" w:rsidR="0069266C" w:rsidRPr="00E50A6D" w:rsidRDefault="0069266C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1DFDCD3" w14:textId="235E278C" w:rsidR="0069266C" w:rsidRPr="00B15342" w:rsidRDefault="0069266C" w:rsidP="004D7008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761567" w:rsidRPr="0076156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61567" w:rsidRPr="00761567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9266C" w:rsidRPr="00E50A6D" w14:paraId="71DFDCD8" w14:textId="77777777" w:rsidTr="004D7008">
        <w:trPr>
          <w:trHeight w:val="374"/>
        </w:trPr>
        <w:tc>
          <w:tcPr>
            <w:tcW w:w="3258" w:type="dxa"/>
            <w:vAlign w:val="bottom"/>
          </w:tcPr>
          <w:p w14:paraId="71DFDCD5" w14:textId="77777777" w:rsidR="0069266C" w:rsidRPr="00E50A6D" w:rsidRDefault="0069266C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71DFDCD6" w14:textId="77777777" w:rsidR="0069266C" w:rsidRPr="00E50A6D" w:rsidRDefault="0069266C" w:rsidP="004D7008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  <w:hideMark/>
          </w:tcPr>
          <w:p w14:paraId="71DFDCD7" w14:textId="77777777" w:rsidR="0069266C" w:rsidRPr="00E50A6D" w:rsidRDefault="0069266C" w:rsidP="004D7008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69266C" w:rsidRPr="00E50A6D" w14:paraId="71DFDCDE" w14:textId="77777777" w:rsidTr="00D7285C">
        <w:trPr>
          <w:trHeight w:val="720"/>
        </w:trPr>
        <w:tc>
          <w:tcPr>
            <w:tcW w:w="3258" w:type="dxa"/>
            <w:vAlign w:val="bottom"/>
          </w:tcPr>
          <w:p w14:paraId="71DFDCD9" w14:textId="77777777" w:rsidR="0069266C" w:rsidRPr="00E50A6D" w:rsidRDefault="0069266C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71DFDCDA" w14:textId="77777777" w:rsidR="0069266C" w:rsidRPr="00E50A6D" w:rsidRDefault="0069266C" w:rsidP="004D7008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71DFDCDB" w14:textId="77777777" w:rsidR="0069266C" w:rsidRPr="00E50A6D" w:rsidRDefault="0069266C" w:rsidP="004D7008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71DFDCDC" w14:textId="77777777" w:rsidR="0069266C" w:rsidRPr="00E50A6D" w:rsidRDefault="0069266C" w:rsidP="004D70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1DFDCDD" w14:textId="77777777" w:rsidR="0069266C" w:rsidRPr="00E50A6D" w:rsidRDefault="0069266C" w:rsidP="004D7008">
            <w:pPr>
              <w:spacing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71DFDCE4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DF" w14:textId="77777777" w:rsidR="00A85E1D" w:rsidRPr="00E50A6D" w:rsidRDefault="00A85E1D" w:rsidP="004D7008">
            <w:pPr>
              <w:spacing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71DFDCE0" w14:textId="77777777" w:rsidR="00A85E1D" w:rsidRPr="00E50A6D" w:rsidRDefault="00A85E1D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CE1" w14:textId="77777777" w:rsidR="00A85E1D" w:rsidRPr="00E50A6D" w:rsidRDefault="00A85E1D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CE2" w14:textId="77777777" w:rsidR="00A85E1D" w:rsidRPr="00E50A6D" w:rsidRDefault="00A85E1D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DFDCE3" w14:textId="77777777" w:rsidR="00A85E1D" w:rsidRPr="00E50A6D" w:rsidRDefault="00A85E1D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B00A23" w:rsidRPr="00E50A6D" w14:paraId="71DFDCEA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E5" w14:textId="2C98CBD2" w:rsidR="00B00A23" w:rsidRPr="00E50A6D" w:rsidRDefault="00B00A23" w:rsidP="004D7008">
            <w:pPr>
              <w:spacing w:line="320" w:lineRule="exact"/>
              <w:ind w:left="161" w:hanging="161"/>
              <w:rPr>
                <w:sz w:val="26"/>
                <w:szCs w:val="26"/>
              </w:rPr>
            </w:pPr>
            <w:r w:rsidRPr="00237237">
              <w:rPr>
                <w:sz w:val="26"/>
                <w:szCs w:val="26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1710" w:type="dxa"/>
            <w:vAlign w:val="bottom"/>
          </w:tcPr>
          <w:p w14:paraId="71DFDCE6" w14:textId="7EBE56E4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E7" w14:textId="671851E0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E3C">
              <w:rPr>
                <w:rFonts w:asciiTheme="majorBidi" w:hAnsiTheme="majorBidi" w:cstheme="majorBidi"/>
                <w:sz w:val="26"/>
                <w:szCs w:val="26"/>
              </w:rPr>
              <w:t>17,328,673.22</w:t>
            </w:r>
          </w:p>
        </w:tc>
        <w:tc>
          <w:tcPr>
            <w:tcW w:w="1620" w:type="dxa"/>
            <w:vAlign w:val="bottom"/>
          </w:tcPr>
          <w:p w14:paraId="71DFDCE8" w14:textId="2B09F1B1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E3C">
              <w:rPr>
                <w:rFonts w:asciiTheme="majorBidi" w:hAnsiTheme="majorBidi" w:cstheme="majorBidi"/>
                <w:sz w:val="26"/>
                <w:szCs w:val="26"/>
              </w:rPr>
              <w:t>17,328,673.22</w:t>
            </w:r>
          </w:p>
        </w:tc>
        <w:tc>
          <w:tcPr>
            <w:tcW w:w="1522" w:type="dxa"/>
            <w:vAlign w:val="bottom"/>
          </w:tcPr>
          <w:p w14:paraId="71DFDCE9" w14:textId="3789DBAF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E3C">
              <w:rPr>
                <w:rFonts w:asciiTheme="majorBidi" w:hAnsiTheme="majorBidi" w:cstheme="majorBidi"/>
                <w:sz w:val="26"/>
                <w:szCs w:val="26"/>
              </w:rPr>
              <w:t>17,328,673.22</w:t>
            </w:r>
          </w:p>
        </w:tc>
      </w:tr>
      <w:tr w:rsidR="00B00A23" w:rsidRPr="00E50A6D" w14:paraId="230940D0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547748D7" w14:textId="1519E31B" w:rsidR="00B00A23" w:rsidRPr="00E50A6D" w:rsidRDefault="00B00A23" w:rsidP="004D7008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7F3242C8" w14:textId="3EBD8DE2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638FB53" w14:textId="08F8F19E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E3C">
              <w:rPr>
                <w:rFonts w:asciiTheme="majorBidi" w:hAnsiTheme="majorBidi" w:cstheme="majorBidi"/>
                <w:sz w:val="26"/>
                <w:szCs w:val="26"/>
              </w:rPr>
              <w:t>56,368,945.64</w:t>
            </w:r>
          </w:p>
        </w:tc>
        <w:tc>
          <w:tcPr>
            <w:tcW w:w="1620" w:type="dxa"/>
            <w:vAlign w:val="bottom"/>
          </w:tcPr>
          <w:p w14:paraId="130E84FC" w14:textId="5159FE0F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E3C">
              <w:rPr>
                <w:rFonts w:asciiTheme="majorBidi" w:hAnsiTheme="majorBidi" w:cstheme="majorBidi"/>
                <w:sz w:val="26"/>
                <w:szCs w:val="26"/>
              </w:rPr>
              <w:t>56,368,945.64</w:t>
            </w:r>
          </w:p>
        </w:tc>
        <w:tc>
          <w:tcPr>
            <w:tcW w:w="1522" w:type="dxa"/>
            <w:vAlign w:val="bottom"/>
          </w:tcPr>
          <w:p w14:paraId="2F106541" w14:textId="0474601E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7E3C">
              <w:rPr>
                <w:rFonts w:asciiTheme="majorBidi" w:hAnsiTheme="majorBidi" w:cstheme="majorBidi"/>
                <w:sz w:val="26"/>
                <w:szCs w:val="26"/>
              </w:rPr>
              <w:t>56,368,945.64</w:t>
            </w:r>
          </w:p>
        </w:tc>
      </w:tr>
      <w:tr w:rsidR="00B00A23" w:rsidRPr="00E50A6D" w14:paraId="71DFDCF0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EB" w14:textId="77777777" w:rsidR="00B00A23" w:rsidRPr="00E50A6D" w:rsidRDefault="00B00A23" w:rsidP="004D7008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71DFDCEC" w14:textId="7F980A21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ED" w14:textId="06C98CC7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123A">
              <w:rPr>
                <w:rFonts w:asciiTheme="majorBidi" w:hAnsiTheme="majorBidi" w:cstheme="majorBidi"/>
                <w:sz w:val="26"/>
                <w:szCs w:val="26"/>
              </w:rPr>
              <w:t>140,732,325.18</w:t>
            </w:r>
          </w:p>
        </w:tc>
        <w:tc>
          <w:tcPr>
            <w:tcW w:w="1620" w:type="dxa"/>
            <w:vAlign w:val="bottom"/>
          </w:tcPr>
          <w:p w14:paraId="71DFDCEE" w14:textId="7D2A5A46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123A">
              <w:rPr>
                <w:rFonts w:asciiTheme="majorBidi" w:hAnsiTheme="majorBidi" w:cstheme="majorBidi"/>
                <w:sz w:val="26"/>
                <w:szCs w:val="26"/>
              </w:rPr>
              <w:t>140,732,325.18</w:t>
            </w:r>
          </w:p>
        </w:tc>
        <w:tc>
          <w:tcPr>
            <w:tcW w:w="1522" w:type="dxa"/>
            <w:vAlign w:val="bottom"/>
          </w:tcPr>
          <w:p w14:paraId="71DFDCEF" w14:textId="5CD6212B" w:rsidR="00B00A23" w:rsidRPr="00E50A6D" w:rsidRDefault="00B00A23" w:rsidP="004D7008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123A">
              <w:rPr>
                <w:rFonts w:asciiTheme="majorBidi" w:hAnsiTheme="majorBidi" w:cstheme="majorBidi"/>
                <w:sz w:val="26"/>
                <w:szCs w:val="26"/>
              </w:rPr>
              <w:t>140,732,325.18</w:t>
            </w:r>
          </w:p>
        </w:tc>
      </w:tr>
      <w:tr w:rsidR="00B00A23" w:rsidRPr="00E50A6D" w14:paraId="71DFDCF6" w14:textId="77777777" w:rsidTr="00D7285C">
        <w:trPr>
          <w:trHeight w:val="374"/>
        </w:trPr>
        <w:tc>
          <w:tcPr>
            <w:tcW w:w="3258" w:type="dxa"/>
            <w:vAlign w:val="bottom"/>
          </w:tcPr>
          <w:p w14:paraId="71DFDCF1" w14:textId="77777777" w:rsidR="00B00A23" w:rsidRPr="00E50A6D" w:rsidRDefault="00B00A23" w:rsidP="004D7008">
            <w:pPr>
              <w:spacing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71DFDCF2" w14:textId="1DC364A3" w:rsidR="00B00A23" w:rsidRPr="00E50A6D" w:rsidRDefault="00B00A23" w:rsidP="004D700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F3" w14:textId="6BF877E9" w:rsidR="00B00A23" w:rsidRPr="00E50A6D" w:rsidRDefault="00B00A23" w:rsidP="004D700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58C8">
              <w:rPr>
                <w:rFonts w:asciiTheme="majorBidi" w:hAnsiTheme="majorBidi" w:cstheme="majorBidi"/>
                <w:sz w:val="26"/>
                <w:szCs w:val="26"/>
              </w:rPr>
              <w:t>20,734,942.72</w:t>
            </w:r>
          </w:p>
        </w:tc>
        <w:tc>
          <w:tcPr>
            <w:tcW w:w="1620" w:type="dxa"/>
            <w:vAlign w:val="bottom"/>
          </w:tcPr>
          <w:p w14:paraId="71DFDCF4" w14:textId="361D166A" w:rsidR="00B00A23" w:rsidRPr="00E50A6D" w:rsidRDefault="00B00A23" w:rsidP="004D700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58C8">
              <w:rPr>
                <w:rFonts w:asciiTheme="majorBidi" w:hAnsiTheme="majorBidi" w:cstheme="majorBidi"/>
                <w:sz w:val="26"/>
                <w:szCs w:val="26"/>
              </w:rPr>
              <w:t>20,734,942.72</w:t>
            </w:r>
          </w:p>
        </w:tc>
        <w:tc>
          <w:tcPr>
            <w:tcW w:w="1522" w:type="dxa"/>
            <w:vAlign w:val="bottom"/>
          </w:tcPr>
          <w:p w14:paraId="71DFDCF5" w14:textId="14F1A239" w:rsidR="00B00A23" w:rsidRPr="00E50A6D" w:rsidRDefault="00B00A23" w:rsidP="004D700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58C8">
              <w:rPr>
                <w:rFonts w:asciiTheme="majorBidi" w:hAnsiTheme="majorBidi" w:cstheme="majorBidi"/>
                <w:sz w:val="26"/>
                <w:szCs w:val="26"/>
              </w:rPr>
              <w:t>20,734,942.72</w:t>
            </w:r>
          </w:p>
        </w:tc>
      </w:tr>
      <w:tr w:rsidR="00B00A23" w:rsidRPr="00E50A6D" w14:paraId="71DFDCFC" w14:textId="77777777" w:rsidTr="00D7285C">
        <w:trPr>
          <w:trHeight w:val="315"/>
        </w:trPr>
        <w:tc>
          <w:tcPr>
            <w:tcW w:w="3258" w:type="dxa"/>
            <w:vAlign w:val="bottom"/>
            <w:hideMark/>
          </w:tcPr>
          <w:p w14:paraId="71DFDCF7" w14:textId="77777777" w:rsidR="00B00A23" w:rsidRPr="00E50A6D" w:rsidRDefault="00B00A23" w:rsidP="004D7008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71DFDCF8" w14:textId="14E923A6" w:rsidR="00B00A23" w:rsidRPr="00E50A6D" w:rsidRDefault="00B00A23" w:rsidP="004D700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0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DFDCF9" w14:textId="4F0960F5" w:rsidR="00B00A23" w:rsidRPr="00E50A6D" w:rsidRDefault="00B00A23" w:rsidP="004D700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7927">
              <w:rPr>
                <w:rFonts w:asciiTheme="majorBidi" w:hAnsiTheme="majorBidi" w:cstheme="majorBidi"/>
                <w:sz w:val="26"/>
                <w:szCs w:val="26"/>
              </w:rPr>
              <w:t>235,164,886.76</w:t>
            </w:r>
          </w:p>
        </w:tc>
        <w:tc>
          <w:tcPr>
            <w:tcW w:w="1620" w:type="dxa"/>
            <w:vAlign w:val="bottom"/>
          </w:tcPr>
          <w:p w14:paraId="71DFDCFA" w14:textId="35D9860C" w:rsidR="00B00A23" w:rsidRPr="00E50A6D" w:rsidRDefault="00B00A23" w:rsidP="004D700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927">
              <w:rPr>
                <w:rFonts w:asciiTheme="majorBidi" w:hAnsiTheme="majorBidi" w:cstheme="majorBidi"/>
                <w:sz w:val="26"/>
                <w:szCs w:val="26"/>
              </w:rPr>
              <w:t>235,164,886.76</w:t>
            </w:r>
          </w:p>
        </w:tc>
        <w:tc>
          <w:tcPr>
            <w:tcW w:w="1522" w:type="dxa"/>
            <w:vAlign w:val="bottom"/>
          </w:tcPr>
          <w:p w14:paraId="71DFDCFB" w14:textId="74F85B8A" w:rsidR="00B00A23" w:rsidRPr="00E50A6D" w:rsidRDefault="00B00A23" w:rsidP="004D700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7927">
              <w:rPr>
                <w:rFonts w:asciiTheme="majorBidi" w:hAnsiTheme="majorBidi" w:cstheme="majorBidi"/>
                <w:sz w:val="26"/>
                <w:szCs w:val="26"/>
              </w:rPr>
              <w:t>235,164,886.76</w:t>
            </w:r>
          </w:p>
        </w:tc>
      </w:tr>
    </w:tbl>
    <w:p w14:paraId="71DFDCFD" w14:textId="77777777" w:rsidR="00A85E1D" w:rsidRPr="0069266C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D2A8FB" w14:textId="77777777" w:rsidR="004D7008" w:rsidRPr="0069266C" w:rsidRDefault="004D7008" w:rsidP="00905C33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4A0401" w:rsidRPr="00E50A6D" w14:paraId="71DFDD00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CFE" w14:textId="77777777" w:rsidR="004A0401" w:rsidRPr="00E50A6D" w:rsidRDefault="004A0401" w:rsidP="004D7008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71DFDCFF" w14:textId="77777777" w:rsidR="004A0401" w:rsidRPr="00CB5105" w:rsidRDefault="004A0401" w:rsidP="004D7008">
            <w:pPr>
              <w:spacing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4A0401" w:rsidRPr="00E50A6D" w14:paraId="71DFDD03" w14:textId="77777777" w:rsidTr="009642AE">
        <w:trPr>
          <w:trHeight w:val="374"/>
        </w:trPr>
        <w:tc>
          <w:tcPr>
            <w:tcW w:w="3240" w:type="dxa"/>
            <w:vAlign w:val="bottom"/>
          </w:tcPr>
          <w:p w14:paraId="71DFDD01" w14:textId="77777777" w:rsidR="004A0401" w:rsidRPr="00E50A6D" w:rsidRDefault="004A0401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1DFDD02" w14:textId="77777777" w:rsidR="004A0401" w:rsidRPr="00B15342" w:rsidRDefault="004A0401" w:rsidP="009642AE">
            <w:pPr>
              <w:spacing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A0401" w:rsidRPr="00E50A6D" w14:paraId="71DFDD07" w14:textId="77777777" w:rsidTr="009642AE">
        <w:trPr>
          <w:trHeight w:val="374"/>
        </w:trPr>
        <w:tc>
          <w:tcPr>
            <w:tcW w:w="3240" w:type="dxa"/>
            <w:vAlign w:val="bottom"/>
          </w:tcPr>
          <w:p w14:paraId="71DFDD04" w14:textId="77777777" w:rsidR="004A0401" w:rsidRPr="00E50A6D" w:rsidRDefault="004A0401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71DFDD05" w14:textId="77777777" w:rsidR="004A0401" w:rsidRPr="00E50A6D" w:rsidRDefault="004A0401" w:rsidP="009642AE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  <w:hideMark/>
          </w:tcPr>
          <w:p w14:paraId="71DFDD06" w14:textId="77777777" w:rsidR="004A0401" w:rsidRPr="00E50A6D" w:rsidRDefault="004A0401" w:rsidP="009642AE">
            <w:pPr>
              <w:pBdr>
                <w:bottom w:val="single" w:sz="4" w:space="1" w:color="auto"/>
              </w:pBdr>
              <w:spacing w:line="300" w:lineRule="exact"/>
              <w:ind w:left="-83" w:right="-12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4A0401" w:rsidRPr="00E50A6D" w14:paraId="71DFDD0D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71DFDD08" w14:textId="77777777" w:rsidR="004A0401" w:rsidRPr="00E50A6D" w:rsidRDefault="004A0401" w:rsidP="004D7008">
            <w:pPr>
              <w:spacing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71DFDD09" w14:textId="77777777" w:rsidR="004A0401" w:rsidRPr="00E50A6D" w:rsidRDefault="004A0401" w:rsidP="009642A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71DFDD0A" w14:textId="77777777" w:rsidR="004A0401" w:rsidRPr="00E50A6D" w:rsidRDefault="004A0401" w:rsidP="009642A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71DFDD0B" w14:textId="77777777" w:rsidR="004A0401" w:rsidRPr="00E50A6D" w:rsidRDefault="004A0401" w:rsidP="009642A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1DFDD0C" w14:textId="77777777" w:rsidR="004A0401" w:rsidRPr="00E50A6D" w:rsidRDefault="004A0401" w:rsidP="004D7008">
            <w:pPr>
              <w:spacing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4A0401" w:rsidRPr="00E50A6D" w14:paraId="71DFDD1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0E" w14:textId="77777777" w:rsidR="004A0401" w:rsidRPr="00E50A6D" w:rsidRDefault="004A0401" w:rsidP="004D7008">
            <w:pPr>
              <w:spacing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71DFDD0F" w14:textId="77777777" w:rsidR="004A0401" w:rsidRPr="00E50A6D" w:rsidRDefault="004A0401" w:rsidP="004D7008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D10" w14:textId="77777777" w:rsidR="004A0401" w:rsidRPr="00E50A6D" w:rsidRDefault="004A0401" w:rsidP="004D7008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D11" w14:textId="77777777" w:rsidR="004A0401" w:rsidRPr="00E50A6D" w:rsidRDefault="004A0401" w:rsidP="004D7008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DFDD12" w14:textId="77777777" w:rsidR="004A0401" w:rsidRPr="00E50A6D" w:rsidRDefault="004A0401" w:rsidP="004D7008">
            <w:pPr>
              <w:tabs>
                <w:tab w:val="decimal" w:pos="1247"/>
              </w:tabs>
              <w:spacing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443" w:rsidRPr="00E50A6D" w14:paraId="71DFDD1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14" w14:textId="77777777" w:rsidR="001C4443" w:rsidRPr="00E50A6D" w:rsidRDefault="001C4443" w:rsidP="004D7008">
            <w:pPr>
              <w:spacing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71DFDD15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16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620" w:type="dxa"/>
            <w:vAlign w:val="bottom"/>
          </w:tcPr>
          <w:p w14:paraId="71DFDD17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522" w:type="dxa"/>
            <w:vAlign w:val="bottom"/>
          </w:tcPr>
          <w:p w14:paraId="71DFDD18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</w:tr>
      <w:tr w:rsidR="001C4443" w:rsidRPr="00E50A6D" w14:paraId="71DFDD1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1A" w14:textId="77777777" w:rsidR="001C4443" w:rsidRPr="00E50A6D" w:rsidRDefault="001C4443" w:rsidP="004D7008">
            <w:pPr>
              <w:spacing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1DFDD1B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1C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620" w:type="dxa"/>
            <w:vAlign w:val="bottom"/>
          </w:tcPr>
          <w:p w14:paraId="71DFDD1D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522" w:type="dxa"/>
            <w:vAlign w:val="bottom"/>
          </w:tcPr>
          <w:p w14:paraId="71DFDD1E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</w:tr>
      <w:tr w:rsidR="001C4443" w:rsidRPr="00E50A6D" w14:paraId="71DFDD25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20" w14:textId="77777777" w:rsidR="001C4443" w:rsidRPr="00E50A6D" w:rsidRDefault="001C4443" w:rsidP="004D7008">
            <w:pPr>
              <w:spacing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1DFDD21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22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620" w:type="dxa"/>
            <w:vAlign w:val="bottom"/>
          </w:tcPr>
          <w:p w14:paraId="71DFDD23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522" w:type="dxa"/>
            <w:vAlign w:val="bottom"/>
          </w:tcPr>
          <w:p w14:paraId="71DFDD24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</w:tr>
      <w:tr w:rsidR="001C4443" w:rsidRPr="00E50A6D" w14:paraId="71DFDD2B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26" w14:textId="77777777" w:rsidR="001C4443" w:rsidRPr="00E50A6D" w:rsidRDefault="001C4443" w:rsidP="004D7008">
            <w:pPr>
              <w:spacing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71DFDD27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28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620" w:type="dxa"/>
            <w:vAlign w:val="bottom"/>
          </w:tcPr>
          <w:p w14:paraId="71DFDD29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vAlign w:val="bottom"/>
          </w:tcPr>
          <w:p w14:paraId="71DFDD2A" w14:textId="77777777" w:rsidR="001C4443" w:rsidRPr="00E50A6D" w:rsidRDefault="001C4443" w:rsidP="004D7008">
            <w:pPr>
              <w:tabs>
                <w:tab w:val="decimal" w:pos="1247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1C4443" w:rsidRPr="00E50A6D" w14:paraId="71DFDD31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2C" w14:textId="77777777" w:rsidR="001C4443" w:rsidRPr="00E50A6D" w:rsidRDefault="001C4443" w:rsidP="004D7008">
            <w:pPr>
              <w:spacing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1DFDD2D" w14:textId="77777777" w:rsidR="001C4443" w:rsidRPr="00E50A6D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1DFDD2E" w14:textId="77777777" w:rsidR="001C4443" w:rsidRPr="00E50A6D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1DFDD2F" w14:textId="77777777" w:rsidR="001C4443" w:rsidRPr="00E50A6D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vAlign w:val="bottom"/>
          </w:tcPr>
          <w:p w14:paraId="71DFDD30" w14:textId="77777777" w:rsidR="001C4443" w:rsidRPr="00E50A6D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</w:tr>
      <w:tr w:rsidR="001C4443" w:rsidRPr="00E50A6D" w14:paraId="71DFDD37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71DFDD32" w14:textId="77777777" w:rsidR="001C4443" w:rsidRPr="00E50A6D" w:rsidRDefault="001C4443" w:rsidP="004D7008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71DFDD33" w14:textId="77777777" w:rsidR="001C4443" w:rsidRPr="00E50A6D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71DFDD34" w14:textId="77777777" w:rsidR="001C4443" w:rsidRPr="00E50A6D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184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566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582.25</w:t>
            </w:r>
          </w:p>
        </w:tc>
        <w:tc>
          <w:tcPr>
            <w:tcW w:w="1620" w:type="dxa"/>
            <w:vAlign w:val="bottom"/>
          </w:tcPr>
          <w:p w14:paraId="71DFDD35" w14:textId="77777777" w:rsidR="001C4443" w:rsidRPr="00E50A6D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209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719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975.17</w:t>
            </w:r>
          </w:p>
        </w:tc>
        <w:tc>
          <w:tcPr>
            <w:tcW w:w="1522" w:type="dxa"/>
            <w:vAlign w:val="bottom"/>
          </w:tcPr>
          <w:p w14:paraId="71DFDD36" w14:textId="77777777" w:rsidR="001C4443" w:rsidRPr="00E50A6D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209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719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975.17</w:t>
            </w:r>
          </w:p>
        </w:tc>
      </w:tr>
      <w:tr w:rsidR="004A0401" w:rsidRPr="00E50A6D" w14:paraId="71DFDD3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38" w14:textId="77777777" w:rsidR="004A0401" w:rsidRPr="00E50A6D" w:rsidRDefault="004A0401" w:rsidP="004D7008">
            <w:pPr>
              <w:spacing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71DFDD39" w14:textId="77777777" w:rsidR="004A0401" w:rsidRPr="00E50A6D" w:rsidRDefault="004A0401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1DFDD3A" w14:textId="77777777" w:rsidR="004A0401" w:rsidRPr="00E50A6D" w:rsidRDefault="004A0401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DFDD3B" w14:textId="77777777" w:rsidR="004A0401" w:rsidRPr="00E50A6D" w:rsidRDefault="004A0401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1DFDD3C" w14:textId="77777777" w:rsidR="004A0401" w:rsidRPr="00E50A6D" w:rsidRDefault="004A0401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1C4443" w:rsidRPr="00E50A6D" w14:paraId="71DFDD4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3E" w14:textId="77777777" w:rsidR="001C4443" w:rsidRPr="00E50A6D" w:rsidRDefault="001C4443" w:rsidP="004D7008">
            <w:pPr>
              <w:spacing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71DFDD3F" w14:textId="77777777" w:rsidR="001C4443" w:rsidRPr="00E50A6D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40" w14:textId="77777777" w:rsidR="001C4443" w:rsidRPr="00E50A6D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474C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474C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620" w:type="dxa"/>
            <w:vAlign w:val="bottom"/>
          </w:tcPr>
          <w:p w14:paraId="71DFDD41" w14:textId="77777777" w:rsidR="001C4443" w:rsidRPr="00E50A6D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522" w:type="dxa"/>
            <w:vAlign w:val="bottom"/>
          </w:tcPr>
          <w:p w14:paraId="71DFDD42" w14:textId="77777777" w:rsidR="001C4443" w:rsidRPr="00E50A6D" w:rsidRDefault="001C4443" w:rsidP="004D7008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</w:tr>
      <w:tr w:rsidR="001C4443" w:rsidRPr="00E50A6D" w14:paraId="71DFDD4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44" w14:textId="77777777" w:rsidR="001C4443" w:rsidRPr="00E50A6D" w:rsidRDefault="001C4443" w:rsidP="004D7008">
            <w:pPr>
              <w:spacing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71DFDD45" w14:textId="77777777" w:rsidR="001C4443" w:rsidRPr="00E50A6D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46" w14:textId="77777777" w:rsidR="001C4443" w:rsidRPr="00E50A6D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620" w:type="dxa"/>
            <w:vAlign w:val="bottom"/>
          </w:tcPr>
          <w:p w14:paraId="71DFDD47" w14:textId="77777777" w:rsidR="001C4443" w:rsidRPr="00E50A6D" w:rsidRDefault="001C4443" w:rsidP="004D7008">
            <w:pPr>
              <w:tabs>
                <w:tab w:val="decimal" w:pos="1247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vAlign w:val="bottom"/>
          </w:tcPr>
          <w:p w14:paraId="71DFDD48" w14:textId="77777777" w:rsidR="001C4443" w:rsidRPr="00E50A6D" w:rsidRDefault="001C4443" w:rsidP="004D7008">
            <w:pPr>
              <w:tabs>
                <w:tab w:val="decimal" w:pos="1247"/>
              </w:tabs>
              <w:spacing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1C4443" w:rsidRPr="00E50A6D" w14:paraId="71DFDD4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1DFDD4A" w14:textId="77777777" w:rsidR="001C4443" w:rsidRPr="00E50A6D" w:rsidRDefault="001C4443" w:rsidP="004D7008">
            <w:pPr>
              <w:spacing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71DFDD4B" w14:textId="77777777" w:rsidR="001C4443" w:rsidRPr="00E50A6D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4C" w14:textId="77777777" w:rsidR="001C4443" w:rsidRPr="00E50A6D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620" w:type="dxa"/>
            <w:vAlign w:val="bottom"/>
          </w:tcPr>
          <w:p w14:paraId="71DFDD4D" w14:textId="77777777" w:rsidR="001C4443" w:rsidRPr="00E50A6D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522" w:type="dxa"/>
            <w:vAlign w:val="bottom"/>
          </w:tcPr>
          <w:p w14:paraId="71DFDD4E" w14:textId="77777777" w:rsidR="001C4443" w:rsidRPr="00E50A6D" w:rsidRDefault="001C4443" w:rsidP="009642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080.83</w:t>
            </w:r>
          </w:p>
        </w:tc>
      </w:tr>
      <w:tr w:rsidR="001C4443" w:rsidRPr="00E50A6D" w14:paraId="71DFDD55" w14:textId="77777777" w:rsidTr="003C7364">
        <w:trPr>
          <w:trHeight w:val="315"/>
        </w:trPr>
        <w:tc>
          <w:tcPr>
            <w:tcW w:w="3240" w:type="dxa"/>
            <w:vAlign w:val="bottom"/>
            <w:hideMark/>
          </w:tcPr>
          <w:p w14:paraId="71DFDD50" w14:textId="77777777" w:rsidR="001C4443" w:rsidRPr="00E50A6D" w:rsidRDefault="001C4443" w:rsidP="004D7008">
            <w:pPr>
              <w:spacing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71DFDD51" w14:textId="77777777" w:rsidR="001C4443" w:rsidRPr="00E50A6D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1DFDD52" w14:textId="77777777" w:rsidR="001C4443" w:rsidRPr="00E50A6D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620" w:type="dxa"/>
            <w:vAlign w:val="bottom"/>
          </w:tcPr>
          <w:p w14:paraId="71DFDD53" w14:textId="77777777" w:rsidR="001C4443" w:rsidRPr="00E50A6D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522" w:type="dxa"/>
            <w:vAlign w:val="bottom"/>
          </w:tcPr>
          <w:p w14:paraId="71DFDD54" w14:textId="77777777" w:rsidR="001C4443" w:rsidRPr="00E50A6D" w:rsidRDefault="001C4443" w:rsidP="009642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642AE">
              <w:rPr>
                <w:rFonts w:asciiTheme="majorBidi" w:hAnsiTheme="majorBidi" w:cstheme="majorBidi"/>
                <w:sz w:val="26"/>
                <w:szCs w:val="26"/>
                <w:cs/>
              </w:rPr>
              <w:t>474.39</w:t>
            </w:r>
          </w:p>
        </w:tc>
      </w:tr>
    </w:tbl>
    <w:p w14:paraId="1BF73025" w14:textId="77777777" w:rsidR="009642AE" w:rsidRDefault="009642AE" w:rsidP="009E6487">
      <w:pPr>
        <w:spacing w:line="240" w:lineRule="atLeast"/>
        <w:ind w:left="567"/>
        <w:jc w:val="distribute"/>
        <w:rPr>
          <w:rFonts w:ascii="Angsana New" w:hAnsi="Angsana New"/>
          <w:sz w:val="30"/>
          <w:szCs w:val="30"/>
        </w:rPr>
      </w:pPr>
    </w:p>
    <w:p w14:paraId="71DFDD56" w14:textId="154F3D81" w:rsidR="00A3437A" w:rsidRDefault="00A3437A" w:rsidP="00A3164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ในระหว่าง</w:t>
      </w:r>
      <w:r w:rsidR="00594BD0">
        <w:rPr>
          <w:rFonts w:ascii="Angsana New" w:hAnsi="Angsana New" w:hint="cs"/>
          <w:sz w:val="30"/>
          <w:szCs w:val="30"/>
          <w:cs/>
        </w:rPr>
        <w:t>งวด</w:t>
      </w:r>
      <w:r w:rsidRPr="00E50A6D">
        <w:rPr>
          <w:rFonts w:ascii="Angsana New" w:hAnsi="Angsana New"/>
          <w:sz w:val="30"/>
          <w:szCs w:val="30"/>
          <w:cs/>
        </w:rPr>
        <w:t>ปัจจุบัน ไม่มีการโอนรายการระหว่างลำดับชั้นของมูลค่ายุติธรรม</w:t>
      </w:r>
    </w:p>
    <w:p w14:paraId="423E1C02" w14:textId="77777777" w:rsidR="009642AE" w:rsidRDefault="009642AE" w:rsidP="00A3164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13CCC29" w14:textId="77777777" w:rsidR="009642AE" w:rsidRDefault="009642AE" w:rsidP="00A3164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1DFDD58" w14:textId="77777777" w:rsidR="0069266C" w:rsidRPr="0012646A" w:rsidRDefault="0069266C" w:rsidP="009E6487">
      <w:pPr>
        <w:numPr>
          <w:ilvl w:val="0"/>
          <w:numId w:val="44"/>
        </w:numPr>
        <w:spacing w:line="240" w:lineRule="atLeast"/>
        <w:ind w:left="54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DFDD59" w14:textId="77777777" w:rsidR="0069266C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p w14:paraId="71DFDD5A" w14:textId="77777777" w:rsidR="0069266C" w:rsidRPr="00D507D6" w:rsidRDefault="0069266C" w:rsidP="00A3437A">
      <w:pPr>
        <w:spacing w:line="240" w:lineRule="atLeast"/>
        <w:ind w:left="567"/>
        <w:jc w:val="both"/>
        <w:rPr>
          <w:rFonts w:ascii="Angsana New" w:hAnsi="Angsana New"/>
          <w:b/>
          <w:bCs/>
        </w:rPr>
      </w:pPr>
    </w:p>
    <w:p w14:paraId="71DFDD5B" w14:textId="77777777" w:rsidR="00A3437A" w:rsidRPr="00A3437A" w:rsidRDefault="00A3437A" w:rsidP="00A3437A">
      <w:pPr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 xml:space="preserve">ลำดับชั้นของมูลค่ายุติธรรม </w:t>
      </w:r>
    </w:p>
    <w:p w14:paraId="71DFDD5C" w14:textId="1C57B2B8" w:rsidR="00A3437A" w:rsidRPr="00E50A6D" w:rsidRDefault="00D507D6" w:rsidP="00A3437A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0C03E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61567" w:rsidRPr="00761567">
        <w:rPr>
          <w:rFonts w:ascii="Angsana New" w:hAnsi="Angsana New"/>
          <w:sz w:val="30"/>
          <w:szCs w:val="30"/>
        </w:rPr>
        <w:t xml:space="preserve">30 </w:t>
      </w:r>
      <w:r w:rsidR="00761567" w:rsidRPr="00761567">
        <w:rPr>
          <w:rFonts w:ascii="Angsana New" w:hAnsi="Angsana New"/>
          <w:sz w:val="30"/>
          <w:szCs w:val="30"/>
          <w:cs/>
        </w:rPr>
        <w:t>มิถุนายน</w:t>
      </w:r>
      <w:r w:rsidRPr="000C03E1">
        <w:rPr>
          <w:rFonts w:ascii="Angsana New" w:hAnsi="Angsana New"/>
          <w:sz w:val="30"/>
          <w:szCs w:val="30"/>
          <w:cs/>
        </w:rPr>
        <w:t xml:space="preserve"> </w:t>
      </w:r>
      <w:r w:rsidRPr="000C03E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0C03E1">
        <w:rPr>
          <w:rFonts w:ascii="Angsana New" w:hAnsi="Angsana New" w:hint="cs"/>
          <w:sz w:val="30"/>
          <w:szCs w:val="30"/>
          <w:cs/>
        </w:rPr>
        <w:t xml:space="preserve"> และ</w:t>
      </w:r>
      <w:r w:rsidR="003752A6">
        <w:rPr>
          <w:rFonts w:ascii="Angsana New" w:hAnsi="Angsana New" w:hint="cs"/>
          <w:sz w:val="30"/>
          <w:szCs w:val="30"/>
          <w:cs/>
        </w:rPr>
        <w:t>วันที่</w:t>
      </w:r>
      <w:r w:rsidRPr="000C03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0C03E1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A3437A" w:rsidRPr="00E50A6D" w14:paraId="71DFDD5E" w14:textId="77777777" w:rsidTr="007F261E">
        <w:trPr>
          <w:tblHeader/>
        </w:trPr>
        <w:tc>
          <w:tcPr>
            <w:tcW w:w="9210" w:type="dxa"/>
            <w:gridSpan w:val="5"/>
            <w:shd w:val="clear" w:color="auto" w:fill="auto"/>
            <w:vAlign w:val="bottom"/>
            <w:hideMark/>
          </w:tcPr>
          <w:p w14:paraId="71DFDD5D" w14:textId="77777777" w:rsidR="00A3437A" w:rsidRPr="00CB5105" w:rsidRDefault="00A3437A" w:rsidP="007F261E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A3437A" w:rsidRPr="00E50A6D" w14:paraId="71DFDD61" w14:textId="77777777" w:rsidTr="007F261E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71DFDD5F" w14:textId="77777777" w:rsidR="00A3437A" w:rsidRPr="00E50A6D" w:rsidRDefault="00A3437A" w:rsidP="007F2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7" w:type="dxa"/>
            <w:gridSpan w:val="4"/>
            <w:shd w:val="clear" w:color="auto" w:fill="auto"/>
            <w:hideMark/>
          </w:tcPr>
          <w:p w14:paraId="71DFDD60" w14:textId="31E542ED" w:rsidR="00A3437A" w:rsidRPr="00B15342" w:rsidRDefault="00A3437A" w:rsidP="00594B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="00761567" w:rsidRPr="00761567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="00761567" w:rsidRPr="00761567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>มิถุนายน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>256</w:t>
            </w:r>
            <w:r w:rsidR="00D507D6">
              <w:rPr>
                <w:rFonts w:asciiTheme="majorBidi" w:hAnsiTheme="majorBidi" w:cstheme="majorBidi"/>
                <w:kern w:val="28"/>
                <w:sz w:val="26"/>
                <w:szCs w:val="26"/>
              </w:rPr>
              <w:t>5</w:t>
            </w:r>
          </w:p>
        </w:tc>
      </w:tr>
      <w:tr w:rsidR="00A3437A" w:rsidRPr="00E50A6D" w14:paraId="71DFDD67" w14:textId="77777777" w:rsidTr="007F261E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71DFDD62" w14:textId="77777777" w:rsidR="00A3437A" w:rsidRPr="00E50A6D" w:rsidRDefault="00A3437A" w:rsidP="007F2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hideMark/>
          </w:tcPr>
          <w:p w14:paraId="71DFDD63" w14:textId="77777777"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71DFDD64" w14:textId="77777777"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71DFDD65" w14:textId="77777777"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71DFDD66" w14:textId="77777777"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A3437A" w:rsidRPr="00E50A6D" w14:paraId="71DFDD6D" w14:textId="77777777" w:rsidTr="007F261E">
        <w:trPr>
          <w:trHeight w:val="73"/>
        </w:trPr>
        <w:tc>
          <w:tcPr>
            <w:tcW w:w="3963" w:type="dxa"/>
            <w:shd w:val="clear" w:color="auto" w:fill="auto"/>
          </w:tcPr>
          <w:p w14:paraId="71DFDD68" w14:textId="77777777" w:rsidR="00A3437A" w:rsidRPr="00E50A6D" w:rsidRDefault="00A3437A" w:rsidP="007F2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71DFDD69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71DFDD6A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71DFDD6B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71DFDD6C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0D7D2C" w:rsidRPr="00E50A6D" w14:paraId="71DFDD73" w14:textId="77777777" w:rsidTr="007F261E">
        <w:trPr>
          <w:trHeight w:val="73"/>
        </w:trPr>
        <w:tc>
          <w:tcPr>
            <w:tcW w:w="3963" w:type="dxa"/>
            <w:shd w:val="clear" w:color="auto" w:fill="auto"/>
          </w:tcPr>
          <w:p w14:paraId="71DFDD6E" w14:textId="77777777" w:rsidR="000D7D2C" w:rsidRPr="00E50A6D" w:rsidRDefault="000D7D2C" w:rsidP="000D7D2C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4" w:type="dxa"/>
            <w:shd w:val="clear" w:color="auto" w:fill="auto"/>
          </w:tcPr>
          <w:p w14:paraId="71DFDD6F" w14:textId="18B860B6" w:rsidR="000D7D2C" w:rsidRPr="00E50A6D" w:rsidRDefault="000D7D2C" w:rsidP="000D7D2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0D7D2C">
              <w:rPr>
                <w:rFonts w:ascii="Angsana New" w:hAnsi="Angsana New"/>
                <w:kern w:val="28"/>
                <w:sz w:val="26"/>
                <w:szCs w:val="26"/>
              </w:rPr>
              <w:t>20,171,755.14</w:t>
            </w:r>
          </w:p>
        </w:tc>
        <w:tc>
          <w:tcPr>
            <w:tcW w:w="1334" w:type="dxa"/>
            <w:shd w:val="clear" w:color="auto" w:fill="auto"/>
          </w:tcPr>
          <w:p w14:paraId="71DFDD70" w14:textId="2042BCAA" w:rsidR="000D7D2C" w:rsidRPr="00E50A6D" w:rsidRDefault="000D7D2C" w:rsidP="000D7D2C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theme="min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71DFDD71" w14:textId="3B4C8346" w:rsidR="000D7D2C" w:rsidRPr="00E50A6D" w:rsidRDefault="000D7D2C" w:rsidP="000D7D2C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1DFDD72" w14:textId="2DF709D6" w:rsidR="000D7D2C" w:rsidRPr="00E50A6D" w:rsidRDefault="000D7D2C" w:rsidP="000D7D2C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0D7D2C">
              <w:rPr>
                <w:rFonts w:ascii="Angsana New" w:hAnsi="Angsana New"/>
                <w:kern w:val="28"/>
                <w:sz w:val="26"/>
                <w:szCs w:val="26"/>
              </w:rPr>
              <w:t>20,171,755.14</w:t>
            </w:r>
          </w:p>
        </w:tc>
      </w:tr>
    </w:tbl>
    <w:p w14:paraId="71DFDD74" w14:textId="77777777" w:rsidR="0069266C" w:rsidRPr="0069266C" w:rsidRDefault="0069266C" w:rsidP="00A6201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1DFDD75" w14:textId="77777777" w:rsidR="0069266C" w:rsidRPr="0069266C" w:rsidRDefault="0069266C" w:rsidP="00A6201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D507D6" w:rsidRPr="00E50A6D" w14:paraId="71DFDD77" w14:textId="77777777" w:rsidTr="00F25259">
        <w:trPr>
          <w:tblHeader/>
        </w:trPr>
        <w:tc>
          <w:tcPr>
            <w:tcW w:w="9210" w:type="dxa"/>
            <w:gridSpan w:val="5"/>
            <w:shd w:val="clear" w:color="auto" w:fill="auto"/>
            <w:vAlign w:val="bottom"/>
            <w:hideMark/>
          </w:tcPr>
          <w:p w14:paraId="71DFDD76" w14:textId="77777777" w:rsidR="00D507D6" w:rsidRPr="00CB5105" w:rsidRDefault="00D507D6" w:rsidP="00F2525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507D6" w:rsidRPr="00E50A6D" w14:paraId="71DFDD7A" w14:textId="77777777" w:rsidTr="00F25259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71DFDD78" w14:textId="77777777" w:rsidR="00D507D6" w:rsidRPr="00E50A6D" w:rsidRDefault="00D507D6" w:rsidP="00F2525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7" w:type="dxa"/>
            <w:gridSpan w:val="4"/>
            <w:shd w:val="clear" w:color="auto" w:fill="auto"/>
            <w:hideMark/>
          </w:tcPr>
          <w:p w14:paraId="71DFDD79" w14:textId="77777777" w:rsidR="00D507D6" w:rsidRPr="00B15342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ธันวา</w:t>
            </w:r>
            <w:r w:rsidRPr="00B15342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คม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</w:p>
        </w:tc>
      </w:tr>
      <w:tr w:rsidR="00D507D6" w:rsidRPr="00E50A6D" w14:paraId="71DFDD80" w14:textId="77777777" w:rsidTr="00F25259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71DFDD7B" w14:textId="77777777" w:rsidR="00D507D6" w:rsidRPr="00E50A6D" w:rsidRDefault="00D507D6" w:rsidP="00F2525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hideMark/>
          </w:tcPr>
          <w:p w14:paraId="71DFDD7C" w14:textId="77777777" w:rsidR="00D507D6" w:rsidRPr="00E50A6D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71DFDD7D" w14:textId="77777777" w:rsidR="00D507D6" w:rsidRPr="00E50A6D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71DFDD7E" w14:textId="77777777" w:rsidR="00D507D6" w:rsidRPr="00E50A6D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71DFDD7F" w14:textId="77777777" w:rsidR="00D507D6" w:rsidRPr="00E50A6D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D507D6" w:rsidRPr="00E50A6D" w14:paraId="71DFDD86" w14:textId="77777777" w:rsidTr="00F25259">
        <w:trPr>
          <w:trHeight w:val="73"/>
        </w:trPr>
        <w:tc>
          <w:tcPr>
            <w:tcW w:w="3963" w:type="dxa"/>
            <w:shd w:val="clear" w:color="auto" w:fill="auto"/>
          </w:tcPr>
          <w:p w14:paraId="71DFDD81" w14:textId="77777777" w:rsidR="00D507D6" w:rsidRPr="00E50A6D" w:rsidRDefault="00D507D6" w:rsidP="00F252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71DFDD82" w14:textId="77777777" w:rsidR="00D507D6" w:rsidRPr="00E50A6D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71DFDD83" w14:textId="77777777" w:rsidR="00D507D6" w:rsidRPr="00E50A6D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71DFDD84" w14:textId="77777777" w:rsidR="00D507D6" w:rsidRPr="00E50A6D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71DFDD85" w14:textId="77777777" w:rsidR="00D507D6" w:rsidRPr="00E50A6D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D507D6" w:rsidRPr="00E50A6D" w14:paraId="71DFDD8C" w14:textId="77777777" w:rsidTr="00F25259">
        <w:trPr>
          <w:trHeight w:val="73"/>
        </w:trPr>
        <w:tc>
          <w:tcPr>
            <w:tcW w:w="3963" w:type="dxa"/>
            <w:shd w:val="clear" w:color="auto" w:fill="auto"/>
          </w:tcPr>
          <w:p w14:paraId="71DFDD87" w14:textId="77777777" w:rsidR="00D507D6" w:rsidRPr="00E50A6D" w:rsidRDefault="00D507D6" w:rsidP="00D507D6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4" w:type="dxa"/>
            <w:shd w:val="clear" w:color="auto" w:fill="auto"/>
          </w:tcPr>
          <w:p w14:paraId="71DFDD88" w14:textId="77777777" w:rsidR="00D507D6" w:rsidRPr="00E50A6D" w:rsidRDefault="00D507D6" w:rsidP="00D507D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153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392.92</w:t>
            </w:r>
          </w:p>
        </w:tc>
        <w:tc>
          <w:tcPr>
            <w:tcW w:w="1334" w:type="dxa"/>
            <w:shd w:val="clear" w:color="auto" w:fill="auto"/>
          </w:tcPr>
          <w:p w14:paraId="71DFDD89" w14:textId="77777777" w:rsidR="00D507D6" w:rsidRPr="00E50A6D" w:rsidRDefault="00D507D6" w:rsidP="00D507D6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theme="min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71DFDD8A" w14:textId="77777777" w:rsidR="00D507D6" w:rsidRPr="00E50A6D" w:rsidRDefault="00D507D6" w:rsidP="00D507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1DFDD8B" w14:textId="77777777" w:rsidR="00D507D6" w:rsidRPr="00E50A6D" w:rsidRDefault="00D507D6" w:rsidP="00D507D6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25</w:t>
            </w:r>
            <w:r w:rsidRPr="001B02FF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153</w:t>
            </w:r>
            <w:r w:rsidRPr="001B02FF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392.92</w:t>
            </w:r>
          </w:p>
        </w:tc>
      </w:tr>
    </w:tbl>
    <w:p w14:paraId="71DFDD8F" w14:textId="77777777" w:rsidR="001E11E6" w:rsidRPr="00F25A47" w:rsidRDefault="001E11E6" w:rsidP="00D513B9">
      <w:pPr>
        <w:numPr>
          <w:ilvl w:val="0"/>
          <w:numId w:val="44"/>
        </w:numPr>
        <w:spacing w:before="240" w:line="240" w:lineRule="atLeast"/>
        <w:ind w:left="54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5A47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71DFDD90" w14:textId="77777777" w:rsidR="00296204" w:rsidRPr="00EA4315" w:rsidRDefault="001E11E6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A2AAF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3F7305">
        <w:rPr>
          <w:rFonts w:ascii="Angsana New" w:hAnsi="Angsana New"/>
          <w:sz w:val="30"/>
          <w:szCs w:val="30"/>
        </w:rPr>
        <w:t>10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761567" w:rsidRPr="00761567">
        <w:rPr>
          <w:rFonts w:ascii="Angsana New" w:hAnsi="Angsana New"/>
          <w:sz w:val="30"/>
          <w:szCs w:val="30"/>
          <w:cs/>
        </w:rPr>
        <w:t>สิงหาคม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 w:hint="cs"/>
          <w:sz w:val="30"/>
          <w:szCs w:val="30"/>
          <w:cs/>
        </w:rPr>
        <w:t>25</w:t>
      </w:r>
      <w:r w:rsidR="00A748FF" w:rsidRPr="000A2AAF">
        <w:rPr>
          <w:rFonts w:ascii="Angsana New" w:hAnsi="Angsana New"/>
          <w:sz w:val="30"/>
          <w:szCs w:val="30"/>
        </w:rPr>
        <w:t>6</w:t>
      </w:r>
      <w:r w:rsidR="0069266C">
        <w:rPr>
          <w:rFonts w:ascii="Angsana New" w:hAnsi="Angsana New"/>
          <w:sz w:val="30"/>
          <w:szCs w:val="30"/>
          <w:lang w:val="en-US"/>
        </w:rPr>
        <w:t>5</w:t>
      </w:r>
    </w:p>
    <w:sectPr w:rsidR="00296204" w:rsidRPr="00EA4315" w:rsidSect="00702663">
      <w:footerReference w:type="default" r:id="rId17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65884" w14:textId="77777777" w:rsidR="002A24CE" w:rsidRDefault="002A24CE">
      <w:r>
        <w:separator/>
      </w:r>
    </w:p>
  </w:endnote>
  <w:endnote w:type="continuationSeparator" w:id="0">
    <w:p w14:paraId="1FE3F4AD" w14:textId="77777777" w:rsidR="002A24CE" w:rsidRDefault="002A24CE">
      <w:r>
        <w:continuationSeparator/>
      </w:r>
    </w:p>
  </w:endnote>
  <w:endnote w:type="continuationNotice" w:id="1">
    <w:p w14:paraId="169DE334" w14:textId="77777777" w:rsidR="002A24CE" w:rsidRDefault="002A24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9" w14:textId="77777777" w:rsidR="003263D4" w:rsidRPr="008C31D3" w:rsidRDefault="003263D4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9A" w14:textId="3ED0F31D" w:rsidR="003263D4" w:rsidRPr="008C31D3" w:rsidRDefault="003263D4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720702">
      <w:rPr>
        <w:rFonts w:ascii="Angsana New" w:hAnsi="Angsana New" w:cs="Angsana New"/>
        <w:sz w:val="30"/>
        <w:szCs w:val="30"/>
        <w:cs/>
        <w:lang w:val="en-US"/>
      </w:rPr>
      <w:t>นาย</w:t>
    </w:r>
    <w:r w:rsidR="00497F44" w:rsidRPr="00497F44">
      <w:rPr>
        <w:rFonts w:ascii="Angsana New" w:hAnsi="Angsana New" w:cs="Angsana New"/>
        <w:sz w:val="30"/>
        <w:szCs w:val="30"/>
        <w:cs/>
        <w:lang w:val="en-US"/>
      </w:rPr>
      <w:t>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D" w14:textId="77777777" w:rsidR="003263D4" w:rsidRPr="008C31D3" w:rsidRDefault="003263D4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9E" w14:textId="5D5A46BD" w:rsidR="003263D4" w:rsidRPr="008C31D3" w:rsidRDefault="003263D4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="001D6E91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F" w14:textId="77777777"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A0" w14:textId="08F16526"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="001D6E91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A1" w14:textId="77777777"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A2" w14:textId="277817E5"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="001D6E91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A3" w14:textId="77777777"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1DFDDA4" w14:textId="4CFCAA9A"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="001D6E91" w:rsidRPr="001D6E91">
      <w:rPr>
        <w:rFonts w:ascii="Angsana New" w:hAnsi="Angsana New" w:cs="Angsana New"/>
        <w:sz w:val="30"/>
        <w:szCs w:val="30"/>
        <w:cs/>
        <w:lang w:val="en-US"/>
      </w:rPr>
      <w:t>นายสุรวุฒิ ครรชิตวินิจกุล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5B1CA" w14:textId="77777777" w:rsidR="002A24CE" w:rsidRDefault="002A24CE">
      <w:r>
        <w:separator/>
      </w:r>
    </w:p>
  </w:footnote>
  <w:footnote w:type="continuationSeparator" w:id="0">
    <w:p w14:paraId="1D80A4DA" w14:textId="77777777" w:rsidR="002A24CE" w:rsidRDefault="002A24CE">
      <w:r>
        <w:continuationSeparator/>
      </w:r>
    </w:p>
  </w:footnote>
  <w:footnote w:type="continuationNotice" w:id="1">
    <w:p w14:paraId="3A142F55" w14:textId="77777777" w:rsidR="002A24CE" w:rsidRDefault="002A24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7" w14:textId="77777777" w:rsidR="003263D4" w:rsidRDefault="003263D4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6F2524">
      <w:rPr>
        <w:rStyle w:val="PageNumber"/>
        <w:rFonts w:ascii="Angsana New" w:hAnsi="Angsana New" w:cs="Angsana New"/>
        <w:noProof/>
        <w:sz w:val="28"/>
        <w:szCs w:val="28"/>
      </w:rPr>
      <w:t>4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71DFDD98" w14:textId="77777777" w:rsidR="003263D4" w:rsidRDefault="003263D4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DD9B" w14:textId="77777777" w:rsidR="003263D4" w:rsidRDefault="003263D4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6F2524">
      <w:rPr>
        <w:rStyle w:val="PageNumber"/>
        <w:rFonts w:ascii="Angsana New" w:hAnsi="Angsana New" w:cs="Angsana New"/>
        <w:noProof/>
        <w:sz w:val="28"/>
        <w:szCs w:val="28"/>
      </w:rPr>
      <w:t>12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71DFDD9C" w14:textId="77777777" w:rsidR="003263D4" w:rsidRPr="00AC69F6" w:rsidRDefault="003263D4" w:rsidP="00AC6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B38FD"/>
    <w:multiLevelType w:val="hybridMultilevel"/>
    <w:tmpl w:val="1E7CDFD4"/>
    <w:lvl w:ilvl="0" w:tplc="1A9C4854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1955"/>
    <w:multiLevelType w:val="hybridMultilevel"/>
    <w:tmpl w:val="A2983BFC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630AD"/>
    <w:multiLevelType w:val="hybridMultilevel"/>
    <w:tmpl w:val="41D4D0A8"/>
    <w:lvl w:ilvl="0" w:tplc="BD34F7DA">
      <w:start w:val="26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B20C8"/>
    <w:multiLevelType w:val="hybridMultilevel"/>
    <w:tmpl w:val="ADC4C424"/>
    <w:lvl w:ilvl="0" w:tplc="E1A2B1D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8495217"/>
    <w:multiLevelType w:val="hybridMultilevel"/>
    <w:tmpl w:val="E46E0CDC"/>
    <w:lvl w:ilvl="0" w:tplc="97DC47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F479B"/>
    <w:multiLevelType w:val="hybridMultilevel"/>
    <w:tmpl w:val="FF32C784"/>
    <w:lvl w:ilvl="0" w:tplc="4DAE6A46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B57F8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21A41"/>
    <w:multiLevelType w:val="hybridMultilevel"/>
    <w:tmpl w:val="EEBC5564"/>
    <w:lvl w:ilvl="0" w:tplc="7270B3F4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80D00"/>
    <w:multiLevelType w:val="hybridMultilevel"/>
    <w:tmpl w:val="F162FD76"/>
    <w:lvl w:ilvl="0" w:tplc="32148694">
      <w:start w:val="2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078E6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3B"/>
    <w:multiLevelType w:val="hybridMultilevel"/>
    <w:tmpl w:val="FF32C784"/>
    <w:lvl w:ilvl="0" w:tplc="4DAE6A46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E74B7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839FA"/>
    <w:multiLevelType w:val="hybridMultilevel"/>
    <w:tmpl w:val="B764196C"/>
    <w:lvl w:ilvl="0" w:tplc="7708108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348DE"/>
    <w:multiLevelType w:val="hybridMultilevel"/>
    <w:tmpl w:val="5B9C0788"/>
    <w:lvl w:ilvl="0" w:tplc="497CB0DC">
      <w:start w:val="25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E2E6C"/>
    <w:multiLevelType w:val="hybridMultilevel"/>
    <w:tmpl w:val="3E46523C"/>
    <w:lvl w:ilvl="0" w:tplc="FFFFFFFF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508E5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E737B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 w15:restartNumberingAfterBreak="0">
    <w:nsid w:val="4312513F"/>
    <w:multiLevelType w:val="hybridMultilevel"/>
    <w:tmpl w:val="60FAB5F8"/>
    <w:lvl w:ilvl="0" w:tplc="D0F00DAA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31D2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F34BB"/>
    <w:multiLevelType w:val="hybridMultilevel"/>
    <w:tmpl w:val="0EB44A98"/>
    <w:lvl w:ilvl="0" w:tplc="FFFAB3E6">
      <w:start w:val="15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53093"/>
    <w:multiLevelType w:val="hybridMultilevel"/>
    <w:tmpl w:val="68040306"/>
    <w:lvl w:ilvl="0" w:tplc="8C58831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C7F9A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4292C"/>
    <w:multiLevelType w:val="multilevel"/>
    <w:tmpl w:val="8AEC2B2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168376B"/>
    <w:multiLevelType w:val="hybridMultilevel"/>
    <w:tmpl w:val="6964901C"/>
    <w:lvl w:ilvl="0" w:tplc="2294D270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B610D"/>
    <w:multiLevelType w:val="hybridMultilevel"/>
    <w:tmpl w:val="4BE4E5D0"/>
    <w:lvl w:ilvl="0" w:tplc="30B29D84">
      <w:start w:val="1"/>
      <w:numFmt w:val="decimal"/>
      <w:lvlText w:val="27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4D1EAD"/>
    <w:multiLevelType w:val="hybridMultilevel"/>
    <w:tmpl w:val="24A05D7E"/>
    <w:lvl w:ilvl="0" w:tplc="38AED2B2">
      <w:start w:val="24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B162DE"/>
    <w:multiLevelType w:val="hybridMultilevel"/>
    <w:tmpl w:val="49248048"/>
    <w:lvl w:ilvl="0" w:tplc="ACA4ADF4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06FC3"/>
    <w:multiLevelType w:val="hybridMultilevel"/>
    <w:tmpl w:val="8E3AF0DC"/>
    <w:lvl w:ilvl="0" w:tplc="2F20321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16E52"/>
    <w:multiLevelType w:val="hybridMultilevel"/>
    <w:tmpl w:val="0BD677EC"/>
    <w:lvl w:ilvl="0" w:tplc="FAA052CA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C6CE0"/>
    <w:multiLevelType w:val="hybridMultilevel"/>
    <w:tmpl w:val="4F6C6A54"/>
    <w:lvl w:ilvl="0" w:tplc="8174AD8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14EEB"/>
    <w:multiLevelType w:val="hybridMultilevel"/>
    <w:tmpl w:val="ABC65D82"/>
    <w:lvl w:ilvl="0" w:tplc="33E68F58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A70E6"/>
    <w:multiLevelType w:val="hybridMultilevel"/>
    <w:tmpl w:val="ABC65D82"/>
    <w:lvl w:ilvl="0" w:tplc="33E68F58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F75F7"/>
    <w:multiLevelType w:val="hybridMultilevel"/>
    <w:tmpl w:val="C3FE9BFC"/>
    <w:lvl w:ilvl="0" w:tplc="5A28424C">
      <w:start w:val="27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2171D"/>
    <w:multiLevelType w:val="hybridMultilevel"/>
    <w:tmpl w:val="59464C64"/>
    <w:lvl w:ilvl="0" w:tplc="173A7A90">
      <w:start w:val="8"/>
      <w:numFmt w:val="bullet"/>
      <w:lvlText w:val="-"/>
      <w:lvlJc w:val="left"/>
      <w:pPr>
        <w:ind w:left="8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3" w15:restartNumberingAfterBreak="0">
    <w:nsid w:val="77B36DC8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CB08E3"/>
    <w:multiLevelType w:val="hybridMultilevel"/>
    <w:tmpl w:val="3E46523C"/>
    <w:lvl w:ilvl="0" w:tplc="34340D6A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45882"/>
    <w:multiLevelType w:val="hybridMultilevel"/>
    <w:tmpl w:val="8F647E2C"/>
    <w:lvl w:ilvl="0" w:tplc="452868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906912">
    <w:abstractNumId w:val="4"/>
  </w:num>
  <w:num w:numId="2" w16cid:durableId="1991328778">
    <w:abstractNumId w:val="27"/>
  </w:num>
  <w:num w:numId="3" w16cid:durableId="137500966">
    <w:abstractNumId w:val="10"/>
  </w:num>
  <w:num w:numId="4" w16cid:durableId="2096633830">
    <w:abstractNumId w:val="29"/>
  </w:num>
  <w:num w:numId="5" w16cid:durableId="364595912">
    <w:abstractNumId w:val="35"/>
  </w:num>
  <w:num w:numId="6" w16cid:durableId="659501673">
    <w:abstractNumId w:val="9"/>
  </w:num>
  <w:num w:numId="7" w16cid:durableId="792136114">
    <w:abstractNumId w:val="41"/>
  </w:num>
  <w:num w:numId="8" w16cid:durableId="424034122">
    <w:abstractNumId w:val="20"/>
  </w:num>
  <w:num w:numId="9" w16cid:durableId="1307927152">
    <w:abstractNumId w:val="23"/>
  </w:num>
  <w:num w:numId="10" w16cid:durableId="593444352">
    <w:abstractNumId w:val="38"/>
  </w:num>
  <w:num w:numId="11" w16cid:durableId="869611970">
    <w:abstractNumId w:val="39"/>
  </w:num>
  <w:num w:numId="12" w16cid:durableId="170266587">
    <w:abstractNumId w:val="36"/>
  </w:num>
  <w:num w:numId="13" w16cid:durableId="169375503">
    <w:abstractNumId w:val="25"/>
  </w:num>
  <w:num w:numId="14" w16cid:durableId="1448307535">
    <w:abstractNumId w:val="14"/>
  </w:num>
  <w:num w:numId="15" w16cid:durableId="131674951">
    <w:abstractNumId w:val="43"/>
  </w:num>
  <w:num w:numId="16" w16cid:durableId="1458912582">
    <w:abstractNumId w:val="0"/>
  </w:num>
  <w:num w:numId="17" w16cid:durableId="1817919389">
    <w:abstractNumId w:val="24"/>
  </w:num>
  <w:num w:numId="18" w16cid:durableId="623461755">
    <w:abstractNumId w:val="30"/>
  </w:num>
  <w:num w:numId="19" w16cid:durableId="1118648054">
    <w:abstractNumId w:val="26"/>
  </w:num>
  <w:num w:numId="20" w16cid:durableId="1131240565">
    <w:abstractNumId w:val="22"/>
  </w:num>
  <w:num w:numId="21" w16cid:durableId="749155041">
    <w:abstractNumId w:val="18"/>
  </w:num>
  <w:num w:numId="22" w16cid:durableId="249700528">
    <w:abstractNumId w:val="19"/>
  </w:num>
  <w:num w:numId="23" w16cid:durableId="783307243">
    <w:abstractNumId w:val="32"/>
  </w:num>
  <w:num w:numId="24" w16cid:durableId="1827818700">
    <w:abstractNumId w:val="3"/>
  </w:num>
  <w:num w:numId="25" w16cid:durableId="1627277921">
    <w:abstractNumId w:val="34"/>
  </w:num>
  <w:num w:numId="26" w16cid:durableId="735205877">
    <w:abstractNumId w:val="45"/>
  </w:num>
  <w:num w:numId="27" w16cid:durableId="1116873811">
    <w:abstractNumId w:val="33"/>
  </w:num>
  <w:num w:numId="28" w16cid:durableId="923538350">
    <w:abstractNumId w:val="2"/>
  </w:num>
  <w:num w:numId="29" w16cid:durableId="788355998">
    <w:abstractNumId w:val="13"/>
  </w:num>
  <w:num w:numId="30" w16cid:durableId="116679787">
    <w:abstractNumId w:val="6"/>
  </w:num>
  <w:num w:numId="31" w16cid:durableId="862673413">
    <w:abstractNumId w:val="42"/>
  </w:num>
  <w:num w:numId="32" w16cid:durableId="768811822">
    <w:abstractNumId w:val="7"/>
  </w:num>
  <w:num w:numId="33" w16cid:durableId="1175534986">
    <w:abstractNumId w:val="5"/>
  </w:num>
  <w:num w:numId="34" w16cid:durableId="314845855">
    <w:abstractNumId w:val="37"/>
  </w:num>
  <w:num w:numId="35" w16cid:durableId="1211302604">
    <w:abstractNumId w:val="12"/>
  </w:num>
  <w:num w:numId="36" w16cid:durableId="132993431">
    <w:abstractNumId w:val="21"/>
  </w:num>
  <w:num w:numId="37" w16cid:durableId="1290937459">
    <w:abstractNumId w:val="11"/>
  </w:num>
  <w:num w:numId="38" w16cid:durableId="2100561707">
    <w:abstractNumId w:val="16"/>
  </w:num>
  <w:num w:numId="39" w16cid:durableId="639263024">
    <w:abstractNumId w:val="40"/>
  </w:num>
  <w:num w:numId="40" w16cid:durableId="767428777">
    <w:abstractNumId w:val="1"/>
  </w:num>
  <w:num w:numId="41" w16cid:durableId="1552761967">
    <w:abstractNumId w:val="15"/>
  </w:num>
  <w:num w:numId="42" w16cid:durableId="472261518">
    <w:abstractNumId w:val="44"/>
  </w:num>
  <w:num w:numId="43" w16cid:durableId="618687403">
    <w:abstractNumId w:val="31"/>
  </w:num>
  <w:num w:numId="44" w16cid:durableId="1068959865">
    <w:abstractNumId w:val="17"/>
  </w:num>
  <w:num w:numId="45" w16cid:durableId="926578832">
    <w:abstractNumId w:val="28"/>
  </w:num>
  <w:num w:numId="46" w16cid:durableId="1983119527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201"/>
    <w:rsid w:val="000006FD"/>
    <w:rsid w:val="000009F6"/>
    <w:rsid w:val="0000175F"/>
    <w:rsid w:val="00001DCA"/>
    <w:rsid w:val="000027B7"/>
    <w:rsid w:val="00002AF5"/>
    <w:rsid w:val="00002BEF"/>
    <w:rsid w:val="00002EB1"/>
    <w:rsid w:val="00003B9C"/>
    <w:rsid w:val="00003BA3"/>
    <w:rsid w:val="00003C17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A58"/>
    <w:rsid w:val="00015E3B"/>
    <w:rsid w:val="00015FDF"/>
    <w:rsid w:val="000160E4"/>
    <w:rsid w:val="00016248"/>
    <w:rsid w:val="00016250"/>
    <w:rsid w:val="00016765"/>
    <w:rsid w:val="00016F20"/>
    <w:rsid w:val="0001722E"/>
    <w:rsid w:val="0001770E"/>
    <w:rsid w:val="00017F93"/>
    <w:rsid w:val="00020364"/>
    <w:rsid w:val="00020D9A"/>
    <w:rsid w:val="00020FCA"/>
    <w:rsid w:val="00021239"/>
    <w:rsid w:val="00022C13"/>
    <w:rsid w:val="00022E54"/>
    <w:rsid w:val="000231BE"/>
    <w:rsid w:val="00023B68"/>
    <w:rsid w:val="00023C8B"/>
    <w:rsid w:val="00023CBB"/>
    <w:rsid w:val="00023D7D"/>
    <w:rsid w:val="0002408A"/>
    <w:rsid w:val="00024109"/>
    <w:rsid w:val="000246D4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71F"/>
    <w:rsid w:val="00031DB8"/>
    <w:rsid w:val="00031EA7"/>
    <w:rsid w:val="00032C18"/>
    <w:rsid w:val="000332FC"/>
    <w:rsid w:val="000333EF"/>
    <w:rsid w:val="0003386E"/>
    <w:rsid w:val="000345C1"/>
    <w:rsid w:val="000346CB"/>
    <w:rsid w:val="00034820"/>
    <w:rsid w:val="000349C4"/>
    <w:rsid w:val="00034AAF"/>
    <w:rsid w:val="0003545E"/>
    <w:rsid w:val="000355B3"/>
    <w:rsid w:val="000357E3"/>
    <w:rsid w:val="000359D6"/>
    <w:rsid w:val="00036BA6"/>
    <w:rsid w:val="00037859"/>
    <w:rsid w:val="000408FE"/>
    <w:rsid w:val="00040BA9"/>
    <w:rsid w:val="00040CAD"/>
    <w:rsid w:val="00041027"/>
    <w:rsid w:val="00041A52"/>
    <w:rsid w:val="000428D3"/>
    <w:rsid w:val="000434E7"/>
    <w:rsid w:val="00043C14"/>
    <w:rsid w:val="000440C5"/>
    <w:rsid w:val="00045512"/>
    <w:rsid w:val="00045D3A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381"/>
    <w:rsid w:val="0005276E"/>
    <w:rsid w:val="00052D9E"/>
    <w:rsid w:val="00052F97"/>
    <w:rsid w:val="00053E42"/>
    <w:rsid w:val="00054327"/>
    <w:rsid w:val="000544C2"/>
    <w:rsid w:val="00054528"/>
    <w:rsid w:val="00054716"/>
    <w:rsid w:val="00054AD9"/>
    <w:rsid w:val="00055C93"/>
    <w:rsid w:val="00055ED7"/>
    <w:rsid w:val="00056931"/>
    <w:rsid w:val="00056CE1"/>
    <w:rsid w:val="00056D07"/>
    <w:rsid w:val="00056E08"/>
    <w:rsid w:val="0005726C"/>
    <w:rsid w:val="000572D0"/>
    <w:rsid w:val="00057447"/>
    <w:rsid w:val="00060C27"/>
    <w:rsid w:val="00061191"/>
    <w:rsid w:val="000612EC"/>
    <w:rsid w:val="000616CB"/>
    <w:rsid w:val="00061BB8"/>
    <w:rsid w:val="0006394B"/>
    <w:rsid w:val="00065412"/>
    <w:rsid w:val="000659EC"/>
    <w:rsid w:val="00065BE6"/>
    <w:rsid w:val="00065EE6"/>
    <w:rsid w:val="000662AE"/>
    <w:rsid w:val="0006698D"/>
    <w:rsid w:val="000669EB"/>
    <w:rsid w:val="00066B80"/>
    <w:rsid w:val="00066C7C"/>
    <w:rsid w:val="0006785B"/>
    <w:rsid w:val="00070C9F"/>
    <w:rsid w:val="00071189"/>
    <w:rsid w:val="000715D6"/>
    <w:rsid w:val="0007242D"/>
    <w:rsid w:val="00072814"/>
    <w:rsid w:val="00072948"/>
    <w:rsid w:val="00072F22"/>
    <w:rsid w:val="00072FD7"/>
    <w:rsid w:val="00073409"/>
    <w:rsid w:val="000735AB"/>
    <w:rsid w:val="00074B7D"/>
    <w:rsid w:val="00075BAC"/>
    <w:rsid w:val="0007647B"/>
    <w:rsid w:val="0007728E"/>
    <w:rsid w:val="00077BB2"/>
    <w:rsid w:val="00077C78"/>
    <w:rsid w:val="0008026E"/>
    <w:rsid w:val="000802CF"/>
    <w:rsid w:val="000809A3"/>
    <w:rsid w:val="00080C3A"/>
    <w:rsid w:val="00080F3B"/>
    <w:rsid w:val="00081153"/>
    <w:rsid w:val="00081446"/>
    <w:rsid w:val="00081695"/>
    <w:rsid w:val="000819AE"/>
    <w:rsid w:val="00081B3B"/>
    <w:rsid w:val="00081C1F"/>
    <w:rsid w:val="00082C48"/>
    <w:rsid w:val="0008379F"/>
    <w:rsid w:val="000837E5"/>
    <w:rsid w:val="00083F73"/>
    <w:rsid w:val="00084458"/>
    <w:rsid w:val="0008512B"/>
    <w:rsid w:val="00085395"/>
    <w:rsid w:val="00085750"/>
    <w:rsid w:val="00085DC8"/>
    <w:rsid w:val="00085DEC"/>
    <w:rsid w:val="0008668F"/>
    <w:rsid w:val="000870B4"/>
    <w:rsid w:val="000876A9"/>
    <w:rsid w:val="00087D19"/>
    <w:rsid w:val="00087E62"/>
    <w:rsid w:val="000900B5"/>
    <w:rsid w:val="00090443"/>
    <w:rsid w:val="00090920"/>
    <w:rsid w:val="00091199"/>
    <w:rsid w:val="00091361"/>
    <w:rsid w:val="00091B5A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C08"/>
    <w:rsid w:val="000960A8"/>
    <w:rsid w:val="0009636A"/>
    <w:rsid w:val="00096468"/>
    <w:rsid w:val="00096544"/>
    <w:rsid w:val="00096AE7"/>
    <w:rsid w:val="00096B60"/>
    <w:rsid w:val="00097A60"/>
    <w:rsid w:val="00097B7C"/>
    <w:rsid w:val="000A079C"/>
    <w:rsid w:val="000A138B"/>
    <w:rsid w:val="000A1AB7"/>
    <w:rsid w:val="000A1C7D"/>
    <w:rsid w:val="000A1E0A"/>
    <w:rsid w:val="000A2459"/>
    <w:rsid w:val="000A2628"/>
    <w:rsid w:val="000A26A2"/>
    <w:rsid w:val="000A2AAF"/>
    <w:rsid w:val="000A2F7E"/>
    <w:rsid w:val="000A341C"/>
    <w:rsid w:val="000A399E"/>
    <w:rsid w:val="000A39F8"/>
    <w:rsid w:val="000A3AD8"/>
    <w:rsid w:val="000A411A"/>
    <w:rsid w:val="000A43D7"/>
    <w:rsid w:val="000A49FE"/>
    <w:rsid w:val="000A4DEB"/>
    <w:rsid w:val="000A636E"/>
    <w:rsid w:val="000A65A7"/>
    <w:rsid w:val="000A7459"/>
    <w:rsid w:val="000A7A9C"/>
    <w:rsid w:val="000A7E59"/>
    <w:rsid w:val="000B09CD"/>
    <w:rsid w:val="000B21E8"/>
    <w:rsid w:val="000B281D"/>
    <w:rsid w:val="000B2872"/>
    <w:rsid w:val="000B32A8"/>
    <w:rsid w:val="000B362C"/>
    <w:rsid w:val="000B369D"/>
    <w:rsid w:val="000B3B58"/>
    <w:rsid w:val="000B4048"/>
    <w:rsid w:val="000B541E"/>
    <w:rsid w:val="000B5827"/>
    <w:rsid w:val="000B6C85"/>
    <w:rsid w:val="000B72DA"/>
    <w:rsid w:val="000C038E"/>
    <w:rsid w:val="000C05D4"/>
    <w:rsid w:val="000C13EB"/>
    <w:rsid w:val="000C1737"/>
    <w:rsid w:val="000C189F"/>
    <w:rsid w:val="000C1C57"/>
    <w:rsid w:val="000C23CD"/>
    <w:rsid w:val="000C2BD4"/>
    <w:rsid w:val="000C30D0"/>
    <w:rsid w:val="000C35CF"/>
    <w:rsid w:val="000C3966"/>
    <w:rsid w:val="000C529A"/>
    <w:rsid w:val="000C5B1B"/>
    <w:rsid w:val="000C5C6A"/>
    <w:rsid w:val="000C5E1E"/>
    <w:rsid w:val="000C6386"/>
    <w:rsid w:val="000C6DA9"/>
    <w:rsid w:val="000C7045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5DD"/>
    <w:rsid w:val="000D2641"/>
    <w:rsid w:val="000D2B19"/>
    <w:rsid w:val="000D329B"/>
    <w:rsid w:val="000D40E5"/>
    <w:rsid w:val="000D42E7"/>
    <w:rsid w:val="000D4D11"/>
    <w:rsid w:val="000D6098"/>
    <w:rsid w:val="000D64D0"/>
    <w:rsid w:val="000D6961"/>
    <w:rsid w:val="000D6C1D"/>
    <w:rsid w:val="000D71C6"/>
    <w:rsid w:val="000D73A1"/>
    <w:rsid w:val="000D7431"/>
    <w:rsid w:val="000D7BDC"/>
    <w:rsid w:val="000D7CC1"/>
    <w:rsid w:val="000D7D2C"/>
    <w:rsid w:val="000D7E16"/>
    <w:rsid w:val="000D7EEF"/>
    <w:rsid w:val="000E0CDE"/>
    <w:rsid w:val="000E11EA"/>
    <w:rsid w:val="000E14BF"/>
    <w:rsid w:val="000E14CC"/>
    <w:rsid w:val="000E1546"/>
    <w:rsid w:val="000E1EA5"/>
    <w:rsid w:val="000E1F62"/>
    <w:rsid w:val="000E276E"/>
    <w:rsid w:val="000E28EE"/>
    <w:rsid w:val="000E28F8"/>
    <w:rsid w:val="000E2943"/>
    <w:rsid w:val="000E298F"/>
    <w:rsid w:val="000E34AD"/>
    <w:rsid w:val="000E34FE"/>
    <w:rsid w:val="000E49F1"/>
    <w:rsid w:val="000E4A04"/>
    <w:rsid w:val="000E6294"/>
    <w:rsid w:val="000E6951"/>
    <w:rsid w:val="000E6E70"/>
    <w:rsid w:val="000E6F6C"/>
    <w:rsid w:val="000E7C43"/>
    <w:rsid w:val="000E7F2F"/>
    <w:rsid w:val="000F047C"/>
    <w:rsid w:val="000F05CA"/>
    <w:rsid w:val="000F110C"/>
    <w:rsid w:val="000F12FD"/>
    <w:rsid w:val="000F1767"/>
    <w:rsid w:val="000F1820"/>
    <w:rsid w:val="000F2D3A"/>
    <w:rsid w:val="000F2EBF"/>
    <w:rsid w:val="000F320F"/>
    <w:rsid w:val="000F3433"/>
    <w:rsid w:val="000F4407"/>
    <w:rsid w:val="000F49FC"/>
    <w:rsid w:val="000F4DF6"/>
    <w:rsid w:val="000F50E2"/>
    <w:rsid w:val="000F5990"/>
    <w:rsid w:val="000F5BE4"/>
    <w:rsid w:val="000F5DB6"/>
    <w:rsid w:val="000F6568"/>
    <w:rsid w:val="000F6C5B"/>
    <w:rsid w:val="000F6EC3"/>
    <w:rsid w:val="000F6F61"/>
    <w:rsid w:val="000F737E"/>
    <w:rsid w:val="000F796E"/>
    <w:rsid w:val="000F7B51"/>
    <w:rsid w:val="000F7BB5"/>
    <w:rsid w:val="000F7E01"/>
    <w:rsid w:val="0010041A"/>
    <w:rsid w:val="001009F9"/>
    <w:rsid w:val="00100EC3"/>
    <w:rsid w:val="00101C21"/>
    <w:rsid w:val="001021C1"/>
    <w:rsid w:val="0010246E"/>
    <w:rsid w:val="00102566"/>
    <w:rsid w:val="0010339A"/>
    <w:rsid w:val="00103ED3"/>
    <w:rsid w:val="0010660F"/>
    <w:rsid w:val="001072A9"/>
    <w:rsid w:val="00107622"/>
    <w:rsid w:val="00107902"/>
    <w:rsid w:val="00110629"/>
    <w:rsid w:val="00110776"/>
    <w:rsid w:val="0011120A"/>
    <w:rsid w:val="001117C3"/>
    <w:rsid w:val="001117D4"/>
    <w:rsid w:val="001119E2"/>
    <w:rsid w:val="00111BB6"/>
    <w:rsid w:val="0011227F"/>
    <w:rsid w:val="00112EA4"/>
    <w:rsid w:val="001134A6"/>
    <w:rsid w:val="0011493A"/>
    <w:rsid w:val="00115CE5"/>
    <w:rsid w:val="001168BA"/>
    <w:rsid w:val="0011690B"/>
    <w:rsid w:val="00117260"/>
    <w:rsid w:val="00117957"/>
    <w:rsid w:val="00117B13"/>
    <w:rsid w:val="00117C71"/>
    <w:rsid w:val="00117F1F"/>
    <w:rsid w:val="0012009D"/>
    <w:rsid w:val="00120267"/>
    <w:rsid w:val="0012070F"/>
    <w:rsid w:val="00120A92"/>
    <w:rsid w:val="001216E8"/>
    <w:rsid w:val="00121DD0"/>
    <w:rsid w:val="001220AA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B22"/>
    <w:rsid w:val="00125CB2"/>
    <w:rsid w:val="00125D14"/>
    <w:rsid w:val="0012602F"/>
    <w:rsid w:val="0012646A"/>
    <w:rsid w:val="0012672F"/>
    <w:rsid w:val="001267F4"/>
    <w:rsid w:val="00126A6E"/>
    <w:rsid w:val="00126ACF"/>
    <w:rsid w:val="00126FAD"/>
    <w:rsid w:val="0013022E"/>
    <w:rsid w:val="00130F4A"/>
    <w:rsid w:val="00131132"/>
    <w:rsid w:val="001318D4"/>
    <w:rsid w:val="00131AFD"/>
    <w:rsid w:val="00131C42"/>
    <w:rsid w:val="00132008"/>
    <w:rsid w:val="00132593"/>
    <w:rsid w:val="0013307F"/>
    <w:rsid w:val="001331E2"/>
    <w:rsid w:val="001338EF"/>
    <w:rsid w:val="00133C16"/>
    <w:rsid w:val="0013462D"/>
    <w:rsid w:val="00134A8C"/>
    <w:rsid w:val="00135712"/>
    <w:rsid w:val="00135CC3"/>
    <w:rsid w:val="0013632B"/>
    <w:rsid w:val="00136474"/>
    <w:rsid w:val="00137EA6"/>
    <w:rsid w:val="00137F97"/>
    <w:rsid w:val="001406A1"/>
    <w:rsid w:val="00141D7C"/>
    <w:rsid w:val="0014279F"/>
    <w:rsid w:val="001429BF"/>
    <w:rsid w:val="00143B5D"/>
    <w:rsid w:val="00143C29"/>
    <w:rsid w:val="00144605"/>
    <w:rsid w:val="00144908"/>
    <w:rsid w:val="00144D5D"/>
    <w:rsid w:val="00145761"/>
    <w:rsid w:val="00145FE8"/>
    <w:rsid w:val="001462AE"/>
    <w:rsid w:val="001467AD"/>
    <w:rsid w:val="00146DB1"/>
    <w:rsid w:val="00147003"/>
    <w:rsid w:val="00147250"/>
    <w:rsid w:val="0014783A"/>
    <w:rsid w:val="00147CFD"/>
    <w:rsid w:val="00147FF1"/>
    <w:rsid w:val="0015025B"/>
    <w:rsid w:val="001506EA"/>
    <w:rsid w:val="00151864"/>
    <w:rsid w:val="00152B1B"/>
    <w:rsid w:val="0015325C"/>
    <w:rsid w:val="001539B8"/>
    <w:rsid w:val="00153A1C"/>
    <w:rsid w:val="00153D04"/>
    <w:rsid w:val="00153DB4"/>
    <w:rsid w:val="001540DC"/>
    <w:rsid w:val="001548CE"/>
    <w:rsid w:val="00155837"/>
    <w:rsid w:val="00156AF2"/>
    <w:rsid w:val="00156E8F"/>
    <w:rsid w:val="001604CB"/>
    <w:rsid w:val="001616C1"/>
    <w:rsid w:val="00161B64"/>
    <w:rsid w:val="00161CC4"/>
    <w:rsid w:val="00162635"/>
    <w:rsid w:val="00162BE3"/>
    <w:rsid w:val="00162F30"/>
    <w:rsid w:val="001632C5"/>
    <w:rsid w:val="00163657"/>
    <w:rsid w:val="00164A19"/>
    <w:rsid w:val="00165123"/>
    <w:rsid w:val="001657B5"/>
    <w:rsid w:val="00165CD4"/>
    <w:rsid w:val="001673BE"/>
    <w:rsid w:val="00167443"/>
    <w:rsid w:val="0016794D"/>
    <w:rsid w:val="0017015C"/>
    <w:rsid w:val="001702F5"/>
    <w:rsid w:val="00170D33"/>
    <w:rsid w:val="0017146D"/>
    <w:rsid w:val="001716E3"/>
    <w:rsid w:val="001716EF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127"/>
    <w:rsid w:val="00175948"/>
    <w:rsid w:val="00175C24"/>
    <w:rsid w:val="0017624B"/>
    <w:rsid w:val="0017654A"/>
    <w:rsid w:val="001766EB"/>
    <w:rsid w:val="00176BF0"/>
    <w:rsid w:val="001776EE"/>
    <w:rsid w:val="001778BE"/>
    <w:rsid w:val="001807D5"/>
    <w:rsid w:val="001810A1"/>
    <w:rsid w:val="00181552"/>
    <w:rsid w:val="001815D5"/>
    <w:rsid w:val="00182A7E"/>
    <w:rsid w:val="00183455"/>
    <w:rsid w:val="00183671"/>
    <w:rsid w:val="001838D5"/>
    <w:rsid w:val="001840A9"/>
    <w:rsid w:val="001842BA"/>
    <w:rsid w:val="00185B99"/>
    <w:rsid w:val="00185C61"/>
    <w:rsid w:val="00185C6D"/>
    <w:rsid w:val="00185EBD"/>
    <w:rsid w:val="0018601C"/>
    <w:rsid w:val="00186E86"/>
    <w:rsid w:val="00187570"/>
    <w:rsid w:val="00187CDF"/>
    <w:rsid w:val="0019090D"/>
    <w:rsid w:val="00191010"/>
    <w:rsid w:val="00191089"/>
    <w:rsid w:val="00192126"/>
    <w:rsid w:val="001924A0"/>
    <w:rsid w:val="001927B9"/>
    <w:rsid w:val="00192C55"/>
    <w:rsid w:val="00192EFF"/>
    <w:rsid w:val="00193BA3"/>
    <w:rsid w:val="00193BD9"/>
    <w:rsid w:val="00193DC6"/>
    <w:rsid w:val="00193FDB"/>
    <w:rsid w:val="001943C2"/>
    <w:rsid w:val="00194599"/>
    <w:rsid w:val="0019464A"/>
    <w:rsid w:val="00194F1E"/>
    <w:rsid w:val="00195940"/>
    <w:rsid w:val="00195B74"/>
    <w:rsid w:val="001963CE"/>
    <w:rsid w:val="00196536"/>
    <w:rsid w:val="001966DB"/>
    <w:rsid w:val="00196794"/>
    <w:rsid w:val="001969E0"/>
    <w:rsid w:val="00196ABA"/>
    <w:rsid w:val="001975E7"/>
    <w:rsid w:val="001A1494"/>
    <w:rsid w:val="001A1C9A"/>
    <w:rsid w:val="001A3A13"/>
    <w:rsid w:val="001A4E1E"/>
    <w:rsid w:val="001A505B"/>
    <w:rsid w:val="001A529B"/>
    <w:rsid w:val="001A5B43"/>
    <w:rsid w:val="001A6314"/>
    <w:rsid w:val="001A6841"/>
    <w:rsid w:val="001B0271"/>
    <w:rsid w:val="001B0412"/>
    <w:rsid w:val="001B15D6"/>
    <w:rsid w:val="001B19C3"/>
    <w:rsid w:val="001B1E7A"/>
    <w:rsid w:val="001B225A"/>
    <w:rsid w:val="001B2559"/>
    <w:rsid w:val="001B28E3"/>
    <w:rsid w:val="001B2D62"/>
    <w:rsid w:val="001B3439"/>
    <w:rsid w:val="001B3830"/>
    <w:rsid w:val="001B3A2C"/>
    <w:rsid w:val="001B3C31"/>
    <w:rsid w:val="001B4889"/>
    <w:rsid w:val="001B4FDE"/>
    <w:rsid w:val="001B5992"/>
    <w:rsid w:val="001B5E90"/>
    <w:rsid w:val="001B654B"/>
    <w:rsid w:val="001B65CC"/>
    <w:rsid w:val="001B6838"/>
    <w:rsid w:val="001B6BC7"/>
    <w:rsid w:val="001B6EA1"/>
    <w:rsid w:val="001B74A3"/>
    <w:rsid w:val="001B7829"/>
    <w:rsid w:val="001B7CF3"/>
    <w:rsid w:val="001B7DF5"/>
    <w:rsid w:val="001C031D"/>
    <w:rsid w:val="001C0395"/>
    <w:rsid w:val="001C1016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443"/>
    <w:rsid w:val="001C4624"/>
    <w:rsid w:val="001C4A22"/>
    <w:rsid w:val="001C551B"/>
    <w:rsid w:val="001C59D3"/>
    <w:rsid w:val="001C5A2F"/>
    <w:rsid w:val="001C5A94"/>
    <w:rsid w:val="001C6346"/>
    <w:rsid w:val="001C6444"/>
    <w:rsid w:val="001C669B"/>
    <w:rsid w:val="001C7227"/>
    <w:rsid w:val="001D011F"/>
    <w:rsid w:val="001D01E8"/>
    <w:rsid w:val="001D0F6B"/>
    <w:rsid w:val="001D2B2C"/>
    <w:rsid w:val="001D316D"/>
    <w:rsid w:val="001D3470"/>
    <w:rsid w:val="001D35B7"/>
    <w:rsid w:val="001D3C67"/>
    <w:rsid w:val="001D45CC"/>
    <w:rsid w:val="001D547F"/>
    <w:rsid w:val="001D632F"/>
    <w:rsid w:val="001D68E0"/>
    <w:rsid w:val="001D6AC3"/>
    <w:rsid w:val="001D6BD4"/>
    <w:rsid w:val="001D6D8A"/>
    <w:rsid w:val="001D6E58"/>
    <w:rsid w:val="001D6E91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5275"/>
    <w:rsid w:val="001E5A89"/>
    <w:rsid w:val="001E6CE6"/>
    <w:rsid w:val="001E6E2A"/>
    <w:rsid w:val="001E7665"/>
    <w:rsid w:val="001E7AB4"/>
    <w:rsid w:val="001F09CC"/>
    <w:rsid w:val="001F153E"/>
    <w:rsid w:val="001F1682"/>
    <w:rsid w:val="001F2B03"/>
    <w:rsid w:val="001F3FE8"/>
    <w:rsid w:val="001F42AC"/>
    <w:rsid w:val="001F438F"/>
    <w:rsid w:val="001F4BB2"/>
    <w:rsid w:val="001F4BCF"/>
    <w:rsid w:val="001F4CA7"/>
    <w:rsid w:val="001F5A79"/>
    <w:rsid w:val="001F5AA8"/>
    <w:rsid w:val="001F5B9A"/>
    <w:rsid w:val="001F6B7F"/>
    <w:rsid w:val="001F6C7D"/>
    <w:rsid w:val="001F6CF3"/>
    <w:rsid w:val="001F6FB6"/>
    <w:rsid w:val="001F707B"/>
    <w:rsid w:val="001F70D8"/>
    <w:rsid w:val="001F7409"/>
    <w:rsid w:val="001F7CF5"/>
    <w:rsid w:val="00200700"/>
    <w:rsid w:val="00200B43"/>
    <w:rsid w:val="00200FB7"/>
    <w:rsid w:val="00201347"/>
    <w:rsid w:val="002015B6"/>
    <w:rsid w:val="00201758"/>
    <w:rsid w:val="00201ABB"/>
    <w:rsid w:val="00202912"/>
    <w:rsid w:val="00202B72"/>
    <w:rsid w:val="00203DC7"/>
    <w:rsid w:val="0020496B"/>
    <w:rsid w:val="002051C4"/>
    <w:rsid w:val="002056EB"/>
    <w:rsid w:val="00206EB5"/>
    <w:rsid w:val="002070C9"/>
    <w:rsid w:val="002072C8"/>
    <w:rsid w:val="0020730B"/>
    <w:rsid w:val="002076EE"/>
    <w:rsid w:val="002076F1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1D31"/>
    <w:rsid w:val="00212B93"/>
    <w:rsid w:val="002137C9"/>
    <w:rsid w:val="00213C50"/>
    <w:rsid w:val="00213CA4"/>
    <w:rsid w:val="00214377"/>
    <w:rsid w:val="002145EE"/>
    <w:rsid w:val="002155C7"/>
    <w:rsid w:val="00215A60"/>
    <w:rsid w:val="00215EE7"/>
    <w:rsid w:val="002162E7"/>
    <w:rsid w:val="00216682"/>
    <w:rsid w:val="00216C5F"/>
    <w:rsid w:val="002177D6"/>
    <w:rsid w:val="00217A0C"/>
    <w:rsid w:val="00217ADF"/>
    <w:rsid w:val="00220E48"/>
    <w:rsid w:val="0022106F"/>
    <w:rsid w:val="00221560"/>
    <w:rsid w:val="00221C06"/>
    <w:rsid w:val="00222207"/>
    <w:rsid w:val="00223097"/>
    <w:rsid w:val="0022348E"/>
    <w:rsid w:val="00223938"/>
    <w:rsid w:val="0022425F"/>
    <w:rsid w:val="002254D3"/>
    <w:rsid w:val="00225581"/>
    <w:rsid w:val="00225DC8"/>
    <w:rsid w:val="00226D26"/>
    <w:rsid w:val="002270E1"/>
    <w:rsid w:val="00227271"/>
    <w:rsid w:val="00227554"/>
    <w:rsid w:val="00230DB1"/>
    <w:rsid w:val="00231267"/>
    <w:rsid w:val="00231C38"/>
    <w:rsid w:val="00231E7D"/>
    <w:rsid w:val="00231EE4"/>
    <w:rsid w:val="00231FD8"/>
    <w:rsid w:val="00232854"/>
    <w:rsid w:val="0023357F"/>
    <w:rsid w:val="00233827"/>
    <w:rsid w:val="00233C9B"/>
    <w:rsid w:val="0023467E"/>
    <w:rsid w:val="002348F1"/>
    <w:rsid w:val="002354AF"/>
    <w:rsid w:val="002359B1"/>
    <w:rsid w:val="00236105"/>
    <w:rsid w:val="00236253"/>
    <w:rsid w:val="002364B5"/>
    <w:rsid w:val="00236F11"/>
    <w:rsid w:val="00237237"/>
    <w:rsid w:val="00237B82"/>
    <w:rsid w:val="00240025"/>
    <w:rsid w:val="0024054D"/>
    <w:rsid w:val="0024091F"/>
    <w:rsid w:val="00240D10"/>
    <w:rsid w:val="00241553"/>
    <w:rsid w:val="002417BD"/>
    <w:rsid w:val="00241908"/>
    <w:rsid w:val="002428BB"/>
    <w:rsid w:val="00242B1F"/>
    <w:rsid w:val="00242B28"/>
    <w:rsid w:val="00242EB3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23AC"/>
    <w:rsid w:val="00252ADB"/>
    <w:rsid w:val="002532EF"/>
    <w:rsid w:val="002557CB"/>
    <w:rsid w:val="0025590F"/>
    <w:rsid w:val="00255EA7"/>
    <w:rsid w:val="00256204"/>
    <w:rsid w:val="002566F7"/>
    <w:rsid w:val="0025703C"/>
    <w:rsid w:val="0025723D"/>
    <w:rsid w:val="002603DF"/>
    <w:rsid w:val="00260556"/>
    <w:rsid w:val="00260FD7"/>
    <w:rsid w:val="002610BB"/>
    <w:rsid w:val="00261107"/>
    <w:rsid w:val="0026164E"/>
    <w:rsid w:val="00261BA6"/>
    <w:rsid w:val="00261BC5"/>
    <w:rsid w:val="002620DF"/>
    <w:rsid w:val="0026224A"/>
    <w:rsid w:val="0026271C"/>
    <w:rsid w:val="00262B5A"/>
    <w:rsid w:val="002635C4"/>
    <w:rsid w:val="002636A3"/>
    <w:rsid w:val="0026386F"/>
    <w:rsid w:val="00263A2F"/>
    <w:rsid w:val="00264423"/>
    <w:rsid w:val="002646AD"/>
    <w:rsid w:val="00265CF9"/>
    <w:rsid w:val="00265FFF"/>
    <w:rsid w:val="0026669C"/>
    <w:rsid w:val="00266B0D"/>
    <w:rsid w:val="002705DA"/>
    <w:rsid w:val="0027064F"/>
    <w:rsid w:val="00271304"/>
    <w:rsid w:val="0027160A"/>
    <w:rsid w:val="00271635"/>
    <w:rsid w:val="00271B83"/>
    <w:rsid w:val="00271DCE"/>
    <w:rsid w:val="00272741"/>
    <w:rsid w:val="00272C11"/>
    <w:rsid w:val="00272EDB"/>
    <w:rsid w:val="00273969"/>
    <w:rsid w:val="002747B4"/>
    <w:rsid w:val="00275217"/>
    <w:rsid w:val="00276D39"/>
    <w:rsid w:val="0027759A"/>
    <w:rsid w:val="00277EF7"/>
    <w:rsid w:val="00277F46"/>
    <w:rsid w:val="002805B3"/>
    <w:rsid w:val="00280C17"/>
    <w:rsid w:val="00280EC0"/>
    <w:rsid w:val="0028102A"/>
    <w:rsid w:val="00281107"/>
    <w:rsid w:val="00281427"/>
    <w:rsid w:val="00282299"/>
    <w:rsid w:val="002823B7"/>
    <w:rsid w:val="00282AED"/>
    <w:rsid w:val="00282D11"/>
    <w:rsid w:val="00282D7A"/>
    <w:rsid w:val="00282EB1"/>
    <w:rsid w:val="00283497"/>
    <w:rsid w:val="0028350A"/>
    <w:rsid w:val="00283F29"/>
    <w:rsid w:val="00285340"/>
    <w:rsid w:val="002853BF"/>
    <w:rsid w:val="0028568E"/>
    <w:rsid w:val="00285927"/>
    <w:rsid w:val="00285DBE"/>
    <w:rsid w:val="00286043"/>
    <w:rsid w:val="00287346"/>
    <w:rsid w:val="00287350"/>
    <w:rsid w:val="00287906"/>
    <w:rsid w:val="00287FA7"/>
    <w:rsid w:val="00291E42"/>
    <w:rsid w:val="002921DF"/>
    <w:rsid w:val="002924CC"/>
    <w:rsid w:val="002928D8"/>
    <w:rsid w:val="002929A9"/>
    <w:rsid w:val="00292F81"/>
    <w:rsid w:val="00293895"/>
    <w:rsid w:val="00293C44"/>
    <w:rsid w:val="0029439D"/>
    <w:rsid w:val="00294CA2"/>
    <w:rsid w:val="002952C4"/>
    <w:rsid w:val="0029555F"/>
    <w:rsid w:val="0029575B"/>
    <w:rsid w:val="00295773"/>
    <w:rsid w:val="00296204"/>
    <w:rsid w:val="00296CD8"/>
    <w:rsid w:val="0029736F"/>
    <w:rsid w:val="00297A12"/>
    <w:rsid w:val="00297CD8"/>
    <w:rsid w:val="002A014E"/>
    <w:rsid w:val="002A05F9"/>
    <w:rsid w:val="002A0779"/>
    <w:rsid w:val="002A0E63"/>
    <w:rsid w:val="002A236A"/>
    <w:rsid w:val="002A24CE"/>
    <w:rsid w:val="002A256C"/>
    <w:rsid w:val="002A2943"/>
    <w:rsid w:val="002A2BE2"/>
    <w:rsid w:val="002A2F6A"/>
    <w:rsid w:val="002A329B"/>
    <w:rsid w:val="002A32EB"/>
    <w:rsid w:val="002A37B2"/>
    <w:rsid w:val="002A397F"/>
    <w:rsid w:val="002A3E3E"/>
    <w:rsid w:val="002A489E"/>
    <w:rsid w:val="002A6135"/>
    <w:rsid w:val="002A62B8"/>
    <w:rsid w:val="002A6673"/>
    <w:rsid w:val="002A77C0"/>
    <w:rsid w:val="002A7808"/>
    <w:rsid w:val="002A7AA8"/>
    <w:rsid w:val="002A7F37"/>
    <w:rsid w:val="002B0287"/>
    <w:rsid w:val="002B0B55"/>
    <w:rsid w:val="002B1C95"/>
    <w:rsid w:val="002B2697"/>
    <w:rsid w:val="002B27B2"/>
    <w:rsid w:val="002B2B3C"/>
    <w:rsid w:val="002B4962"/>
    <w:rsid w:val="002B4BBC"/>
    <w:rsid w:val="002B5508"/>
    <w:rsid w:val="002B5DB9"/>
    <w:rsid w:val="002B682C"/>
    <w:rsid w:val="002B6B97"/>
    <w:rsid w:val="002B6E3C"/>
    <w:rsid w:val="002B6F3B"/>
    <w:rsid w:val="002B71BB"/>
    <w:rsid w:val="002B7255"/>
    <w:rsid w:val="002B7621"/>
    <w:rsid w:val="002B78C2"/>
    <w:rsid w:val="002C0AA4"/>
    <w:rsid w:val="002C0D56"/>
    <w:rsid w:val="002C12A0"/>
    <w:rsid w:val="002C167A"/>
    <w:rsid w:val="002C17AC"/>
    <w:rsid w:val="002C1827"/>
    <w:rsid w:val="002C1CC0"/>
    <w:rsid w:val="002C357F"/>
    <w:rsid w:val="002C3699"/>
    <w:rsid w:val="002C3DCF"/>
    <w:rsid w:val="002C459A"/>
    <w:rsid w:val="002C48CA"/>
    <w:rsid w:val="002C4E93"/>
    <w:rsid w:val="002C4F38"/>
    <w:rsid w:val="002C51D1"/>
    <w:rsid w:val="002C6254"/>
    <w:rsid w:val="002C6585"/>
    <w:rsid w:val="002C7499"/>
    <w:rsid w:val="002C7BB4"/>
    <w:rsid w:val="002D0D73"/>
    <w:rsid w:val="002D111E"/>
    <w:rsid w:val="002D175B"/>
    <w:rsid w:val="002D2252"/>
    <w:rsid w:val="002D26E4"/>
    <w:rsid w:val="002D2E65"/>
    <w:rsid w:val="002D3096"/>
    <w:rsid w:val="002D30D6"/>
    <w:rsid w:val="002D3330"/>
    <w:rsid w:val="002D3451"/>
    <w:rsid w:val="002D3A84"/>
    <w:rsid w:val="002D4416"/>
    <w:rsid w:val="002D4772"/>
    <w:rsid w:val="002D6008"/>
    <w:rsid w:val="002D63D5"/>
    <w:rsid w:val="002D654D"/>
    <w:rsid w:val="002D69AB"/>
    <w:rsid w:val="002D6AB0"/>
    <w:rsid w:val="002D7273"/>
    <w:rsid w:val="002D7316"/>
    <w:rsid w:val="002D745C"/>
    <w:rsid w:val="002D7BCB"/>
    <w:rsid w:val="002D7C75"/>
    <w:rsid w:val="002D7E04"/>
    <w:rsid w:val="002E0080"/>
    <w:rsid w:val="002E0251"/>
    <w:rsid w:val="002E05C3"/>
    <w:rsid w:val="002E0848"/>
    <w:rsid w:val="002E0AA5"/>
    <w:rsid w:val="002E0DA9"/>
    <w:rsid w:val="002E10D4"/>
    <w:rsid w:val="002E1657"/>
    <w:rsid w:val="002E1708"/>
    <w:rsid w:val="002E1AA5"/>
    <w:rsid w:val="002E1D62"/>
    <w:rsid w:val="002E1DC4"/>
    <w:rsid w:val="002E2099"/>
    <w:rsid w:val="002E2CE8"/>
    <w:rsid w:val="002E3CF6"/>
    <w:rsid w:val="002E4C1D"/>
    <w:rsid w:val="002E4DFB"/>
    <w:rsid w:val="002E54A7"/>
    <w:rsid w:val="002E5681"/>
    <w:rsid w:val="002E650B"/>
    <w:rsid w:val="002E67CF"/>
    <w:rsid w:val="002E6AD4"/>
    <w:rsid w:val="002E6ED5"/>
    <w:rsid w:val="002E7989"/>
    <w:rsid w:val="002E7C4F"/>
    <w:rsid w:val="002F051D"/>
    <w:rsid w:val="002F067B"/>
    <w:rsid w:val="002F266E"/>
    <w:rsid w:val="002F277E"/>
    <w:rsid w:val="002F2973"/>
    <w:rsid w:val="002F31B3"/>
    <w:rsid w:val="002F33E0"/>
    <w:rsid w:val="002F34BE"/>
    <w:rsid w:val="002F3642"/>
    <w:rsid w:val="002F39AB"/>
    <w:rsid w:val="002F3C1B"/>
    <w:rsid w:val="002F3D01"/>
    <w:rsid w:val="002F4438"/>
    <w:rsid w:val="002F470B"/>
    <w:rsid w:val="002F4B37"/>
    <w:rsid w:val="002F5220"/>
    <w:rsid w:val="002F57AB"/>
    <w:rsid w:val="002F6130"/>
    <w:rsid w:val="002F6329"/>
    <w:rsid w:val="002F662B"/>
    <w:rsid w:val="002F66DA"/>
    <w:rsid w:val="002F71AD"/>
    <w:rsid w:val="0030000A"/>
    <w:rsid w:val="0030065A"/>
    <w:rsid w:val="003010CA"/>
    <w:rsid w:val="00301F78"/>
    <w:rsid w:val="00302721"/>
    <w:rsid w:val="003027C4"/>
    <w:rsid w:val="00302EA0"/>
    <w:rsid w:val="003036ED"/>
    <w:rsid w:val="0030397A"/>
    <w:rsid w:val="00303B37"/>
    <w:rsid w:val="00304585"/>
    <w:rsid w:val="0030463F"/>
    <w:rsid w:val="00306002"/>
    <w:rsid w:val="003062F3"/>
    <w:rsid w:val="0030713A"/>
    <w:rsid w:val="0030742C"/>
    <w:rsid w:val="003078ED"/>
    <w:rsid w:val="00307F21"/>
    <w:rsid w:val="00311644"/>
    <w:rsid w:val="00311ECB"/>
    <w:rsid w:val="00312059"/>
    <w:rsid w:val="0031215B"/>
    <w:rsid w:val="00312455"/>
    <w:rsid w:val="00312614"/>
    <w:rsid w:val="00312A2E"/>
    <w:rsid w:val="003132B9"/>
    <w:rsid w:val="00313934"/>
    <w:rsid w:val="00313999"/>
    <w:rsid w:val="00313AB2"/>
    <w:rsid w:val="00313CCF"/>
    <w:rsid w:val="00313E3B"/>
    <w:rsid w:val="00314038"/>
    <w:rsid w:val="00314BE9"/>
    <w:rsid w:val="003157F0"/>
    <w:rsid w:val="00315878"/>
    <w:rsid w:val="00316EF8"/>
    <w:rsid w:val="003170BA"/>
    <w:rsid w:val="00317188"/>
    <w:rsid w:val="00317361"/>
    <w:rsid w:val="0031756F"/>
    <w:rsid w:val="00320121"/>
    <w:rsid w:val="003202AE"/>
    <w:rsid w:val="003202CA"/>
    <w:rsid w:val="003207D3"/>
    <w:rsid w:val="0032115D"/>
    <w:rsid w:val="00321848"/>
    <w:rsid w:val="00321AB0"/>
    <w:rsid w:val="0032208E"/>
    <w:rsid w:val="003220C1"/>
    <w:rsid w:val="0032347E"/>
    <w:rsid w:val="00323A51"/>
    <w:rsid w:val="00323AD5"/>
    <w:rsid w:val="00323B72"/>
    <w:rsid w:val="00323C05"/>
    <w:rsid w:val="00323F09"/>
    <w:rsid w:val="00324373"/>
    <w:rsid w:val="00324B76"/>
    <w:rsid w:val="00324CCB"/>
    <w:rsid w:val="00324EFC"/>
    <w:rsid w:val="003250B4"/>
    <w:rsid w:val="003253FF"/>
    <w:rsid w:val="00325B20"/>
    <w:rsid w:val="00325EF8"/>
    <w:rsid w:val="003263D4"/>
    <w:rsid w:val="003267CF"/>
    <w:rsid w:val="00326C50"/>
    <w:rsid w:val="00326D29"/>
    <w:rsid w:val="00326E86"/>
    <w:rsid w:val="0032760C"/>
    <w:rsid w:val="00327975"/>
    <w:rsid w:val="00331306"/>
    <w:rsid w:val="00332798"/>
    <w:rsid w:val="00332B35"/>
    <w:rsid w:val="00332B88"/>
    <w:rsid w:val="00332DF6"/>
    <w:rsid w:val="00333676"/>
    <w:rsid w:val="00333741"/>
    <w:rsid w:val="00333C20"/>
    <w:rsid w:val="00333C76"/>
    <w:rsid w:val="0033409A"/>
    <w:rsid w:val="003344D3"/>
    <w:rsid w:val="00335B66"/>
    <w:rsid w:val="00336B6C"/>
    <w:rsid w:val="00336C15"/>
    <w:rsid w:val="00336EF0"/>
    <w:rsid w:val="0033796B"/>
    <w:rsid w:val="00337D15"/>
    <w:rsid w:val="00340206"/>
    <w:rsid w:val="00340331"/>
    <w:rsid w:val="00340B00"/>
    <w:rsid w:val="00340FAB"/>
    <w:rsid w:val="0034100A"/>
    <w:rsid w:val="003419DA"/>
    <w:rsid w:val="0034204B"/>
    <w:rsid w:val="00342188"/>
    <w:rsid w:val="003430BE"/>
    <w:rsid w:val="00343170"/>
    <w:rsid w:val="00343448"/>
    <w:rsid w:val="00343813"/>
    <w:rsid w:val="00343D6A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AD7"/>
    <w:rsid w:val="00350C05"/>
    <w:rsid w:val="00350FC1"/>
    <w:rsid w:val="00351580"/>
    <w:rsid w:val="00351766"/>
    <w:rsid w:val="00351843"/>
    <w:rsid w:val="00351963"/>
    <w:rsid w:val="00353B4F"/>
    <w:rsid w:val="00353C96"/>
    <w:rsid w:val="003543CE"/>
    <w:rsid w:val="003544B0"/>
    <w:rsid w:val="00354A71"/>
    <w:rsid w:val="00354F60"/>
    <w:rsid w:val="003552D4"/>
    <w:rsid w:val="003553B0"/>
    <w:rsid w:val="003554DE"/>
    <w:rsid w:val="00355BC7"/>
    <w:rsid w:val="00355E16"/>
    <w:rsid w:val="00356338"/>
    <w:rsid w:val="00356468"/>
    <w:rsid w:val="00356827"/>
    <w:rsid w:val="00356EFD"/>
    <w:rsid w:val="003574D4"/>
    <w:rsid w:val="00357CA2"/>
    <w:rsid w:val="00360127"/>
    <w:rsid w:val="00360557"/>
    <w:rsid w:val="00360748"/>
    <w:rsid w:val="00360E4F"/>
    <w:rsid w:val="00361128"/>
    <w:rsid w:val="00361F7C"/>
    <w:rsid w:val="00362159"/>
    <w:rsid w:val="003622A5"/>
    <w:rsid w:val="0036293C"/>
    <w:rsid w:val="00362B7A"/>
    <w:rsid w:val="0036324A"/>
    <w:rsid w:val="003639C4"/>
    <w:rsid w:val="00363B87"/>
    <w:rsid w:val="00363D02"/>
    <w:rsid w:val="00364BC0"/>
    <w:rsid w:val="00365422"/>
    <w:rsid w:val="0036574C"/>
    <w:rsid w:val="00365A61"/>
    <w:rsid w:val="00365AE1"/>
    <w:rsid w:val="00366780"/>
    <w:rsid w:val="00367C08"/>
    <w:rsid w:val="00367C68"/>
    <w:rsid w:val="003703A9"/>
    <w:rsid w:val="00371400"/>
    <w:rsid w:val="00371BBF"/>
    <w:rsid w:val="0037241C"/>
    <w:rsid w:val="00372772"/>
    <w:rsid w:val="0037353B"/>
    <w:rsid w:val="00373547"/>
    <w:rsid w:val="00373B2E"/>
    <w:rsid w:val="00373C3A"/>
    <w:rsid w:val="0037504A"/>
    <w:rsid w:val="003752A6"/>
    <w:rsid w:val="00375769"/>
    <w:rsid w:val="00375E8B"/>
    <w:rsid w:val="00376019"/>
    <w:rsid w:val="00376056"/>
    <w:rsid w:val="003761E1"/>
    <w:rsid w:val="003769C5"/>
    <w:rsid w:val="00376E3B"/>
    <w:rsid w:val="00376F49"/>
    <w:rsid w:val="003770D7"/>
    <w:rsid w:val="00377703"/>
    <w:rsid w:val="00377BD6"/>
    <w:rsid w:val="00380813"/>
    <w:rsid w:val="00380CD6"/>
    <w:rsid w:val="003812F8"/>
    <w:rsid w:val="00381642"/>
    <w:rsid w:val="00382167"/>
    <w:rsid w:val="00382571"/>
    <w:rsid w:val="00383E13"/>
    <w:rsid w:val="00384E61"/>
    <w:rsid w:val="00385029"/>
    <w:rsid w:val="0038504F"/>
    <w:rsid w:val="003860D0"/>
    <w:rsid w:val="00386516"/>
    <w:rsid w:val="003867D3"/>
    <w:rsid w:val="003869F1"/>
    <w:rsid w:val="00386DC8"/>
    <w:rsid w:val="00390130"/>
    <w:rsid w:val="003909FC"/>
    <w:rsid w:val="0039217C"/>
    <w:rsid w:val="00392187"/>
    <w:rsid w:val="00392414"/>
    <w:rsid w:val="00393CB4"/>
    <w:rsid w:val="00393D6A"/>
    <w:rsid w:val="003948A1"/>
    <w:rsid w:val="00394D34"/>
    <w:rsid w:val="00394FCE"/>
    <w:rsid w:val="00395E93"/>
    <w:rsid w:val="00397999"/>
    <w:rsid w:val="003A0233"/>
    <w:rsid w:val="003A02A1"/>
    <w:rsid w:val="003A02BB"/>
    <w:rsid w:val="003A064A"/>
    <w:rsid w:val="003A1C5C"/>
    <w:rsid w:val="003A1CB9"/>
    <w:rsid w:val="003A26F5"/>
    <w:rsid w:val="003A274F"/>
    <w:rsid w:val="003A304C"/>
    <w:rsid w:val="003A3515"/>
    <w:rsid w:val="003A394B"/>
    <w:rsid w:val="003A4343"/>
    <w:rsid w:val="003A46A2"/>
    <w:rsid w:val="003A4AC8"/>
    <w:rsid w:val="003A5015"/>
    <w:rsid w:val="003A5652"/>
    <w:rsid w:val="003A58AA"/>
    <w:rsid w:val="003A5955"/>
    <w:rsid w:val="003A66D8"/>
    <w:rsid w:val="003A684E"/>
    <w:rsid w:val="003A6BDF"/>
    <w:rsid w:val="003A6BF2"/>
    <w:rsid w:val="003A731F"/>
    <w:rsid w:val="003A7373"/>
    <w:rsid w:val="003A7488"/>
    <w:rsid w:val="003A78E9"/>
    <w:rsid w:val="003A795C"/>
    <w:rsid w:val="003B0965"/>
    <w:rsid w:val="003B0A34"/>
    <w:rsid w:val="003B0FAB"/>
    <w:rsid w:val="003B1A45"/>
    <w:rsid w:val="003B1E35"/>
    <w:rsid w:val="003B25AE"/>
    <w:rsid w:val="003B2604"/>
    <w:rsid w:val="003B35A6"/>
    <w:rsid w:val="003B3BC5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303"/>
    <w:rsid w:val="003C0992"/>
    <w:rsid w:val="003C0A61"/>
    <w:rsid w:val="003C0B2F"/>
    <w:rsid w:val="003C0F27"/>
    <w:rsid w:val="003C11F7"/>
    <w:rsid w:val="003C15BC"/>
    <w:rsid w:val="003C1870"/>
    <w:rsid w:val="003C34EE"/>
    <w:rsid w:val="003C4151"/>
    <w:rsid w:val="003C482C"/>
    <w:rsid w:val="003C4DA3"/>
    <w:rsid w:val="003C4EE8"/>
    <w:rsid w:val="003C64D8"/>
    <w:rsid w:val="003C65C7"/>
    <w:rsid w:val="003C71B5"/>
    <w:rsid w:val="003C7364"/>
    <w:rsid w:val="003D007C"/>
    <w:rsid w:val="003D02C7"/>
    <w:rsid w:val="003D03DB"/>
    <w:rsid w:val="003D0512"/>
    <w:rsid w:val="003D1066"/>
    <w:rsid w:val="003D111A"/>
    <w:rsid w:val="003D14BF"/>
    <w:rsid w:val="003D17B3"/>
    <w:rsid w:val="003D1C3E"/>
    <w:rsid w:val="003D1EDC"/>
    <w:rsid w:val="003D2BE9"/>
    <w:rsid w:val="003D2E53"/>
    <w:rsid w:val="003D3190"/>
    <w:rsid w:val="003D3C50"/>
    <w:rsid w:val="003D4437"/>
    <w:rsid w:val="003D4ADE"/>
    <w:rsid w:val="003D59A3"/>
    <w:rsid w:val="003D5E5D"/>
    <w:rsid w:val="003D61A5"/>
    <w:rsid w:val="003D67A0"/>
    <w:rsid w:val="003D6D6A"/>
    <w:rsid w:val="003E0340"/>
    <w:rsid w:val="003E0F2F"/>
    <w:rsid w:val="003E1124"/>
    <w:rsid w:val="003E14DA"/>
    <w:rsid w:val="003E159B"/>
    <w:rsid w:val="003E1F11"/>
    <w:rsid w:val="003E2522"/>
    <w:rsid w:val="003E25F8"/>
    <w:rsid w:val="003E2A53"/>
    <w:rsid w:val="003E2D4E"/>
    <w:rsid w:val="003E36AE"/>
    <w:rsid w:val="003E47E1"/>
    <w:rsid w:val="003E4C17"/>
    <w:rsid w:val="003E5033"/>
    <w:rsid w:val="003E7045"/>
    <w:rsid w:val="003E78CE"/>
    <w:rsid w:val="003E7DDF"/>
    <w:rsid w:val="003F0256"/>
    <w:rsid w:val="003F0C14"/>
    <w:rsid w:val="003F1200"/>
    <w:rsid w:val="003F13D0"/>
    <w:rsid w:val="003F18FE"/>
    <w:rsid w:val="003F1FEA"/>
    <w:rsid w:val="003F2581"/>
    <w:rsid w:val="003F25E0"/>
    <w:rsid w:val="003F27AA"/>
    <w:rsid w:val="003F32A4"/>
    <w:rsid w:val="003F346C"/>
    <w:rsid w:val="003F4386"/>
    <w:rsid w:val="003F4AF5"/>
    <w:rsid w:val="003F4F24"/>
    <w:rsid w:val="003F5988"/>
    <w:rsid w:val="003F5C85"/>
    <w:rsid w:val="003F5C87"/>
    <w:rsid w:val="003F7305"/>
    <w:rsid w:val="003F7A8A"/>
    <w:rsid w:val="00400339"/>
    <w:rsid w:val="004011C9"/>
    <w:rsid w:val="00401646"/>
    <w:rsid w:val="00401F7D"/>
    <w:rsid w:val="00402824"/>
    <w:rsid w:val="00402F5A"/>
    <w:rsid w:val="004034D2"/>
    <w:rsid w:val="00403641"/>
    <w:rsid w:val="00403A26"/>
    <w:rsid w:val="00404440"/>
    <w:rsid w:val="00404C00"/>
    <w:rsid w:val="004065EE"/>
    <w:rsid w:val="00406C6D"/>
    <w:rsid w:val="00407319"/>
    <w:rsid w:val="00407EA1"/>
    <w:rsid w:val="00410D96"/>
    <w:rsid w:val="0041226B"/>
    <w:rsid w:val="004122E3"/>
    <w:rsid w:val="00412D96"/>
    <w:rsid w:val="00413AB7"/>
    <w:rsid w:val="004144CD"/>
    <w:rsid w:val="00414D19"/>
    <w:rsid w:val="004151A1"/>
    <w:rsid w:val="0041521B"/>
    <w:rsid w:val="00415586"/>
    <w:rsid w:val="00415AAE"/>
    <w:rsid w:val="0041611A"/>
    <w:rsid w:val="00416151"/>
    <w:rsid w:val="00416213"/>
    <w:rsid w:val="004208DC"/>
    <w:rsid w:val="0042123C"/>
    <w:rsid w:val="004220D9"/>
    <w:rsid w:val="0042241B"/>
    <w:rsid w:val="00422A23"/>
    <w:rsid w:val="00423421"/>
    <w:rsid w:val="00423961"/>
    <w:rsid w:val="00423BD6"/>
    <w:rsid w:val="00423CCF"/>
    <w:rsid w:val="00423D1C"/>
    <w:rsid w:val="00424091"/>
    <w:rsid w:val="00424539"/>
    <w:rsid w:val="00424806"/>
    <w:rsid w:val="00424CCC"/>
    <w:rsid w:val="00424E80"/>
    <w:rsid w:val="004252B7"/>
    <w:rsid w:val="004259D3"/>
    <w:rsid w:val="00425C54"/>
    <w:rsid w:val="00427D4C"/>
    <w:rsid w:val="00430357"/>
    <w:rsid w:val="004307AB"/>
    <w:rsid w:val="004308F1"/>
    <w:rsid w:val="00430CB3"/>
    <w:rsid w:val="0043280A"/>
    <w:rsid w:val="00433090"/>
    <w:rsid w:val="00433CB3"/>
    <w:rsid w:val="00433D9A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0F88"/>
    <w:rsid w:val="004413C2"/>
    <w:rsid w:val="004418DC"/>
    <w:rsid w:val="00441FD4"/>
    <w:rsid w:val="004420CC"/>
    <w:rsid w:val="0044216A"/>
    <w:rsid w:val="004425E9"/>
    <w:rsid w:val="0044281F"/>
    <w:rsid w:val="004437B7"/>
    <w:rsid w:val="00443993"/>
    <w:rsid w:val="00443A21"/>
    <w:rsid w:val="00443B86"/>
    <w:rsid w:val="00443FE1"/>
    <w:rsid w:val="004444AE"/>
    <w:rsid w:val="004449B6"/>
    <w:rsid w:val="00445068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52B7A"/>
    <w:rsid w:val="00453169"/>
    <w:rsid w:val="0045340B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653"/>
    <w:rsid w:val="00460D8B"/>
    <w:rsid w:val="00461488"/>
    <w:rsid w:val="00461669"/>
    <w:rsid w:val="00461FE1"/>
    <w:rsid w:val="00462F67"/>
    <w:rsid w:val="004633B8"/>
    <w:rsid w:val="004635C5"/>
    <w:rsid w:val="00463A86"/>
    <w:rsid w:val="00463E04"/>
    <w:rsid w:val="004652E1"/>
    <w:rsid w:val="004652FC"/>
    <w:rsid w:val="00465F82"/>
    <w:rsid w:val="00466428"/>
    <w:rsid w:val="004666DB"/>
    <w:rsid w:val="004667E5"/>
    <w:rsid w:val="00466A1C"/>
    <w:rsid w:val="00466E81"/>
    <w:rsid w:val="00467C61"/>
    <w:rsid w:val="00470232"/>
    <w:rsid w:val="00471294"/>
    <w:rsid w:val="004714C1"/>
    <w:rsid w:val="00471572"/>
    <w:rsid w:val="00471E3C"/>
    <w:rsid w:val="00472D80"/>
    <w:rsid w:val="00472F5C"/>
    <w:rsid w:val="0047329C"/>
    <w:rsid w:val="0047398A"/>
    <w:rsid w:val="00473A2D"/>
    <w:rsid w:val="00473AE6"/>
    <w:rsid w:val="00473D78"/>
    <w:rsid w:val="00473E7B"/>
    <w:rsid w:val="004744B4"/>
    <w:rsid w:val="0047466F"/>
    <w:rsid w:val="00474987"/>
    <w:rsid w:val="00475B20"/>
    <w:rsid w:val="00476231"/>
    <w:rsid w:val="004768D4"/>
    <w:rsid w:val="00476FB6"/>
    <w:rsid w:val="00477159"/>
    <w:rsid w:val="0047786F"/>
    <w:rsid w:val="00480EF1"/>
    <w:rsid w:val="004813C3"/>
    <w:rsid w:val="0048151A"/>
    <w:rsid w:val="00482134"/>
    <w:rsid w:val="00483056"/>
    <w:rsid w:val="0048336F"/>
    <w:rsid w:val="00483C4C"/>
    <w:rsid w:val="0048448B"/>
    <w:rsid w:val="00485286"/>
    <w:rsid w:val="004861C4"/>
    <w:rsid w:val="00487F2F"/>
    <w:rsid w:val="0049064E"/>
    <w:rsid w:val="004907F1"/>
    <w:rsid w:val="00490CB8"/>
    <w:rsid w:val="00491108"/>
    <w:rsid w:val="00491ADA"/>
    <w:rsid w:val="00491F8C"/>
    <w:rsid w:val="004928E0"/>
    <w:rsid w:val="00492A96"/>
    <w:rsid w:val="0049301C"/>
    <w:rsid w:val="00493491"/>
    <w:rsid w:val="00493E37"/>
    <w:rsid w:val="00493FB4"/>
    <w:rsid w:val="004940A2"/>
    <w:rsid w:val="0049417C"/>
    <w:rsid w:val="00494308"/>
    <w:rsid w:val="00494BCA"/>
    <w:rsid w:val="00495007"/>
    <w:rsid w:val="00495122"/>
    <w:rsid w:val="00496242"/>
    <w:rsid w:val="0049676E"/>
    <w:rsid w:val="00496BE5"/>
    <w:rsid w:val="00497ABE"/>
    <w:rsid w:val="00497F44"/>
    <w:rsid w:val="004A0055"/>
    <w:rsid w:val="004A00BD"/>
    <w:rsid w:val="004A01D7"/>
    <w:rsid w:val="004A0401"/>
    <w:rsid w:val="004A052D"/>
    <w:rsid w:val="004A29D9"/>
    <w:rsid w:val="004A3A60"/>
    <w:rsid w:val="004A40F8"/>
    <w:rsid w:val="004A4B11"/>
    <w:rsid w:val="004A4E48"/>
    <w:rsid w:val="004A5132"/>
    <w:rsid w:val="004A54FC"/>
    <w:rsid w:val="004A5928"/>
    <w:rsid w:val="004A59CA"/>
    <w:rsid w:val="004A5C37"/>
    <w:rsid w:val="004A6315"/>
    <w:rsid w:val="004A6578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DA9"/>
    <w:rsid w:val="004B3F4B"/>
    <w:rsid w:val="004B4387"/>
    <w:rsid w:val="004B4890"/>
    <w:rsid w:val="004B4B72"/>
    <w:rsid w:val="004B5C38"/>
    <w:rsid w:val="004B647B"/>
    <w:rsid w:val="004B6922"/>
    <w:rsid w:val="004B6CBA"/>
    <w:rsid w:val="004B78AD"/>
    <w:rsid w:val="004C0B4A"/>
    <w:rsid w:val="004C0E0B"/>
    <w:rsid w:val="004C105D"/>
    <w:rsid w:val="004C1C25"/>
    <w:rsid w:val="004C1E58"/>
    <w:rsid w:val="004C1F0D"/>
    <w:rsid w:val="004C239C"/>
    <w:rsid w:val="004C29FC"/>
    <w:rsid w:val="004C2A86"/>
    <w:rsid w:val="004C2E73"/>
    <w:rsid w:val="004C2EAF"/>
    <w:rsid w:val="004C35DE"/>
    <w:rsid w:val="004C383E"/>
    <w:rsid w:val="004C3F32"/>
    <w:rsid w:val="004C4741"/>
    <w:rsid w:val="004C5222"/>
    <w:rsid w:val="004C5284"/>
    <w:rsid w:val="004C5344"/>
    <w:rsid w:val="004C537E"/>
    <w:rsid w:val="004C53CB"/>
    <w:rsid w:val="004C6DB9"/>
    <w:rsid w:val="004C7047"/>
    <w:rsid w:val="004D07E1"/>
    <w:rsid w:val="004D1E5A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569"/>
    <w:rsid w:val="004D3B8F"/>
    <w:rsid w:val="004D3C6B"/>
    <w:rsid w:val="004D480D"/>
    <w:rsid w:val="004D482E"/>
    <w:rsid w:val="004D4C1A"/>
    <w:rsid w:val="004D4E63"/>
    <w:rsid w:val="004D52FE"/>
    <w:rsid w:val="004D6086"/>
    <w:rsid w:val="004D6504"/>
    <w:rsid w:val="004D6E4C"/>
    <w:rsid w:val="004D6E7F"/>
    <w:rsid w:val="004D7008"/>
    <w:rsid w:val="004D7BCA"/>
    <w:rsid w:val="004D7C2A"/>
    <w:rsid w:val="004E0B90"/>
    <w:rsid w:val="004E0DC0"/>
    <w:rsid w:val="004E0E3B"/>
    <w:rsid w:val="004E12A6"/>
    <w:rsid w:val="004E17A2"/>
    <w:rsid w:val="004E1B8D"/>
    <w:rsid w:val="004E1D39"/>
    <w:rsid w:val="004E241E"/>
    <w:rsid w:val="004E2611"/>
    <w:rsid w:val="004E27F9"/>
    <w:rsid w:val="004E2DCD"/>
    <w:rsid w:val="004E3E90"/>
    <w:rsid w:val="004E4118"/>
    <w:rsid w:val="004E4215"/>
    <w:rsid w:val="004E435A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7105"/>
    <w:rsid w:val="004E7377"/>
    <w:rsid w:val="004E769B"/>
    <w:rsid w:val="004E7917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4722"/>
    <w:rsid w:val="004F483E"/>
    <w:rsid w:val="004F4A3E"/>
    <w:rsid w:val="004F4A92"/>
    <w:rsid w:val="004F4E00"/>
    <w:rsid w:val="004F5C5B"/>
    <w:rsid w:val="004F5D14"/>
    <w:rsid w:val="004F6802"/>
    <w:rsid w:val="004F6809"/>
    <w:rsid w:val="004F695C"/>
    <w:rsid w:val="004F6B4F"/>
    <w:rsid w:val="004F6B73"/>
    <w:rsid w:val="004F7003"/>
    <w:rsid w:val="004F798E"/>
    <w:rsid w:val="004F7A7F"/>
    <w:rsid w:val="004F7F49"/>
    <w:rsid w:val="005003B7"/>
    <w:rsid w:val="00500AAD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46F0"/>
    <w:rsid w:val="0050537E"/>
    <w:rsid w:val="00505987"/>
    <w:rsid w:val="00505B1D"/>
    <w:rsid w:val="00506168"/>
    <w:rsid w:val="0050650D"/>
    <w:rsid w:val="00506C1C"/>
    <w:rsid w:val="00506E54"/>
    <w:rsid w:val="00507579"/>
    <w:rsid w:val="005075A6"/>
    <w:rsid w:val="005107B3"/>
    <w:rsid w:val="00510832"/>
    <w:rsid w:val="0051126E"/>
    <w:rsid w:val="005112E2"/>
    <w:rsid w:val="00511315"/>
    <w:rsid w:val="00511F26"/>
    <w:rsid w:val="0051276C"/>
    <w:rsid w:val="00512859"/>
    <w:rsid w:val="00512CF5"/>
    <w:rsid w:val="00513FEA"/>
    <w:rsid w:val="005141EE"/>
    <w:rsid w:val="00514491"/>
    <w:rsid w:val="005148C3"/>
    <w:rsid w:val="005150A2"/>
    <w:rsid w:val="00515D62"/>
    <w:rsid w:val="00516CA7"/>
    <w:rsid w:val="005172BD"/>
    <w:rsid w:val="00517336"/>
    <w:rsid w:val="00517CF3"/>
    <w:rsid w:val="00520314"/>
    <w:rsid w:val="00520582"/>
    <w:rsid w:val="005205BC"/>
    <w:rsid w:val="0052078E"/>
    <w:rsid w:val="00520B85"/>
    <w:rsid w:val="005211D0"/>
    <w:rsid w:val="005215C0"/>
    <w:rsid w:val="0052180B"/>
    <w:rsid w:val="00521F65"/>
    <w:rsid w:val="00522B90"/>
    <w:rsid w:val="00522F32"/>
    <w:rsid w:val="005230B2"/>
    <w:rsid w:val="005230DA"/>
    <w:rsid w:val="005231CA"/>
    <w:rsid w:val="0052354F"/>
    <w:rsid w:val="00523917"/>
    <w:rsid w:val="005243AE"/>
    <w:rsid w:val="005244B1"/>
    <w:rsid w:val="00524621"/>
    <w:rsid w:val="00524BD4"/>
    <w:rsid w:val="00525252"/>
    <w:rsid w:val="00525BEA"/>
    <w:rsid w:val="005260C1"/>
    <w:rsid w:val="00526A5E"/>
    <w:rsid w:val="00526F8E"/>
    <w:rsid w:val="005274DC"/>
    <w:rsid w:val="00527745"/>
    <w:rsid w:val="00527D98"/>
    <w:rsid w:val="005308F5"/>
    <w:rsid w:val="00531413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5ECA"/>
    <w:rsid w:val="005362E7"/>
    <w:rsid w:val="00536978"/>
    <w:rsid w:val="00536C98"/>
    <w:rsid w:val="00536CD7"/>
    <w:rsid w:val="00536FD2"/>
    <w:rsid w:val="005377B8"/>
    <w:rsid w:val="005378D3"/>
    <w:rsid w:val="005379BF"/>
    <w:rsid w:val="00537FC9"/>
    <w:rsid w:val="0054000E"/>
    <w:rsid w:val="00540345"/>
    <w:rsid w:val="005406D5"/>
    <w:rsid w:val="005409BA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36C"/>
    <w:rsid w:val="0054343B"/>
    <w:rsid w:val="005436B0"/>
    <w:rsid w:val="00543762"/>
    <w:rsid w:val="005438A8"/>
    <w:rsid w:val="00543C61"/>
    <w:rsid w:val="0054497B"/>
    <w:rsid w:val="00544B62"/>
    <w:rsid w:val="00544EF1"/>
    <w:rsid w:val="005450F3"/>
    <w:rsid w:val="005455E8"/>
    <w:rsid w:val="00545CDE"/>
    <w:rsid w:val="005466D7"/>
    <w:rsid w:val="00546840"/>
    <w:rsid w:val="00546F45"/>
    <w:rsid w:val="00546FC9"/>
    <w:rsid w:val="00546FDB"/>
    <w:rsid w:val="00546FF9"/>
    <w:rsid w:val="00550886"/>
    <w:rsid w:val="00550A72"/>
    <w:rsid w:val="00551081"/>
    <w:rsid w:val="00551DC9"/>
    <w:rsid w:val="00552A4F"/>
    <w:rsid w:val="00552C97"/>
    <w:rsid w:val="0055304B"/>
    <w:rsid w:val="00553223"/>
    <w:rsid w:val="005532F4"/>
    <w:rsid w:val="00553681"/>
    <w:rsid w:val="005538C5"/>
    <w:rsid w:val="00553F7A"/>
    <w:rsid w:val="005542C9"/>
    <w:rsid w:val="00554452"/>
    <w:rsid w:val="00556790"/>
    <w:rsid w:val="00556CB1"/>
    <w:rsid w:val="0055707D"/>
    <w:rsid w:val="005605D6"/>
    <w:rsid w:val="00561180"/>
    <w:rsid w:val="0056198F"/>
    <w:rsid w:val="00561EFB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513D"/>
    <w:rsid w:val="0056554B"/>
    <w:rsid w:val="005656B7"/>
    <w:rsid w:val="005658EC"/>
    <w:rsid w:val="005659DA"/>
    <w:rsid w:val="00565B41"/>
    <w:rsid w:val="00565E9C"/>
    <w:rsid w:val="00567325"/>
    <w:rsid w:val="0056774B"/>
    <w:rsid w:val="00567CBC"/>
    <w:rsid w:val="00570219"/>
    <w:rsid w:val="005703E2"/>
    <w:rsid w:val="00570431"/>
    <w:rsid w:val="00570585"/>
    <w:rsid w:val="00570E29"/>
    <w:rsid w:val="00572E21"/>
    <w:rsid w:val="005733DD"/>
    <w:rsid w:val="00573CCE"/>
    <w:rsid w:val="00573DFA"/>
    <w:rsid w:val="00573EAC"/>
    <w:rsid w:val="0057416E"/>
    <w:rsid w:val="00574C58"/>
    <w:rsid w:val="00574C9A"/>
    <w:rsid w:val="0057592F"/>
    <w:rsid w:val="00575A06"/>
    <w:rsid w:val="005760DC"/>
    <w:rsid w:val="00576251"/>
    <w:rsid w:val="00576B83"/>
    <w:rsid w:val="005770B3"/>
    <w:rsid w:val="00577CEE"/>
    <w:rsid w:val="005809EC"/>
    <w:rsid w:val="00580B0D"/>
    <w:rsid w:val="00580DD7"/>
    <w:rsid w:val="00580FBC"/>
    <w:rsid w:val="005815CB"/>
    <w:rsid w:val="005820CA"/>
    <w:rsid w:val="005821D0"/>
    <w:rsid w:val="00582667"/>
    <w:rsid w:val="00582898"/>
    <w:rsid w:val="00582AF9"/>
    <w:rsid w:val="00582C04"/>
    <w:rsid w:val="00582E8D"/>
    <w:rsid w:val="005830DB"/>
    <w:rsid w:val="005838DE"/>
    <w:rsid w:val="00584080"/>
    <w:rsid w:val="00584AE0"/>
    <w:rsid w:val="0058546B"/>
    <w:rsid w:val="00585596"/>
    <w:rsid w:val="005855A5"/>
    <w:rsid w:val="005858A6"/>
    <w:rsid w:val="00585EF8"/>
    <w:rsid w:val="005864BE"/>
    <w:rsid w:val="005865B3"/>
    <w:rsid w:val="00586A66"/>
    <w:rsid w:val="00586B27"/>
    <w:rsid w:val="00586FBF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EBD"/>
    <w:rsid w:val="0059332E"/>
    <w:rsid w:val="00593457"/>
    <w:rsid w:val="005934B2"/>
    <w:rsid w:val="00593C87"/>
    <w:rsid w:val="005945E1"/>
    <w:rsid w:val="00594BD0"/>
    <w:rsid w:val="00595411"/>
    <w:rsid w:val="00595625"/>
    <w:rsid w:val="00595914"/>
    <w:rsid w:val="00595932"/>
    <w:rsid w:val="00595EFA"/>
    <w:rsid w:val="00595FDB"/>
    <w:rsid w:val="0059632F"/>
    <w:rsid w:val="00596E12"/>
    <w:rsid w:val="00597629"/>
    <w:rsid w:val="005976CC"/>
    <w:rsid w:val="005A02A8"/>
    <w:rsid w:val="005A0E7A"/>
    <w:rsid w:val="005A0F39"/>
    <w:rsid w:val="005A114B"/>
    <w:rsid w:val="005A1516"/>
    <w:rsid w:val="005A1A3E"/>
    <w:rsid w:val="005A25EF"/>
    <w:rsid w:val="005A2794"/>
    <w:rsid w:val="005A2E31"/>
    <w:rsid w:val="005A3266"/>
    <w:rsid w:val="005A33D5"/>
    <w:rsid w:val="005A3F80"/>
    <w:rsid w:val="005A423E"/>
    <w:rsid w:val="005A4B05"/>
    <w:rsid w:val="005A4EDC"/>
    <w:rsid w:val="005A4FB2"/>
    <w:rsid w:val="005A5F99"/>
    <w:rsid w:val="005A6685"/>
    <w:rsid w:val="005A6A9E"/>
    <w:rsid w:val="005A7311"/>
    <w:rsid w:val="005A764B"/>
    <w:rsid w:val="005A7813"/>
    <w:rsid w:val="005A7E6E"/>
    <w:rsid w:val="005B02E3"/>
    <w:rsid w:val="005B0C47"/>
    <w:rsid w:val="005B12E9"/>
    <w:rsid w:val="005B1EAD"/>
    <w:rsid w:val="005B207A"/>
    <w:rsid w:val="005B2396"/>
    <w:rsid w:val="005B2C35"/>
    <w:rsid w:val="005B3A93"/>
    <w:rsid w:val="005B4220"/>
    <w:rsid w:val="005B55B6"/>
    <w:rsid w:val="005B58C8"/>
    <w:rsid w:val="005B5A9F"/>
    <w:rsid w:val="005B5F0B"/>
    <w:rsid w:val="005B652F"/>
    <w:rsid w:val="005B6DBC"/>
    <w:rsid w:val="005B75B1"/>
    <w:rsid w:val="005B7AB1"/>
    <w:rsid w:val="005B7BD7"/>
    <w:rsid w:val="005B7BE9"/>
    <w:rsid w:val="005B7C81"/>
    <w:rsid w:val="005B7DA6"/>
    <w:rsid w:val="005B7E9E"/>
    <w:rsid w:val="005B7F55"/>
    <w:rsid w:val="005C0E7E"/>
    <w:rsid w:val="005C2319"/>
    <w:rsid w:val="005C2B69"/>
    <w:rsid w:val="005C2E9B"/>
    <w:rsid w:val="005C32AE"/>
    <w:rsid w:val="005C3647"/>
    <w:rsid w:val="005C3EDA"/>
    <w:rsid w:val="005C438A"/>
    <w:rsid w:val="005C4911"/>
    <w:rsid w:val="005C4CFB"/>
    <w:rsid w:val="005C4EAD"/>
    <w:rsid w:val="005C520C"/>
    <w:rsid w:val="005C5BC6"/>
    <w:rsid w:val="005C6376"/>
    <w:rsid w:val="005C63BF"/>
    <w:rsid w:val="005C69DC"/>
    <w:rsid w:val="005C6C1F"/>
    <w:rsid w:val="005C6F5E"/>
    <w:rsid w:val="005C76E6"/>
    <w:rsid w:val="005C76F3"/>
    <w:rsid w:val="005C7E3C"/>
    <w:rsid w:val="005D0452"/>
    <w:rsid w:val="005D0483"/>
    <w:rsid w:val="005D074F"/>
    <w:rsid w:val="005D093D"/>
    <w:rsid w:val="005D0E00"/>
    <w:rsid w:val="005D0E36"/>
    <w:rsid w:val="005D1027"/>
    <w:rsid w:val="005D1210"/>
    <w:rsid w:val="005D19E8"/>
    <w:rsid w:val="005D1B45"/>
    <w:rsid w:val="005D1D68"/>
    <w:rsid w:val="005D215F"/>
    <w:rsid w:val="005D231B"/>
    <w:rsid w:val="005D2455"/>
    <w:rsid w:val="005D2697"/>
    <w:rsid w:val="005D26DC"/>
    <w:rsid w:val="005D27E3"/>
    <w:rsid w:val="005D2C06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0A94"/>
    <w:rsid w:val="005E3201"/>
    <w:rsid w:val="005E337C"/>
    <w:rsid w:val="005E394A"/>
    <w:rsid w:val="005E440C"/>
    <w:rsid w:val="005E45F3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965"/>
    <w:rsid w:val="005E7F92"/>
    <w:rsid w:val="005F0DB0"/>
    <w:rsid w:val="005F0F2D"/>
    <w:rsid w:val="005F226E"/>
    <w:rsid w:val="005F260F"/>
    <w:rsid w:val="005F2833"/>
    <w:rsid w:val="005F2F45"/>
    <w:rsid w:val="005F37B8"/>
    <w:rsid w:val="005F3EBF"/>
    <w:rsid w:val="005F4ABC"/>
    <w:rsid w:val="005F4B06"/>
    <w:rsid w:val="005F52B8"/>
    <w:rsid w:val="005F5331"/>
    <w:rsid w:val="005F53AA"/>
    <w:rsid w:val="005F53D5"/>
    <w:rsid w:val="005F54E7"/>
    <w:rsid w:val="005F5723"/>
    <w:rsid w:val="005F5B36"/>
    <w:rsid w:val="005F6529"/>
    <w:rsid w:val="005F6CA7"/>
    <w:rsid w:val="005F7340"/>
    <w:rsid w:val="005F7699"/>
    <w:rsid w:val="005F7EE8"/>
    <w:rsid w:val="00600892"/>
    <w:rsid w:val="0060096B"/>
    <w:rsid w:val="00600C77"/>
    <w:rsid w:val="00601228"/>
    <w:rsid w:val="00601346"/>
    <w:rsid w:val="00601F4E"/>
    <w:rsid w:val="00602835"/>
    <w:rsid w:val="00602F62"/>
    <w:rsid w:val="006033B5"/>
    <w:rsid w:val="006038AD"/>
    <w:rsid w:val="00603AD6"/>
    <w:rsid w:val="00604083"/>
    <w:rsid w:val="0060480D"/>
    <w:rsid w:val="00604957"/>
    <w:rsid w:val="0060514F"/>
    <w:rsid w:val="00607203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2B2"/>
    <w:rsid w:val="0061299C"/>
    <w:rsid w:val="00612A63"/>
    <w:rsid w:val="00612C4F"/>
    <w:rsid w:val="00612C7A"/>
    <w:rsid w:val="00612CC4"/>
    <w:rsid w:val="00612EB2"/>
    <w:rsid w:val="00613CA0"/>
    <w:rsid w:val="00614190"/>
    <w:rsid w:val="006143E3"/>
    <w:rsid w:val="0061444A"/>
    <w:rsid w:val="00614B1B"/>
    <w:rsid w:val="00614BF1"/>
    <w:rsid w:val="00614F4B"/>
    <w:rsid w:val="006159AE"/>
    <w:rsid w:val="00615A2F"/>
    <w:rsid w:val="00615CA3"/>
    <w:rsid w:val="0061614F"/>
    <w:rsid w:val="006163D8"/>
    <w:rsid w:val="0061674E"/>
    <w:rsid w:val="00616FB6"/>
    <w:rsid w:val="0061797B"/>
    <w:rsid w:val="00620308"/>
    <w:rsid w:val="00620895"/>
    <w:rsid w:val="006217AD"/>
    <w:rsid w:val="00621CF2"/>
    <w:rsid w:val="0062232C"/>
    <w:rsid w:val="006240D1"/>
    <w:rsid w:val="006244E0"/>
    <w:rsid w:val="00624B0A"/>
    <w:rsid w:val="00624FC5"/>
    <w:rsid w:val="00625127"/>
    <w:rsid w:val="00625184"/>
    <w:rsid w:val="00625276"/>
    <w:rsid w:val="00625A8C"/>
    <w:rsid w:val="00625E9E"/>
    <w:rsid w:val="00626CD9"/>
    <w:rsid w:val="00627455"/>
    <w:rsid w:val="00630437"/>
    <w:rsid w:val="0063155D"/>
    <w:rsid w:val="00631C8B"/>
    <w:rsid w:val="006329C0"/>
    <w:rsid w:val="00632AB6"/>
    <w:rsid w:val="00632CDE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8CA"/>
    <w:rsid w:val="00637E8A"/>
    <w:rsid w:val="00640214"/>
    <w:rsid w:val="006413A4"/>
    <w:rsid w:val="0064237E"/>
    <w:rsid w:val="00643C82"/>
    <w:rsid w:val="00644E33"/>
    <w:rsid w:val="00645BB3"/>
    <w:rsid w:val="00645D3E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79A"/>
    <w:rsid w:val="00650A11"/>
    <w:rsid w:val="00650CEF"/>
    <w:rsid w:val="00650E0E"/>
    <w:rsid w:val="00651455"/>
    <w:rsid w:val="0065183E"/>
    <w:rsid w:val="006518BB"/>
    <w:rsid w:val="006520FA"/>
    <w:rsid w:val="00652280"/>
    <w:rsid w:val="00652282"/>
    <w:rsid w:val="00653269"/>
    <w:rsid w:val="00653335"/>
    <w:rsid w:val="00653EC2"/>
    <w:rsid w:val="00654274"/>
    <w:rsid w:val="006550E0"/>
    <w:rsid w:val="00657180"/>
    <w:rsid w:val="006575AD"/>
    <w:rsid w:val="006577D8"/>
    <w:rsid w:val="006578F7"/>
    <w:rsid w:val="00657C51"/>
    <w:rsid w:val="00657F75"/>
    <w:rsid w:val="006601AD"/>
    <w:rsid w:val="00660932"/>
    <w:rsid w:val="00661B67"/>
    <w:rsid w:val="00661DC4"/>
    <w:rsid w:val="00662454"/>
    <w:rsid w:val="00662A3E"/>
    <w:rsid w:val="006632F8"/>
    <w:rsid w:val="0066376C"/>
    <w:rsid w:val="00663EA7"/>
    <w:rsid w:val="0066467C"/>
    <w:rsid w:val="00664F3A"/>
    <w:rsid w:val="00664F6B"/>
    <w:rsid w:val="00666238"/>
    <w:rsid w:val="00666DC5"/>
    <w:rsid w:val="006676BA"/>
    <w:rsid w:val="006676F7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2AB3"/>
    <w:rsid w:val="0067377C"/>
    <w:rsid w:val="00673BD8"/>
    <w:rsid w:val="00674103"/>
    <w:rsid w:val="0067416E"/>
    <w:rsid w:val="006748CB"/>
    <w:rsid w:val="00674AAB"/>
    <w:rsid w:val="00675B3F"/>
    <w:rsid w:val="00675C5A"/>
    <w:rsid w:val="00675CA4"/>
    <w:rsid w:val="00675DD4"/>
    <w:rsid w:val="0067686D"/>
    <w:rsid w:val="00676898"/>
    <w:rsid w:val="00676CED"/>
    <w:rsid w:val="00676F0B"/>
    <w:rsid w:val="006774D4"/>
    <w:rsid w:val="00677707"/>
    <w:rsid w:val="006777C0"/>
    <w:rsid w:val="0068082E"/>
    <w:rsid w:val="0068086E"/>
    <w:rsid w:val="00680917"/>
    <w:rsid w:val="006809E7"/>
    <w:rsid w:val="006825F4"/>
    <w:rsid w:val="00683B2A"/>
    <w:rsid w:val="006841A1"/>
    <w:rsid w:val="00684B42"/>
    <w:rsid w:val="00685CAC"/>
    <w:rsid w:val="006860BA"/>
    <w:rsid w:val="00686229"/>
    <w:rsid w:val="00686C6A"/>
    <w:rsid w:val="00686F15"/>
    <w:rsid w:val="00687051"/>
    <w:rsid w:val="006872D5"/>
    <w:rsid w:val="00687762"/>
    <w:rsid w:val="00687FB3"/>
    <w:rsid w:val="006903F5"/>
    <w:rsid w:val="006915FB"/>
    <w:rsid w:val="0069266C"/>
    <w:rsid w:val="006926B3"/>
    <w:rsid w:val="00692D74"/>
    <w:rsid w:val="0069323A"/>
    <w:rsid w:val="00693AA1"/>
    <w:rsid w:val="00695FF7"/>
    <w:rsid w:val="0069601F"/>
    <w:rsid w:val="006960AD"/>
    <w:rsid w:val="00696B3C"/>
    <w:rsid w:val="00696D2C"/>
    <w:rsid w:val="006975F7"/>
    <w:rsid w:val="00697F4C"/>
    <w:rsid w:val="006A03FC"/>
    <w:rsid w:val="006A0C3B"/>
    <w:rsid w:val="006A187B"/>
    <w:rsid w:val="006A34C5"/>
    <w:rsid w:val="006A370F"/>
    <w:rsid w:val="006A3C57"/>
    <w:rsid w:val="006A3CFE"/>
    <w:rsid w:val="006A45FA"/>
    <w:rsid w:val="006A5F6A"/>
    <w:rsid w:val="006A75FE"/>
    <w:rsid w:val="006B1090"/>
    <w:rsid w:val="006B185F"/>
    <w:rsid w:val="006B1B3F"/>
    <w:rsid w:val="006B1B6A"/>
    <w:rsid w:val="006B1DF5"/>
    <w:rsid w:val="006B1F53"/>
    <w:rsid w:val="006B2477"/>
    <w:rsid w:val="006B2A19"/>
    <w:rsid w:val="006B2DE3"/>
    <w:rsid w:val="006B3F34"/>
    <w:rsid w:val="006B4409"/>
    <w:rsid w:val="006B4BAB"/>
    <w:rsid w:val="006B5217"/>
    <w:rsid w:val="006B52AD"/>
    <w:rsid w:val="006B5472"/>
    <w:rsid w:val="006B5892"/>
    <w:rsid w:val="006B5B8F"/>
    <w:rsid w:val="006B5EAE"/>
    <w:rsid w:val="006B5F92"/>
    <w:rsid w:val="006B7DC0"/>
    <w:rsid w:val="006C0B23"/>
    <w:rsid w:val="006C0F2A"/>
    <w:rsid w:val="006C1503"/>
    <w:rsid w:val="006C1C12"/>
    <w:rsid w:val="006C21F2"/>
    <w:rsid w:val="006C2BF4"/>
    <w:rsid w:val="006C2E27"/>
    <w:rsid w:val="006C302E"/>
    <w:rsid w:val="006C33A8"/>
    <w:rsid w:val="006C3C86"/>
    <w:rsid w:val="006C4726"/>
    <w:rsid w:val="006C4875"/>
    <w:rsid w:val="006C51E0"/>
    <w:rsid w:val="006C59CD"/>
    <w:rsid w:val="006C5DEF"/>
    <w:rsid w:val="006C6D28"/>
    <w:rsid w:val="006C7137"/>
    <w:rsid w:val="006C7670"/>
    <w:rsid w:val="006C7BC9"/>
    <w:rsid w:val="006D0C3B"/>
    <w:rsid w:val="006D15DD"/>
    <w:rsid w:val="006D19C1"/>
    <w:rsid w:val="006D2B77"/>
    <w:rsid w:val="006D2C0C"/>
    <w:rsid w:val="006D301C"/>
    <w:rsid w:val="006D41AB"/>
    <w:rsid w:val="006D44B0"/>
    <w:rsid w:val="006D4F21"/>
    <w:rsid w:val="006D5272"/>
    <w:rsid w:val="006D5859"/>
    <w:rsid w:val="006D6034"/>
    <w:rsid w:val="006D6163"/>
    <w:rsid w:val="006E0806"/>
    <w:rsid w:val="006E08B7"/>
    <w:rsid w:val="006E1204"/>
    <w:rsid w:val="006E15A4"/>
    <w:rsid w:val="006E17AF"/>
    <w:rsid w:val="006E1A7E"/>
    <w:rsid w:val="006E1AA2"/>
    <w:rsid w:val="006E1B06"/>
    <w:rsid w:val="006E1D4A"/>
    <w:rsid w:val="006E1FCD"/>
    <w:rsid w:val="006E1FEF"/>
    <w:rsid w:val="006E2288"/>
    <w:rsid w:val="006E2A40"/>
    <w:rsid w:val="006E2C14"/>
    <w:rsid w:val="006E2DFC"/>
    <w:rsid w:val="006E3761"/>
    <w:rsid w:val="006E4CC0"/>
    <w:rsid w:val="006E6249"/>
    <w:rsid w:val="006E6D3E"/>
    <w:rsid w:val="006E7155"/>
    <w:rsid w:val="006E7321"/>
    <w:rsid w:val="006E7504"/>
    <w:rsid w:val="006E75D9"/>
    <w:rsid w:val="006E7E66"/>
    <w:rsid w:val="006E7EF1"/>
    <w:rsid w:val="006F0481"/>
    <w:rsid w:val="006F0665"/>
    <w:rsid w:val="006F09D2"/>
    <w:rsid w:val="006F1691"/>
    <w:rsid w:val="006F1AB5"/>
    <w:rsid w:val="006F2524"/>
    <w:rsid w:val="006F2959"/>
    <w:rsid w:val="006F2D80"/>
    <w:rsid w:val="006F2EA2"/>
    <w:rsid w:val="006F30AD"/>
    <w:rsid w:val="006F38C1"/>
    <w:rsid w:val="006F3DC7"/>
    <w:rsid w:val="006F3ECF"/>
    <w:rsid w:val="006F40A1"/>
    <w:rsid w:val="006F4DB5"/>
    <w:rsid w:val="006F501E"/>
    <w:rsid w:val="006F57A8"/>
    <w:rsid w:val="006F5D9E"/>
    <w:rsid w:val="006F6328"/>
    <w:rsid w:val="006F6F06"/>
    <w:rsid w:val="006F76BD"/>
    <w:rsid w:val="006F78B9"/>
    <w:rsid w:val="00700351"/>
    <w:rsid w:val="00700B09"/>
    <w:rsid w:val="0070147C"/>
    <w:rsid w:val="00702663"/>
    <w:rsid w:val="00702837"/>
    <w:rsid w:val="00702A1D"/>
    <w:rsid w:val="007034A3"/>
    <w:rsid w:val="00703923"/>
    <w:rsid w:val="00705257"/>
    <w:rsid w:val="00705A69"/>
    <w:rsid w:val="0070688F"/>
    <w:rsid w:val="00707435"/>
    <w:rsid w:val="00707BDB"/>
    <w:rsid w:val="00707D3B"/>
    <w:rsid w:val="00707E36"/>
    <w:rsid w:val="007100E2"/>
    <w:rsid w:val="00710F6D"/>
    <w:rsid w:val="00711D9E"/>
    <w:rsid w:val="0071227C"/>
    <w:rsid w:val="007131C7"/>
    <w:rsid w:val="007140C0"/>
    <w:rsid w:val="007146F9"/>
    <w:rsid w:val="007148A9"/>
    <w:rsid w:val="00715906"/>
    <w:rsid w:val="00715A06"/>
    <w:rsid w:val="00715A45"/>
    <w:rsid w:val="00715ED6"/>
    <w:rsid w:val="00716165"/>
    <w:rsid w:val="0071663C"/>
    <w:rsid w:val="007169FD"/>
    <w:rsid w:val="007170D0"/>
    <w:rsid w:val="007172E2"/>
    <w:rsid w:val="00717769"/>
    <w:rsid w:val="00717DB3"/>
    <w:rsid w:val="0072008B"/>
    <w:rsid w:val="007201B4"/>
    <w:rsid w:val="00720552"/>
    <w:rsid w:val="00720702"/>
    <w:rsid w:val="00720DDB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5CB"/>
    <w:rsid w:val="00724600"/>
    <w:rsid w:val="00724AE7"/>
    <w:rsid w:val="00724F1E"/>
    <w:rsid w:val="0072547A"/>
    <w:rsid w:val="00725B89"/>
    <w:rsid w:val="0072612D"/>
    <w:rsid w:val="0072682A"/>
    <w:rsid w:val="00727571"/>
    <w:rsid w:val="00727766"/>
    <w:rsid w:val="00727CF3"/>
    <w:rsid w:val="007304AA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55"/>
    <w:rsid w:val="007333DB"/>
    <w:rsid w:val="0073368B"/>
    <w:rsid w:val="007341C5"/>
    <w:rsid w:val="00734AC5"/>
    <w:rsid w:val="00734FA2"/>
    <w:rsid w:val="00735849"/>
    <w:rsid w:val="0073598B"/>
    <w:rsid w:val="007368AA"/>
    <w:rsid w:val="0074005C"/>
    <w:rsid w:val="00740918"/>
    <w:rsid w:val="00740D36"/>
    <w:rsid w:val="007417D6"/>
    <w:rsid w:val="00741962"/>
    <w:rsid w:val="00741AC4"/>
    <w:rsid w:val="007423E7"/>
    <w:rsid w:val="00742B0F"/>
    <w:rsid w:val="0074307F"/>
    <w:rsid w:val="0074325C"/>
    <w:rsid w:val="00743DBE"/>
    <w:rsid w:val="00744302"/>
    <w:rsid w:val="007445D7"/>
    <w:rsid w:val="00744802"/>
    <w:rsid w:val="00744DEC"/>
    <w:rsid w:val="00744EC1"/>
    <w:rsid w:val="007451D3"/>
    <w:rsid w:val="00745313"/>
    <w:rsid w:val="007457A5"/>
    <w:rsid w:val="007459AE"/>
    <w:rsid w:val="00745F6F"/>
    <w:rsid w:val="00746DB9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A9"/>
    <w:rsid w:val="007516C7"/>
    <w:rsid w:val="007518FF"/>
    <w:rsid w:val="007519F2"/>
    <w:rsid w:val="007524D5"/>
    <w:rsid w:val="00752FD3"/>
    <w:rsid w:val="00753692"/>
    <w:rsid w:val="00753899"/>
    <w:rsid w:val="00753FA1"/>
    <w:rsid w:val="00754239"/>
    <w:rsid w:val="00754398"/>
    <w:rsid w:val="00754ED1"/>
    <w:rsid w:val="0075564C"/>
    <w:rsid w:val="007570D0"/>
    <w:rsid w:val="00757215"/>
    <w:rsid w:val="00757A5B"/>
    <w:rsid w:val="00757BA4"/>
    <w:rsid w:val="00757DF3"/>
    <w:rsid w:val="00760107"/>
    <w:rsid w:val="0076023E"/>
    <w:rsid w:val="00760407"/>
    <w:rsid w:val="007607FB"/>
    <w:rsid w:val="0076119C"/>
    <w:rsid w:val="007612C1"/>
    <w:rsid w:val="00761567"/>
    <w:rsid w:val="007615C9"/>
    <w:rsid w:val="00761BB8"/>
    <w:rsid w:val="007624BB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05D"/>
    <w:rsid w:val="007701CB"/>
    <w:rsid w:val="007706C3"/>
    <w:rsid w:val="00770E05"/>
    <w:rsid w:val="007714B9"/>
    <w:rsid w:val="00771B99"/>
    <w:rsid w:val="007734AB"/>
    <w:rsid w:val="007735C8"/>
    <w:rsid w:val="00774108"/>
    <w:rsid w:val="00774CD8"/>
    <w:rsid w:val="007751CE"/>
    <w:rsid w:val="00775AFF"/>
    <w:rsid w:val="00775D86"/>
    <w:rsid w:val="00775FC7"/>
    <w:rsid w:val="007767AD"/>
    <w:rsid w:val="0077708B"/>
    <w:rsid w:val="00777301"/>
    <w:rsid w:val="00777428"/>
    <w:rsid w:val="00777914"/>
    <w:rsid w:val="007801E7"/>
    <w:rsid w:val="00780834"/>
    <w:rsid w:val="00781CA8"/>
    <w:rsid w:val="00782307"/>
    <w:rsid w:val="00782479"/>
    <w:rsid w:val="00782860"/>
    <w:rsid w:val="007829E5"/>
    <w:rsid w:val="00782D09"/>
    <w:rsid w:val="00783250"/>
    <w:rsid w:val="007833D8"/>
    <w:rsid w:val="00783A26"/>
    <w:rsid w:val="00783C0D"/>
    <w:rsid w:val="00783F6C"/>
    <w:rsid w:val="00784489"/>
    <w:rsid w:val="00784CB2"/>
    <w:rsid w:val="00785CFB"/>
    <w:rsid w:val="00785F5F"/>
    <w:rsid w:val="0078622B"/>
    <w:rsid w:val="00786927"/>
    <w:rsid w:val="00786A5D"/>
    <w:rsid w:val="00786EAF"/>
    <w:rsid w:val="0078746E"/>
    <w:rsid w:val="007903AA"/>
    <w:rsid w:val="00790449"/>
    <w:rsid w:val="00790B85"/>
    <w:rsid w:val="00790CB7"/>
    <w:rsid w:val="00790E92"/>
    <w:rsid w:val="007912A0"/>
    <w:rsid w:val="0079160D"/>
    <w:rsid w:val="007916C1"/>
    <w:rsid w:val="00791BF3"/>
    <w:rsid w:val="0079271F"/>
    <w:rsid w:val="007932F5"/>
    <w:rsid w:val="00793411"/>
    <w:rsid w:val="007936C7"/>
    <w:rsid w:val="00793BC0"/>
    <w:rsid w:val="00793FBA"/>
    <w:rsid w:val="00794276"/>
    <w:rsid w:val="0079492D"/>
    <w:rsid w:val="00794B25"/>
    <w:rsid w:val="007953AA"/>
    <w:rsid w:val="00795891"/>
    <w:rsid w:val="00795E48"/>
    <w:rsid w:val="00796DD3"/>
    <w:rsid w:val="00797189"/>
    <w:rsid w:val="00797227"/>
    <w:rsid w:val="00797B78"/>
    <w:rsid w:val="007A0208"/>
    <w:rsid w:val="007A10FE"/>
    <w:rsid w:val="007A1124"/>
    <w:rsid w:val="007A11FE"/>
    <w:rsid w:val="007A12EA"/>
    <w:rsid w:val="007A2048"/>
    <w:rsid w:val="007A2571"/>
    <w:rsid w:val="007A26C3"/>
    <w:rsid w:val="007A27BC"/>
    <w:rsid w:val="007A28DA"/>
    <w:rsid w:val="007A38EB"/>
    <w:rsid w:val="007A427C"/>
    <w:rsid w:val="007A42DD"/>
    <w:rsid w:val="007A4345"/>
    <w:rsid w:val="007A4D0E"/>
    <w:rsid w:val="007A53B5"/>
    <w:rsid w:val="007A54B5"/>
    <w:rsid w:val="007A57C0"/>
    <w:rsid w:val="007A5A0B"/>
    <w:rsid w:val="007A6917"/>
    <w:rsid w:val="007B0225"/>
    <w:rsid w:val="007B0B42"/>
    <w:rsid w:val="007B0BB9"/>
    <w:rsid w:val="007B14AF"/>
    <w:rsid w:val="007B18B0"/>
    <w:rsid w:val="007B1AC8"/>
    <w:rsid w:val="007B1FBD"/>
    <w:rsid w:val="007B2078"/>
    <w:rsid w:val="007B3024"/>
    <w:rsid w:val="007B355A"/>
    <w:rsid w:val="007B3C9A"/>
    <w:rsid w:val="007B515F"/>
    <w:rsid w:val="007B55AE"/>
    <w:rsid w:val="007B5AC1"/>
    <w:rsid w:val="007B5E40"/>
    <w:rsid w:val="007B69C6"/>
    <w:rsid w:val="007B6C9D"/>
    <w:rsid w:val="007B6EF5"/>
    <w:rsid w:val="007C06B8"/>
    <w:rsid w:val="007C0787"/>
    <w:rsid w:val="007C0945"/>
    <w:rsid w:val="007C0DA9"/>
    <w:rsid w:val="007C0DD5"/>
    <w:rsid w:val="007C1EB8"/>
    <w:rsid w:val="007C20EB"/>
    <w:rsid w:val="007C2507"/>
    <w:rsid w:val="007C2BC2"/>
    <w:rsid w:val="007C2D2C"/>
    <w:rsid w:val="007C2EA2"/>
    <w:rsid w:val="007C314D"/>
    <w:rsid w:val="007C31B1"/>
    <w:rsid w:val="007C32C7"/>
    <w:rsid w:val="007C341A"/>
    <w:rsid w:val="007C342C"/>
    <w:rsid w:val="007C3D3D"/>
    <w:rsid w:val="007C3F2C"/>
    <w:rsid w:val="007C3FF9"/>
    <w:rsid w:val="007C4138"/>
    <w:rsid w:val="007C46E6"/>
    <w:rsid w:val="007C49E4"/>
    <w:rsid w:val="007C4E27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62CF"/>
    <w:rsid w:val="007D7211"/>
    <w:rsid w:val="007D7635"/>
    <w:rsid w:val="007D7845"/>
    <w:rsid w:val="007E022A"/>
    <w:rsid w:val="007E03AF"/>
    <w:rsid w:val="007E0598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3869"/>
    <w:rsid w:val="007E4660"/>
    <w:rsid w:val="007E48ED"/>
    <w:rsid w:val="007E4FCB"/>
    <w:rsid w:val="007E57C8"/>
    <w:rsid w:val="007E6368"/>
    <w:rsid w:val="007E6AAE"/>
    <w:rsid w:val="007E6E57"/>
    <w:rsid w:val="007F0268"/>
    <w:rsid w:val="007F02F8"/>
    <w:rsid w:val="007F035B"/>
    <w:rsid w:val="007F1BF1"/>
    <w:rsid w:val="007F1DC3"/>
    <w:rsid w:val="007F261E"/>
    <w:rsid w:val="007F2C6B"/>
    <w:rsid w:val="007F3B4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71D"/>
    <w:rsid w:val="00802749"/>
    <w:rsid w:val="00802AE6"/>
    <w:rsid w:val="00802EA9"/>
    <w:rsid w:val="0080327A"/>
    <w:rsid w:val="0080336B"/>
    <w:rsid w:val="0080345B"/>
    <w:rsid w:val="00803AE6"/>
    <w:rsid w:val="00804A7F"/>
    <w:rsid w:val="008057E4"/>
    <w:rsid w:val="00805978"/>
    <w:rsid w:val="0080653F"/>
    <w:rsid w:val="00806699"/>
    <w:rsid w:val="00806C28"/>
    <w:rsid w:val="00806F41"/>
    <w:rsid w:val="00806F84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536"/>
    <w:rsid w:val="00813655"/>
    <w:rsid w:val="008140C7"/>
    <w:rsid w:val="00814369"/>
    <w:rsid w:val="00814383"/>
    <w:rsid w:val="00814F13"/>
    <w:rsid w:val="00815070"/>
    <w:rsid w:val="0081584E"/>
    <w:rsid w:val="0081609C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2541"/>
    <w:rsid w:val="00822A5E"/>
    <w:rsid w:val="00823A46"/>
    <w:rsid w:val="00823B4D"/>
    <w:rsid w:val="00823F67"/>
    <w:rsid w:val="00823FA3"/>
    <w:rsid w:val="0082435B"/>
    <w:rsid w:val="00824A4D"/>
    <w:rsid w:val="00824ACB"/>
    <w:rsid w:val="00824C30"/>
    <w:rsid w:val="00825E5C"/>
    <w:rsid w:val="00826DB8"/>
    <w:rsid w:val="00827D30"/>
    <w:rsid w:val="00827E69"/>
    <w:rsid w:val="008306ED"/>
    <w:rsid w:val="00830930"/>
    <w:rsid w:val="00830CB9"/>
    <w:rsid w:val="00830CC5"/>
    <w:rsid w:val="00830EAB"/>
    <w:rsid w:val="00831C21"/>
    <w:rsid w:val="00831C23"/>
    <w:rsid w:val="00831F88"/>
    <w:rsid w:val="0083251E"/>
    <w:rsid w:val="008325C6"/>
    <w:rsid w:val="008325F8"/>
    <w:rsid w:val="00833CBE"/>
    <w:rsid w:val="00834212"/>
    <w:rsid w:val="00835C40"/>
    <w:rsid w:val="00835F67"/>
    <w:rsid w:val="00836743"/>
    <w:rsid w:val="008367C1"/>
    <w:rsid w:val="008371FE"/>
    <w:rsid w:val="0083774E"/>
    <w:rsid w:val="00837753"/>
    <w:rsid w:val="00837E58"/>
    <w:rsid w:val="00840621"/>
    <w:rsid w:val="00840740"/>
    <w:rsid w:val="008416A8"/>
    <w:rsid w:val="00841B7F"/>
    <w:rsid w:val="00841D4E"/>
    <w:rsid w:val="0084212D"/>
    <w:rsid w:val="008424AF"/>
    <w:rsid w:val="00842DBD"/>
    <w:rsid w:val="00842FCB"/>
    <w:rsid w:val="00843303"/>
    <w:rsid w:val="00843C87"/>
    <w:rsid w:val="00843EF9"/>
    <w:rsid w:val="00844211"/>
    <w:rsid w:val="008442C5"/>
    <w:rsid w:val="008448CE"/>
    <w:rsid w:val="00845022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FDF"/>
    <w:rsid w:val="00852999"/>
    <w:rsid w:val="00852B74"/>
    <w:rsid w:val="00853463"/>
    <w:rsid w:val="00853D0C"/>
    <w:rsid w:val="00854698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1B"/>
    <w:rsid w:val="008600F6"/>
    <w:rsid w:val="00861CA8"/>
    <w:rsid w:val="00861CED"/>
    <w:rsid w:val="00862640"/>
    <w:rsid w:val="0086486E"/>
    <w:rsid w:val="008650CA"/>
    <w:rsid w:val="00865112"/>
    <w:rsid w:val="00865152"/>
    <w:rsid w:val="0086517C"/>
    <w:rsid w:val="00865658"/>
    <w:rsid w:val="0086622A"/>
    <w:rsid w:val="008662FD"/>
    <w:rsid w:val="00866360"/>
    <w:rsid w:val="0086754D"/>
    <w:rsid w:val="0087085E"/>
    <w:rsid w:val="00871208"/>
    <w:rsid w:val="0087191C"/>
    <w:rsid w:val="00871946"/>
    <w:rsid w:val="00871B45"/>
    <w:rsid w:val="00872DC2"/>
    <w:rsid w:val="0087365C"/>
    <w:rsid w:val="00873B7A"/>
    <w:rsid w:val="00873CB0"/>
    <w:rsid w:val="008742C1"/>
    <w:rsid w:val="00875E0B"/>
    <w:rsid w:val="00876858"/>
    <w:rsid w:val="00877E39"/>
    <w:rsid w:val="00877FE1"/>
    <w:rsid w:val="00881ED7"/>
    <w:rsid w:val="008822DA"/>
    <w:rsid w:val="008830B0"/>
    <w:rsid w:val="008841B8"/>
    <w:rsid w:val="008845E2"/>
    <w:rsid w:val="00885100"/>
    <w:rsid w:val="00885711"/>
    <w:rsid w:val="008864DA"/>
    <w:rsid w:val="0088661A"/>
    <w:rsid w:val="00886EFD"/>
    <w:rsid w:val="00887897"/>
    <w:rsid w:val="008907DE"/>
    <w:rsid w:val="00891218"/>
    <w:rsid w:val="00891479"/>
    <w:rsid w:val="008921A7"/>
    <w:rsid w:val="00893203"/>
    <w:rsid w:val="00893358"/>
    <w:rsid w:val="00893632"/>
    <w:rsid w:val="00893921"/>
    <w:rsid w:val="00893B0A"/>
    <w:rsid w:val="00893E02"/>
    <w:rsid w:val="0089455A"/>
    <w:rsid w:val="00894C27"/>
    <w:rsid w:val="00894CD8"/>
    <w:rsid w:val="0089515B"/>
    <w:rsid w:val="00895F53"/>
    <w:rsid w:val="008963C5"/>
    <w:rsid w:val="00896D48"/>
    <w:rsid w:val="00896DF2"/>
    <w:rsid w:val="00896FA3"/>
    <w:rsid w:val="00897AC1"/>
    <w:rsid w:val="008A09BD"/>
    <w:rsid w:val="008A0A26"/>
    <w:rsid w:val="008A0D41"/>
    <w:rsid w:val="008A1A1B"/>
    <w:rsid w:val="008A1A24"/>
    <w:rsid w:val="008A1A41"/>
    <w:rsid w:val="008A22B2"/>
    <w:rsid w:val="008A2417"/>
    <w:rsid w:val="008A256D"/>
    <w:rsid w:val="008A2A85"/>
    <w:rsid w:val="008A3174"/>
    <w:rsid w:val="008A324B"/>
    <w:rsid w:val="008A35E8"/>
    <w:rsid w:val="008A3FA5"/>
    <w:rsid w:val="008A4428"/>
    <w:rsid w:val="008A4679"/>
    <w:rsid w:val="008A46E8"/>
    <w:rsid w:val="008A4CA1"/>
    <w:rsid w:val="008A5058"/>
    <w:rsid w:val="008A52E9"/>
    <w:rsid w:val="008A533C"/>
    <w:rsid w:val="008A58F6"/>
    <w:rsid w:val="008A6325"/>
    <w:rsid w:val="008A6A7B"/>
    <w:rsid w:val="008A731D"/>
    <w:rsid w:val="008A750A"/>
    <w:rsid w:val="008A78D4"/>
    <w:rsid w:val="008A7BF5"/>
    <w:rsid w:val="008A7D74"/>
    <w:rsid w:val="008B0FA7"/>
    <w:rsid w:val="008B139F"/>
    <w:rsid w:val="008B1D0F"/>
    <w:rsid w:val="008B1D1B"/>
    <w:rsid w:val="008B25B3"/>
    <w:rsid w:val="008B2900"/>
    <w:rsid w:val="008B31E8"/>
    <w:rsid w:val="008B31FF"/>
    <w:rsid w:val="008B410A"/>
    <w:rsid w:val="008B57B0"/>
    <w:rsid w:val="008B5AD5"/>
    <w:rsid w:val="008B6A20"/>
    <w:rsid w:val="008B717A"/>
    <w:rsid w:val="008B724C"/>
    <w:rsid w:val="008B74B3"/>
    <w:rsid w:val="008B74CB"/>
    <w:rsid w:val="008B757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942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C27"/>
    <w:rsid w:val="008D1D6A"/>
    <w:rsid w:val="008D21E4"/>
    <w:rsid w:val="008D236B"/>
    <w:rsid w:val="008D2386"/>
    <w:rsid w:val="008D3A7D"/>
    <w:rsid w:val="008D42CD"/>
    <w:rsid w:val="008D4B6E"/>
    <w:rsid w:val="008D5082"/>
    <w:rsid w:val="008D56F3"/>
    <w:rsid w:val="008D5DB7"/>
    <w:rsid w:val="008D61B7"/>
    <w:rsid w:val="008D6F55"/>
    <w:rsid w:val="008D7125"/>
    <w:rsid w:val="008D7307"/>
    <w:rsid w:val="008E038C"/>
    <w:rsid w:val="008E04DF"/>
    <w:rsid w:val="008E05CC"/>
    <w:rsid w:val="008E076F"/>
    <w:rsid w:val="008E14E1"/>
    <w:rsid w:val="008E1758"/>
    <w:rsid w:val="008E175D"/>
    <w:rsid w:val="008E20A5"/>
    <w:rsid w:val="008E21B6"/>
    <w:rsid w:val="008E3179"/>
    <w:rsid w:val="008E3322"/>
    <w:rsid w:val="008E3326"/>
    <w:rsid w:val="008E3F28"/>
    <w:rsid w:val="008E3F73"/>
    <w:rsid w:val="008E40FC"/>
    <w:rsid w:val="008E4279"/>
    <w:rsid w:val="008E4C85"/>
    <w:rsid w:val="008E4DB1"/>
    <w:rsid w:val="008E514F"/>
    <w:rsid w:val="008E54C7"/>
    <w:rsid w:val="008E5FD7"/>
    <w:rsid w:val="008E639E"/>
    <w:rsid w:val="008E64E2"/>
    <w:rsid w:val="008E6F13"/>
    <w:rsid w:val="008E6F2D"/>
    <w:rsid w:val="008E6FCC"/>
    <w:rsid w:val="008E76FA"/>
    <w:rsid w:val="008E7796"/>
    <w:rsid w:val="008E7D1F"/>
    <w:rsid w:val="008E7D28"/>
    <w:rsid w:val="008F06B4"/>
    <w:rsid w:val="008F06F2"/>
    <w:rsid w:val="008F1633"/>
    <w:rsid w:val="008F16F6"/>
    <w:rsid w:val="008F1817"/>
    <w:rsid w:val="008F20E6"/>
    <w:rsid w:val="008F2B1A"/>
    <w:rsid w:val="008F2E0B"/>
    <w:rsid w:val="008F309F"/>
    <w:rsid w:val="008F3F4A"/>
    <w:rsid w:val="008F43EE"/>
    <w:rsid w:val="008F4F07"/>
    <w:rsid w:val="008F55E7"/>
    <w:rsid w:val="008F55E9"/>
    <w:rsid w:val="008F583A"/>
    <w:rsid w:val="008F5AEA"/>
    <w:rsid w:val="008F6283"/>
    <w:rsid w:val="008F69D0"/>
    <w:rsid w:val="008F6D6F"/>
    <w:rsid w:val="008F74BC"/>
    <w:rsid w:val="00900968"/>
    <w:rsid w:val="00900C9C"/>
    <w:rsid w:val="00900EAD"/>
    <w:rsid w:val="00901B6A"/>
    <w:rsid w:val="00901BD9"/>
    <w:rsid w:val="0090219A"/>
    <w:rsid w:val="00903D65"/>
    <w:rsid w:val="00904496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101CB"/>
    <w:rsid w:val="00910403"/>
    <w:rsid w:val="0091090B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01B"/>
    <w:rsid w:val="00915CF5"/>
    <w:rsid w:val="00915D73"/>
    <w:rsid w:val="00915E0D"/>
    <w:rsid w:val="00916276"/>
    <w:rsid w:val="0091693C"/>
    <w:rsid w:val="00916F18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2D95"/>
    <w:rsid w:val="00922E4D"/>
    <w:rsid w:val="00923010"/>
    <w:rsid w:val="0092330E"/>
    <w:rsid w:val="009240B3"/>
    <w:rsid w:val="00924347"/>
    <w:rsid w:val="0092459A"/>
    <w:rsid w:val="00924E10"/>
    <w:rsid w:val="00925612"/>
    <w:rsid w:val="009258CC"/>
    <w:rsid w:val="00925AE1"/>
    <w:rsid w:val="00925D0C"/>
    <w:rsid w:val="00926431"/>
    <w:rsid w:val="009266EC"/>
    <w:rsid w:val="00926A2B"/>
    <w:rsid w:val="009272DE"/>
    <w:rsid w:val="00927A5C"/>
    <w:rsid w:val="009313FA"/>
    <w:rsid w:val="009318B1"/>
    <w:rsid w:val="00932525"/>
    <w:rsid w:val="00932ACB"/>
    <w:rsid w:val="00932D0E"/>
    <w:rsid w:val="00933C24"/>
    <w:rsid w:val="00933E90"/>
    <w:rsid w:val="009343AF"/>
    <w:rsid w:val="009343C3"/>
    <w:rsid w:val="009356DB"/>
    <w:rsid w:val="00935735"/>
    <w:rsid w:val="00936A63"/>
    <w:rsid w:val="009370E6"/>
    <w:rsid w:val="0093719F"/>
    <w:rsid w:val="00937E7B"/>
    <w:rsid w:val="00940339"/>
    <w:rsid w:val="00940998"/>
    <w:rsid w:val="00941E99"/>
    <w:rsid w:val="00942AA0"/>
    <w:rsid w:val="00942C6F"/>
    <w:rsid w:val="009431C2"/>
    <w:rsid w:val="00943500"/>
    <w:rsid w:val="00943A68"/>
    <w:rsid w:val="00943F5F"/>
    <w:rsid w:val="00944BA2"/>
    <w:rsid w:val="009454C1"/>
    <w:rsid w:val="00945974"/>
    <w:rsid w:val="00945B9A"/>
    <w:rsid w:val="00946418"/>
    <w:rsid w:val="00946D16"/>
    <w:rsid w:val="00947AD9"/>
    <w:rsid w:val="00950469"/>
    <w:rsid w:val="009522C8"/>
    <w:rsid w:val="0095239F"/>
    <w:rsid w:val="009523D0"/>
    <w:rsid w:val="00952436"/>
    <w:rsid w:val="00952690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7E"/>
    <w:rsid w:val="00954FAC"/>
    <w:rsid w:val="00955B32"/>
    <w:rsid w:val="00955D13"/>
    <w:rsid w:val="00955DF5"/>
    <w:rsid w:val="00955E6D"/>
    <w:rsid w:val="00957DC1"/>
    <w:rsid w:val="0096197D"/>
    <w:rsid w:val="00961A33"/>
    <w:rsid w:val="00962737"/>
    <w:rsid w:val="00963592"/>
    <w:rsid w:val="00963A71"/>
    <w:rsid w:val="00963C7B"/>
    <w:rsid w:val="009642AE"/>
    <w:rsid w:val="00965163"/>
    <w:rsid w:val="00965382"/>
    <w:rsid w:val="009653D4"/>
    <w:rsid w:val="00965D64"/>
    <w:rsid w:val="0096655B"/>
    <w:rsid w:val="009670E2"/>
    <w:rsid w:val="009676AA"/>
    <w:rsid w:val="00967741"/>
    <w:rsid w:val="00970076"/>
    <w:rsid w:val="009706D1"/>
    <w:rsid w:val="00971DCF"/>
    <w:rsid w:val="00972219"/>
    <w:rsid w:val="00972AD0"/>
    <w:rsid w:val="00972AEC"/>
    <w:rsid w:val="00972FD9"/>
    <w:rsid w:val="0097304B"/>
    <w:rsid w:val="009741C0"/>
    <w:rsid w:val="0097466B"/>
    <w:rsid w:val="009748EC"/>
    <w:rsid w:val="009758BD"/>
    <w:rsid w:val="00977414"/>
    <w:rsid w:val="00977802"/>
    <w:rsid w:val="00977A3B"/>
    <w:rsid w:val="00977A75"/>
    <w:rsid w:val="00977D85"/>
    <w:rsid w:val="00977F54"/>
    <w:rsid w:val="00980281"/>
    <w:rsid w:val="00980E46"/>
    <w:rsid w:val="009813BA"/>
    <w:rsid w:val="009814E4"/>
    <w:rsid w:val="00981DFF"/>
    <w:rsid w:val="0098209D"/>
    <w:rsid w:val="0098271A"/>
    <w:rsid w:val="009829A6"/>
    <w:rsid w:val="009834C5"/>
    <w:rsid w:val="00984602"/>
    <w:rsid w:val="009850C6"/>
    <w:rsid w:val="009852DF"/>
    <w:rsid w:val="009854B3"/>
    <w:rsid w:val="00985B91"/>
    <w:rsid w:val="00985E6C"/>
    <w:rsid w:val="009860B7"/>
    <w:rsid w:val="0098674E"/>
    <w:rsid w:val="00986B80"/>
    <w:rsid w:val="009874BF"/>
    <w:rsid w:val="00987565"/>
    <w:rsid w:val="00987884"/>
    <w:rsid w:val="009900E8"/>
    <w:rsid w:val="009902E7"/>
    <w:rsid w:val="00990AEC"/>
    <w:rsid w:val="009918B0"/>
    <w:rsid w:val="00991CFA"/>
    <w:rsid w:val="00992C26"/>
    <w:rsid w:val="00992D07"/>
    <w:rsid w:val="00993477"/>
    <w:rsid w:val="00993631"/>
    <w:rsid w:val="00993DCD"/>
    <w:rsid w:val="00994DAB"/>
    <w:rsid w:val="0099567D"/>
    <w:rsid w:val="009956E8"/>
    <w:rsid w:val="00995AAB"/>
    <w:rsid w:val="00996194"/>
    <w:rsid w:val="0099692A"/>
    <w:rsid w:val="00997C62"/>
    <w:rsid w:val="009A0032"/>
    <w:rsid w:val="009A06CF"/>
    <w:rsid w:val="009A06EE"/>
    <w:rsid w:val="009A0D22"/>
    <w:rsid w:val="009A16B0"/>
    <w:rsid w:val="009A178A"/>
    <w:rsid w:val="009A329F"/>
    <w:rsid w:val="009A34D6"/>
    <w:rsid w:val="009A35D2"/>
    <w:rsid w:val="009A4CA4"/>
    <w:rsid w:val="009A4F7B"/>
    <w:rsid w:val="009A51B2"/>
    <w:rsid w:val="009A5439"/>
    <w:rsid w:val="009A563C"/>
    <w:rsid w:val="009A5C4E"/>
    <w:rsid w:val="009A5DE3"/>
    <w:rsid w:val="009A5FF6"/>
    <w:rsid w:val="009A6072"/>
    <w:rsid w:val="009A6CA5"/>
    <w:rsid w:val="009B1D9B"/>
    <w:rsid w:val="009B24D9"/>
    <w:rsid w:val="009B2BC4"/>
    <w:rsid w:val="009B2C6D"/>
    <w:rsid w:val="009B311D"/>
    <w:rsid w:val="009B3B71"/>
    <w:rsid w:val="009B3C25"/>
    <w:rsid w:val="009B43F3"/>
    <w:rsid w:val="009B4869"/>
    <w:rsid w:val="009B5333"/>
    <w:rsid w:val="009B5984"/>
    <w:rsid w:val="009B5A2A"/>
    <w:rsid w:val="009B5D5C"/>
    <w:rsid w:val="009B6CBE"/>
    <w:rsid w:val="009B741B"/>
    <w:rsid w:val="009B799D"/>
    <w:rsid w:val="009B7DCA"/>
    <w:rsid w:val="009C0165"/>
    <w:rsid w:val="009C040F"/>
    <w:rsid w:val="009C043E"/>
    <w:rsid w:val="009C12BE"/>
    <w:rsid w:val="009C1535"/>
    <w:rsid w:val="009C1748"/>
    <w:rsid w:val="009C35A1"/>
    <w:rsid w:val="009C3B40"/>
    <w:rsid w:val="009C3C50"/>
    <w:rsid w:val="009C42BA"/>
    <w:rsid w:val="009C42FE"/>
    <w:rsid w:val="009C4E21"/>
    <w:rsid w:val="009C6201"/>
    <w:rsid w:val="009C68A4"/>
    <w:rsid w:val="009C73C7"/>
    <w:rsid w:val="009C7502"/>
    <w:rsid w:val="009C7E52"/>
    <w:rsid w:val="009D021D"/>
    <w:rsid w:val="009D056A"/>
    <w:rsid w:val="009D0693"/>
    <w:rsid w:val="009D15C4"/>
    <w:rsid w:val="009D1665"/>
    <w:rsid w:val="009D1743"/>
    <w:rsid w:val="009D17F9"/>
    <w:rsid w:val="009D18DF"/>
    <w:rsid w:val="009D1B93"/>
    <w:rsid w:val="009D1C7B"/>
    <w:rsid w:val="009D299A"/>
    <w:rsid w:val="009D40C7"/>
    <w:rsid w:val="009D428E"/>
    <w:rsid w:val="009D4312"/>
    <w:rsid w:val="009D52A3"/>
    <w:rsid w:val="009D5749"/>
    <w:rsid w:val="009D6B4E"/>
    <w:rsid w:val="009D6CF1"/>
    <w:rsid w:val="009D75C8"/>
    <w:rsid w:val="009D7EF4"/>
    <w:rsid w:val="009E06C7"/>
    <w:rsid w:val="009E0BD2"/>
    <w:rsid w:val="009E3352"/>
    <w:rsid w:val="009E3BA6"/>
    <w:rsid w:val="009E3FBD"/>
    <w:rsid w:val="009E41BD"/>
    <w:rsid w:val="009E41DC"/>
    <w:rsid w:val="009E463B"/>
    <w:rsid w:val="009E469E"/>
    <w:rsid w:val="009E4803"/>
    <w:rsid w:val="009E5073"/>
    <w:rsid w:val="009E5AF1"/>
    <w:rsid w:val="009E5FFC"/>
    <w:rsid w:val="009E636D"/>
    <w:rsid w:val="009E6487"/>
    <w:rsid w:val="009E664E"/>
    <w:rsid w:val="009E6817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6AD"/>
    <w:rsid w:val="009F3764"/>
    <w:rsid w:val="009F3866"/>
    <w:rsid w:val="009F3BFB"/>
    <w:rsid w:val="009F3CBD"/>
    <w:rsid w:val="009F40BB"/>
    <w:rsid w:val="009F4C15"/>
    <w:rsid w:val="009F50BB"/>
    <w:rsid w:val="009F52AA"/>
    <w:rsid w:val="009F6003"/>
    <w:rsid w:val="009F61C9"/>
    <w:rsid w:val="009F62AB"/>
    <w:rsid w:val="009F653D"/>
    <w:rsid w:val="009F691B"/>
    <w:rsid w:val="009F691C"/>
    <w:rsid w:val="009F6FFF"/>
    <w:rsid w:val="009F7C49"/>
    <w:rsid w:val="00A000A3"/>
    <w:rsid w:val="00A004C1"/>
    <w:rsid w:val="00A0063A"/>
    <w:rsid w:val="00A00F9E"/>
    <w:rsid w:val="00A0119C"/>
    <w:rsid w:val="00A013DB"/>
    <w:rsid w:val="00A01566"/>
    <w:rsid w:val="00A01A7C"/>
    <w:rsid w:val="00A01BB1"/>
    <w:rsid w:val="00A021F1"/>
    <w:rsid w:val="00A02359"/>
    <w:rsid w:val="00A024AB"/>
    <w:rsid w:val="00A02A2E"/>
    <w:rsid w:val="00A03D23"/>
    <w:rsid w:val="00A055A9"/>
    <w:rsid w:val="00A05CA6"/>
    <w:rsid w:val="00A0631C"/>
    <w:rsid w:val="00A0632F"/>
    <w:rsid w:val="00A0678E"/>
    <w:rsid w:val="00A069E7"/>
    <w:rsid w:val="00A07230"/>
    <w:rsid w:val="00A101B5"/>
    <w:rsid w:val="00A106A2"/>
    <w:rsid w:val="00A10E4E"/>
    <w:rsid w:val="00A11D1E"/>
    <w:rsid w:val="00A12231"/>
    <w:rsid w:val="00A128FA"/>
    <w:rsid w:val="00A1391F"/>
    <w:rsid w:val="00A13AE4"/>
    <w:rsid w:val="00A13B10"/>
    <w:rsid w:val="00A13EA3"/>
    <w:rsid w:val="00A14454"/>
    <w:rsid w:val="00A147CC"/>
    <w:rsid w:val="00A14ABE"/>
    <w:rsid w:val="00A1530F"/>
    <w:rsid w:val="00A15A12"/>
    <w:rsid w:val="00A15E4A"/>
    <w:rsid w:val="00A168B4"/>
    <w:rsid w:val="00A16EF1"/>
    <w:rsid w:val="00A17549"/>
    <w:rsid w:val="00A17793"/>
    <w:rsid w:val="00A20042"/>
    <w:rsid w:val="00A203CC"/>
    <w:rsid w:val="00A20743"/>
    <w:rsid w:val="00A20CDC"/>
    <w:rsid w:val="00A21070"/>
    <w:rsid w:val="00A2111C"/>
    <w:rsid w:val="00A214C4"/>
    <w:rsid w:val="00A21EF0"/>
    <w:rsid w:val="00A21FC9"/>
    <w:rsid w:val="00A22185"/>
    <w:rsid w:val="00A223E2"/>
    <w:rsid w:val="00A2316F"/>
    <w:rsid w:val="00A236E7"/>
    <w:rsid w:val="00A23E68"/>
    <w:rsid w:val="00A242B8"/>
    <w:rsid w:val="00A24A41"/>
    <w:rsid w:val="00A25286"/>
    <w:rsid w:val="00A255F7"/>
    <w:rsid w:val="00A2621B"/>
    <w:rsid w:val="00A26879"/>
    <w:rsid w:val="00A26B95"/>
    <w:rsid w:val="00A27777"/>
    <w:rsid w:val="00A31438"/>
    <w:rsid w:val="00A31439"/>
    <w:rsid w:val="00A3164A"/>
    <w:rsid w:val="00A31854"/>
    <w:rsid w:val="00A318FF"/>
    <w:rsid w:val="00A31C82"/>
    <w:rsid w:val="00A31F91"/>
    <w:rsid w:val="00A32218"/>
    <w:rsid w:val="00A322DD"/>
    <w:rsid w:val="00A32F85"/>
    <w:rsid w:val="00A33465"/>
    <w:rsid w:val="00A33503"/>
    <w:rsid w:val="00A33AD3"/>
    <w:rsid w:val="00A33B01"/>
    <w:rsid w:val="00A34192"/>
    <w:rsid w:val="00A3437A"/>
    <w:rsid w:val="00A34580"/>
    <w:rsid w:val="00A345E0"/>
    <w:rsid w:val="00A356F5"/>
    <w:rsid w:val="00A35804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37A5B"/>
    <w:rsid w:val="00A40350"/>
    <w:rsid w:val="00A40B51"/>
    <w:rsid w:val="00A40B98"/>
    <w:rsid w:val="00A41164"/>
    <w:rsid w:val="00A41740"/>
    <w:rsid w:val="00A41743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6244"/>
    <w:rsid w:val="00A4711E"/>
    <w:rsid w:val="00A474D6"/>
    <w:rsid w:val="00A476A3"/>
    <w:rsid w:val="00A500E5"/>
    <w:rsid w:val="00A50A1A"/>
    <w:rsid w:val="00A51503"/>
    <w:rsid w:val="00A5179E"/>
    <w:rsid w:val="00A51FF2"/>
    <w:rsid w:val="00A520A6"/>
    <w:rsid w:val="00A52102"/>
    <w:rsid w:val="00A525D2"/>
    <w:rsid w:val="00A525F9"/>
    <w:rsid w:val="00A52C66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64B2"/>
    <w:rsid w:val="00A57375"/>
    <w:rsid w:val="00A5743B"/>
    <w:rsid w:val="00A5746F"/>
    <w:rsid w:val="00A5786E"/>
    <w:rsid w:val="00A6042B"/>
    <w:rsid w:val="00A60BDA"/>
    <w:rsid w:val="00A61128"/>
    <w:rsid w:val="00A61960"/>
    <w:rsid w:val="00A61F3C"/>
    <w:rsid w:val="00A62014"/>
    <w:rsid w:val="00A6204F"/>
    <w:rsid w:val="00A626E3"/>
    <w:rsid w:val="00A627B9"/>
    <w:rsid w:val="00A63FD4"/>
    <w:rsid w:val="00A6466F"/>
    <w:rsid w:val="00A6490F"/>
    <w:rsid w:val="00A655F3"/>
    <w:rsid w:val="00A65845"/>
    <w:rsid w:val="00A65A04"/>
    <w:rsid w:val="00A6604D"/>
    <w:rsid w:val="00A66060"/>
    <w:rsid w:val="00A6675A"/>
    <w:rsid w:val="00A6676A"/>
    <w:rsid w:val="00A669E7"/>
    <w:rsid w:val="00A66C67"/>
    <w:rsid w:val="00A674A5"/>
    <w:rsid w:val="00A67673"/>
    <w:rsid w:val="00A679E2"/>
    <w:rsid w:val="00A7033F"/>
    <w:rsid w:val="00A70FBD"/>
    <w:rsid w:val="00A718B8"/>
    <w:rsid w:val="00A71C87"/>
    <w:rsid w:val="00A71D53"/>
    <w:rsid w:val="00A725CF"/>
    <w:rsid w:val="00A72FCE"/>
    <w:rsid w:val="00A732A5"/>
    <w:rsid w:val="00A73B77"/>
    <w:rsid w:val="00A74759"/>
    <w:rsid w:val="00A748FF"/>
    <w:rsid w:val="00A7589B"/>
    <w:rsid w:val="00A75ECA"/>
    <w:rsid w:val="00A75F82"/>
    <w:rsid w:val="00A768BB"/>
    <w:rsid w:val="00A76C5C"/>
    <w:rsid w:val="00A76CE3"/>
    <w:rsid w:val="00A7726D"/>
    <w:rsid w:val="00A7774C"/>
    <w:rsid w:val="00A7777E"/>
    <w:rsid w:val="00A77DF4"/>
    <w:rsid w:val="00A77E7F"/>
    <w:rsid w:val="00A80093"/>
    <w:rsid w:val="00A80BFA"/>
    <w:rsid w:val="00A80FD5"/>
    <w:rsid w:val="00A81373"/>
    <w:rsid w:val="00A815DB"/>
    <w:rsid w:val="00A81777"/>
    <w:rsid w:val="00A81A9D"/>
    <w:rsid w:val="00A8300D"/>
    <w:rsid w:val="00A83013"/>
    <w:rsid w:val="00A835D9"/>
    <w:rsid w:val="00A83CD0"/>
    <w:rsid w:val="00A843D7"/>
    <w:rsid w:val="00A8454F"/>
    <w:rsid w:val="00A84909"/>
    <w:rsid w:val="00A84962"/>
    <w:rsid w:val="00A84F74"/>
    <w:rsid w:val="00A858D2"/>
    <w:rsid w:val="00A85E1D"/>
    <w:rsid w:val="00A86200"/>
    <w:rsid w:val="00A86504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270"/>
    <w:rsid w:val="00A90521"/>
    <w:rsid w:val="00A908CF"/>
    <w:rsid w:val="00A90DA3"/>
    <w:rsid w:val="00A913B6"/>
    <w:rsid w:val="00A916AB"/>
    <w:rsid w:val="00A91901"/>
    <w:rsid w:val="00A91AD3"/>
    <w:rsid w:val="00A91C93"/>
    <w:rsid w:val="00A91FCB"/>
    <w:rsid w:val="00A92EF6"/>
    <w:rsid w:val="00A936BF"/>
    <w:rsid w:val="00A93702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40"/>
    <w:rsid w:val="00AA2C6B"/>
    <w:rsid w:val="00AA32CD"/>
    <w:rsid w:val="00AA3CC5"/>
    <w:rsid w:val="00AA4598"/>
    <w:rsid w:val="00AA47D9"/>
    <w:rsid w:val="00AA4EB6"/>
    <w:rsid w:val="00AA5C85"/>
    <w:rsid w:val="00AA63D7"/>
    <w:rsid w:val="00AA6A28"/>
    <w:rsid w:val="00AA6CD8"/>
    <w:rsid w:val="00AA6D81"/>
    <w:rsid w:val="00AA78D8"/>
    <w:rsid w:val="00AB0069"/>
    <w:rsid w:val="00AB00F8"/>
    <w:rsid w:val="00AB019E"/>
    <w:rsid w:val="00AB0846"/>
    <w:rsid w:val="00AB09BD"/>
    <w:rsid w:val="00AB0B75"/>
    <w:rsid w:val="00AB108F"/>
    <w:rsid w:val="00AB1BE6"/>
    <w:rsid w:val="00AB1E7F"/>
    <w:rsid w:val="00AB3F27"/>
    <w:rsid w:val="00AB4DE1"/>
    <w:rsid w:val="00AB529A"/>
    <w:rsid w:val="00AB5579"/>
    <w:rsid w:val="00AB56D1"/>
    <w:rsid w:val="00AB5DBF"/>
    <w:rsid w:val="00AB63E2"/>
    <w:rsid w:val="00AB70D8"/>
    <w:rsid w:val="00AB71FE"/>
    <w:rsid w:val="00AB721C"/>
    <w:rsid w:val="00AB76CE"/>
    <w:rsid w:val="00AB7B4C"/>
    <w:rsid w:val="00AC1C94"/>
    <w:rsid w:val="00AC1E2A"/>
    <w:rsid w:val="00AC1EC4"/>
    <w:rsid w:val="00AC2439"/>
    <w:rsid w:val="00AC3B39"/>
    <w:rsid w:val="00AC3B8D"/>
    <w:rsid w:val="00AC418C"/>
    <w:rsid w:val="00AC42F3"/>
    <w:rsid w:val="00AC44C9"/>
    <w:rsid w:val="00AC4585"/>
    <w:rsid w:val="00AC4796"/>
    <w:rsid w:val="00AC492F"/>
    <w:rsid w:val="00AC4F78"/>
    <w:rsid w:val="00AC5826"/>
    <w:rsid w:val="00AC65F7"/>
    <w:rsid w:val="00AC6638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24E4"/>
    <w:rsid w:val="00AD321E"/>
    <w:rsid w:val="00AD3391"/>
    <w:rsid w:val="00AD34AF"/>
    <w:rsid w:val="00AD3871"/>
    <w:rsid w:val="00AD38D8"/>
    <w:rsid w:val="00AD59A6"/>
    <w:rsid w:val="00AD5C6A"/>
    <w:rsid w:val="00AD61DD"/>
    <w:rsid w:val="00AD6A01"/>
    <w:rsid w:val="00AD6BC6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66D"/>
    <w:rsid w:val="00AE1844"/>
    <w:rsid w:val="00AE1895"/>
    <w:rsid w:val="00AE1A8C"/>
    <w:rsid w:val="00AE1DA5"/>
    <w:rsid w:val="00AE2369"/>
    <w:rsid w:val="00AE2643"/>
    <w:rsid w:val="00AE2919"/>
    <w:rsid w:val="00AE2F94"/>
    <w:rsid w:val="00AE3294"/>
    <w:rsid w:val="00AE37F1"/>
    <w:rsid w:val="00AE3B6A"/>
    <w:rsid w:val="00AE3D71"/>
    <w:rsid w:val="00AE40CC"/>
    <w:rsid w:val="00AE463B"/>
    <w:rsid w:val="00AE4D92"/>
    <w:rsid w:val="00AE4E49"/>
    <w:rsid w:val="00AE5143"/>
    <w:rsid w:val="00AE5F89"/>
    <w:rsid w:val="00AE6112"/>
    <w:rsid w:val="00AE61E8"/>
    <w:rsid w:val="00AE62C9"/>
    <w:rsid w:val="00AE6410"/>
    <w:rsid w:val="00AE6628"/>
    <w:rsid w:val="00AE69DB"/>
    <w:rsid w:val="00AE69F0"/>
    <w:rsid w:val="00AE6A34"/>
    <w:rsid w:val="00AE77FC"/>
    <w:rsid w:val="00AE7927"/>
    <w:rsid w:val="00AE7A75"/>
    <w:rsid w:val="00AF0198"/>
    <w:rsid w:val="00AF034B"/>
    <w:rsid w:val="00AF0939"/>
    <w:rsid w:val="00AF0FB6"/>
    <w:rsid w:val="00AF1274"/>
    <w:rsid w:val="00AF132D"/>
    <w:rsid w:val="00AF1769"/>
    <w:rsid w:val="00AF1B54"/>
    <w:rsid w:val="00AF1E14"/>
    <w:rsid w:val="00AF396C"/>
    <w:rsid w:val="00AF3EE0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775D"/>
    <w:rsid w:val="00B002D7"/>
    <w:rsid w:val="00B00653"/>
    <w:rsid w:val="00B006D0"/>
    <w:rsid w:val="00B00A23"/>
    <w:rsid w:val="00B01269"/>
    <w:rsid w:val="00B01E9A"/>
    <w:rsid w:val="00B0205E"/>
    <w:rsid w:val="00B02E1C"/>
    <w:rsid w:val="00B02F88"/>
    <w:rsid w:val="00B0369D"/>
    <w:rsid w:val="00B03B3F"/>
    <w:rsid w:val="00B03EE7"/>
    <w:rsid w:val="00B03FF0"/>
    <w:rsid w:val="00B04912"/>
    <w:rsid w:val="00B05115"/>
    <w:rsid w:val="00B0521B"/>
    <w:rsid w:val="00B055F0"/>
    <w:rsid w:val="00B05776"/>
    <w:rsid w:val="00B0594D"/>
    <w:rsid w:val="00B07CB5"/>
    <w:rsid w:val="00B07E7C"/>
    <w:rsid w:val="00B1022D"/>
    <w:rsid w:val="00B1039C"/>
    <w:rsid w:val="00B12C49"/>
    <w:rsid w:val="00B14133"/>
    <w:rsid w:val="00B1425A"/>
    <w:rsid w:val="00B143C6"/>
    <w:rsid w:val="00B14C54"/>
    <w:rsid w:val="00B15342"/>
    <w:rsid w:val="00B156C1"/>
    <w:rsid w:val="00B15B9D"/>
    <w:rsid w:val="00B15CCF"/>
    <w:rsid w:val="00B16618"/>
    <w:rsid w:val="00B16FDC"/>
    <w:rsid w:val="00B17072"/>
    <w:rsid w:val="00B170CD"/>
    <w:rsid w:val="00B17B6B"/>
    <w:rsid w:val="00B2025A"/>
    <w:rsid w:val="00B2061B"/>
    <w:rsid w:val="00B20880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53A0"/>
    <w:rsid w:val="00B2602F"/>
    <w:rsid w:val="00B265E7"/>
    <w:rsid w:val="00B26EBA"/>
    <w:rsid w:val="00B272F5"/>
    <w:rsid w:val="00B30107"/>
    <w:rsid w:val="00B3067E"/>
    <w:rsid w:val="00B31F06"/>
    <w:rsid w:val="00B31F0C"/>
    <w:rsid w:val="00B32FFF"/>
    <w:rsid w:val="00B33341"/>
    <w:rsid w:val="00B33649"/>
    <w:rsid w:val="00B33DA4"/>
    <w:rsid w:val="00B34781"/>
    <w:rsid w:val="00B3478F"/>
    <w:rsid w:val="00B34DCB"/>
    <w:rsid w:val="00B34DE1"/>
    <w:rsid w:val="00B36151"/>
    <w:rsid w:val="00B3665E"/>
    <w:rsid w:val="00B367AF"/>
    <w:rsid w:val="00B367D7"/>
    <w:rsid w:val="00B36AC4"/>
    <w:rsid w:val="00B37689"/>
    <w:rsid w:val="00B4022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C41"/>
    <w:rsid w:val="00B44BA9"/>
    <w:rsid w:val="00B45AF4"/>
    <w:rsid w:val="00B45C6D"/>
    <w:rsid w:val="00B463A3"/>
    <w:rsid w:val="00B4675A"/>
    <w:rsid w:val="00B467CA"/>
    <w:rsid w:val="00B46F0D"/>
    <w:rsid w:val="00B470CB"/>
    <w:rsid w:val="00B474B1"/>
    <w:rsid w:val="00B47894"/>
    <w:rsid w:val="00B4791F"/>
    <w:rsid w:val="00B5079D"/>
    <w:rsid w:val="00B50858"/>
    <w:rsid w:val="00B50931"/>
    <w:rsid w:val="00B50F81"/>
    <w:rsid w:val="00B51400"/>
    <w:rsid w:val="00B51986"/>
    <w:rsid w:val="00B528BE"/>
    <w:rsid w:val="00B52961"/>
    <w:rsid w:val="00B52E1E"/>
    <w:rsid w:val="00B52FC8"/>
    <w:rsid w:val="00B53747"/>
    <w:rsid w:val="00B53E35"/>
    <w:rsid w:val="00B54361"/>
    <w:rsid w:val="00B548AC"/>
    <w:rsid w:val="00B54AC1"/>
    <w:rsid w:val="00B54AE1"/>
    <w:rsid w:val="00B55D53"/>
    <w:rsid w:val="00B562EF"/>
    <w:rsid w:val="00B57A9A"/>
    <w:rsid w:val="00B57B0D"/>
    <w:rsid w:val="00B60CBD"/>
    <w:rsid w:val="00B60F14"/>
    <w:rsid w:val="00B61295"/>
    <w:rsid w:val="00B61B43"/>
    <w:rsid w:val="00B62B07"/>
    <w:rsid w:val="00B63570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1A0"/>
    <w:rsid w:val="00B718D2"/>
    <w:rsid w:val="00B72126"/>
    <w:rsid w:val="00B725A3"/>
    <w:rsid w:val="00B726B5"/>
    <w:rsid w:val="00B726ED"/>
    <w:rsid w:val="00B72FDD"/>
    <w:rsid w:val="00B73BFF"/>
    <w:rsid w:val="00B73F3A"/>
    <w:rsid w:val="00B74B24"/>
    <w:rsid w:val="00B754D9"/>
    <w:rsid w:val="00B754E1"/>
    <w:rsid w:val="00B755AA"/>
    <w:rsid w:val="00B756AA"/>
    <w:rsid w:val="00B756BB"/>
    <w:rsid w:val="00B75B48"/>
    <w:rsid w:val="00B75BAF"/>
    <w:rsid w:val="00B76340"/>
    <w:rsid w:val="00B76743"/>
    <w:rsid w:val="00B767C9"/>
    <w:rsid w:val="00B77519"/>
    <w:rsid w:val="00B77717"/>
    <w:rsid w:val="00B77727"/>
    <w:rsid w:val="00B77DFB"/>
    <w:rsid w:val="00B77E0B"/>
    <w:rsid w:val="00B80691"/>
    <w:rsid w:val="00B80800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5E1"/>
    <w:rsid w:val="00B83657"/>
    <w:rsid w:val="00B83A0B"/>
    <w:rsid w:val="00B84C9E"/>
    <w:rsid w:val="00B85534"/>
    <w:rsid w:val="00B85866"/>
    <w:rsid w:val="00B85C7A"/>
    <w:rsid w:val="00B86DBC"/>
    <w:rsid w:val="00B86E74"/>
    <w:rsid w:val="00B87164"/>
    <w:rsid w:val="00B8784D"/>
    <w:rsid w:val="00B8799F"/>
    <w:rsid w:val="00B90271"/>
    <w:rsid w:val="00B9099E"/>
    <w:rsid w:val="00B90B70"/>
    <w:rsid w:val="00B91F2C"/>
    <w:rsid w:val="00B92275"/>
    <w:rsid w:val="00B92472"/>
    <w:rsid w:val="00B93993"/>
    <w:rsid w:val="00B944CE"/>
    <w:rsid w:val="00B945F5"/>
    <w:rsid w:val="00B9662B"/>
    <w:rsid w:val="00B967ED"/>
    <w:rsid w:val="00B96E15"/>
    <w:rsid w:val="00B96F6E"/>
    <w:rsid w:val="00BA072F"/>
    <w:rsid w:val="00BA08CC"/>
    <w:rsid w:val="00BA1041"/>
    <w:rsid w:val="00BA114B"/>
    <w:rsid w:val="00BA1B7A"/>
    <w:rsid w:val="00BA1CBE"/>
    <w:rsid w:val="00BA261F"/>
    <w:rsid w:val="00BA26E1"/>
    <w:rsid w:val="00BA3329"/>
    <w:rsid w:val="00BA336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A7686"/>
    <w:rsid w:val="00BB0E64"/>
    <w:rsid w:val="00BB1091"/>
    <w:rsid w:val="00BB10CB"/>
    <w:rsid w:val="00BB128B"/>
    <w:rsid w:val="00BB2322"/>
    <w:rsid w:val="00BB2D6C"/>
    <w:rsid w:val="00BB32A9"/>
    <w:rsid w:val="00BB33E6"/>
    <w:rsid w:val="00BB343C"/>
    <w:rsid w:val="00BB3984"/>
    <w:rsid w:val="00BB3B94"/>
    <w:rsid w:val="00BB3C67"/>
    <w:rsid w:val="00BB4777"/>
    <w:rsid w:val="00BB51D1"/>
    <w:rsid w:val="00BB5344"/>
    <w:rsid w:val="00BB56A4"/>
    <w:rsid w:val="00BB5CB2"/>
    <w:rsid w:val="00BB5E4C"/>
    <w:rsid w:val="00BB5ED7"/>
    <w:rsid w:val="00BB6666"/>
    <w:rsid w:val="00BB6E06"/>
    <w:rsid w:val="00BB76E4"/>
    <w:rsid w:val="00BB7D54"/>
    <w:rsid w:val="00BC0D8B"/>
    <w:rsid w:val="00BC1661"/>
    <w:rsid w:val="00BC1C6E"/>
    <w:rsid w:val="00BC20EB"/>
    <w:rsid w:val="00BC21E0"/>
    <w:rsid w:val="00BC31B3"/>
    <w:rsid w:val="00BC359C"/>
    <w:rsid w:val="00BC4452"/>
    <w:rsid w:val="00BC4C8B"/>
    <w:rsid w:val="00BC4E8C"/>
    <w:rsid w:val="00BC5297"/>
    <w:rsid w:val="00BC53C6"/>
    <w:rsid w:val="00BC5492"/>
    <w:rsid w:val="00BC5E05"/>
    <w:rsid w:val="00BC7C53"/>
    <w:rsid w:val="00BC7EB6"/>
    <w:rsid w:val="00BD1B60"/>
    <w:rsid w:val="00BD1E80"/>
    <w:rsid w:val="00BD24A8"/>
    <w:rsid w:val="00BD2980"/>
    <w:rsid w:val="00BD37BC"/>
    <w:rsid w:val="00BD3984"/>
    <w:rsid w:val="00BD43B6"/>
    <w:rsid w:val="00BD505B"/>
    <w:rsid w:val="00BD5934"/>
    <w:rsid w:val="00BD5CDC"/>
    <w:rsid w:val="00BD5DC8"/>
    <w:rsid w:val="00BD61DA"/>
    <w:rsid w:val="00BD6A46"/>
    <w:rsid w:val="00BD6C68"/>
    <w:rsid w:val="00BD7016"/>
    <w:rsid w:val="00BD74B8"/>
    <w:rsid w:val="00BD7A32"/>
    <w:rsid w:val="00BD7D64"/>
    <w:rsid w:val="00BE03AB"/>
    <w:rsid w:val="00BE03DA"/>
    <w:rsid w:val="00BE1622"/>
    <w:rsid w:val="00BE16D1"/>
    <w:rsid w:val="00BE1A82"/>
    <w:rsid w:val="00BE1EC6"/>
    <w:rsid w:val="00BE1F73"/>
    <w:rsid w:val="00BE21C9"/>
    <w:rsid w:val="00BE2A7C"/>
    <w:rsid w:val="00BE3135"/>
    <w:rsid w:val="00BE3435"/>
    <w:rsid w:val="00BE347E"/>
    <w:rsid w:val="00BE3F20"/>
    <w:rsid w:val="00BE4217"/>
    <w:rsid w:val="00BE42EC"/>
    <w:rsid w:val="00BE498E"/>
    <w:rsid w:val="00BE50A2"/>
    <w:rsid w:val="00BE57A0"/>
    <w:rsid w:val="00BE5BC2"/>
    <w:rsid w:val="00BE5DE3"/>
    <w:rsid w:val="00BE6838"/>
    <w:rsid w:val="00BE6F8C"/>
    <w:rsid w:val="00BE7429"/>
    <w:rsid w:val="00BE7AD8"/>
    <w:rsid w:val="00BF0021"/>
    <w:rsid w:val="00BF00F5"/>
    <w:rsid w:val="00BF0727"/>
    <w:rsid w:val="00BF072D"/>
    <w:rsid w:val="00BF20CF"/>
    <w:rsid w:val="00BF2495"/>
    <w:rsid w:val="00BF2EBD"/>
    <w:rsid w:val="00BF35FF"/>
    <w:rsid w:val="00BF373B"/>
    <w:rsid w:val="00BF38AA"/>
    <w:rsid w:val="00BF4757"/>
    <w:rsid w:val="00BF6342"/>
    <w:rsid w:val="00BF6C33"/>
    <w:rsid w:val="00BF732F"/>
    <w:rsid w:val="00BF78E1"/>
    <w:rsid w:val="00BF7965"/>
    <w:rsid w:val="00BF7A09"/>
    <w:rsid w:val="00C00921"/>
    <w:rsid w:val="00C00B26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1375"/>
    <w:rsid w:val="00C12870"/>
    <w:rsid w:val="00C132C4"/>
    <w:rsid w:val="00C136F8"/>
    <w:rsid w:val="00C13DA6"/>
    <w:rsid w:val="00C148C5"/>
    <w:rsid w:val="00C14BB2"/>
    <w:rsid w:val="00C15566"/>
    <w:rsid w:val="00C156BF"/>
    <w:rsid w:val="00C15729"/>
    <w:rsid w:val="00C16871"/>
    <w:rsid w:val="00C16C4E"/>
    <w:rsid w:val="00C16CCB"/>
    <w:rsid w:val="00C16D94"/>
    <w:rsid w:val="00C178B3"/>
    <w:rsid w:val="00C178F9"/>
    <w:rsid w:val="00C17D06"/>
    <w:rsid w:val="00C17F6C"/>
    <w:rsid w:val="00C20F32"/>
    <w:rsid w:val="00C214F1"/>
    <w:rsid w:val="00C21897"/>
    <w:rsid w:val="00C22678"/>
    <w:rsid w:val="00C22E65"/>
    <w:rsid w:val="00C23126"/>
    <w:rsid w:val="00C232FE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66EB"/>
    <w:rsid w:val="00C26ABD"/>
    <w:rsid w:val="00C275D7"/>
    <w:rsid w:val="00C27B18"/>
    <w:rsid w:val="00C27C30"/>
    <w:rsid w:val="00C3033D"/>
    <w:rsid w:val="00C30DCD"/>
    <w:rsid w:val="00C31419"/>
    <w:rsid w:val="00C31D7E"/>
    <w:rsid w:val="00C32423"/>
    <w:rsid w:val="00C3261B"/>
    <w:rsid w:val="00C333B8"/>
    <w:rsid w:val="00C33619"/>
    <w:rsid w:val="00C3378A"/>
    <w:rsid w:val="00C33A74"/>
    <w:rsid w:val="00C34114"/>
    <w:rsid w:val="00C34EFD"/>
    <w:rsid w:val="00C35263"/>
    <w:rsid w:val="00C35911"/>
    <w:rsid w:val="00C35F70"/>
    <w:rsid w:val="00C3663D"/>
    <w:rsid w:val="00C367DC"/>
    <w:rsid w:val="00C36B06"/>
    <w:rsid w:val="00C3735F"/>
    <w:rsid w:val="00C373A1"/>
    <w:rsid w:val="00C41132"/>
    <w:rsid w:val="00C4128B"/>
    <w:rsid w:val="00C41379"/>
    <w:rsid w:val="00C41526"/>
    <w:rsid w:val="00C41A19"/>
    <w:rsid w:val="00C41E4D"/>
    <w:rsid w:val="00C41E8A"/>
    <w:rsid w:val="00C42FAE"/>
    <w:rsid w:val="00C43059"/>
    <w:rsid w:val="00C43334"/>
    <w:rsid w:val="00C433F9"/>
    <w:rsid w:val="00C44858"/>
    <w:rsid w:val="00C4523B"/>
    <w:rsid w:val="00C45403"/>
    <w:rsid w:val="00C45D54"/>
    <w:rsid w:val="00C4615C"/>
    <w:rsid w:val="00C464DB"/>
    <w:rsid w:val="00C46D1D"/>
    <w:rsid w:val="00C47606"/>
    <w:rsid w:val="00C479C3"/>
    <w:rsid w:val="00C47D26"/>
    <w:rsid w:val="00C47F35"/>
    <w:rsid w:val="00C506BE"/>
    <w:rsid w:val="00C50DBF"/>
    <w:rsid w:val="00C51377"/>
    <w:rsid w:val="00C51A01"/>
    <w:rsid w:val="00C51B58"/>
    <w:rsid w:val="00C51DD4"/>
    <w:rsid w:val="00C522DC"/>
    <w:rsid w:val="00C53617"/>
    <w:rsid w:val="00C53833"/>
    <w:rsid w:val="00C54672"/>
    <w:rsid w:val="00C54C95"/>
    <w:rsid w:val="00C558A4"/>
    <w:rsid w:val="00C55A3F"/>
    <w:rsid w:val="00C5757C"/>
    <w:rsid w:val="00C57E6F"/>
    <w:rsid w:val="00C60557"/>
    <w:rsid w:val="00C60657"/>
    <w:rsid w:val="00C6079D"/>
    <w:rsid w:val="00C60C77"/>
    <w:rsid w:val="00C612BE"/>
    <w:rsid w:val="00C6255A"/>
    <w:rsid w:val="00C62CA1"/>
    <w:rsid w:val="00C63744"/>
    <w:rsid w:val="00C63CA7"/>
    <w:rsid w:val="00C64E6F"/>
    <w:rsid w:val="00C65934"/>
    <w:rsid w:val="00C65A40"/>
    <w:rsid w:val="00C65EDA"/>
    <w:rsid w:val="00C66440"/>
    <w:rsid w:val="00C6673A"/>
    <w:rsid w:val="00C66897"/>
    <w:rsid w:val="00C66C29"/>
    <w:rsid w:val="00C67127"/>
    <w:rsid w:val="00C672DA"/>
    <w:rsid w:val="00C673F9"/>
    <w:rsid w:val="00C675F8"/>
    <w:rsid w:val="00C679C4"/>
    <w:rsid w:val="00C703A3"/>
    <w:rsid w:val="00C707CE"/>
    <w:rsid w:val="00C70981"/>
    <w:rsid w:val="00C709E2"/>
    <w:rsid w:val="00C711CB"/>
    <w:rsid w:val="00C71503"/>
    <w:rsid w:val="00C71612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617A"/>
    <w:rsid w:val="00C7642B"/>
    <w:rsid w:val="00C764C3"/>
    <w:rsid w:val="00C769C0"/>
    <w:rsid w:val="00C76F89"/>
    <w:rsid w:val="00C805A6"/>
    <w:rsid w:val="00C807B5"/>
    <w:rsid w:val="00C80C44"/>
    <w:rsid w:val="00C80C9A"/>
    <w:rsid w:val="00C80E1C"/>
    <w:rsid w:val="00C81759"/>
    <w:rsid w:val="00C81824"/>
    <w:rsid w:val="00C820D0"/>
    <w:rsid w:val="00C82366"/>
    <w:rsid w:val="00C82368"/>
    <w:rsid w:val="00C823E3"/>
    <w:rsid w:val="00C82776"/>
    <w:rsid w:val="00C836E0"/>
    <w:rsid w:val="00C83898"/>
    <w:rsid w:val="00C84521"/>
    <w:rsid w:val="00C85243"/>
    <w:rsid w:val="00C85B27"/>
    <w:rsid w:val="00C86565"/>
    <w:rsid w:val="00C86EE4"/>
    <w:rsid w:val="00C877AA"/>
    <w:rsid w:val="00C90E2C"/>
    <w:rsid w:val="00C91FCA"/>
    <w:rsid w:val="00C92D1D"/>
    <w:rsid w:val="00C92DF1"/>
    <w:rsid w:val="00C93369"/>
    <w:rsid w:val="00C93731"/>
    <w:rsid w:val="00C9385C"/>
    <w:rsid w:val="00C93919"/>
    <w:rsid w:val="00C943C8"/>
    <w:rsid w:val="00C94A3B"/>
    <w:rsid w:val="00C95343"/>
    <w:rsid w:val="00C9599E"/>
    <w:rsid w:val="00C95B36"/>
    <w:rsid w:val="00C96514"/>
    <w:rsid w:val="00C969A0"/>
    <w:rsid w:val="00C96D90"/>
    <w:rsid w:val="00C97E1C"/>
    <w:rsid w:val="00CA0394"/>
    <w:rsid w:val="00CA0BE3"/>
    <w:rsid w:val="00CA0DFA"/>
    <w:rsid w:val="00CA0ED9"/>
    <w:rsid w:val="00CA1DE8"/>
    <w:rsid w:val="00CA2223"/>
    <w:rsid w:val="00CA33B5"/>
    <w:rsid w:val="00CA3C5C"/>
    <w:rsid w:val="00CA5A5B"/>
    <w:rsid w:val="00CA5ADC"/>
    <w:rsid w:val="00CA5DBD"/>
    <w:rsid w:val="00CA60CC"/>
    <w:rsid w:val="00CA60E5"/>
    <w:rsid w:val="00CA7291"/>
    <w:rsid w:val="00CB004E"/>
    <w:rsid w:val="00CB01D2"/>
    <w:rsid w:val="00CB05A8"/>
    <w:rsid w:val="00CB05BB"/>
    <w:rsid w:val="00CB0796"/>
    <w:rsid w:val="00CB0AE0"/>
    <w:rsid w:val="00CB17BB"/>
    <w:rsid w:val="00CB1CC8"/>
    <w:rsid w:val="00CB1F5F"/>
    <w:rsid w:val="00CB23D8"/>
    <w:rsid w:val="00CB2832"/>
    <w:rsid w:val="00CB30AE"/>
    <w:rsid w:val="00CB3280"/>
    <w:rsid w:val="00CB3983"/>
    <w:rsid w:val="00CB40CA"/>
    <w:rsid w:val="00CB40F2"/>
    <w:rsid w:val="00CB47EE"/>
    <w:rsid w:val="00CB4C77"/>
    <w:rsid w:val="00CB5024"/>
    <w:rsid w:val="00CB52EA"/>
    <w:rsid w:val="00CB5454"/>
    <w:rsid w:val="00CB5AAD"/>
    <w:rsid w:val="00CB5E64"/>
    <w:rsid w:val="00CB70AD"/>
    <w:rsid w:val="00CB74CA"/>
    <w:rsid w:val="00CC02BA"/>
    <w:rsid w:val="00CC0357"/>
    <w:rsid w:val="00CC04C3"/>
    <w:rsid w:val="00CC09C4"/>
    <w:rsid w:val="00CC0BF6"/>
    <w:rsid w:val="00CC1233"/>
    <w:rsid w:val="00CC1276"/>
    <w:rsid w:val="00CC1353"/>
    <w:rsid w:val="00CC1432"/>
    <w:rsid w:val="00CC1F2E"/>
    <w:rsid w:val="00CC2609"/>
    <w:rsid w:val="00CC2AAD"/>
    <w:rsid w:val="00CC2B93"/>
    <w:rsid w:val="00CC360B"/>
    <w:rsid w:val="00CC3AF6"/>
    <w:rsid w:val="00CC3BFD"/>
    <w:rsid w:val="00CC3FF3"/>
    <w:rsid w:val="00CC648B"/>
    <w:rsid w:val="00CC65EA"/>
    <w:rsid w:val="00CC6B32"/>
    <w:rsid w:val="00CC6B56"/>
    <w:rsid w:val="00CC6D64"/>
    <w:rsid w:val="00CC6E1C"/>
    <w:rsid w:val="00CC713B"/>
    <w:rsid w:val="00CD0200"/>
    <w:rsid w:val="00CD0283"/>
    <w:rsid w:val="00CD048B"/>
    <w:rsid w:val="00CD0922"/>
    <w:rsid w:val="00CD1021"/>
    <w:rsid w:val="00CD1E7B"/>
    <w:rsid w:val="00CD248B"/>
    <w:rsid w:val="00CD30FD"/>
    <w:rsid w:val="00CD32B8"/>
    <w:rsid w:val="00CD3453"/>
    <w:rsid w:val="00CD34C2"/>
    <w:rsid w:val="00CD3534"/>
    <w:rsid w:val="00CD40A2"/>
    <w:rsid w:val="00CD431F"/>
    <w:rsid w:val="00CD4A1A"/>
    <w:rsid w:val="00CD4BA4"/>
    <w:rsid w:val="00CD4C54"/>
    <w:rsid w:val="00CD5513"/>
    <w:rsid w:val="00CD5B50"/>
    <w:rsid w:val="00CD61EF"/>
    <w:rsid w:val="00CD6563"/>
    <w:rsid w:val="00CE043F"/>
    <w:rsid w:val="00CE07B9"/>
    <w:rsid w:val="00CE0841"/>
    <w:rsid w:val="00CE0B68"/>
    <w:rsid w:val="00CE0C5B"/>
    <w:rsid w:val="00CE1649"/>
    <w:rsid w:val="00CE237B"/>
    <w:rsid w:val="00CE2440"/>
    <w:rsid w:val="00CE2AFE"/>
    <w:rsid w:val="00CE2B30"/>
    <w:rsid w:val="00CE339A"/>
    <w:rsid w:val="00CE40B3"/>
    <w:rsid w:val="00CE43B3"/>
    <w:rsid w:val="00CE4A33"/>
    <w:rsid w:val="00CE6620"/>
    <w:rsid w:val="00CE6947"/>
    <w:rsid w:val="00CE757E"/>
    <w:rsid w:val="00CE766D"/>
    <w:rsid w:val="00CE7834"/>
    <w:rsid w:val="00CE7F6A"/>
    <w:rsid w:val="00CF002F"/>
    <w:rsid w:val="00CF0958"/>
    <w:rsid w:val="00CF191F"/>
    <w:rsid w:val="00CF1E4A"/>
    <w:rsid w:val="00CF2A46"/>
    <w:rsid w:val="00CF386C"/>
    <w:rsid w:val="00CF3E03"/>
    <w:rsid w:val="00CF4447"/>
    <w:rsid w:val="00CF45DE"/>
    <w:rsid w:val="00CF4B4E"/>
    <w:rsid w:val="00CF4FBE"/>
    <w:rsid w:val="00CF4FFF"/>
    <w:rsid w:val="00CF5B33"/>
    <w:rsid w:val="00CF6975"/>
    <w:rsid w:val="00CF6D86"/>
    <w:rsid w:val="00CF7581"/>
    <w:rsid w:val="00CF7787"/>
    <w:rsid w:val="00CF7FAB"/>
    <w:rsid w:val="00D004F5"/>
    <w:rsid w:val="00D009D7"/>
    <w:rsid w:val="00D00C02"/>
    <w:rsid w:val="00D01039"/>
    <w:rsid w:val="00D010AA"/>
    <w:rsid w:val="00D01894"/>
    <w:rsid w:val="00D01DE3"/>
    <w:rsid w:val="00D024D5"/>
    <w:rsid w:val="00D02E19"/>
    <w:rsid w:val="00D04CA4"/>
    <w:rsid w:val="00D053A7"/>
    <w:rsid w:val="00D0557A"/>
    <w:rsid w:val="00D05730"/>
    <w:rsid w:val="00D05A91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3758"/>
    <w:rsid w:val="00D13E07"/>
    <w:rsid w:val="00D1437A"/>
    <w:rsid w:val="00D147D7"/>
    <w:rsid w:val="00D14BCA"/>
    <w:rsid w:val="00D14C3B"/>
    <w:rsid w:val="00D1536B"/>
    <w:rsid w:val="00D164D1"/>
    <w:rsid w:val="00D1677D"/>
    <w:rsid w:val="00D16C6E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3B8A"/>
    <w:rsid w:val="00D23DBB"/>
    <w:rsid w:val="00D24148"/>
    <w:rsid w:val="00D25B8B"/>
    <w:rsid w:val="00D25D6E"/>
    <w:rsid w:val="00D26168"/>
    <w:rsid w:val="00D26AB3"/>
    <w:rsid w:val="00D26BA4"/>
    <w:rsid w:val="00D26E70"/>
    <w:rsid w:val="00D2715B"/>
    <w:rsid w:val="00D27440"/>
    <w:rsid w:val="00D276B5"/>
    <w:rsid w:val="00D27C51"/>
    <w:rsid w:val="00D303CB"/>
    <w:rsid w:val="00D3123A"/>
    <w:rsid w:val="00D3154B"/>
    <w:rsid w:val="00D31EF5"/>
    <w:rsid w:val="00D31FF6"/>
    <w:rsid w:val="00D32430"/>
    <w:rsid w:val="00D327BA"/>
    <w:rsid w:val="00D32990"/>
    <w:rsid w:val="00D33BD0"/>
    <w:rsid w:val="00D33DC8"/>
    <w:rsid w:val="00D340AE"/>
    <w:rsid w:val="00D34525"/>
    <w:rsid w:val="00D34E32"/>
    <w:rsid w:val="00D34F3A"/>
    <w:rsid w:val="00D35844"/>
    <w:rsid w:val="00D35F36"/>
    <w:rsid w:val="00D35F5B"/>
    <w:rsid w:val="00D36104"/>
    <w:rsid w:val="00D36224"/>
    <w:rsid w:val="00D3657B"/>
    <w:rsid w:val="00D36667"/>
    <w:rsid w:val="00D3681A"/>
    <w:rsid w:val="00D36A1F"/>
    <w:rsid w:val="00D36B8E"/>
    <w:rsid w:val="00D36C81"/>
    <w:rsid w:val="00D36F64"/>
    <w:rsid w:val="00D3730B"/>
    <w:rsid w:val="00D37340"/>
    <w:rsid w:val="00D37448"/>
    <w:rsid w:val="00D375EC"/>
    <w:rsid w:val="00D37F73"/>
    <w:rsid w:val="00D40428"/>
    <w:rsid w:val="00D406FE"/>
    <w:rsid w:val="00D4096E"/>
    <w:rsid w:val="00D410A9"/>
    <w:rsid w:val="00D4145A"/>
    <w:rsid w:val="00D41EED"/>
    <w:rsid w:val="00D4222D"/>
    <w:rsid w:val="00D428A0"/>
    <w:rsid w:val="00D42FCB"/>
    <w:rsid w:val="00D439A5"/>
    <w:rsid w:val="00D4404D"/>
    <w:rsid w:val="00D4405B"/>
    <w:rsid w:val="00D44203"/>
    <w:rsid w:val="00D44A9F"/>
    <w:rsid w:val="00D45499"/>
    <w:rsid w:val="00D45791"/>
    <w:rsid w:val="00D457F8"/>
    <w:rsid w:val="00D45865"/>
    <w:rsid w:val="00D45EB7"/>
    <w:rsid w:val="00D45ECA"/>
    <w:rsid w:val="00D46454"/>
    <w:rsid w:val="00D4653C"/>
    <w:rsid w:val="00D46E65"/>
    <w:rsid w:val="00D47C8E"/>
    <w:rsid w:val="00D47D20"/>
    <w:rsid w:val="00D50796"/>
    <w:rsid w:val="00D507D6"/>
    <w:rsid w:val="00D513B9"/>
    <w:rsid w:val="00D51500"/>
    <w:rsid w:val="00D51555"/>
    <w:rsid w:val="00D517C7"/>
    <w:rsid w:val="00D52101"/>
    <w:rsid w:val="00D524CD"/>
    <w:rsid w:val="00D527CA"/>
    <w:rsid w:val="00D52E36"/>
    <w:rsid w:val="00D5309D"/>
    <w:rsid w:val="00D53C15"/>
    <w:rsid w:val="00D53D71"/>
    <w:rsid w:val="00D54056"/>
    <w:rsid w:val="00D54265"/>
    <w:rsid w:val="00D54290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4DE"/>
    <w:rsid w:val="00D62527"/>
    <w:rsid w:val="00D627FB"/>
    <w:rsid w:val="00D62873"/>
    <w:rsid w:val="00D628A0"/>
    <w:rsid w:val="00D62AF6"/>
    <w:rsid w:val="00D63425"/>
    <w:rsid w:val="00D63CD8"/>
    <w:rsid w:val="00D64412"/>
    <w:rsid w:val="00D64A88"/>
    <w:rsid w:val="00D64AF5"/>
    <w:rsid w:val="00D653D1"/>
    <w:rsid w:val="00D6575E"/>
    <w:rsid w:val="00D66CF9"/>
    <w:rsid w:val="00D6711D"/>
    <w:rsid w:val="00D6747C"/>
    <w:rsid w:val="00D700F7"/>
    <w:rsid w:val="00D70C55"/>
    <w:rsid w:val="00D71008"/>
    <w:rsid w:val="00D71292"/>
    <w:rsid w:val="00D72037"/>
    <w:rsid w:val="00D72354"/>
    <w:rsid w:val="00D7285C"/>
    <w:rsid w:val="00D72C41"/>
    <w:rsid w:val="00D72C4F"/>
    <w:rsid w:val="00D73494"/>
    <w:rsid w:val="00D73AA6"/>
    <w:rsid w:val="00D73BCA"/>
    <w:rsid w:val="00D73E71"/>
    <w:rsid w:val="00D73E93"/>
    <w:rsid w:val="00D747BF"/>
    <w:rsid w:val="00D74FE3"/>
    <w:rsid w:val="00D750FB"/>
    <w:rsid w:val="00D75F96"/>
    <w:rsid w:val="00D76558"/>
    <w:rsid w:val="00D767F6"/>
    <w:rsid w:val="00D76BF0"/>
    <w:rsid w:val="00D77101"/>
    <w:rsid w:val="00D778EC"/>
    <w:rsid w:val="00D80555"/>
    <w:rsid w:val="00D8076E"/>
    <w:rsid w:val="00D813F0"/>
    <w:rsid w:val="00D81AC3"/>
    <w:rsid w:val="00D822A8"/>
    <w:rsid w:val="00D826B1"/>
    <w:rsid w:val="00D82DC6"/>
    <w:rsid w:val="00D8350B"/>
    <w:rsid w:val="00D84157"/>
    <w:rsid w:val="00D842EA"/>
    <w:rsid w:val="00D85107"/>
    <w:rsid w:val="00D85446"/>
    <w:rsid w:val="00D85861"/>
    <w:rsid w:val="00D859E8"/>
    <w:rsid w:val="00D859FD"/>
    <w:rsid w:val="00D85ADE"/>
    <w:rsid w:val="00D861CE"/>
    <w:rsid w:val="00D862C2"/>
    <w:rsid w:val="00D875D0"/>
    <w:rsid w:val="00D876E5"/>
    <w:rsid w:val="00D87875"/>
    <w:rsid w:val="00D87AC5"/>
    <w:rsid w:val="00D87E28"/>
    <w:rsid w:val="00D900D5"/>
    <w:rsid w:val="00D91152"/>
    <w:rsid w:val="00D911E8"/>
    <w:rsid w:val="00D916A6"/>
    <w:rsid w:val="00D91FDE"/>
    <w:rsid w:val="00D92046"/>
    <w:rsid w:val="00D924A5"/>
    <w:rsid w:val="00D924C2"/>
    <w:rsid w:val="00D92971"/>
    <w:rsid w:val="00D93AD2"/>
    <w:rsid w:val="00D93CEB"/>
    <w:rsid w:val="00D94757"/>
    <w:rsid w:val="00D94D01"/>
    <w:rsid w:val="00D953C2"/>
    <w:rsid w:val="00D95537"/>
    <w:rsid w:val="00D95A22"/>
    <w:rsid w:val="00D95F6B"/>
    <w:rsid w:val="00D969C5"/>
    <w:rsid w:val="00D96CA2"/>
    <w:rsid w:val="00D974F8"/>
    <w:rsid w:val="00D97B3F"/>
    <w:rsid w:val="00DA079F"/>
    <w:rsid w:val="00DA0BD1"/>
    <w:rsid w:val="00DA13A7"/>
    <w:rsid w:val="00DA1A2D"/>
    <w:rsid w:val="00DA1F48"/>
    <w:rsid w:val="00DA2173"/>
    <w:rsid w:val="00DA2EB7"/>
    <w:rsid w:val="00DA2F77"/>
    <w:rsid w:val="00DA30D5"/>
    <w:rsid w:val="00DA369A"/>
    <w:rsid w:val="00DA3E7F"/>
    <w:rsid w:val="00DA3FD3"/>
    <w:rsid w:val="00DA40A6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A7BB7"/>
    <w:rsid w:val="00DB0B14"/>
    <w:rsid w:val="00DB0C57"/>
    <w:rsid w:val="00DB168F"/>
    <w:rsid w:val="00DB1A54"/>
    <w:rsid w:val="00DB1E68"/>
    <w:rsid w:val="00DB226F"/>
    <w:rsid w:val="00DB359E"/>
    <w:rsid w:val="00DB3AB8"/>
    <w:rsid w:val="00DB4289"/>
    <w:rsid w:val="00DB48BB"/>
    <w:rsid w:val="00DB4C72"/>
    <w:rsid w:val="00DB542F"/>
    <w:rsid w:val="00DB553F"/>
    <w:rsid w:val="00DB5969"/>
    <w:rsid w:val="00DB5B7B"/>
    <w:rsid w:val="00DB5F1E"/>
    <w:rsid w:val="00DB6268"/>
    <w:rsid w:val="00DB699A"/>
    <w:rsid w:val="00DB6E4C"/>
    <w:rsid w:val="00DB7822"/>
    <w:rsid w:val="00DC06A8"/>
    <w:rsid w:val="00DC1BFF"/>
    <w:rsid w:val="00DC220B"/>
    <w:rsid w:val="00DC27B8"/>
    <w:rsid w:val="00DC344F"/>
    <w:rsid w:val="00DC41E8"/>
    <w:rsid w:val="00DC49F5"/>
    <w:rsid w:val="00DC5D1E"/>
    <w:rsid w:val="00DC610F"/>
    <w:rsid w:val="00DC6A92"/>
    <w:rsid w:val="00DC6AD2"/>
    <w:rsid w:val="00DC6B1F"/>
    <w:rsid w:val="00DC779A"/>
    <w:rsid w:val="00DC7B2C"/>
    <w:rsid w:val="00DD0335"/>
    <w:rsid w:val="00DD05FD"/>
    <w:rsid w:val="00DD099D"/>
    <w:rsid w:val="00DD0DE0"/>
    <w:rsid w:val="00DD0E81"/>
    <w:rsid w:val="00DD0F13"/>
    <w:rsid w:val="00DD11A9"/>
    <w:rsid w:val="00DD1959"/>
    <w:rsid w:val="00DD1A1B"/>
    <w:rsid w:val="00DD1AC6"/>
    <w:rsid w:val="00DD1E80"/>
    <w:rsid w:val="00DD239C"/>
    <w:rsid w:val="00DD23D9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BA2"/>
    <w:rsid w:val="00DD7DDA"/>
    <w:rsid w:val="00DD7E8E"/>
    <w:rsid w:val="00DD7FA3"/>
    <w:rsid w:val="00DE0E19"/>
    <w:rsid w:val="00DE11C3"/>
    <w:rsid w:val="00DE191B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6E3F"/>
    <w:rsid w:val="00DE74F4"/>
    <w:rsid w:val="00DF0194"/>
    <w:rsid w:val="00DF0281"/>
    <w:rsid w:val="00DF0444"/>
    <w:rsid w:val="00DF07EF"/>
    <w:rsid w:val="00DF0A03"/>
    <w:rsid w:val="00DF0CE2"/>
    <w:rsid w:val="00DF1453"/>
    <w:rsid w:val="00DF1BE0"/>
    <w:rsid w:val="00DF330A"/>
    <w:rsid w:val="00DF343F"/>
    <w:rsid w:val="00DF3CCF"/>
    <w:rsid w:val="00DF3E42"/>
    <w:rsid w:val="00DF43D8"/>
    <w:rsid w:val="00DF5AC5"/>
    <w:rsid w:val="00DF5F50"/>
    <w:rsid w:val="00DF6397"/>
    <w:rsid w:val="00DF6469"/>
    <w:rsid w:val="00DF68D8"/>
    <w:rsid w:val="00DF6FCE"/>
    <w:rsid w:val="00DF768D"/>
    <w:rsid w:val="00DF787D"/>
    <w:rsid w:val="00DF7C9D"/>
    <w:rsid w:val="00E00BA4"/>
    <w:rsid w:val="00E01169"/>
    <w:rsid w:val="00E012CE"/>
    <w:rsid w:val="00E01513"/>
    <w:rsid w:val="00E01938"/>
    <w:rsid w:val="00E01CB5"/>
    <w:rsid w:val="00E01F45"/>
    <w:rsid w:val="00E02645"/>
    <w:rsid w:val="00E026E4"/>
    <w:rsid w:val="00E0330D"/>
    <w:rsid w:val="00E0345A"/>
    <w:rsid w:val="00E036D9"/>
    <w:rsid w:val="00E041A3"/>
    <w:rsid w:val="00E04544"/>
    <w:rsid w:val="00E04DD7"/>
    <w:rsid w:val="00E057C2"/>
    <w:rsid w:val="00E05844"/>
    <w:rsid w:val="00E05848"/>
    <w:rsid w:val="00E05F25"/>
    <w:rsid w:val="00E05F90"/>
    <w:rsid w:val="00E06289"/>
    <w:rsid w:val="00E06CED"/>
    <w:rsid w:val="00E071D1"/>
    <w:rsid w:val="00E073DA"/>
    <w:rsid w:val="00E074CE"/>
    <w:rsid w:val="00E079DA"/>
    <w:rsid w:val="00E10182"/>
    <w:rsid w:val="00E1059C"/>
    <w:rsid w:val="00E10C2B"/>
    <w:rsid w:val="00E11000"/>
    <w:rsid w:val="00E110EF"/>
    <w:rsid w:val="00E1132D"/>
    <w:rsid w:val="00E11652"/>
    <w:rsid w:val="00E11AA7"/>
    <w:rsid w:val="00E122BC"/>
    <w:rsid w:val="00E126A2"/>
    <w:rsid w:val="00E1363A"/>
    <w:rsid w:val="00E13752"/>
    <w:rsid w:val="00E13985"/>
    <w:rsid w:val="00E13CC6"/>
    <w:rsid w:val="00E1419B"/>
    <w:rsid w:val="00E14304"/>
    <w:rsid w:val="00E149B5"/>
    <w:rsid w:val="00E14BE3"/>
    <w:rsid w:val="00E14F1E"/>
    <w:rsid w:val="00E15091"/>
    <w:rsid w:val="00E1530A"/>
    <w:rsid w:val="00E153FB"/>
    <w:rsid w:val="00E16484"/>
    <w:rsid w:val="00E165B8"/>
    <w:rsid w:val="00E175F9"/>
    <w:rsid w:val="00E17798"/>
    <w:rsid w:val="00E17E64"/>
    <w:rsid w:val="00E203D1"/>
    <w:rsid w:val="00E2150F"/>
    <w:rsid w:val="00E2158C"/>
    <w:rsid w:val="00E216B3"/>
    <w:rsid w:val="00E21DE0"/>
    <w:rsid w:val="00E223CA"/>
    <w:rsid w:val="00E225CC"/>
    <w:rsid w:val="00E228B2"/>
    <w:rsid w:val="00E22E46"/>
    <w:rsid w:val="00E23ABA"/>
    <w:rsid w:val="00E23FC7"/>
    <w:rsid w:val="00E240F3"/>
    <w:rsid w:val="00E244F6"/>
    <w:rsid w:val="00E24546"/>
    <w:rsid w:val="00E245CD"/>
    <w:rsid w:val="00E24AA9"/>
    <w:rsid w:val="00E24D4D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01FE"/>
    <w:rsid w:val="00E3105E"/>
    <w:rsid w:val="00E315AB"/>
    <w:rsid w:val="00E319FD"/>
    <w:rsid w:val="00E32719"/>
    <w:rsid w:val="00E3284D"/>
    <w:rsid w:val="00E3313F"/>
    <w:rsid w:val="00E333AF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C47"/>
    <w:rsid w:val="00E40C94"/>
    <w:rsid w:val="00E41B43"/>
    <w:rsid w:val="00E42029"/>
    <w:rsid w:val="00E42460"/>
    <w:rsid w:val="00E42E23"/>
    <w:rsid w:val="00E42E3C"/>
    <w:rsid w:val="00E434E7"/>
    <w:rsid w:val="00E43824"/>
    <w:rsid w:val="00E4494E"/>
    <w:rsid w:val="00E44B16"/>
    <w:rsid w:val="00E454E7"/>
    <w:rsid w:val="00E45619"/>
    <w:rsid w:val="00E45DB1"/>
    <w:rsid w:val="00E45DBB"/>
    <w:rsid w:val="00E46574"/>
    <w:rsid w:val="00E47571"/>
    <w:rsid w:val="00E501F0"/>
    <w:rsid w:val="00E507B8"/>
    <w:rsid w:val="00E51706"/>
    <w:rsid w:val="00E520EE"/>
    <w:rsid w:val="00E52D20"/>
    <w:rsid w:val="00E52E20"/>
    <w:rsid w:val="00E52F88"/>
    <w:rsid w:val="00E53408"/>
    <w:rsid w:val="00E544DB"/>
    <w:rsid w:val="00E54749"/>
    <w:rsid w:val="00E54A6E"/>
    <w:rsid w:val="00E54CCF"/>
    <w:rsid w:val="00E55CA5"/>
    <w:rsid w:val="00E569FF"/>
    <w:rsid w:val="00E56C01"/>
    <w:rsid w:val="00E613CF"/>
    <w:rsid w:val="00E61A65"/>
    <w:rsid w:val="00E620E5"/>
    <w:rsid w:val="00E62B51"/>
    <w:rsid w:val="00E62FEE"/>
    <w:rsid w:val="00E6308E"/>
    <w:rsid w:val="00E6310B"/>
    <w:rsid w:val="00E637A5"/>
    <w:rsid w:val="00E64B0E"/>
    <w:rsid w:val="00E64E19"/>
    <w:rsid w:val="00E65744"/>
    <w:rsid w:val="00E65A9E"/>
    <w:rsid w:val="00E6639E"/>
    <w:rsid w:val="00E67044"/>
    <w:rsid w:val="00E675AD"/>
    <w:rsid w:val="00E6786C"/>
    <w:rsid w:val="00E6794F"/>
    <w:rsid w:val="00E70831"/>
    <w:rsid w:val="00E710B8"/>
    <w:rsid w:val="00E720AA"/>
    <w:rsid w:val="00E727C8"/>
    <w:rsid w:val="00E729B3"/>
    <w:rsid w:val="00E7348A"/>
    <w:rsid w:val="00E73DD3"/>
    <w:rsid w:val="00E750E5"/>
    <w:rsid w:val="00E75C00"/>
    <w:rsid w:val="00E77C25"/>
    <w:rsid w:val="00E77C6E"/>
    <w:rsid w:val="00E8018A"/>
    <w:rsid w:val="00E80B36"/>
    <w:rsid w:val="00E80CF7"/>
    <w:rsid w:val="00E82359"/>
    <w:rsid w:val="00E82474"/>
    <w:rsid w:val="00E824D8"/>
    <w:rsid w:val="00E82E49"/>
    <w:rsid w:val="00E83C3F"/>
    <w:rsid w:val="00E8406B"/>
    <w:rsid w:val="00E8457A"/>
    <w:rsid w:val="00E848C8"/>
    <w:rsid w:val="00E85B3C"/>
    <w:rsid w:val="00E85C77"/>
    <w:rsid w:val="00E8606F"/>
    <w:rsid w:val="00E86E9E"/>
    <w:rsid w:val="00E8764E"/>
    <w:rsid w:val="00E87A92"/>
    <w:rsid w:val="00E87EAD"/>
    <w:rsid w:val="00E900D1"/>
    <w:rsid w:val="00E90339"/>
    <w:rsid w:val="00E90505"/>
    <w:rsid w:val="00E91381"/>
    <w:rsid w:val="00E913FF"/>
    <w:rsid w:val="00E917C0"/>
    <w:rsid w:val="00E920D8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678E"/>
    <w:rsid w:val="00E97697"/>
    <w:rsid w:val="00EA0858"/>
    <w:rsid w:val="00EA14A4"/>
    <w:rsid w:val="00EA14DC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E5D"/>
    <w:rsid w:val="00EA4E84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2445"/>
    <w:rsid w:val="00EB3107"/>
    <w:rsid w:val="00EB35CA"/>
    <w:rsid w:val="00EB39B4"/>
    <w:rsid w:val="00EB3AA7"/>
    <w:rsid w:val="00EB3C4E"/>
    <w:rsid w:val="00EB3D84"/>
    <w:rsid w:val="00EB4051"/>
    <w:rsid w:val="00EB4211"/>
    <w:rsid w:val="00EB453D"/>
    <w:rsid w:val="00EB54F3"/>
    <w:rsid w:val="00EB5785"/>
    <w:rsid w:val="00EB5996"/>
    <w:rsid w:val="00EB59B6"/>
    <w:rsid w:val="00EB6539"/>
    <w:rsid w:val="00EB66CA"/>
    <w:rsid w:val="00EB75E5"/>
    <w:rsid w:val="00EB7807"/>
    <w:rsid w:val="00EB780A"/>
    <w:rsid w:val="00EB7DE1"/>
    <w:rsid w:val="00EC058B"/>
    <w:rsid w:val="00EC0E9F"/>
    <w:rsid w:val="00EC1120"/>
    <w:rsid w:val="00EC1AF4"/>
    <w:rsid w:val="00EC1B83"/>
    <w:rsid w:val="00EC1C62"/>
    <w:rsid w:val="00EC203E"/>
    <w:rsid w:val="00EC2CBD"/>
    <w:rsid w:val="00EC3957"/>
    <w:rsid w:val="00EC3B9C"/>
    <w:rsid w:val="00EC3DE2"/>
    <w:rsid w:val="00EC56D4"/>
    <w:rsid w:val="00EC58FD"/>
    <w:rsid w:val="00EC5C78"/>
    <w:rsid w:val="00EC616C"/>
    <w:rsid w:val="00EC6F56"/>
    <w:rsid w:val="00EC7206"/>
    <w:rsid w:val="00ED018F"/>
    <w:rsid w:val="00ED05F9"/>
    <w:rsid w:val="00ED0857"/>
    <w:rsid w:val="00ED15BF"/>
    <w:rsid w:val="00ED2F49"/>
    <w:rsid w:val="00ED2F51"/>
    <w:rsid w:val="00ED3062"/>
    <w:rsid w:val="00ED3139"/>
    <w:rsid w:val="00ED3284"/>
    <w:rsid w:val="00ED3367"/>
    <w:rsid w:val="00ED3A81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AEC"/>
    <w:rsid w:val="00ED7B31"/>
    <w:rsid w:val="00EE1321"/>
    <w:rsid w:val="00EE146D"/>
    <w:rsid w:val="00EE17C5"/>
    <w:rsid w:val="00EE1C97"/>
    <w:rsid w:val="00EE1F75"/>
    <w:rsid w:val="00EE25B6"/>
    <w:rsid w:val="00EE291C"/>
    <w:rsid w:val="00EE2D2F"/>
    <w:rsid w:val="00EE2E13"/>
    <w:rsid w:val="00EE305E"/>
    <w:rsid w:val="00EE347A"/>
    <w:rsid w:val="00EE36A2"/>
    <w:rsid w:val="00EE42BE"/>
    <w:rsid w:val="00EE42D7"/>
    <w:rsid w:val="00EE4470"/>
    <w:rsid w:val="00EE4B39"/>
    <w:rsid w:val="00EE4BA7"/>
    <w:rsid w:val="00EE5084"/>
    <w:rsid w:val="00EE547E"/>
    <w:rsid w:val="00EE5652"/>
    <w:rsid w:val="00EE6729"/>
    <w:rsid w:val="00EE67C1"/>
    <w:rsid w:val="00EE6C71"/>
    <w:rsid w:val="00EE6EC8"/>
    <w:rsid w:val="00EE7208"/>
    <w:rsid w:val="00EE7558"/>
    <w:rsid w:val="00EE7F27"/>
    <w:rsid w:val="00EF0010"/>
    <w:rsid w:val="00EF0586"/>
    <w:rsid w:val="00EF176C"/>
    <w:rsid w:val="00EF1B80"/>
    <w:rsid w:val="00EF27AE"/>
    <w:rsid w:val="00EF3B32"/>
    <w:rsid w:val="00EF40B5"/>
    <w:rsid w:val="00EF4873"/>
    <w:rsid w:val="00EF4FB3"/>
    <w:rsid w:val="00EF5E33"/>
    <w:rsid w:val="00EF6A05"/>
    <w:rsid w:val="00EF79C3"/>
    <w:rsid w:val="00F007F7"/>
    <w:rsid w:val="00F00CA9"/>
    <w:rsid w:val="00F00D84"/>
    <w:rsid w:val="00F010AB"/>
    <w:rsid w:val="00F01378"/>
    <w:rsid w:val="00F01475"/>
    <w:rsid w:val="00F0178A"/>
    <w:rsid w:val="00F0354F"/>
    <w:rsid w:val="00F038D4"/>
    <w:rsid w:val="00F03900"/>
    <w:rsid w:val="00F03B20"/>
    <w:rsid w:val="00F048BF"/>
    <w:rsid w:val="00F04AC1"/>
    <w:rsid w:val="00F04C65"/>
    <w:rsid w:val="00F05035"/>
    <w:rsid w:val="00F0634E"/>
    <w:rsid w:val="00F06601"/>
    <w:rsid w:val="00F066F2"/>
    <w:rsid w:val="00F06A5A"/>
    <w:rsid w:val="00F06C1E"/>
    <w:rsid w:val="00F10F1A"/>
    <w:rsid w:val="00F11128"/>
    <w:rsid w:val="00F11B0A"/>
    <w:rsid w:val="00F1229C"/>
    <w:rsid w:val="00F122F3"/>
    <w:rsid w:val="00F128F0"/>
    <w:rsid w:val="00F12BD6"/>
    <w:rsid w:val="00F12CAD"/>
    <w:rsid w:val="00F1300F"/>
    <w:rsid w:val="00F131B9"/>
    <w:rsid w:val="00F13A37"/>
    <w:rsid w:val="00F1480A"/>
    <w:rsid w:val="00F14C6E"/>
    <w:rsid w:val="00F151F6"/>
    <w:rsid w:val="00F1560A"/>
    <w:rsid w:val="00F15792"/>
    <w:rsid w:val="00F15C26"/>
    <w:rsid w:val="00F163AB"/>
    <w:rsid w:val="00F169B7"/>
    <w:rsid w:val="00F16CF8"/>
    <w:rsid w:val="00F1730A"/>
    <w:rsid w:val="00F17529"/>
    <w:rsid w:val="00F1791B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3F1E"/>
    <w:rsid w:val="00F24041"/>
    <w:rsid w:val="00F25259"/>
    <w:rsid w:val="00F2527A"/>
    <w:rsid w:val="00F25332"/>
    <w:rsid w:val="00F2591E"/>
    <w:rsid w:val="00F25A47"/>
    <w:rsid w:val="00F2665D"/>
    <w:rsid w:val="00F26D81"/>
    <w:rsid w:val="00F26F29"/>
    <w:rsid w:val="00F30526"/>
    <w:rsid w:val="00F30CDC"/>
    <w:rsid w:val="00F312DB"/>
    <w:rsid w:val="00F3180F"/>
    <w:rsid w:val="00F31BF9"/>
    <w:rsid w:val="00F326A2"/>
    <w:rsid w:val="00F33C80"/>
    <w:rsid w:val="00F35B02"/>
    <w:rsid w:val="00F35C86"/>
    <w:rsid w:val="00F36DEB"/>
    <w:rsid w:val="00F3705E"/>
    <w:rsid w:val="00F376BC"/>
    <w:rsid w:val="00F37971"/>
    <w:rsid w:val="00F379B1"/>
    <w:rsid w:val="00F40325"/>
    <w:rsid w:val="00F41D78"/>
    <w:rsid w:val="00F41FF5"/>
    <w:rsid w:val="00F4252F"/>
    <w:rsid w:val="00F42798"/>
    <w:rsid w:val="00F429D3"/>
    <w:rsid w:val="00F42B13"/>
    <w:rsid w:val="00F43296"/>
    <w:rsid w:val="00F4365E"/>
    <w:rsid w:val="00F439DF"/>
    <w:rsid w:val="00F443C5"/>
    <w:rsid w:val="00F4509E"/>
    <w:rsid w:val="00F45C50"/>
    <w:rsid w:val="00F45EB2"/>
    <w:rsid w:val="00F47F6D"/>
    <w:rsid w:val="00F503B6"/>
    <w:rsid w:val="00F51518"/>
    <w:rsid w:val="00F52699"/>
    <w:rsid w:val="00F53E26"/>
    <w:rsid w:val="00F54963"/>
    <w:rsid w:val="00F54A7C"/>
    <w:rsid w:val="00F54E93"/>
    <w:rsid w:val="00F55334"/>
    <w:rsid w:val="00F55BD0"/>
    <w:rsid w:val="00F55BDA"/>
    <w:rsid w:val="00F56BC1"/>
    <w:rsid w:val="00F5733F"/>
    <w:rsid w:val="00F57942"/>
    <w:rsid w:val="00F60345"/>
    <w:rsid w:val="00F60957"/>
    <w:rsid w:val="00F61217"/>
    <w:rsid w:val="00F61797"/>
    <w:rsid w:val="00F619D0"/>
    <w:rsid w:val="00F61F50"/>
    <w:rsid w:val="00F62522"/>
    <w:rsid w:val="00F6368D"/>
    <w:rsid w:val="00F63CD9"/>
    <w:rsid w:val="00F64282"/>
    <w:rsid w:val="00F6431A"/>
    <w:rsid w:val="00F64CF4"/>
    <w:rsid w:val="00F64FB9"/>
    <w:rsid w:val="00F65309"/>
    <w:rsid w:val="00F654E2"/>
    <w:rsid w:val="00F65E4D"/>
    <w:rsid w:val="00F66E34"/>
    <w:rsid w:val="00F67388"/>
    <w:rsid w:val="00F709DB"/>
    <w:rsid w:val="00F70A8D"/>
    <w:rsid w:val="00F71103"/>
    <w:rsid w:val="00F714A1"/>
    <w:rsid w:val="00F71BEA"/>
    <w:rsid w:val="00F72321"/>
    <w:rsid w:val="00F7254D"/>
    <w:rsid w:val="00F72AEF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7D2"/>
    <w:rsid w:val="00F75843"/>
    <w:rsid w:val="00F75AA6"/>
    <w:rsid w:val="00F75C5E"/>
    <w:rsid w:val="00F75F66"/>
    <w:rsid w:val="00F76760"/>
    <w:rsid w:val="00F76DCD"/>
    <w:rsid w:val="00F77105"/>
    <w:rsid w:val="00F7734F"/>
    <w:rsid w:val="00F806B5"/>
    <w:rsid w:val="00F806C5"/>
    <w:rsid w:val="00F80A37"/>
    <w:rsid w:val="00F814AC"/>
    <w:rsid w:val="00F8161A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890"/>
    <w:rsid w:val="00F86ED4"/>
    <w:rsid w:val="00F87E9B"/>
    <w:rsid w:val="00F9237E"/>
    <w:rsid w:val="00F9434F"/>
    <w:rsid w:val="00F943B3"/>
    <w:rsid w:val="00F95260"/>
    <w:rsid w:val="00F9564D"/>
    <w:rsid w:val="00F969C4"/>
    <w:rsid w:val="00F97F10"/>
    <w:rsid w:val="00FA0106"/>
    <w:rsid w:val="00FA0480"/>
    <w:rsid w:val="00FA1487"/>
    <w:rsid w:val="00FA1B5D"/>
    <w:rsid w:val="00FA23C0"/>
    <w:rsid w:val="00FA26D6"/>
    <w:rsid w:val="00FA28F7"/>
    <w:rsid w:val="00FA2929"/>
    <w:rsid w:val="00FA3063"/>
    <w:rsid w:val="00FA37A0"/>
    <w:rsid w:val="00FA3987"/>
    <w:rsid w:val="00FA456E"/>
    <w:rsid w:val="00FA53F7"/>
    <w:rsid w:val="00FA56E8"/>
    <w:rsid w:val="00FA680F"/>
    <w:rsid w:val="00FB071D"/>
    <w:rsid w:val="00FB0918"/>
    <w:rsid w:val="00FB0B5A"/>
    <w:rsid w:val="00FB0DA2"/>
    <w:rsid w:val="00FB1867"/>
    <w:rsid w:val="00FB1A7B"/>
    <w:rsid w:val="00FB1ACA"/>
    <w:rsid w:val="00FB1B5D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CF9"/>
    <w:rsid w:val="00FB426B"/>
    <w:rsid w:val="00FB5265"/>
    <w:rsid w:val="00FB53E9"/>
    <w:rsid w:val="00FB540C"/>
    <w:rsid w:val="00FB5ACD"/>
    <w:rsid w:val="00FB61F5"/>
    <w:rsid w:val="00FB7166"/>
    <w:rsid w:val="00FB78DC"/>
    <w:rsid w:val="00FB7C83"/>
    <w:rsid w:val="00FB7D12"/>
    <w:rsid w:val="00FB7E04"/>
    <w:rsid w:val="00FC0276"/>
    <w:rsid w:val="00FC045D"/>
    <w:rsid w:val="00FC09BA"/>
    <w:rsid w:val="00FC0EDD"/>
    <w:rsid w:val="00FC0F7E"/>
    <w:rsid w:val="00FC14D7"/>
    <w:rsid w:val="00FC17AB"/>
    <w:rsid w:val="00FC1CBB"/>
    <w:rsid w:val="00FC2199"/>
    <w:rsid w:val="00FC223B"/>
    <w:rsid w:val="00FC2CBB"/>
    <w:rsid w:val="00FC45CF"/>
    <w:rsid w:val="00FC5281"/>
    <w:rsid w:val="00FC53E9"/>
    <w:rsid w:val="00FC5A39"/>
    <w:rsid w:val="00FC6005"/>
    <w:rsid w:val="00FC7234"/>
    <w:rsid w:val="00FC755C"/>
    <w:rsid w:val="00FC782E"/>
    <w:rsid w:val="00FC7C85"/>
    <w:rsid w:val="00FC7ED0"/>
    <w:rsid w:val="00FC7EE9"/>
    <w:rsid w:val="00FD0686"/>
    <w:rsid w:val="00FD1EF0"/>
    <w:rsid w:val="00FD2BC9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A02"/>
    <w:rsid w:val="00FE2EBD"/>
    <w:rsid w:val="00FE4B9B"/>
    <w:rsid w:val="00FE502F"/>
    <w:rsid w:val="00FE5419"/>
    <w:rsid w:val="00FE552C"/>
    <w:rsid w:val="00FE58B9"/>
    <w:rsid w:val="00FE6326"/>
    <w:rsid w:val="00FE6DC0"/>
    <w:rsid w:val="00FF0EB1"/>
    <w:rsid w:val="00FF1112"/>
    <w:rsid w:val="00FF1345"/>
    <w:rsid w:val="00FF18A2"/>
    <w:rsid w:val="00FF2699"/>
    <w:rsid w:val="00FF28B4"/>
    <w:rsid w:val="00FF29BA"/>
    <w:rsid w:val="00FF3B9D"/>
    <w:rsid w:val="00FF3DED"/>
    <w:rsid w:val="00FF3E04"/>
    <w:rsid w:val="00FF4A18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DFCE95"/>
  <w15:docId w15:val="{6D1E8D0C-4E33-4CF4-A3BA-42CCC09A0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1aceb9a-499c-4ae5-8f7b-97b9bb2c1e6a" xsi:nil="true"/>
    <Preparer_x0020_Sign_x002d_off xmlns="21aceb9a-499c-4ae5-8f7b-97b9bb2c1e6a" xsi:nil="true"/>
    <lcf76f155ced4ddcb4097134ff3c332f xmlns="21aceb9a-499c-4ae5-8f7b-97b9bb2c1e6a">
      <Terms xmlns="http://schemas.microsoft.com/office/infopath/2007/PartnerControls"/>
    </lcf76f155ced4ddcb4097134ff3c332f>
    <TaxCatchAll xmlns="e28ff3cc-61e8-45f4-8d5e-9d1ce1f751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834452597C8A4FBA525359CC88DBC3" ma:contentTypeVersion="12" ma:contentTypeDescription="Create a new document." ma:contentTypeScope="" ma:versionID="cd65ca34c8de598472aa4eb77ec240e8">
  <xsd:schema xmlns:xsd="http://www.w3.org/2001/XMLSchema" xmlns:xs="http://www.w3.org/2001/XMLSchema" xmlns:p="http://schemas.microsoft.com/office/2006/metadata/properties" xmlns:ns2="21aceb9a-499c-4ae5-8f7b-97b9bb2c1e6a" xmlns:ns3="e28ff3cc-61e8-45f4-8d5e-9d1ce1f7516b" targetNamespace="http://schemas.microsoft.com/office/2006/metadata/properties" ma:root="true" ma:fieldsID="e4f38c3b75cd3c561266ec6db84a3fbe" ns2:_="" ns3:_="">
    <xsd:import namespace="21aceb9a-499c-4ae5-8f7b-97b9bb2c1e6a"/>
    <xsd:import namespace="e28ff3cc-61e8-45f4-8d5e-9d1ce1f7516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ceb9a-499c-4ae5-8f7b-97b9bb2c1e6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ff3cc-61e8-45f4-8d5e-9d1ce1f751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3b8f7f5-f38f-487f-9732-0ed762f28d9c}" ma:internalName="TaxCatchAll" ma:showField="CatchAllData" ma:web="e28ff3cc-61e8-45f4-8d5e-9d1ce1f75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BBAA1-A4E8-4DFB-A846-5730310C73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21aceb9a-499c-4ae5-8f7b-97b9bb2c1e6a"/>
    <ds:schemaRef ds:uri="e28ff3cc-61e8-45f4-8d5e-9d1ce1f7516b"/>
  </ds:schemaRefs>
</ds:datastoreItem>
</file>

<file path=customXml/itemProps3.xml><?xml version="1.0" encoding="utf-8"?>
<ds:datastoreItem xmlns:ds="http://schemas.openxmlformats.org/officeDocument/2006/customXml" ds:itemID="{A208409A-6DAD-44F2-AF41-738495E31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ceb9a-499c-4ae5-8f7b-97b9bb2c1e6a"/>
    <ds:schemaRef ds:uri="e28ff3cc-61e8-45f4-8d5e-9d1ce1f75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3440</TotalTime>
  <Pages>1</Pages>
  <Words>8148</Words>
  <Characters>46448</Characters>
  <Application>Microsoft Office Word</Application>
  <DocSecurity>0</DocSecurity>
  <Lines>387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User1 Lastname</cp:lastModifiedBy>
  <cp:revision>975</cp:revision>
  <cp:lastPrinted>2022-08-09T07:08:00Z</cp:lastPrinted>
  <dcterms:created xsi:type="dcterms:W3CDTF">2020-05-11T16:15:00Z</dcterms:created>
  <dcterms:modified xsi:type="dcterms:W3CDTF">2022-08-09T07:10:00Z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0x01010065834452597C8A4FBA525359CC88DBC3</vt:lpwstr>
  </property>
  <property fmtid="{D5CDD505-2E9C-101B-9397-08002B2CF9AE}" pid="3" name="MediaServiceImageTags">
    <vt:lpwstr/>
  </property>
</Properties>
</file>