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2549B8A6" w:rsidR="00320AF8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83D8DBA" w14:textId="77777777" w:rsidR="00C57B52" w:rsidRPr="00E07D86" w:rsidRDefault="00C57B52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2B723561" w14:textId="77777777" w:rsidR="00C57B52" w:rsidRDefault="00C57B52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D620DC" w14:textId="0C72CEBF" w:rsidR="005455AA" w:rsidRPr="002004D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004D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2004D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730A664C" w:rsidR="002B7D0A" w:rsidRPr="002004D6" w:rsidRDefault="00C57B52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4B26A6" w:rsidRPr="002004D6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B936F0" w:rsidRPr="002004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D1030" w:rsidRPr="002004D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137FB56" w14:textId="77777777" w:rsidR="002B7D0A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2004D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2004D6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C36D0" w14:textId="77777777" w:rsidR="00F276D0" w:rsidRPr="002004D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2004D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2004D6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2004D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2004D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2004D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2004D6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2004D6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004D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2004D6">
        <w:rPr>
          <w:rFonts w:ascii="Angsana New" w:hAnsi="Angsana New"/>
          <w:b/>
          <w:bCs/>
          <w:sz w:val="30"/>
          <w:szCs w:val="30"/>
        </w:rPr>
        <w:t>(</w:t>
      </w:r>
      <w:r w:rsidRPr="002004D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2004D6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2004D6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7660AF04" w14:textId="3EC24100" w:rsidR="00C57B52" w:rsidRPr="00560C4E" w:rsidRDefault="00C57B52" w:rsidP="00C57B52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lang w:val="en-US"/>
        </w:rPr>
        <w:t>30</w:t>
      </w:r>
      <w:r w:rsidRPr="004C4A95">
        <w:rPr>
          <w:rFonts w:asciiTheme="majorBidi" w:hAnsiTheme="majorBidi" w:cstheme="majorBidi"/>
          <w:spacing w:val="-2"/>
          <w:cs/>
        </w:rPr>
        <w:t xml:space="preserve"> มิถุนายน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 w:hint="cs"/>
          <w:spacing w:val="-2"/>
          <w:cs/>
        </w:rPr>
        <w:t xml:space="preserve">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 xml:space="preserve">สำหรับงวดสามเดือนและหกเดือนสิ้นสุดวันที่ </w:t>
      </w:r>
      <w:r w:rsidRPr="004C4A95">
        <w:rPr>
          <w:rFonts w:asciiTheme="majorBidi" w:hAnsiTheme="majorBidi" w:cstheme="majorBidi"/>
          <w:spacing w:val="-2"/>
          <w:lang w:val="en-US"/>
        </w:rPr>
        <w:t>30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Pr="004C4A95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5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pacing w:val="-2"/>
          <w:cs/>
        </w:rPr>
        <w:t>หก</w:t>
      </w:r>
      <w:r w:rsidRPr="00560C4E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spacing w:val="-2"/>
          <w:lang w:val="en-US"/>
        </w:rPr>
        <w:t>30</w:t>
      </w:r>
      <w:r w:rsidRPr="004C4A95">
        <w:rPr>
          <w:rFonts w:asciiTheme="majorBidi" w:hAnsiTheme="majorBidi" w:cstheme="majorBidi"/>
          <w:spacing w:val="-2"/>
          <w:cs/>
        </w:rPr>
        <w:t xml:space="preserve"> มิถุนายน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2565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560C4E">
        <w:rPr>
          <w:rFonts w:asciiTheme="majorBidi" w:hAnsiTheme="majorBidi" w:cs="Angsana New"/>
          <w:spacing w:val="-2"/>
          <w:lang w:val="en-US"/>
        </w:rPr>
        <w:t>(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</w:t>
      </w:r>
      <w:r>
        <w:rPr>
          <w:rFonts w:asciiTheme="majorBidi" w:hAnsiTheme="majorBidi" w:cstheme="majorBidi"/>
          <w:spacing w:val="-2"/>
          <w:cs/>
        </w:rPr>
        <w:br/>
      </w:r>
      <w:r w:rsidRPr="00560C4E">
        <w:rPr>
          <w:rFonts w:asciiTheme="majorBidi" w:hAnsiTheme="majorBidi" w:cstheme="majorBidi"/>
          <w:spacing w:val="-2"/>
          <w:cs/>
        </w:rPr>
        <w:t>ในการจัดทำและนำเสนอ</w:t>
      </w:r>
      <w:r w:rsidRPr="00560C4E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>
        <w:rPr>
          <w:rFonts w:asciiTheme="majorBidi" w:hAnsiTheme="majorBidi" w:cs="Angsana New"/>
          <w:spacing w:val="-2"/>
          <w:lang w:val="en-US"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การรายงาน</w:t>
      </w:r>
      <w:r>
        <w:rPr>
          <w:rFonts w:asciiTheme="majorBidi" w:hAnsiTheme="majorBidi" w:cs="Angsana New"/>
          <w:spacing w:val="-2"/>
          <w:cs/>
          <w:lang w:val="en-US"/>
        </w:rPr>
        <w:br/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ทางการเงินระหว่างกาล</w:t>
      </w:r>
      <w:r w:rsidRPr="00560C4E">
        <w:rPr>
          <w:rFonts w:asciiTheme="majorBidi" w:hAnsiTheme="majorBidi" w:cs="Angsana New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2726F5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0E849B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3021509" w14:textId="77777777" w:rsidR="00C57B52" w:rsidRPr="00560C4E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46D76" w14:textId="61EDD53B" w:rsidR="00FD03BF" w:rsidRPr="002004D6" w:rsidRDefault="00C57B52" w:rsidP="00C57B52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>
        <w:rPr>
          <w:rFonts w:asciiTheme="majorBidi" w:hAnsiTheme="majorBidi"/>
          <w:sz w:val="30"/>
          <w:szCs w:val="30"/>
        </w:rPr>
        <w:br/>
      </w:r>
      <w:r w:rsidRPr="00560C4E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13B7DB0E" w14:textId="77777777" w:rsidR="00186633" w:rsidRDefault="00186633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D90AF8" w14:textId="5D86B418" w:rsidR="00186633" w:rsidRDefault="00186633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86633" w:rsidSect="008F65B5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14:paraId="4888022A" w14:textId="5EA7F7C4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C7DBE0" w14:textId="5A1EF838" w:rsidR="00FD03BF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D1A0DE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315223D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CCF63D6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560C4E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560C4E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77777777" w:rsidR="00C57B52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560C4E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77777777" w:rsidR="00C57B52" w:rsidRPr="00560C4E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กฤติกา ก๋งเกิด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560C4E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77777777" w:rsidR="00C57B52" w:rsidRPr="00560C4E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>
        <w:rPr>
          <w:rFonts w:asciiTheme="majorBidi" w:hAnsiTheme="majorBidi" w:cstheme="majorBidi"/>
          <w:lang w:val="en-US"/>
        </w:rPr>
        <w:t>10634</w:t>
      </w:r>
    </w:p>
    <w:p w14:paraId="26B39D48" w14:textId="77777777" w:rsidR="00C57B52" w:rsidRPr="00560C4E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7777777" w:rsidR="00C57B52" w:rsidRPr="00560C4E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D61A" w14:textId="77777777" w:rsidR="00C57B52" w:rsidRPr="00560C4E" w:rsidRDefault="00C57B52" w:rsidP="00C57B5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60C4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3DB68AD" w14:textId="2AEEF135" w:rsidR="00F15A70" w:rsidRPr="002004D6" w:rsidRDefault="002412EE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C57B52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C57B5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15A70" w:rsidRPr="002004D6">
        <w:rPr>
          <w:rFonts w:asciiTheme="majorBidi" w:hAnsiTheme="majorBidi" w:cstheme="majorBidi"/>
          <w:sz w:val="30"/>
          <w:szCs w:val="30"/>
        </w:rPr>
        <w:t xml:space="preserve"> 256</w:t>
      </w:r>
      <w:r w:rsidR="00FD03BF" w:rsidRPr="002004D6">
        <w:rPr>
          <w:rFonts w:asciiTheme="majorBidi" w:hAnsiTheme="majorBidi" w:cstheme="majorBidi"/>
          <w:sz w:val="30"/>
          <w:szCs w:val="30"/>
        </w:rPr>
        <w:t>5</w:t>
      </w:r>
    </w:p>
    <w:p w14:paraId="6616AC32" w14:textId="38CC25D1" w:rsidR="00255CF6" w:rsidRPr="00BE227E" w:rsidRDefault="00255CF6" w:rsidP="00186633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/>
          <w:sz w:val="28"/>
          <w:szCs w:val="28"/>
        </w:rPr>
      </w:pPr>
    </w:p>
    <w:sectPr w:rsidR="00255CF6" w:rsidRPr="00BE227E" w:rsidSect="00186633">
      <w:headerReference w:type="default" r:id="rId17"/>
      <w:footerReference w:type="default" r:id="rId18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9594F" w14:textId="77777777" w:rsidR="008D6EC3" w:rsidRDefault="008D6EC3" w:rsidP="004956B4">
      <w:r>
        <w:separator/>
      </w:r>
    </w:p>
  </w:endnote>
  <w:endnote w:type="continuationSeparator" w:id="0">
    <w:p w14:paraId="55DA2231" w14:textId="77777777" w:rsidR="008D6EC3" w:rsidRDefault="008D6EC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65C1C" w14:textId="41F4ED92" w:rsidR="000D619A" w:rsidRPr="00186633" w:rsidRDefault="000D619A" w:rsidP="00186633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5DF26" w14:textId="77777777" w:rsidR="00186633" w:rsidRPr="006F59B5" w:rsidRDefault="0018663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51BA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6E8055" w14:textId="77777777" w:rsidR="00186633" w:rsidRPr="007661AC" w:rsidRDefault="0018663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3612D" w14:textId="77777777" w:rsidR="008D6EC3" w:rsidRDefault="008D6EC3" w:rsidP="004956B4">
      <w:r>
        <w:separator/>
      </w:r>
    </w:p>
  </w:footnote>
  <w:footnote w:type="continuationSeparator" w:id="0">
    <w:p w14:paraId="55390C3E" w14:textId="77777777" w:rsidR="008D6EC3" w:rsidRDefault="008D6EC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0D619A" w:rsidRPr="006F59B5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8C4B2" w14:textId="77777777" w:rsidR="000D619A" w:rsidRDefault="000D61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89CA8" w14:textId="2BF4084C" w:rsidR="000D619A" w:rsidRDefault="00B3282F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BEF1CD5" wp14:editId="2F31ED5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46760" cy="313690"/>
          <wp:effectExtent l="0" t="0" r="0" b="0"/>
          <wp:wrapNone/>
          <wp:docPr id="9" name="Picture 215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5" descr="Logo_ne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31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BF480" w14:textId="77777777" w:rsidR="00B3282F" w:rsidRPr="00186633" w:rsidRDefault="00B3282F" w:rsidP="00186633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7F2FB0D5" w14:textId="57F995FE" w:rsidR="00B3282F" w:rsidRPr="00186633" w:rsidRDefault="00B3282F" w:rsidP="00186633">
    <w:pPr>
      <w:spacing w:line="240" w:lineRule="auto"/>
      <w:rPr>
        <w:rFonts w:asciiTheme="majorBidi" w:hAnsiTheme="majorBidi" w:cstheme="majorBidi"/>
        <w:sz w:val="32"/>
        <w:szCs w:val="32"/>
      </w:rPr>
    </w:pPr>
    <w:r w:rsidRPr="00186633">
      <w:rPr>
        <w:rFonts w:asciiTheme="majorBidi" w:hAnsiTheme="majorBidi" w:cstheme="majorBidi"/>
        <w:sz w:val="32"/>
        <w:szCs w:val="32"/>
        <w:cs/>
      </w:rPr>
      <w:tab/>
    </w:r>
    <w:r w:rsidRPr="00186633">
      <w:rPr>
        <w:rFonts w:asciiTheme="majorBidi" w:hAnsiTheme="majorBidi" w:cstheme="majorBidi"/>
        <w:sz w:val="32"/>
        <w:szCs w:val="32"/>
        <w:cs/>
      </w:rPr>
      <w:tab/>
    </w:r>
    <w:r w:rsidRPr="00186633">
      <w:rPr>
        <w:rFonts w:asciiTheme="majorBidi" w:hAnsiTheme="majorBidi" w:cstheme="majorBidi"/>
        <w:sz w:val="32"/>
        <w:szCs w:val="32"/>
        <w:cs/>
      </w:rPr>
      <w:tab/>
    </w:r>
    <w:r w:rsidRPr="00186633">
      <w:rPr>
        <w:rFonts w:asciiTheme="majorBidi" w:hAnsiTheme="majorBidi" w:cstheme="majorBidi"/>
        <w:sz w:val="32"/>
        <w:szCs w:val="32"/>
        <w:cs/>
      </w:rPr>
      <w:tab/>
    </w:r>
    <w:r w:rsidRPr="00186633">
      <w:rPr>
        <w:rFonts w:asciiTheme="majorBidi" w:hAnsiTheme="majorBidi" w:cstheme="majorBidi"/>
        <w:sz w:val="32"/>
        <w:szCs w:val="32"/>
        <w:cs/>
      </w:rPr>
      <w:tab/>
    </w:r>
    <w:r w:rsidRPr="00186633">
      <w:rPr>
        <w:rFonts w:asciiTheme="majorBidi" w:hAnsiTheme="majorBidi" w:cstheme="majorBidi"/>
        <w:sz w:val="32"/>
        <w:szCs w:val="32"/>
        <w:cs/>
      </w:rPr>
      <w:tab/>
    </w:r>
  </w:p>
  <w:p w14:paraId="2AA3B601" w14:textId="708C40DF" w:rsidR="000D619A" w:rsidRDefault="000D619A" w:rsidP="0018663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A19EA0" w14:textId="064F4475" w:rsidR="00186633" w:rsidRDefault="00186633" w:rsidP="0018663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01F84C" w14:textId="289F5381" w:rsidR="00186633" w:rsidRDefault="00186633" w:rsidP="0018663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331D1" w14:textId="29AACA03" w:rsidR="00186633" w:rsidRDefault="00186633" w:rsidP="0018663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149994" w14:textId="69548DFE" w:rsidR="00186633" w:rsidRDefault="00186633" w:rsidP="0018663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D83132" w14:textId="77777777" w:rsidR="00186633" w:rsidRPr="00186633" w:rsidRDefault="00186633" w:rsidP="0018663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30F4517C" w:rsidR="000D619A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7E6BE4B" w14:textId="77777777" w:rsidR="00186633" w:rsidRPr="00D74AD8" w:rsidRDefault="0018663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7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0"/>
  </w:num>
  <w:num w:numId="14">
    <w:abstractNumId w:val="22"/>
  </w:num>
  <w:num w:numId="15">
    <w:abstractNumId w:val="26"/>
  </w:num>
  <w:num w:numId="16">
    <w:abstractNumId w:val="43"/>
  </w:num>
  <w:num w:numId="17">
    <w:abstractNumId w:val="44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5"/>
  </w:num>
  <w:num w:numId="28">
    <w:abstractNumId w:val="41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9"/>
  </w:num>
  <w:num w:numId="37">
    <w:abstractNumId w:val="20"/>
  </w:num>
  <w:num w:numId="38">
    <w:abstractNumId w:val="42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7"/>
  </w:num>
  <w:num w:numId="44">
    <w:abstractNumId w:val="36"/>
  </w:num>
  <w:num w:numId="45">
    <w:abstractNumId w:val="33"/>
  </w:num>
  <w:num w:numId="46">
    <w:abstractNumId w:val="38"/>
  </w:num>
  <w:num w:numId="47">
    <w:abstractNumId w:val="45"/>
  </w:num>
  <w:num w:numId="48">
    <w:abstractNumId w:val="45"/>
  </w:num>
  <w:num w:numId="49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7F0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392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3F9D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70E"/>
    <w:rsid w:val="000668E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89D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90"/>
    <w:rsid w:val="000820E2"/>
    <w:rsid w:val="0008279C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817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8BA"/>
    <w:rsid w:val="000E3A5A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208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927"/>
    <w:rsid w:val="00117D16"/>
    <w:rsid w:val="00117D5E"/>
    <w:rsid w:val="001201D0"/>
    <w:rsid w:val="00120302"/>
    <w:rsid w:val="00120F9C"/>
    <w:rsid w:val="0012113F"/>
    <w:rsid w:val="0012132F"/>
    <w:rsid w:val="00121A23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58D2"/>
    <w:rsid w:val="00126240"/>
    <w:rsid w:val="00126412"/>
    <w:rsid w:val="00126C10"/>
    <w:rsid w:val="0012709A"/>
    <w:rsid w:val="00127299"/>
    <w:rsid w:val="001273AC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A10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633"/>
    <w:rsid w:val="00186997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2FE8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6C5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B7B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6F2A"/>
    <w:rsid w:val="001E7716"/>
    <w:rsid w:val="001E789C"/>
    <w:rsid w:val="001E7FDA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2EE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0C6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324"/>
    <w:rsid w:val="0027059C"/>
    <w:rsid w:val="002705A4"/>
    <w:rsid w:val="00270BA8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C83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0E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678"/>
    <w:rsid w:val="003178EB"/>
    <w:rsid w:val="00317EF6"/>
    <w:rsid w:val="00317FF4"/>
    <w:rsid w:val="003207EB"/>
    <w:rsid w:val="00320AF8"/>
    <w:rsid w:val="00320D2A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4B1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6D8"/>
    <w:rsid w:val="003546E6"/>
    <w:rsid w:val="0035493B"/>
    <w:rsid w:val="00354CE8"/>
    <w:rsid w:val="00355759"/>
    <w:rsid w:val="003559EB"/>
    <w:rsid w:val="00355A0A"/>
    <w:rsid w:val="00355C34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67FEE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4F94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1FA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056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3DD1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B35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277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BD2"/>
    <w:rsid w:val="004F4C07"/>
    <w:rsid w:val="004F4E32"/>
    <w:rsid w:val="004F4FFF"/>
    <w:rsid w:val="004F5502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5EAF"/>
    <w:rsid w:val="005065F7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4D9C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08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4CEA"/>
    <w:rsid w:val="005B54F7"/>
    <w:rsid w:val="005B5A06"/>
    <w:rsid w:val="005B5B3C"/>
    <w:rsid w:val="005B66AD"/>
    <w:rsid w:val="005B6881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0CE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0C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24A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9EA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6B0"/>
    <w:rsid w:val="006A085A"/>
    <w:rsid w:val="006A08E2"/>
    <w:rsid w:val="006A0905"/>
    <w:rsid w:val="006A1690"/>
    <w:rsid w:val="006A1720"/>
    <w:rsid w:val="006A1724"/>
    <w:rsid w:val="006A1B1E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3AE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20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55C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E34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D71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AA1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820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3F5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28C"/>
    <w:rsid w:val="007F7558"/>
    <w:rsid w:val="007F76E2"/>
    <w:rsid w:val="007F7731"/>
    <w:rsid w:val="007F7DF3"/>
    <w:rsid w:val="00800405"/>
    <w:rsid w:val="008005EC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57D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840"/>
    <w:rsid w:val="00810A38"/>
    <w:rsid w:val="00810AF4"/>
    <w:rsid w:val="00810CFB"/>
    <w:rsid w:val="00811084"/>
    <w:rsid w:val="00811098"/>
    <w:rsid w:val="00811225"/>
    <w:rsid w:val="0081130A"/>
    <w:rsid w:val="0081130E"/>
    <w:rsid w:val="00811831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386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34F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3EA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5A"/>
    <w:rsid w:val="0088678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8EE"/>
    <w:rsid w:val="00891B4E"/>
    <w:rsid w:val="00891B59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917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6EC3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4AF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1F99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F2C"/>
    <w:rsid w:val="00923452"/>
    <w:rsid w:val="00923466"/>
    <w:rsid w:val="009236F3"/>
    <w:rsid w:val="009239E2"/>
    <w:rsid w:val="009247EC"/>
    <w:rsid w:val="0092491C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0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4F3D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1F5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7A5"/>
    <w:rsid w:val="00990E8B"/>
    <w:rsid w:val="00991139"/>
    <w:rsid w:val="0099191E"/>
    <w:rsid w:val="009924DB"/>
    <w:rsid w:val="00992A38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0D00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B1"/>
    <w:rsid w:val="00A416EF"/>
    <w:rsid w:val="00A420DC"/>
    <w:rsid w:val="00A42141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92B"/>
    <w:rsid w:val="00A63BFD"/>
    <w:rsid w:val="00A63D4F"/>
    <w:rsid w:val="00A64B56"/>
    <w:rsid w:val="00A6520A"/>
    <w:rsid w:val="00A65259"/>
    <w:rsid w:val="00A65A05"/>
    <w:rsid w:val="00A65B88"/>
    <w:rsid w:val="00A65CEA"/>
    <w:rsid w:val="00A660C5"/>
    <w:rsid w:val="00A663B6"/>
    <w:rsid w:val="00A6688A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97FB3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68B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B3B"/>
    <w:rsid w:val="00B30B92"/>
    <w:rsid w:val="00B3158B"/>
    <w:rsid w:val="00B31DFA"/>
    <w:rsid w:val="00B31F50"/>
    <w:rsid w:val="00B320A1"/>
    <w:rsid w:val="00B320CE"/>
    <w:rsid w:val="00B3223E"/>
    <w:rsid w:val="00B32390"/>
    <w:rsid w:val="00B32594"/>
    <w:rsid w:val="00B32617"/>
    <w:rsid w:val="00B3282F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2E4C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66B"/>
    <w:rsid w:val="00B817A8"/>
    <w:rsid w:val="00B81D03"/>
    <w:rsid w:val="00B820DB"/>
    <w:rsid w:val="00B8282E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542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0F3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EAF"/>
    <w:rsid w:val="00BD144F"/>
    <w:rsid w:val="00BD1551"/>
    <w:rsid w:val="00BD1713"/>
    <w:rsid w:val="00BD20C1"/>
    <w:rsid w:val="00BD2226"/>
    <w:rsid w:val="00BD2AFB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0E0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27E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DC1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E17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DD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943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6BA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0D6"/>
    <w:rsid w:val="00C64252"/>
    <w:rsid w:val="00C64881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61F"/>
    <w:rsid w:val="00C90A05"/>
    <w:rsid w:val="00C90D19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6C04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0F34"/>
    <w:rsid w:val="00CD101B"/>
    <w:rsid w:val="00CD11E5"/>
    <w:rsid w:val="00CD18B0"/>
    <w:rsid w:val="00CD20AE"/>
    <w:rsid w:val="00CD2317"/>
    <w:rsid w:val="00CD272C"/>
    <w:rsid w:val="00CD2819"/>
    <w:rsid w:val="00CD2E03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D7B6A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37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AF8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3406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0F3D"/>
    <w:rsid w:val="00D11482"/>
    <w:rsid w:val="00D114F0"/>
    <w:rsid w:val="00D11626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5A9"/>
    <w:rsid w:val="00D156A6"/>
    <w:rsid w:val="00D1572D"/>
    <w:rsid w:val="00D15EBA"/>
    <w:rsid w:val="00D15ED1"/>
    <w:rsid w:val="00D17035"/>
    <w:rsid w:val="00D17C0C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57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4225"/>
    <w:rsid w:val="00D44E3C"/>
    <w:rsid w:val="00D45434"/>
    <w:rsid w:val="00D4543B"/>
    <w:rsid w:val="00D45855"/>
    <w:rsid w:val="00D45903"/>
    <w:rsid w:val="00D46722"/>
    <w:rsid w:val="00D46735"/>
    <w:rsid w:val="00D4674A"/>
    <w:rsid w:val="00D4680B"/>
    <w:rsid w:val="00D4768D"/>
    <w:rsid w:val="00D479EF"/>
    <w:rsid w:val="00D47D7D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38B"/>
    <w:rsid w:val="00D72E88"/>
    <w:rsid w:val="00D73186"/>
    <w:rsid w:val="00D73401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2A"/>
    <w:rsid w:val="00D9306C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0BC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E0B25"/>
    <w:rsid w:val="00DE125E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7DC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4EA7"/>
    <w:rsid w:val="00DF5C3F"/>
    <w:rsid w:val="00DF5F4C"/>
    <w:rsid w:val="00DF61D6"/>
    <w:rsid w:val="00DF6416"/>
    <w:rsid w:val="00DF659B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5E6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3BE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7F1"/>
    <w:rsid w:val="00E41898"/>
    <w:rsid w:val="00E42791"/>
    <w:rsid w:val="00E43072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1D6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4CA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5D3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6B19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145"/>
    <w:rsid w:val="00EB55CB"/>
    <w:rsid w:val="00EB5B99"/>
    <w:rsid w:val="00EB6082"/>
    <w:rsid w:val="00EB66E3"/>
    <w:rsid w:val="00EB68E9"/>
    <w:rsid w:val="00EB6C71"/>
    <w:rsid w:val="00EB7439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67A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255"/>
    <w:rsid w:val="00EE247F"/>
    <w:rsid w:val="00EE2C3A"/>
    <w:rsid w:val="00EE32B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59E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2B36"/>
    <w:rsid w:val="00F42CEE"/>
    <w:rsid w:val="00F431A5"/>
    <w:rsid w:val="00F431B3"/>
    <w:rsid w:val="00F43242"/>
    <w:rsid w:val="00F43B07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6CC3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BAA"/>
    <w:rsid w:val="00F51FD6"/>
    <w:rsid w:val="00F529D0"/>
    <w:rsid w:val="00F53052"/>
    <w:rsid w:val="00F533DD"/>
    <w:rsid w:val="00F53636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4CD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02F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058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152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customStyle="1" w:styleId="zKISOffAddress">
    <w:name w:val="zKISOffAddress"/>
    <w:basedOn w:val="Normal"/>
    <w:rsid w:val="00B3282F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customStyle="1" w:styleId="zKISOffAddress">
    <w:name w:val="zKISOffAddress"/>
    <w:basedOn w:val="Normal"/>
    <w:rsid w:val="00B3282F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3D1B1-C578-432F-90E1-28E194F7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2022-07-29T07:23:00Z</cp:lastPrinted>
  <dcterms:created xsi:type="dcterms:W3CDTF">2022-08-10T08:48:00Z</dcterms:created>
  <dcterms:modified xsi:type="dcterms:W3CDTF">2022-08-10T08:48:00Z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