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80EB4" w14:textId="77777777" w:rsidR="005A1A67" w:rsidRPr="002004D6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  <w:r w:rsidRPr="002004D6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2004D6">
        <w:rPr>
          <w:rFonts w:ascii="Angsana New" w:hAnsi="Angsana New"/>
          <w:b w:val="0"/>
          <w:bCs/>
          <w:sz w:val="28"/>
          <w:szCs w:val="28"/>
          <w:lang w:bidi="th-TH"/>
        </w:rPr>
        <w:tab/>
      </w:r>
      <w:r w:rsidRPr="002004D6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2DA91896" w14:textId="77777777" w:rsidR="009839E6" w:rsidRPr="002004D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08C22464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>เกณฑ์การจัดทำงบการเงิ</w:t>
      </w:r>
      <w:r w:rsidRPr="002004D6">
        <w:rPr>
          <w:rFonts w:ascii="Angsana New" w:hAnsi="Angsana New" w:hint="cs"/>
          <w:sz w:val="28"/>
          <w:szCs w:val="28"/>
          <w:cs/>
        </w:rPr>
        <w:t>นระหว่างกาล</w:t>
      </w:r>
    </w:p>
    <w:p w14:paraId="1AFAB81E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</w:p>
    <w:p w14:paraId="3292CE51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ที่ดิน อาคารและอุปกรณ์</w:t>
      </w:r>
    </w:p>
    <w:p w14:paraId="4501BD50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หนี้สินที่มีภาระดอกเบี้ย</w:t>
      </w:r>
    </w:p>
    <w:p w14:paraId="6EC86F44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ส่วนงานดำเนินงานและการจำแนกรายได้</w:t>
      </w:r>
    </w:p>
    <w:p w14:paraId="1A616F4E" w14:textId="19CF7B8F" w:rsidR="00BE6589" w:rsidRPr="004F5502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  <w:lang w:val="th-TH"/>
        </w:rPr>
        <w:t>ภาษีเงินได้</w:t>
      </w:r>
    </w:p>
    <w:p w14:paraId="47C3CFE6" w14:textId="66CF9ADB" w:rsidR="004F5502" w:rsidRPr="004F5502" w:rsidRDefault="004F5502" w:rsidP="004F550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เงินปันผล</w:t>
      </w:r>
    </w:p>
    <w:p w14:paraId="26F7B085" w14:textId="108EF7B5" w:rsidR="00BE6589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เครื่องมือทางการเงิน</w:t>
      </w:r>
    </w:p>
    <w:p w14:paraId="073BA61A" w14:textId="77777777" w:rsidR="00BE6589" w:rsidRPr="002004D6" w:rsidRDefault="00BE6589" w:rsidP="00BE6589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>ภาระผูกพันกับกิจการที่ไม่เกี่ยวข้องกัน</w:t>
      </w:r>
    </w:p>
    <w:p w14:paraId="245E5FBF" w14:textId="7898F566" w:rsidR="00EA193F" w:rsidRPr="002004D6" w:rsidRDefault="00BE6589" w:rsidP="00B2231E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หนี้สินที่อาจเกิดขึ้น</w:t>
      </w:r>
    </w:p>
    <w:p w14:paraId="28F6E00B" w14:textId="77777777" w:rsidR="00B27B3B" w:rsidRPr="002004D6" w:rsidRDefault="00B27B3B" w:rsidP="00B27B3B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1F0B458A" w14:textId="77777777" w:rsidR="00B27B3B" w:rsidRPr="002004D6" w:rsidRDefault="00B27B3B" w:rsidP="00B27B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28"/>
          <w:szCs w:val="28"/>
        </w:rPr>
      </w:pPr>
    </w:p>
    <w:p w14:paraId="6D4C5A22" w14:textId="77777777" w:rsidR="00BE6589" w:rsidRPr="002004D6" w:rsidRDefault="00A8441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="Angsana New" w:hAnsi="Angsana New"/>
          <w:sz w:val="30"/>
          <w:szCs w:val="30"/>
          <w:cs/>
        </w:rPr>
        <w:br w:type="page"/>
      </w:r>
      <w:r w:rsidR="00BE6589" w:rsidRPr="002004D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  <w:r w:rsidR="00BE6589" w:rsidRPr="002004D6">
        <w:rPr>
          <w:rFonts w:asciiTheme="majorBidi" w:hAnsiTheme="majorBidi" w:cstheme="majorBidi"/>
          <w:sz w:val="28"/>
          <w:szCs w:val="28"/>
        </w:rPr>
        <w:t xml:space="preserve"> </w:t>
      </w:r>
    </w:p>
    <w:p w14:paraId="252AAF6F" w14:textId="77777777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98EA25" w14:textId="2C5CBAD6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75C83">
        <w:rPr>
          <w:rFonts w:asciiTheme="majorBidi" w:hAnsiTheme="majorBidi" w:cstheme="majorBidi"/>
          <w:sz w:val="30"/>
          <w:szCs w:val="30"/>
        </w:rPr>
        <w:t>10</w:t>
      </w:r>
      <w:r w:rsidR="00C57B52" w:rsidRPr="00560C4E">
        <w:rPr>
          <w:rFonts w:asciiTheme="majorBidi" w:hAnsiTheme="majorBidi" w:cstheme="majorBidi"/>
          <w:sz w:val="30"/>
          <w:szCs w:val="30"/>
        </w:rPr>
        <w:t xml:space="preserve"> </w:t>
      </w:r>
      <w:r w:rsidR="00C57B5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065F7" w:rsidRPr="002004D6">
        <w:rPr>
          <w:rFonts w:asciiTheme="majorBidi" w:hAnsiTheme="majorBidi" w:cstheme="majorBidi"/>
          <w:sz w:val="30"/>
          <w:szCs w:val="30"/>
        </w:rPr>
        <w:t xml:space="preserve"> 2565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</w:p>
    <w:p w14:paraId="00C86B67" w14:textId="125B8FD2" w:rsidR="001C41B1" w:rsidRPr="002004D6" w:rsidRDefault="001C41B1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984F29" w14:textId="77777777" w:rsidR="00CF0EEB" w:rsidRPr="002004D6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2004D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4421B51B" w14:textId="77777777" w:rsidR="00CF0EEB" w:rsidRPr="002004D6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61991C11" w14:textId="49D04A04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004D6">
        <w:rPr>
          <w:rFonts w:ascii="Angsana New" w:hAnsi="Angsana New"/>
          <w:sz w:val="28"/>
          <w:szCs w:val="28"/>
        </w:rPr>
        <w:t xml:space="preserve">34 </w:t>
      </w:r>
      <w:r w:rsidRPr="002004D6">
        <w:rPr>
          <w:rFonts w:ascii="Angsana New" w:hAnsi="Angsana New"/>
          <w:sz w:val="28"/>
          <w:szCs w:val="28"/>
          <w:cs/>
        </w:rPr>
        <w:t>เรื่อง</w:t>
      </w:r>
      <w:r w:rsidRPr="002004D6">
        <w:rPr>
          <w:rFonts w:ascii="Angsana New" w:hAnsi="Angsana New"/>
          <w:sz w:val="28"/>
          <w:szCs w:val="28"/>
        </w:rPr>
        <w:br/>
      </w:r>
      <w:r w:rsidRPr="002004D6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2004D6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2004D6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2004D6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2004D6">
        <w:rPr>
          <w:rFonts w:ascii="Angsana New" w:hAnsi="Angsana New"/>
          <w:sz w:val="28"/>
          <w:szCs w:val="28"/>
        </w:rPr>
        <w:t xml:space="preserve"> </w:t>
      </w:r>
      <w:r w:rsidR="00CB06E1" w:rsidRPr="002004D6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B06E1" w:rsidRPr="002004D6">
        <w:rPr>
          <w:rFonts w:ascii="Angsana New" w:hAnsi="Angsana New"/>
          <w:sz w:val="28"/>
          <w:szCs w:val="28"/>
        </w:rPr>
        <w:br/>
      </w:r>
      <w:r w:rsidR="00CB06E1" w:rsidRPr="002004D6">
        <w:rPr>
          <w:rFonts w:ascii="Angsana New" w:hAnsi="Angsana New" w:hint="cs"/>
          <w:sz w:val="28"/>
          <w:szCs w:val="28"/>
        </w:rPr>
        <w:t xml:space="preserve">31 </w:t>
      </w:r>
      <w:r w:rsidR="00CB06E1" w:rsidRPr="002004D6">
        <w:rPr>
          <w:rFonts w:ascii="Angsana New" w:hAnsi="Angsana New" w:hint="cs"/>
          <w:sz w:val="28"/>
          <w:szCs w:val="28"/>
          <w:cs/>
        </w:rPr>
        <w:t>ธันวาคม</w:t>
      </w:r>
      <w:r w:rsidR="00CB06E1" w:rsidRPr="002004D6">
        <w:rPr>
          <w:rFonts w:ascii="Angsana New" w:hAnsi="Angsana New" w:hint="cs"/>
          <w:sz w:val="28"/>
          <w:szCs w:val="28"/>
        </w:rPr>
        <w:t xml:space="preserve"> 256</w:t>
      </w:r>
      <w:r w:rsidR="004F312E" w:rsidRPr="002004D6">
        <w:rPr>
          <w:rFonts w:ascii="Angsana New" w:hAnsi="Angsana New"/>
          <w:sz w:val="28"/>
          <w:szCs w:val="28"/>
        </w:rPr>
        <w:t>4</w:t>
      </w:r>
      <w:r w:rsidR="00CB06E1" w:rsidRPr="002004D6">
        <w:rPr>
          <w:rFonts w:ascii="Angsana New" w:hAnsi="Angsana New" w:hint="cs"/>
          <w:sz w:val="28"/>
          <w:szCs w:val="28"/>
          <w:cs/>
        </w:rPr>
        <w:t xml:space="preserve"> </w:t>
      </w:r>
      <w:r w:rsidR="00CB06E1" w:rsidRPr="002004D6">
        <w:rPr>
          <w:rFonts w:ascii="Angsana New" w:hAnsi="Angsana New" w:hint="cs"/>
          <w:sz w:val="28"/>
          <w:szCs w:val="28"/>
        </w:rPr>
        <w:t xml:space="preserve"> </w:t>
      </w:r>
    </w:p>
    <w:p w14:paraId="5839C39C" w14:textId="77777777" w:rsidR="00A33382" w:rsidRPr="002004D6" w:rsidRDefault="00A33382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B7C653" w14:textId="4D90B0BE" w:rsidR="00BE6589" w:rsidRPr="002004D6" w:rsidRDefault="00BE6589" w:rsidP="00BE65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2004D6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2004D6">
        <w:rPr>
          <w:rFonts w:ascii="Angsana New" w:hAnsi="Angsana New"/>
          <w:sz w:val="28"/>
          <w:szCs w:val="28"/>
        </w:rPr>
        <w:br/>
      </w:r>
      <w:r w:rsidRPr="002004D6">
        <w:rPr>
          <w:rFonts w:ascii="Angsana New" w:hAnsi="Angsana New"/>
          <w:sz w:val="28"/>
          <w:szCs w:val="28"/>
          <w:cs/>
        </w:rPr>
        <w:t>การบัญชีขอ</w:t>
      </w:r>
      <w:r w:rsidRPr="002004D6">
        <w:rPr>
          <w:rFonts w:ascii="Angsana New" w:hAnsi="Angsana New" w:hint="cs"/>
          <w:sz w:val="28"/>
          <w:szCs w:val="28"/>
          <w:cs/>
        </w:rPr>
        <w:t>ง</w:t>
      </w:r>
      <w:r w:rsidRPr="002004D6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2004D6">
        <w:rPr>
          <w:rFonts w:ascii="Angsana New" w:hAnsi="Angsana New" w:hint="cs"/>
          <w:sz w:val="28"/>
          <w:szCs w:val="28"/>
          <w:cs/>
        </w:rPr>
        <w:t>ไว้</w:t>
      </w:r>
      <w:r w:rsidRPr="002004D6">
        <w:rPr>
          <w:rFonts w:ascii="Angsana New" w:hAnsi="Angsana New"/>
          <w:sz w:val="28"/>
          <w:szCs w:val="28"/>
          <w:cs/>
        </w:rPr>
        <w:t>ในงบการเงิน</w:t>
      </w:r>
      <w:r w:rsidR="00FC6D08" w:rsidRPr="002004D6">
        <w:rPr>
          <w:rFonts w:ascii="Angsana New" w:hAnsi="Angsana New"/>
          <w:sz w:val="28"/>
          <w:szCs w:val="28"/>
        </w:rPr>
        <w:br/>
      </w:r>
      <w:r w:rsidRPr="002004D6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2004D6">
        <w:rPr>
          <w:rFonts w:ascii="Angsana New" w:hAnsi="Angsana New"/>
          <w:sz w:val="28"/>
          <w:szCs w:val="28"/>
        </w:rPr>
        <w:t xml:space="preserve">31 </w:t>
      </w:r>
      <w:r w:rsidRPr="002004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004D6">
        <w:rPr>
          <w:rFonts w:ascii="Angsana New" w:hAnsi="Angsana New"/>
          <w:sz w:val="28"/>
          <w:szCs w:val="28"/>
        </w:rPr>
        <w:t>256</w:t>
      </w:r>
      <w:r w:rsidR="004F312E" w:rsidRPr="002004D6">
        <w:rPr>
          <w:rFonts w:ascii="Angsana New" w:hAnsi="Angsana New"/>
          <w:sz w:val="28"/>
          <w:szCs w:val="28"/>
        </w:rPr>
        <w:t>4</w:t>
      </w:r>
    </w:p>
    <w:p w14:paraId="1EC1B80A" w14:textId="77777777" w:rsidR="00F17CEC" w:rsidRPr="002004D6" w:rsidRDefault="00F17CEC" w:rsidP="00CA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</w:p>
    <w:p w14:paraId="2CD5C56C" w14:textId="29877733" w:rsidR="00B907E7" w:rsidRPr="002004D6" w:rsidRDefault="0082420D" w:rsidP="0082420D">
      <w:pPr>
        <w:pStyle w:val="index"/>
        <w:numPr>
          <w:ilvl w:val="0"/>
          <w:numId w:val="19"/>
        </w:numPr>
        <w:spacing w:after="0" w:line="240" w:lineRule="atLeast"/>
        <w:ind w:left="450" w:hanging="45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 </w:t>
      </w:r>
      <w:r w:rsidR="00B907E7" w:rsidRPr="002004D6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24AA612A" w14:textId="77777777" w:rsidR="004F312E" w:rsidRPr="002004D6" w:rsidRDefault="004F312E" w:rsidP="00BE658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DE8A3D8" w14:textId="08FE4B8B" w:rsidR="00C64881" w:rsidRPr="009F291A" w:rsidRDefault="00C64881" w:rsidP="00C6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 w:rsidRPr="009F291A">
        <w:rPr>
          <w:rFonts w:ascii="Angsana New" w:hAnsi="Angsana New" w:hint="cs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85134F">
        <w:rPr>
          <w:rFonts w:ascii="Angsana New" w:hAnsi="Angsana New" w:hint="cs"/>
          <w:sz w:val="28"/>
          <w:szCs w:val="28"/>
          <w:cs/>
        </w:rPr>
        <w:t>หก</w:t>
      </w:r>
      <w:r w:rsidRPr="009F291A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9F291A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0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9F291A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14:paraId="79BBC513" w14:textId="77777777" w:rsidR="003E7C26" w:rsidRPr="008522C5" w:rsidRDefault="003E7C26" w:rsidP="003E7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  <w:highlight w:val="yellow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62"/>
        <w:gridCol w:w="243"/>
        <w:gridCol w:w="1035"/>
        <w:gridCol w:w="270"/>
        <w:gridCol w:w="1080"/>
        <w:gridCol w:w="270"/>
        <w:gridCol w:w="1053"/>
      </w:tblGrid>
      <w:tr w:rsidR="003E7C26" w:rsidRPr="006F6C88" w14:paraId="4FAD1746" w14:textId="77777777" w:rsidTr="006C17B2">
        <w:trPr>
          <w:trHeight w:hRule="exact" w:val="374"/>
          <w:tblHeader/>
        </w:trPr>
        <w:tc>
          <w:tcPr>
            <w:tcW w:w="4230" w:type="dxa"/>
          </w:tcPr>
          <w:p w14:paraId="33845008" w14:textId="2805FC2C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75FF0C8F" w14:textId="77777777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91B8FE" w14:textId="77777777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14:paraId="7572C99A" w14:textId="77777777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7C26" w:rsidRPr="006F6C88" w14:paraId="2AA68C9C" w14:textId="77777777" w:rsidTr="006C17B2">
        <w:trPr>
          <w:trHeight w:hRule="exact" w:val="374"/>
          <w:tblHeader/>
        </w:trPr>
        <w:tc>
          <w:tcPr>
            <w:tcW w:w="4230" w:type="dxa"/>
          </w:tcPr>
          <w:p w14:paraId="3E62BBDC" w14:textId="08A7F6EF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CCDC22F" w14:textId="1668393A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3" w:type="dxa"/>
          </w:tcPr>
          <w:p w14:paraId="2C9F680E" w14:textId="77777777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A67B8F9" w14:textId="2F1EE7BD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8302B21" w14:textId="77777777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F388CC" w14:textId="3F40119A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BD3E509" w14:textId="77777777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B06458A" w14:textId="7179E01A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E7C26" w:rsidRPr="006F6C88" w14:paraId="73FC0F01" w14:textId="77777777" w:rsidTr="006C17B2">
        <w:trPr>
          <w:trHeight w:hRule="exact" w:val="374"/>
          <w:tblHeader/>
        </w:trPr>
        <w:tc>
          <w:tcPr>
            <w:tcW w:w="4230" w:type="dxa"/>
          </w:tcPr>
          <w:p w14:paraId="526D0F78" w14:textId="77777777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14:paraId="3CF73D6B" w14:textId="77777777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E7C26" w:rsidRPr="006F6C88" w14:paraId="74A30532" w14:textId="77777777" w:rsidTr="006C17B2">
        <w:trPr>
          <w:trHeight w:hRule="exact" w:val="374"/>
          <w:tblHeader/>
        </w:trPr>
        <w:tc>
          <w:tcPr>
            <w:tcW w:w="4230" w:type="dxa"/>
          </w:tcPr>
          <w:p w14:paraId="27D8911A" w14:textId="77777777" w:rsidR="003E7C26" w:rsidRPr="006F6C88" w:rsidRDefault="003E7C26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3A43501D" w14:textId="77777777" w:rsidR="003E7C26" w:rsidRPr="006F6C88" w:rsidRDefault="003E7C26" w:rsidP="006C17B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652ED1" w14:textId="77777777" w:rsidR="003E7C26" w:rsidRPr="006F6C88" w:rsidRDefault="003E7C26" w:rsidP="006C17B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BC1F04E" w14:textId="77777777" w:rsidR="003E7C26" w:rsidRPr="006F6C88" w:rsidRDefault="003E7C26" w:rsidP="006C17B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2C94C8" w14:textId="77777777" w:rsidR="003E7C26" w:rsidRPr="006F6C88" w:rsidRDefault="003E7C26" w:rsidP="006C17B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54C28E" w14:textId="77777777" w:rsidR="003E7C26" w:rsidRPr="006F6C88" w:rsidRDefault="003E7C26" w:rsidP="006C17B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88BD8" w14:textId="77777777" w:rsidR="003E7C26" w:rsidRPr="006F6C88" w:rsidRDefault="003E7C26" w:rsidP="006C17B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BD9912B" w14:textId="77777777" w:rsidR="003E7C26" w:rsidRPr="006F6C88" w:rsidRDefault="003E7C26" w:rsidP="006C17B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7C26" w:rsidRPr="006F6C88" w14:paraId="0760567C" w14:textId="77777777" w:rsidTr="006C17B2">
        <w:trPr>
          <w:trHeight w:hRule="exact" w:val="374"/>
        </w:trPr>
        <w:tc>
          <w:tcPr>
            <w:tcW w:w="4230" w:type="dxa"/>
          </w:tcPr>
          <w:p w14:paraId="2D0B428E" w14:textId="77777777" w:rsidR="003E7C26" w:rsidRPr="006F6C88" w:rsidRDefault="003E7C26" w:rsidP="003E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14:paraId="240510F0" w14:textId="2901C6C3" w:rsidR="003E7C26" w:rsidRPr="006F6C88" w:rsidRDefault="001258D2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167885F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BE7A5C4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CF106A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2B5A5E6" w14:textId="76031015" w:rsidR="003E7C26" w:rsidRPr="006F6C88" w:rsidRDefault="00E333BE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</w:t>
            </w:r>
            <w:r w:rsidR="00043F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448</w:t>
            </w:r>
          </w:p>
        </w:tc>
        <w:tc>
          <w:tcPr>
            <w:tcW w:w="270" w:type="dxa"/>
          </w:tcPr>
          <w:p w14:paraId="1DAA37E8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262F8079" w14:textId="1314D636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101,228</w:t>
            </w:r>
          </w:p>
        </w:tc>
      </w:tr>
      <w:tr w:rsidR="003E7C26" w:rsidRPr="006F6C88" w14:paraId="66EC2287" w14:textId="77777777" w:rsidTr="006C17B2">
        <w:trPr>
          <w:trHeight w:hRule="exact" w:val="374"/>
        </w:trPr>
        <w:tc>
          <w:tcPr>
            <w:tcW w:w="4230" w:type="dxa"/>
          </w:tcPr>
          <w:p w14:paraId="15E29330" w14:textId="77777777" w:rsidR="003E7C26" w:rsidRPr="006F6C88" w:rsidRDefault="003E7C26" w:rsidP="003E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14:paraId="30355E7F" w14:textId="4432F07F" w:rsidR="003E7C26" w:rsidRPr="006F6C88" w:rsidRDefault="001258D2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A77019C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2857E7D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523975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731240" w14:textId="1D61AAE3" w:rsidR="003E7C26" w:rsidRPr="006F6C88" w:rsidRDefault="00E333BE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228,939</w:t>
            </w:r>
          </w:p>
        </w:tc>
        <w:tc>
          <w:tcPr>
            <w:tcW w:w="270" w:type="dxa"/>
          </w:tcPr>
          <w:p w14:paraId="488FE56F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361B867" w14:textId="0FD7E6DC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257,665</w:t>
            </w:r>
          </w:p>
        </w:tc>
      </w:tr>
      <w:tr w:rsidR="003E7C26" w:rsidRPr="006F6C88" w14:paraId="161855FD" w14:textId="77777777" w:rsidTr="006C17B2">
        <w:trPr>
          <w:trHeight w:hRule="exact" w:val="374"/>
        </w:trPr>
        <w:tc>
          <w:tcPr>
            <w:tcW w:w="4230" w:type="dxa"/>
          </w:tcPr>
          <w:p w14:paraId="0BF59074" w14:textId="77777777" w:rsidR="003E7C26" w:rsidRPr="006F6C88" w:rsidRDefault="003E7C26" w:rsidP="003E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14:paraId="66B36BD5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0C3CC557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126B50DB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09A884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92AA52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9CC183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10B8A180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E7C26" w:rsidRPr="006F6C88" w14:paraId="1B9F4BB3" w14:textId="77777777" w:rsidTr="006C17B2">
        <w:trPr>
          <w:trHeight w:hRule="exact" w:val="374"/>
        </w:trPr>
        <w:tc>
          <w:tcPr>
            <w:tcW w:w="4230" w:type="dxa"/>
          </w:tcPr>
          <w:p w14:paraId="3EA77E03" w14:textId="77777777" w:rsidR="003E7C26" w:rsidRPr="006F6C88" w:rsidRDefault="003E7C26" w:rsidP="003E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การขายและการตลาด</w:t>
            </w:r>
          </w:p>
        </w:tc>
        <w:tc>
          <w:tcPr>
            <w:tcW w:w="1062" w:type="dxa"/>
          </w:tcPr>
          <w:p w14:paraId="3A9A0E49" w14:textId="714100D1" w:rsidR="003E7C26" w:rsidRPr="006F6C88" w:rsidRDefault="001258D2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322CE27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294B7A86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A81DAD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875C1F" w14:textId="426630E2" w:rsidR="003E7C26" w:rsidRPr="006F6C88" w:rsidRDefault="00E333BE" w:rsidP="003E7C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16,303</w:t>
            </w:r>
          </w:p>
        </w:tc>
        <w:tc>
          <w:tcPr>
            <w:tcW w:w="270" w:type="dxa"/>
          </w:tcPr>
          <w:p w14:paraId="06E60F25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2DFB7E9" w14:textId="30D15674" w:rsidR="003E7C26" w:rsidRPr="006F6C88" w:rsidRDefault="003E7C26" w:rsidP="003E7C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17,118</w:t>
            </w:r>
          </w:p>
        </w:tc>
      </w:tr>
      <w:tr w:rsidR="003E7C26" w:rsidRPr="006F6C88" w14:paraId="00DC0597" w14:textId="77777777" w:rsidTr="006C17B2">
        <w:trPr>
          <w:trHeight w:hRule="exact" w:val="374"/>
        </w:trPr>
        <w:tc>
          <w:tcPr>
            <w:tcW w:w="4230" w:type="dxa"/>
          </w:tcPr>
          <w:p w14:paraId="4927D4A3" w14:textId="77777777" w:rsidR="003E7C26" w:rsidRPr="006F6C88" w:rsidRDefault="003E7C26" w:rsidP="003E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14:paraId="18155D6A" w14:textId="65C9331B" w:rsidR="003E7C26" w:rsidRPr="006F6C88" w:rsidRDefault="001258D2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6AD6A14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45CB2814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CD648E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975487" w14:textId="41F590EE" w:rsidR="003E7C26" w:rsidRPr="006F6C88" w:rsidRDefault="00E333BE" w:rsidP="003E7C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3,574</w:t>
            </w:r>
          </w:p>
        </w:tc>
        <w:tc>
          <w:tcPr>
            <w:tcW w:w="270" w:type="dxa"/>
          </w:tcPr>
          <w:p w14:paraId="2792C10C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404A288" w14:textId="7A57C00C" w:rsidR="003E7C26" w:rsidRPr="006F6C88" w:rsidRDefault="003E7C26" w:rsidP="003E7C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3,429</w:t>
            </w:r>
          </w:p>
        </w:tc>
      </w:tr>
      <w:tr w:rsidR="003E7C26" w:rsidRPr="006F6C88" w14:paraId="75832FD6" w14:textId="77777777" w:rsidTr="006C17B2">
        <w:trPr>
          <w:trHeight w:hRule="exact" w:val="374"/>
        </w:trPr>
        <w:tc>
          <w:tcPr>
            <w:tcW w:w="4230" w:type="dxa"/>
          </w:tcPr>
          <w:p w14:paraId="13CF1E97" w14:textId="77777777" w:rsidR="003E7C26" w:rsidRPr="006F6C88" w:rsidRDefault="003E7C26" w:rsidP="003E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14:paraId="0BD54B32" w14:textId="72BA8346" w:rsidR="003E7C26" w:rsidRPr="006F6C88" w:rsidRDefault="001258D2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0B26EF5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8576829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43C31A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A0823F" w14:textId="3C7ED77D" w:rsidR="003E7C26" w:rsidRPr="006F6C88" w:rsidRDefault="00E333BE" w:rsidP="003E7C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270" w:type="dxa"/>
          </w:tcPr>
          <w:p w14:paraId="3EB152C0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3C05B81" w14:textId="36066960" w:rsidR="003E7C26" w:rsidRPr="006F6C88" w:rsidRDefault="003E7C26" w:rsidP="003E7C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593</w:t>
            </w:r>
          </w:p>
        </w:tc>
      </w:tr>
      <w:tr w:rsidR="003E7C26" w:rsidRPr="006F6C88" w14:paraId="6563DEF1" w14:textId="77777777" w:rsidTr="006C17B2">
        <w:trPr>
          <w:trHeight w:hRule="exact" w:val="374"/>
        </w:trPr>
        <w:tc>
          <w:tcPr>
            <w:tcW w:w="4230" w:type="dxa"/>
          </w:tcPr>
          <w:p w14:paraId="44CF2BFD" w14:textId="77777777" w:rsidR="003E7C26" w:rsidRPr="006F6C88" w:rsidRDefault="003E7C26" w:rsidP="003E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5AD75D81" w14:textId="784B06EB" w:rsidR="003E7C26" w:rsidRPr="006F6C88" w:rsidRDefault="001258D2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32AFA7A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2D7E146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EA3B28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EC49C4" w14:textId="4422D7DB" w:rsidR="003E7C26" w:rsidRPr="006F6C88" w:rsidRDefault="00E333BE" w:rsidP="003E7C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270" w:type="dxa"/>
          </w:tcPr>
          <w:p w14:paraId="35D6D50C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DB7F5F8" w14:textId="7B82A6A9" w:rsidR="003E7C26" w:rsidRPr="006F6C88" w:rsidRDefault="003E7C26" w:rsidP="003E7C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</w:t>
            </w:r>
          </w:p>
        </w:tc>
      </w:tr>
      <w:tr w:rsidR="003E7C26" w:rsidRPr="006F6C88" w14:paraId="6D8AACC6" w14:textId="77777777" w:rsidTr="006C17B2">
        <w:trPr>
          <w:trHeight w:hRule="exact" w:val="374"/>
        </w:trPr>
        <w:tc>
          <w:tcPr>
            <w:tcW w:w="4230" w:type="dxa"/>
          </w:tcPr>
          <w:p w14:paraId="436CB810" w14:textId="77777777" w:rsidR="003E7C26" w:rsidRPr="006F6C88" w:rsidRDefault="003E7C26" w:rsidP="003E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14:paraId="3CDE28F6" w14:textId="5BCA11C8" w:rsidR="003E7C26" w:rsidRPr="006F6C88" w:rsidRDefault="00E333BE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1D63577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1CDF6BE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7F88B3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AC2548" w14:textId="1EE7CE57" w:rsidR="003E7C26" w:rsidRPr="006F6C88" w:rsidRDefault="00DE125E" w:rsidP="002412E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270" w:type="dxa"/>
          </w:tcPr>
          <w:p w14:paraId="1F1EF501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1A9E389" w14:textId="3BDC2B62" w:rsidR="003E7C26" w:rsidRPr="006F6C88" w:rsidRDefault="003E7C26" w:rsidP="003E7C2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</w:tr>
      <w:tr w:rsidR="003E7C26" w:rsidRPr="006F6C88" w14:paraId="0A693041" w14:textId="77777777" w:rsidTr="006C17B2">
        <w:trPr>
          <w:trHeight w:hRule="exact" w:val="374"/>
        </w:trPr>
        <w:tc>
          <w:tcPr>
            <w:tcW w:w="4230" w:type="dxa"/>
          </w:tcPr>
          <w:p w14:paraId="7C1315FF" w14:textId="77777777" w:rsidR="003E7C26" w:rsidRPr="006F6C88" w:rsidRDefault="003E7C26" w:rsidP="003E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รายได้ค่าบริการ</w:t>
            </w:r>
          </w:p>
        </w:tc>
        <w:tc>
          <w:tcPr>
            <w:tcW w:w="1062" w:type="dxa"/>
          </w:tcPr>
          <w:p w14:paraId="033FDCF0" w14:textId="72191320" w:rsidR="003E7C26" w:rsidRPr="006F6C88" w:rsidRDefault="00E333BE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40B9C0F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C6EC020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CD397C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2303D1" w14:textId="67974B76" w:rsidR="003E7C26" w:rsidRPr="009E12DA" w:rsidRDefault="00A6392B" w:rsidP="002412E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62E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0D56447E" w14:textId="77777777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18E47E7" w14:textId="2BB5215A" w:rsidR="003E7C26" w:rsidRPr="006F6C88" w:rsidRDefault="003E7C26" w:rsidP="003E7C26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268</w:t>
            </w:r>
          </w:p>
        </w:tc>
      </w:tr>
      <w:tr w:rsidR="005C20CE" w:rsidRPr="006F6C88" w14:paraId="286E0258" w14:textId="77777777" w:rsidTr="006C17B2">
        <w:trPr>
          <w:trHeight w:hRule="exact" w:val="374"/>
        </w:trPr>
        <w:tc>
          <w:tcPr>
            <w:tcW w:w="4230" w:type="dxa"/>
          </w:tcPr>
          <w:p w14:paraId="006CDE19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14:paraId="6B910633" w14:textId="46FF9AED" w:rsidR="005C20CE" w:rsidRPr="006F6C88" w:rsidRDefault="005C20CE" w:rsidP="005C20C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5A7B74F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E301C8D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C438AC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EE43F" w14:textId="7D416C2F" w:rsidR="005C20CE" w:rsidRPr="006F6C88" w:rsidRDefault="005C20CE" w:rsidP="005C20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2,415</w:t>
            </w:r>
          </w:p>
        </w:tc>
        <w:tc>
          <w:tcPr>
            <w:tcW w:w="270" w:type="dxa"/>
          </w:tcPr>
          <w:p w14:paraId="3646FC7C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C50F258" w14:textId="0544295E" w:rsidR="005C20CE" w:rsidRPr="006F6C88" w:rsidRDefault="005C20CE" w:rsidP="005C20C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1,484</w:t>
            </w:r>
          </w:p>
        </w:tc>
      </w:tr>
      <w:tr w:rsidR="001E6F2A" w:rsidRPr="006F6C88" w14:paraId="73997EAE" w14:textId="77777777" w:rsidTr="006C17B2">
        <w:trPr>
          <w:trHeight w:hRule="exact" w:val="374"/>
        </w:trPr>
        <w:tc>
          <w:tcPr>
            <w:tcW w:w="4230" w:type="dxa"/>
          </w:tcPr>
          <w:p w14:paraId="66C011B2" w14:textId="23510E84" w:rsidR="001E6F2A" w:rsidRPr="006F6C88" w:rsidRDefault="001E6F2A" w:rsidP="001E6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173D811" w14:textId="77A6A85B" w:rsidR="001E6F2A" w:rsidRDefault="001E6F2A" w:rsidP="001E6F2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434EE6E" w14:textId="77777777" w:rsidR="001E6F2A" w:rsidRPr="006F6C88" w:rsidRDefault="001E6F2A" w:rsidP="001E6F2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7DAB94F3" w14:textId="4F95930F" w:rsidR="001E6F2A" w:rsidRPr="006F6C88" w:rsidRDefault="001E6F2A" w:rsidP="001E6F2A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7E27D0" w14:textId="77777777" w:rsidR="001E6F2A" w:rsidRPr="006F6C88" w:rsidRDefault="001E6F2A" w:rsidP="001E6F2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CA2205" w14:textId="383784C9" w:rsidR="001E6F2A" w:rsidRDefault="001E6F2A" w:rsidP="001E6F2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1,251</w:t>
            </w:r>
          </w:p>
        </w:tc>
        <w:tc>
          <w:tcPr>
            <w:tcW w:w="270" w:type="dxa"/>
          </w:tcPr>
          <w:p w14:paraId="2987C9EC" w14:textId="77777777" w:rsidR="001E6F2A" w:rsidRPr="006F6C88" w:rsidRDefault="001E6F2A" w:rsidP="001E6F2A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95A2DBD" w14:textId="44EDE0CC" w:rsidR="001E6F2A" w:rsidRDefault="001E6F2A" w:rsidP="001E6F2A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20CE" w:rsidRPr="006F6C88" w14:paraId="4D473CFB" w14:textId="77777777" w:rsidTr="006C17B2">
        <w:trPr>
          <w:trHeight w:hRule="exact" w:val="374"/>
        </w:trPr>
        <w:tc>
          <w:tcPr>
            <w:tcW w:w="4230" w:type="dxa"/>
          </w:tcPr>
          <w:p w14:paraId="1F5CC4C9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14:paraId="44F60C31" w14:textId="56E749F1" w:rsidR="005C20CE" w:rsidRPr="006F6C88" w:rsidRDefault="005C20CE" w:rsidP="005C20C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2E3E7DFB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2E73D948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63637E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ECA56D" w14:textId="321B1578" w:rsidR="005C20CE" w:rsidRPr="006F6C88" w:rsidRDefault="005C20CE" w:rsidP="005C20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4,654</w:t>
            </w:r>
          </w:p>
        </w:tc>
        <w:tc>
          <w:tcPr>
            <w:tcW w:w="270" w:type="dxa"/>
          </w:tcPr>
          <w:p w14:paraId="09931979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6B44E662" w14:textId="7BCC4748" w:rsidR="005C20CE" w:rsidRPr="006F6C88" w:rsidRDefault="005C20CE" w:rsidP="005C20C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7,150</w:t>
            </w:r>
          </w:p>
        </w:tc>
      </w:tr>
      <w:tr w:rsidR="005C20CE" w:rsidRPr="006F6C88" w14:paraId="094397DC" w14:textId="77777777" w:rsidTr="006C17B2">
        <w:trPr>
          <w:trHeight w:hRule="exact" w:val="374"/>
        </w:trPr>
        <w:tc>
          <w:tcPr>
            <w:tcW w:w="4230" w:type="dxa"/>
          </w:tcPr>
          <w:p w14:paraId="40FB3AEE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ใช้จ่ายอื่น</w:t>
            </w:r>
          </w:p>
        </w:tc>
        <w:tc>
          <w:tcPr>
            <w:tcW w:w="1062" w:type="dxa"/>
          </w:tcPr>
          <w:p w14:paraId="01109CD3" w14:textId="020C8636" w:rsidR="005C20CE" w:rsidRPr="006F6C88" w:rsidRDefault="005C20CE" w:rsidP="005C20C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55CEE64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</w:tcPr>
          <w:p w14:paraId="093264D3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52A048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BDBC0" w14:textId="2184A16B" w:rsidR="005C20CE" w:rsidRPr="006F6C88" w:rsidRDefault="005C20CE" w:rsidP="005C20C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270" w:type="dxa"/>
          </w:tcPr>
          <w:p w14:paraId="2E8A1650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286D26F" w14:textId="7758DE70" w:rsidR="005C20CE" w:rsidRPr="006F6C88" w:rsidRDefault="005C20CE" w:rsidP="005C20C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</w:tr>
      <w:tr w:rsidR="005C20CE" w:rsidRPr="00CE7CD9" w14:paraId="73892FA3" w14:textId="77777777" w:rsidTr="006C17B2">
        <w:trPr>
          <w:trHeight w:hRule="exact" w:val="353"/>
        </w:trPr>
        <w:tc>
          <w:tcPr>
            <w:tcW w:w="4230" w:type="dxa"/>
          </w:tcPr>
          <w:p w14:paraId="01259ADC" w14:textId="77777777" w:rsidR="005C20CE" w:rsidRPr="00CE7CD9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1AB29C6B" w14:textId="77777777" w:rsidR="005C20CE" w:rsidRPr="00CE7CD9" w:rsidRDefault="005C20CE" w:rsidP="005C20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127696D" w14:textId="77777777" w:rsidR="005C20CE" w:rsidRPr="00CE7CD9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70044DA7" w14:textId="77777777" w:rsidR="005C20CE" w:rsidRPr="00CE7CD9" w:rsidRDefault="005C20CE" w:rsidP="005C20CE">
            <w:pPr>
              <w:tabs>
                <w:tab w:val="clear" w:pos="907"/>
                <w:tab w:val="left" w:pos="81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3FA19" w14:textId="77777777" w:rsidR="005C20CE" w:rsidRPr="00CE7CD9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3E89CB" w14:textId="77777777" w:rsidR="005C20CE" w:rsidRPr="00CE7CD9" w:rsidRDefault="005C20CE" w:rsidP="005C20C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38FC34" w14:textId="77777777" w:rsidR="005C20CE" w:rsidRPr="00CE7CD9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E3006FE" w14:textId="77777777" w:rsidR="005C20CE" w:rsidRPr="00CE7CD9" w:rsidRDefault="005C20CE" w:rsidP="005C20C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C20CE" w:rsidRPr="006F6C88" w14:paraId="72DE42A8" w14:textId="77777777" w:rsidTr="006C17B2">
        <w:trPr>
          <w:trHeight w:hRule="exact" w:val="374"/>
        </w:trPr>
        <w:tc>
          <w:tcPr>
            <w:tcW w:w="4230" w:type="dxa"/>
          </w:tcPr>
          <w:p w14:paraId="70F57999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1446C651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7A32BBE8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075FB31D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670E83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A4B385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87DFF0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9A6E64F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20CE" w:rsidRPr="006F6C88" w14:paraId="111C4080" w14:textId="77777777" w:rsidTr="006C17B2">
        <w:trPr>
          <w:trHeight w:hRule="exact" w:val="374"/>
        </w:trPr>
        <w:tc>
          <w:tcPr>
            <w:tcW w:w="4230" w:type="dxa"/>
          </w:tcPr>
          <w:p w14:paraId="53B01EB1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2696494A" w14:textId="1E7E0DF4" w:rsidR="005C20CE" w:rsidRPr="006F6C88" w:rsidRDefault="005C20CE" w:rsidP="005C20C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43" w:type="dxa"/>
          </w:tcPr>
          <w:p w14:paraId="6E865F51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403928C" w14:textId="5FCFE89F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0819E2E6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64224374" w14:textId="643383F2" w:rsidR="005C20CE" w:rsidRPr="006F6C88" w:rsidRDefault="005C20CE" w:rsidP="005C20C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182B84C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EE4F873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C20CE" w:rsidRPr="00271BB9" w14:paraId="713E9861" w14:textId="77777777" w:rsidTr="006C17B2">
        <w:trPr>
          <w:trHeight w:hRule="exact" w:val="344"/>
        </w:trPr>
        <w:tc>
          <w:tcPr>
            <w:tcW w:w="4230" w:type="dxa"/>
          </w:tcPr>
          <w:p w14:paraId="03E3377C" w14:textId="77777777" w:rsidR="005C20CE" w:rsidRPr="00271BB9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2" w:type="dxa"/>
          </w:tcPr>
          <w:p w14:paraId="3ED44060" w14:textId="77777777" w:rsidR="005C20CE" w:rsidRPr="00271BB9" w:rsidRDefault="005C20CE" w:rsidP="005C20C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43" w:type="dxa"/>
          </w:tcPr>
          <w:p w14:paraId="6FB682C8" w14:textId="77777777" w:rsidR="005C20CE" w:rsidRPr="00271BB9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47C41FAD" w14:textId="77777777" w:rsidR="005C20CE" w:rsidRPr="00271BB9" w:rsidRDefault="005C20CE" w:rsidP="005C20C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A0014C7" w14:textId="77777777" w:rsidR="005C20CE" w:rsidRPr="00271BB9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80" w:type="dxa"/>
          </w:tcPr>
          <w:p w14:paraId="0029E379" w14:textId="77777777" w:rsidR="005C20CE" w:rsidRPr="00271BB9" w:rsidRDefault="005C20CE" w:rsidP="005C20C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2084FE1" w14:textId="77777777" w:rsidR="005C20CE" w:rsidRPr="00271BB9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53" w:type="dxa"/>
          </w:tcPr>
          <w:p w14:paraId="73ED4A0C" w14:textId="77777777" w:rsidR="005C20CE" w:rsidRPr="00271BB9" w:rsidRDefault="005C20CE" w:rsidP="005C20C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5C20CE" w:rsidRPr="006F6C88" w14:paraId="1AD736FE" w14:textId="77777777" w:rsidTr="006C17B2">
        <w:trPr>
          <w:trHeight w:hRule="exact" w:val="374"/>
        </w:trPr>
        <w:tc>
          <w:tcPr>
            <w:tcW w:w="4230" w:type="dxa"/>
          </w:tcPr>
          <w:p w14:paraId="0968C258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12F45C40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4383B228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2E567722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251B95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A000DE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4E010A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448AC5E8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20CE" w:rsidRPr="006F6C88" w14:paraId="06E69CBC" w14:textId="77777777" w:rsidTr="006C17B2">
        <w:trPr>
          <w:trHeight w:hRule="exact" w:val="374"/>
        </w:trPr>
        <w:tc>
          <w:tcPr>
            <w:tcW w:w="4230" w:type="dxa"/>
          </w:tcPr>
          <w:p w14:paraId="4D655C5B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14:paraId="4494DDBC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1E0B4480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314F95C1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30C9E1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BDA27E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0F88E0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002CFB2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20CE" w:rsidRPr="006F6C88" w14:paraId="164F4805" w14:textId="77777777" w:rsidTr="006C17B2">
        <w:trPr>
          <w:trHeight w:hRule="exact" w:val="416"/>
        </w:trPr>
        <w:tc>
          <w:tcPr>
            <w:tcW w:w="4230" w:type="dxa"/>
          </w:tcPr>
          <w:p w14:paraId="58178D32" w14:textId="77777777" w:rsidR="005C20CE" w:rsidRPr="006F6C88" w:rsidRDefault="005C20CE" w:rsidP="005C20CE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1A90A7FB" w14:textId="1D3C0D4D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14,179</w:t>
            </w:r>
          </w:p>
        </w:tc>
        <w:tc>
          <w:tcPr>
            <w:tcW w:w="243" w:type="dxa"/>
          </w:tcPr>
          <w:p w14:paraId="3A89095F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14:paraId="36395C67" w14:textId="3D449D1B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13,928</w:t>
            </w:r>
          </w:p>
        </w:tc>
        <w:tc>
          <w:tcPr>
            <w:tcW w:w="270" w:type="dxa"/>
          </w:tcPr>
          <w:p w14:paraId="519A9B8E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4E8302" w14:textId="408E6D8E" w:rsidR="005C20CE" w:rsidRPr="006F6C88" w:rsidRDefault="005C20CE" w:rsidP="005C20C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12,619</w:t>
            </w:r>
          </w:p>
        </w:tc>
        <w:tc>
          <w:tcPr>
            <w:tcW w:w="270" w:type="dxa"/>
          </w:tcPr>
          <w:p w14:paraId="6604B732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5DF4E057" w14:textId="32B27101" w:rsidR="005C20CE" w:rsidRPr="006F6C88" w:rsidRDefault="005C20CE" w:rsidP="005C20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12,368</w:t>
            </w:r>
          </w:p>
        </w:tc>
      </w:tr>
      <w:tr w:rsidR="005C20CE" w:rsidRPr="006F6C88" w14:paraId="01D00C86" w14:textId="77777777" w:rsidTr="006C17B2">
        <w:trPr>
          <w:trHeight w:hRule="exact" w:val="374"/>
        </w:trPr>
        <w:tc>
          <w:tcPr>
            <w:tcW w:w="4230" w:type="dxa"/>
          </w:tcPr>
          <w:p w14:paraId="7A8A9632" w14:textId="77777777" w:rsidR="005C20CE" w:rsidRPr="006F6C88" w:rsidRDefault="005C20CE" w:rsidP="005C20CE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1B0E6B7" w14:textId="4FAD47DE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43" w:type="dxa"/>
          </w:tcPr>
          <w:p w14:paraId="6A8FB958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6C64E05" w14:textId="5537E8B2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270" w:type="dxa"/>
          </w:tcPr>
          <w:p w14:paraId="20ABE29F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21A834" w14:textId="4913DB0E" w:rsidR="005C20CE" w:rsidRPr="006F6C88" w:rsidRDefault="005C20CE" w:rsidP="005C20C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270" w:type="dxa"/>
          </w:tcPr>
          <w:p w14:paraId="0F3EC6CF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65DA6AC" w14:textId="35868A63" w:rsidR="005C20CE" w:rsidRPr="006F6C88" w:rsidRDefault="005C20CE" w:rsidP="005C20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237</w:t>
            </w:r>
          </w:p>
        </w:tc>
      </w:tr>
      <w:tr w:rsidR="005C20CE" w:rsidRPr="006F6C88" w14:paraId="412FBA37" w14:textId="77777777" w:rsidTr="006C17B2">
        <w:trPr>
          <w:trHeight w:hRule="exact" w:val="374"/>
        </w:trPr>
        <w:tc>
          <w:tcPr>
            <w:tcW w:w="4230" w:type="dxa"/>
          </w:tcPr>
          <w:p w14:paraId="257D23DC" w14:textId="77777777" w:rsidR="005C20CE" w:rsidRPr="006F6C88" w:rsidRDefault="005C20CE" w:rsidP="005C20C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CD564B9" w14:textId="0BA1E6A2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14,426</w:t>
            </w:r>
          </w:p>
        </w:tc>
        <w:tc>
          <w:tcPr>
            <w:tcW w:w="243" w:type="dxa"/>
          </w:tcPr>
          <w:p w14:paraId="3185E7B9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791767DD" w14:textId="1E81518B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14,165</w:t>
            </w:r>
          </w:p>
        </w:tc>
        <w:tc>
          <w:tcPr>
            <w:tcW w:w="270" w:type="dxa"/>
          </w:tcPr>
          <w:p w14:paraId="11F88A51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DEF0D0" w14:textId="13E2E001" w:rsidR="005C20CE" w:rsidRPr="006F6C88" w:rsidRDefault="005C20CE" w:rsidP="005C20C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12,866</w:t>
            </w:r>
          </w:p>
        </w:tc>
        <w:tc>
          <w:tcPr>
            <w:tcW w:w="270" w:type="dxa"/>
          </w:tcPr>
          <w:p w14:paraId="31C9158F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A4CD90F" w14:textId="5C99C3F9" w:rsidR="005C20CE" w:rsidRPr="006F6C88" w:rsidRDefault="005C20CE" w:rsidP="005C20C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12,605</w:t>
            </w:r>
          </w:p>
        </w:tc>
      </w:tr>
      <w:tr w:rsidR="005C20CE" w:rsidRPr="00CA2F0D" w14:paraId="27B4D3D2" w14:textId="77777777" w:rsidTr="006C17B2">
        <w:trPr>
          <w:trHeight w:hRule="exact" w:val="356"/>
        </w:trPr>
        <w:tc>
          <w:tcPr>
            <w:tcW w:w="4230" w:type="dxa"/>
          </w:tcPr>
          <w:p w14:paraId="5F07986F" w14:textId="77777777" w:rsidR="005C20CE" w:rsidRPr="00CA2F0D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16FCCF7" w14:textId="77777777" w:rsidR="005C20CE" w:rsidRPr="00CA2F0D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916F61F" w14:textId="77777777" w:rsidR="005C20CE" w:rsidRPr="00CA2F0D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0ECEDAA" w14:textId="77777777" w:rsidR="005C20CE" w:rsidRPr="00CA2F0D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66438A" w14:textId="77777777" w:rsidR="005C20CE" w:rsidRPr="00CA2F0D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A39C221" w14:textId="77777777" w:rsidR="005C20CE" w:rsidRPr="00CA2F0D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4D9256C" w14:textId="77777777" w:rsidR="005C20CE" w:rsidRPr="00CA2F0D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7D6FA0" w14:textId="77777777" w:rsidR="005C20CE" w:rsidRPr="00CA2F0D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2FFE9E" w14:textId="77777777" w:rsidR="005C20CE" w:rsidRPr="00CA2F0D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847B90B" w14:textId="77777777" w:rsidR="005C20CE" w:rsidRPr="00CA2F0D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292C1B0" w14:textId="77777777" w:rsidR="005C20CE" w:rsidRPr="00CA2F0D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2F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531D4145" w14:textId="77777777" w:rsidR="005C20CE" w:rsidRPr="00CA2F0D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245DE716" w14:textId="77777777" w:rsidR="005C20CE" w:rsidRPr="00CA2F0D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4176FA81" w14:textId="77777777" w:rsidR="005C20CE" w:rsidRPr="00CA2F0D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74F398" w14:textId="77777777" w:rsidR="005C20CE" w:rsidRPr="00CA2F0D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B1C1B1" w14:textId="77777777" w:rsidR="005C20CE" w:rsidRPr="00CA2F0D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609B56" w14:textId="77777777" w:rsidR="005C20CE" w:rsidRPr="00CA2F0D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40340BC8" w14:textId="77777777" w:rsidR="005C20CE" w:rsidRPr="00CA2F0D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20CE" w:rsidRPr="006F6C88" w14:paraId="2F6B1AA1" w14:textId="77777777" w:rsidTr="006C17B2">
        <w:trPr>
          <w:trHeight w:hRule="exact" w:val="374"/>
        </w:trPr>
        <w:tc>
          <w:tcPr>
            <w:tcW w:w="4230" w:type="dxa"/>
          </w:tcPr>
          <w:p w14:paraId="5F2EE2CC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shd w:val="clear" w:color="auto" w:fill="auto"/>
          </w:tcPr>
          <w:p w14:paraId="24BF9F34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14:paraId="664B415D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01784D1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4F45AE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30F282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5D45E50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0F32EAEC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C20CE" w:rsidRPr="006F6C88" w14:paraId="08A0D91D" w14:textId="77777777" w:rsidTr="006C17B2">
        <w:trPr>
          <w:trHeight w:hRule="exact" w:val="374"/>
        </w:trPr>
        <w:tc>
          <w:tcPr>
            <w:tcW w:w="4230" w:type="dxa"/>
          </w:tcPr>
          <w:p w14:paraId="3AE9637D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วัตถุดิบและ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</w:p>
        </w:tc>
        <w:tc>
          <w:tcPr>
            <w:tcW w:w="1062" w:type="dxa"/>
            <w:shd w:val="clear" w:color="auto" w:fill="auto"/>
          </w:tcPr>
          <w:p w14:paraId="269A7373" w14:textId="7FF6240C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2,133,650</w:t>
            </w:r>
          </w:p>
        </w:tc>
        <w:tc>
          <w:tcPr>
            <w:tcW w:w="243" w:type="dxa"/>
          </w:tcPr>
          <w:p w14:paraId="0E4BCFBB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D6D0151" w14:textId="50ADAD5B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2,124,893</w:t>
            </w:r>
          </w:p>
        </w:tc>
        <w:tc>
          <w:tcPr>
            <w:tcW w:w="270" w:type="dxa"/>
          </w:tcPr>
          <w:p w14:paraId="29D845BC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F817CF" w14:textId="57909700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52,423</w:t>
            </w:r>
          </w:p>
        </w:tc>
        <w:tc>
          <w:tcPr>
            <w:tcW w:w="270" w:type="dxa"/>
          </w:tcPr>
          <w:p w14:paraId="10B64A3A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C4A475F" w14:textId="5207AE6A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40,316</w:t>
            </w:r>
          </w:p>
        </w:tc>
      </w:tr>
      <w:tr w:rsidR="005C20CE" w:rsidRPr="006F6C88" w14:paraId="3E65F154" w14:textId="77777777" w:rsidTr="006C17B2">
        <w:trPr>
          <w:trHeight w:hRule="exact" w:val="374"/>
        </w:trPr>
        <w:tc>
          <w:tcPr>
            <w:tcW w:w="4230" w:type="dxa"/>
          </w:tcPr>
          <w:p w14:paraId="1DB5D998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14:paraId="64696E90" w14:textId="18CF79B6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27,509</w:t>
            </w:r>
          </w:p>
        </w:tc>
        <w:tc>
          <w:tcPr>
            <w:tcW w:w="243" w:type="dxa"/>
          </w:tcPr>
          <w:p w14:paraId="3BC37C0E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5" w:type="dxa"/>
          </w:tcPr>
          <w:p w14:paraId="557AF495" w14:textId="0552157B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10,658</w:t>
            </w:r>
          </w:p>
        </w:tc>
        <w:tc>
          <w:tcPr>
            <w:tcW w:w="270" w:type="dxa"/>
          </w:tcPr>
          <w:p w14:paraId="6905ED9D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79990C" w14:textId="2759C1CB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F12240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</w:tcPr>
          <w:p w14:paraId="5FBBB043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20CE" w:rsidRPr="006F6C88" w14:paraId="1749F413" w14:textId="77777777" w:rsidTr="006C17B2">
        <w:trPr>
          <w:trHeight w:hRule="exact" w:val="374"/>
        </w:trPr>
        <w:tc>
          <w:tcPr>
            <w:tcW w:w="4230" w:type="dxa"/>
          </w:tcPr>
          <w:p w14:paraId="67E7E813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14:paraId="46BF0275" w14:textId="54340514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7,769</w:t>
            </w:r>
          </w:p>
        </w:tc>
        <w:tc>
          <w:tcPr>
            <w:tcW w:w="243" w:type="dxa"/>
          </w:tcPr>
          <w:p w14:paraId="28CE2F60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08FC4CCC" w14:textId="084D5775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8,467</w:t>
            </w:r>
          </w:p>
        </w:tc>
        <w:tc>
          <w:tcPr>
            <w:tcW w:w="270" w:type="dxa"/>
          </w:tcPr>
          <w:p w14:paraId="521AD632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81CD2" w14:textId="2681CAD4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968A44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724334B5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20CE" w:rsidRPr="006F6C88" w14:paraId="163A4C52" w14:textId="77777777" w:rsidTr="006C17B2">
        <w:trPr>
          <w:trHeight w:hRule="exact" w:val="374"/>
        </w:trPr>
        <w:tc>
          <w:tcPr>
            <w:tcW w:w="4230" w:type="dxa"/>
          </w:tcPr>
          <w:p w14:paraId="0B253B2C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14:paraId="2E5BB84A" w14:textId="0216792D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1,967</w:t>
            </w:r>
          </w:p>
        </w:tc>
        <w:tc>
          <w:tcPr>
            <w:tcW w:w="243" w:type="dxa"/>
          </w:tcPr>
          <w:p w14:paraId="0FB9B64B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629312B1" w14:textId="76B3A612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2,174</w:t>
            </w:r>
          </w:p>
        </w:tc>
        <w:tc>
          <w:tcPr>
            <w:tcW w:w="270" w:type="dxa"/>
          </w:tcPr>
          <w:p w14:paraId="3F40FA06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C49D55" w14:textId="7F8182BF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D4A7F6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14:paraId="303C594B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20CE" w:rsidRPr="006F6C88" w14:paraId="65188C4A" w14:textId="77777777" w:rsidTr="006C17B2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558E907F" w14:textId="77777777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14:paraId="594A4681" w14:textId="7315D6A3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43" w:type="dxa"/>
            <w:shd w:val="clear" w:color="auto" w:fill="auto"/>
          </w:tcPr>
          <w:p w14:paraId="117FB20F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6ADEB234" w14:textId="4B4253A8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7C675D0A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69350E" w14:textId="5DEC22B6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252DA1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745467A1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20CE" w:rsidRPr="006F6C88" w14:paraId="48D28649" w14:textId="77777777" w:rsidTr="006C17B2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2DF5FD28" w14:textId="77777777" w:rsidR="005C20CE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  <w:p w14:paraId="79CAD602" w14:textId="4E51AA10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14:paraId="758116D7" w14:textId="6F7E7436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43" w:type="dxa"/>
            <w:shd w:val="clear" w:color="auto" w:fill="auto"/>
          </w:tcPr>
          <w:p w14:paraId="745629B8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288B5C2D" w14:textId="3BE52C8D" w:rsidR="005C20CE" w:rsidRPr="006F6C88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055BE638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9BAAD7" w14:textId="5C4F0127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F5D24C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0917F6E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C20CE" w:rsidRPr="006F6C88" w14:paraId="69350E07" w14:textId="77777777" w:rsidTr="006C17B2">
        <w:trPr>
          <w:trHeight w:hRule="exact" w:val="374"/>
        </w:trPr>
        <w:tc>
          <w:tcPr>
            <w:tcW w:w="4230" w:type="dxa"/>
            <w:shd w:val="clear" w:color="auto" w:fill="auto"/>
          </w:tcPr>
          <w:p w14:paraId="00512109" w14:textId="61A52C9C" w:rsidR="005C20CE" w:rsidRPr="006F6C88" w:rsidRDefault="005C20CE" w:rsidP="005C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62" w:type="dxa"/>
            <w:shd w:val="clear" w:color="auto" w:fill="auto"/>
          </w:tcPr>
          <w:p w14:paraId="436CFB36" w14:textId="6DA08A4F" w:rsidR="005C20CE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43" w:type="dxa"/>
            <w:shd w:val="clear" w:color="auto" w:fill="auto"/>
          </w:tcPr>
          <w:p w14:paraId="46EE0F26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14:paraId="35C80670" w14:textId="0929CD7E" w:rsidR="005C20CE" w:rsidRDefault="005C20CE" w:rsidP="005C20C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70" w:type="dxa"/>
            <w:shd w:val="clear" w:color="auto" w:fill="auto"/>
          </w:tcPr>
          <w:p w14:paraId="55ABC42A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91520E" w14:textId="18E78A20" w:rsidR="005C20CE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05B1EA" w14:textId="77777777" w:rsidR="005C20CE" w:rsidRPr="006F6C88" w:rsidRDefault="005C20CE" w:rsidP="005C20C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508714C8" w14:textId="05AAB02A" w:rsidR="005C20CE" w:rsidRPr="006F6C88" w:rsidRDefault="005C20CE" w:rsidP="005C20C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99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CCC9957" w14:textId="77777777" w:rsidR="003E7C26" w:rsidRDefault="003E7C26" w:rsidP="009F2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</w:p>
    <w:p w14:paraId="5C3BC690" w14:textId="28E4F8AB" w:rsidR="004F312E" w:rsidRPr="00534D9C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534D9C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534D9C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534D9C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534D9C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2565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="007B2679"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467.</w:t>
      </w:r>
      <w:r w:rsidR="00C86744" w:rsidRPr="00534D9C">
        <w:rPr>
          <w:rFonts w:asciiTheme="majorBidi" w:hAnsiTheme="majorBidi" w:cstheme="majorBidi"/>
          <w:sz w:val="28"/>
          <w:szCs w:val="28"/>
          <w:lang w:eastAsia="ja-JP"/>
        </w:rPr>
        <w:t>2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8641F" w:rsidRPr="00534D9C">
        <w:rPr>
          <w:rFonts w:asciiTheme="majorBidi" w:hAnsiTheme="majorBidi" w:cstheme="majorBidi"/>
          <w:sz w:val="28"/>
          <w:szCs w:val="28"/>
          <w:lang w:eastAsia="ja-JP"/>
        </w:rPr>
        <w:t>22</w:t>
      </w:r>
      <w:r w:rsidR="004E5300" w:rsidRPr="00534D9C">
        <w:rPr>
          <w:rFonts w:asciiTheme="majorBidi" w:hAnsiTheme="majorBidi" w:cstheme="majorBidi"/>
          <w:sz w:val="28"/>
          <w:szCs w:val="28"/>
          <w:lang w:eastAsia="ja-JP"/>
        </w:rPr>
        <w:t>8</w:t>
      </w:r>
      <w:r w:rsidR="0038641F" w:rsidRPr="00534D9C">
        <w:rPr>
          <w:rFonts w:asciiTheme="majorBidi" w:hAnsiTheme="majorBidi" w:cstheme="majorBidi"/>
          <w:sz w:val="28"/>
          <w:szCs w:val="28"/>
          <w:lang w:eastAsia="ja-JP"/>
        </w:rPr>
        <w:t>.</w:t>
      </w:r>
      <w:r w:rsidR="004E5300" w:rsidRPr="00534D9C">
        <w:rPr>
          <w:rFonts w:asciiTheme="majorBidi" w:hAnsiTheme="majorBidi" w:cstheme="majorBidi"/>
          <w:sz w:val="28"/>
          <w:szCs w:val="28"/>
          <w:lang w:eastAsia="ja-JP"/>
        </w:rPr>
        <w:t>9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="0038641F" w:rsidRPr="00534D9C">
        <w:rPr>
          <w:rFonts w:asciiTheme="majorBidi" w:hAnsiTheme="majorBidi" w:cstheme="majorBidi"/>
          <w:sz w:val="28"/>
          <w:szCs w:val="28"/>
          <w:lang w:eastAsia="ja-JP"/>
        </w:rPr>
        <w:t>238.3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>2565</w:t>
      </w:r>
    </w:p>
    <w:p w14:paraId="3DDFB089" w14:textId="77777777" w:rsidR="004F312E" w:rsidRPr="00534D9C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ja-JP"/>
        </w:rPr>
      </w:pPr>
    </w:p>
    <w:p w14:paraId="49843E80" w14:textId="4A71EAEC" w:rsidR="004F312E" w:rsidRPr="002004D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534D9C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534D9C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534D9C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534D9C">
        <w:rPr>
          <w:rFonts w:asciiTheme="majorBidi" w:hAnsiTheme="majorBidi" w:cstheme="majorBidi" w:hint="cs"/>
          <w:sz w:val="28"/>
          <w:szCs w:val="28"/>
          <w:cs/>
          <w:lang w:eastAsia="ja-JP"/>
        </w:rPr>
        <w:t>กุมภาพันธ์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2564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525.9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257.7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 xml:space="preserve"> 268.2 </w:t>
      </w:r>
      <w:r w:rsidRPr="00534D9C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534D9C">
        <w:rPr>
          <w:rFonts w:asciiTheme="majorBidi" w:hAnsiTheme="majorBidi" w:cstheme="majorBidi"/>
          <w:sz w:val="28"/>
          <w:szCs w:val="28"/>
          <w:lang w:eastAsia="ja-JP"/>
        </w:rPr>
        <w:t>2564</w:t>
      </w:r>
      <w:r w:rsidRPr="002004D6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</w:p>
    <w:p w14:paraId="6B824137" w14:textId="2D8FA121" w:rsidR="004F312E" w:rsidRPr="002004D6" w:rsidRDefault="004F312E" w:rsidP="004F312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3E7C26" w:rsidRPr="00620920">
        <w:rPr>
          <w:rFonts w:asciiTheme="majorBidi" w:hAnsiTheme="majorBidi" w:cstheme="majorBidi"/>
          <w:sz w:val="28"/>
          <w:szCs w:val="28"/>
        </w:rPr>
        <w:t>30</w:t>
      </w:r>
      <w:r w:rsidR="003E7C26" w:rsidRPr="00620920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>256</w:t>
      </w:r>
      <w:r w:rsidR="00CC3CE0" w:rsidRPr="002004D6">
        <w:rPr>
          <w:rFonts w:asciiTheme="majorBidi" w:hAnsiTheme="majorBidi" w:cstheme="majorBidi"/>
          <w:sz w:val="28"/>
          <w:szCs w:val="28"/>
        </w:rPr>
        <w:t>5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จำกัด) ที่ยังไม่ได้เรียกชำระเป็นจำนวนเงินรวม</w:t>
      </w:r>
      <w:r w:rsidR="003D5ACA" w:rsidRPr="002004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44B15">
        <w:rPr>
          <w:rFonts w:asciiTheme="majorBidi" w:hAnsiTheme="majorBidi" w:cstheme="majorBidi"/>
          <w:sz w:val="28"/>
          <w:szCs w:val="28"/>
        </w:rPr>
        <w:t>6.8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2004D6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2004D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2004D6">
        <w:rPr>
          <w:rFonts w:asciiTheme="majorBidi" w:hAnsiTheme="majorBidi" w:cstheme="majorBidi"/>
          <w:i/>
          <w:iCs/>
          <w:sz w:val="28"/>
          <w:szCs w:val="28"/>
        </w:rPr>
        <w:t xml:space="preserve">2564: 6.8 </w:t>
      </w:r>
      <w:r w:rsidRPr="002004D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2004D6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C6545A1" w14:textId="41DC651A" w:rsidR="003F7D59" w:rsidRPr="002004D6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24A3481C" w14:textId="02F85106" w:rsidR="004F312E" w:rsidRPr="002004D6" w:rsidRDefault="004F312E" w:rsidP="004F3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="003E7C26" w:rsidRPr="00620920">
        <w:rPr>
          <w:rFonts w:asciiTheme="majorBidi" w:hAnsiTheme="majorBidi" w:cstheme="majorBidi"/>
          <w:sz w:val="28"/>
          <w:szCs w:val="28"/>
        </w:rPr>
        <w:t>30</w:t>
      </w:r>
      <w:r w:rsidR="003E7C26" w:rsidRPr="00620920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="003E7C2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 xml:space="preserve">2565 </w:t>
      </w:r>
      <w:r w:rsidRPr="002004D6">
        <w:rPr>
          <w:rFonts w:asciiTheme="majorBidi" w:hAnsiTheme="majorBidi" w:cstheme="majorBidi"/>
          <w:sz w:val="28"/>
          <w:szCs w:val="28"/>
          <w:cs/>
        </w:rPr>
        <w:t>และ</w:t>
      </w:r>
      <w:r w:rsidRPr="002004D6">
        <w:rPr>
          <w:rFonts w:asciiTheme="majorBidi" w:hAnsiTheme="majorBidi" w:cstheme="majorBidi"/>
          <w:sz w:val="28"/>
          <w:szCs w:val="28"/>
        </w:rPr>
        <w:t xml:space="preserve"> 31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004D6">
        <w:rPr>
          <w:rFonts w:asciiTheme="majorBidi" w:hAnsiTheme="majorBidi" w:cstheme="majorBidi"/>
          <w:sz w:val="28"/>
          <w:szCs w:val="28"/>
        </w:rPr>
        <w:t>2564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B23BF52" w14:textId="77777777" w:rsidR="004F312E" w:rsidRPr="002004D6" w:rsidRDefault="004F312E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114"/>
        <w:gridCol w:w="270"/>
        <w:gridCol w:w="990"/>
        <w:gridCol w:w="243"/>
        <w:gridCol w:w="27"/>
        <w:gridCol w:w="1170"/>
      </w:tblGrid>
      <w:tr w:rsidR="003F7D59" w:rsidRPr="002004D6" w14:paraId="21D90682" w14:textId="77777777" w:rsidTr="004F312E">
        <w:trPr>
          <w:tblHeader/>
        </w:trPr>
        <w:tc>
          <w:tcPr>
            <w:tcW w:w="3960" w:type="dxa"/>
          </w:tcPr>
          <w:p w14:paraId="342D293A" w14:textId="0830E034" w:rsidR="003F7D59" w:rsidRPr="002004D6" w:rsidRDefault="003F7D59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3935396" w14:textId="77777777" w:rsidR="003F7D59" w:rsidRPr="002004D6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FA8035" w14:textId="77777777" w:rsidR="003F7D59" w:rsidRPr="002004D6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14:paraId="76151524" w14:textId="77777777" w:rsidR="003F7D59" w:rsidRPr="002004D6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DA7D5C"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F312E" w:rsidRPr="002004D6" w14:paraId="29755DA8" w14:textId="77777777" w:rsidTr="004F312E">
        <w:trPr>
          <w:tblHeader/>
        </w:trPr>
        <w:tc>
          <w:tcPr>
            <w:tcW w:w="3960" w:type="dxa"/>
          </w:tcPr>
          <w:p w14:paraId="1DDB6998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56EA0D3" w14:textId="70E83BE9" w:rsidR="004F312E" w:rsidRPr="002004D6" w:rsidRDefault="003E7C26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001C5F66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B848DFD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7481D20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491F9F0" w14:textId="4DBF1000" w:rsidR="004F312E" w:rsidRPr="002004D6" w:rsidRDefault="003E7C26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2"/>
          </w:tcPr>
          <w:p w14:paraId="1F2E5790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E1EE07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F312E" w:rsidRPr="002004D6" w14:paraId="1095349D" w14:textId="77777777" w:rsidTr="004F312E">
        <w:trPr>
          <w:tblHeader/>
        </w:trPr>
        <w:tc>
          <w:tcPr>
            <w:tcW w:w="3960" w:type="dxa"/>
          </w:tcPr>
          <w:p w14:paraId="1696CB14" w14:textId="45433693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977F6" w14:textId="6700F0A0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A7BECF6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3E75FB" w14:textId="120A12CD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A40E523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6A37071" w14:textId="3D96C2F3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571D7B23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09D09F" w14:textId="3456832C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27A81" w:rsidRPr="002004D6" w14:paraId="33602747" w14:textId="77777777" w:rsidTr="0083395B">
        <w:trPr>
          <w:trHeight w:val="403"/>
        </w:trPr>
        <w:tc>
          <w:tcPr>
            <w:tcW w:w="3960" w:type="dxa"/>
          </w:tcPr>
          <w:p w14:paraId="47101E23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8"/>
          </w:tcPr>
          <w:p w14:paraId="5060F9E8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7843" w:rsidRPr="002004D6" w14:paraId="4F2582D4" w14:textId="77777777" w:rsidTr="0083395B">
        <w:trPr>
          <w:trHeight w:val="403"/>
        </w:trPr>
        <w:tc>
          <w:tcPr>
            <w:tcW w:w="3960" w:type="dxa"/>
          </w:tcPr>
          <w:p w14:paraId="471DDCDC" w14:textId="3E916D69" w:rsidR="00BE7843" w:rsidRPr="002004D6" w:rsidRDefault="00BE784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220" w:type="dxa"/>
            <w:gridSpan w:val="8"/>
          </w:tcPr>
          <w:p w14:paraId="5FAEC76D" w14:textId="77777777" w:rsidR="00BE7843" w:rsidRPr="002004D6" w:rsidRDefault="00BE7843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E7E35" w:rsidRPr="002004D6" w14:paraId="6A79C27A" w14:textId="77777777" w:rsidTr="0083395B">
        <w:trPr>
          <w:trHeight w:val="371"/>
        </w:trPr>
        <w:tc>
          <w:tcPr>
            <w:tcW w:w="3960" w:type="dxa"/>
          </w:tcPr>
          <w:p w14:paraId="0ACF9B26" w14:textId="77777777" w:rsidR="00AE7E35" w:rsidRPr="002004D6" w:rsidRDefault="00AE7E35" w:rsidP="00AE7E35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97FB7CD" w14:textId="629394C5" w:rsidR="00AE7E35" w:rsidRPr="002004D6" w:rsidRDefault="0080557D" w:rsidP="00AE7E35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3BB19C1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D7B245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56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DEBA89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A6FFD3" w14:textId="18D15E0E" w:rsidR="00AE7E35" w:rsidRPr="002004D6" w:rsidRDefault="0080557D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53,119</w:t>
            </w:r>
          </w:p>
        </w:tc>
        <w:tc>
          <w:tcPr>
            <w:tcW w:w="243" w:type="dxa"/>
          </w:tcPr>
          <w:p w14:paraId="1CB1046A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</w:tcPr>
          <w:p w14:paraId="4E032A47" w14:textId="0FF8EA66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47,447</w:t>
            </w:r>
          </w:p>
        </w:tc>
      </w:tr>
      <w:tr w:rsidR="00AE7E35" w:rsidRPr="002004D6" w14:paraId="3DB5DABC" w14:textId="77777777" w:rsidTr="0083395B">
        <w:trPr>
          <w:trHeight w:val="335"/>
        </w:trPr>
        <w:tc>
          <w:tcPr>
            <w:tcW w:w="3960" w:type="dxa"/>
          </w:tcPr>
          <w:p w14:paraId="5C26B69C" w14:textId="77777777" w:rsidR="00AE7E35" w:rsidRPr="002004D6" w:rsidRDefault="00AE7E35" w:rsidP="00AE7E35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3854EA" w14:textId="44F76968" w:rsidR="00AE7E35" w:rsidRPr="002004D6" w:rsidRDefault="0080557D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193,121</w:t>
            </w:r>
          </w:p>
        </w:tc>
        <w:tc>
          <w:tcPr>
            <w:tcW w:w="236" w:type="dxa"/>
          </w:tcPr>
          <w:p w14:paraId="101E7179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F3E7F9" w14:textId="361A05B1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181,433</w:t>
            </w:r>
          </w:p>
        </w:tc>
        <w:tc>
          <w:tcPr>
            <w:tcW w:w="270" w:type="dxa"/>
          </w:tcPr>
          <w:p w14:paraId="7A17446C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A8E4EF" w14:textId="7100D00F" w:rsidR="00AE7E35" w:rsidRPr="002004D6" w:rsidRDefault="0080557D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8,614</w:t>
            </w:r>
          </w:p>
        </w:tc>
        <w:tc>
          <w:tcPr>
            <w:tcW w:w="243" w:type="dxa"/>
          </w:tcPr>
          <w:p w14:paraId="0F638EDA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796BF57E" w14:textId="5B4501AD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6,944</w:t>
            </w:r>
          </w:p>
        </w:tc>
      </w:tr>
      <w:tr w:rsidR="00AE7E35" w:rsidRPr="002004D6" w14:paraId="321D50FD" w14:textId="77777777" w:rsidTr="004835DB">
        <w:trPr>
          <w:trHeight w:val="403"/>
        </w:trPr>
        <w:tc>
          <w:tcPr>
            <w:tcW w:w="3960" w:type="dxa"/>
          </w:tcPr>
          <w:p w14:paraId="049530CC" w14:textId="77777777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7DB50F" w14:textId="56671F97" w:rsidR="00AE7E35" w:rsidRPr="002004D6" w:rsidRDefault="0080557D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193,121</w:t>
            </w:r>
          </w:p>
        </w:tc>
        <w:tc>
          <w:tcPr>
            <w:tcW w:w="236" w:type="dxa"/>
          </w:tcPr>
          <w:p w14:paraId="7397EE11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694F86A" w14:textId="1F5925E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181,433</w:t>
            </w:r>
          </w:p>
        </w:tc>
        <w:tc>
          <w:tcPr>
            <w:tcW w:w="270" w:type="dxa"/>
          </w:tcPr>
          <w:p w14:paraId="3C0AC64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64C452" w14:textId="47A04A18" w:rsidR="00AE7E35" w:rsidRPr="0080557D" w:rsidRDefault="0080557D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61,733</w:t>
            </w:r>
          </w:p>
        </w:tc>
        <w:tc>
          <w:tcPr>
            <w:tcW w:w="243" w:type="dxa"/>
          </w:tcPr>
          <w:p w14:paraId="28CC384F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990338" w14:textId="015E33A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54,391</w:t>
            </w:r>
          </w:p>
        </w:tc>
      </w:tr>
    </w:tbl>
    <w:p w14:paraId="29B8C4FD" w14:textId="77777777" w:rsidR="00DC0C5E" w:rsidRPr="002004D6" w:rsidRDefault="00DC0C5E" w:rsidP="006752FD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2004D6">
        <w:rPr>
          <w:rFonts w:asciiTheme="majorBidi" w:hAnsiTheme="majorBidi" w:cstheme="majorBidi"/>
          <w:sz w:val="28"/>
          <w:szCs w:val="28"/>
        </w:rPr>
        <w:tab/>
      </w:r>
    </w:p>
    <w:p w14:paraId="3069F7E6" w14:textId="4231108B" w:rsidR="00610C5A" w:rsidRPr="002004D6" w:rsidRDefault="00DC0C5E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 </w:t>
      </w:r>
      <w:r w:rsidRPr="002004D6">
        <w:rPr>
          <w:rFonts w:asciiTheme="majorBidi" w:hAnsiTheme="majorBidi" w:cstheme="majorBidi"/>
          <w:sz w:val="28"/>
          <w:szCs w:val="28"/>
        </w:rPr>
        <w:t xml:space="preserve">30 </w:t>
      </w:r>
      <w:r w:rsidRPr="002004D6">
        <w:rPr>
          <w:rFonts w:asciiTheme="majorBidi" w:hAnsiTheme="majorBidi" w:cstheme="majorBidi"/>
          <w:sz w:val="28"/>
          <w:szCs w:val="28"/>
          <w:cs/>
        </w:rPr>
        <w:t xml:space="preserve">วัน </w:t>
      </w:r>
    </w:p>
    <w:p w14:paraId="6F547890" w14:textId="77777777" w:rsidR="007A0E53" w:rsidRPr="00FB2058" w:rsidRDefault="007A0E53" w:rsidP="00DC0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36"/>
        <w:gridCol w:w="1114"/>
        <w:gridCol w:w="270"/>
        <w:gridCol w:w="990"/>
        <w:gridCol w:w="270"/>
        <w:gridCol w:w="1170"/>
      </w:tblGrid>
      <w:tr w:rsidR="00B4632A" w:rsidRPr="002004D6" w14:paraId="2FAE0A82" w14:textId="77777777" w:rsidTr="00C057D7">
        <w:trPr>
          <w:tblHeader/>
        </w:trPr>
        <w:tc>
          <w:tcPr>
            <w:tcW w:w="3960" w:type="dxa"/>
          </w:tcPr>
          <w:p w14:paraId="09BDA669" w14:textId="7BE0C728" w:rsidR="00B4632A" w:rsidRPr="002004D6" w:rsidRDefault="00B4632A" w:rsidP="0017108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BA5B2D5" w14:textId="77777777" w:rsidR="00B4632A" w:rsidRPr="002004D6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CA610F" w14:textId="77777777" w:rsidR="00B4632A" w:rsidRPr="002004D6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24FA4176" w14:textId="77777777" w:rsidR="00B4632A" w:rsidRPr="002004D6" w:rsidRDefault="00B4632A" w:rsidP="0017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12E" w:rsidRPr="002004D6" w14:paraId="3766457B" w14:textId="77777777" w:rsidTr="00C057D7">
        <w:trPr>
          <w:tblHeader/>
        </w:trPr>
        <w:tc>
          <w:tcPr>
            <w:tcW w:w="3960" w:type="dxa"/>
          </w:tcPr>
          <w:p w14:paraId="42D5F15F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499A2AE" w14:textId="042E6722" w:rsidR="004F312E" w:rsidRPr="002004D6" w:rsidRDefault="003E7C26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3502A688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BB8786" w14:textId="1F8EE384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24AEA88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144EDB" w14:textId="7E52BA32" w:rsidR="004F312E" w:rsidRPr="002004D6" w:rsidRDefault="003E7C26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921ED2A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945AA5" w14:textId="22D2C449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F312E" w:rsidRPr="002004D6" w14:paraId="42A5F56E" w14:textId="77777777" w:rsidTr="00C057D7">
        <w:trPr>
          <w:tblHeader/>
        </w:trPr>
        <w:tc>
          <w:tcPr>
            <w:tcW w:w="3960" w:type="dxa"/>
          </w:tcPr>
          <w:p w14:paraId="69845BD8" w14:textId="102C4A51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45758" w14:textId="28A8C412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85797B2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636181" w14:textId="7CA2DEBB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6A06389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2175828" w14:textId="4A2DDD46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49DEB1F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51D004" w14:textId="676D9FD0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27A81" w:rsidRPr="002004D6" w14:paraId="2EA8EE8E" w14:textId="77777777" w:rsidTr="00C057D7">
        <w:trPr>
          <w:tblHeader/>
        </w:trPr>
        <w:tc>
          <w:tcPr>
            <w:tcW w:w="3960" w:type="dxa"/>
          </w:tcPr>
          <w:p w14:paraId="73C55DD7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75ADFBFC" w14:textId="77777777" w:rsidR="00D27A81" w:rsidRPr="002004D6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7D4C" w:rsidRPr="002004D6" w14:paraId="0752306D" w14:textId="77777777" w:rsidTr="00C057D7">
        <w:tc>
          <w:tcPr>
            <w:tcW w:w="3960" w:type="dxa"/>
          </w:tcPr>
          <w:p w14:paraId="77C3BD74" w14:textId="0E2BBB01" w:rsidR="00FB7D4C" w:rsidRPr="002004D6" w:rsidRDefault="00FB7D4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220" w:type="dxa"/>
            <w:gridSpan w:val="7"/>
          </w:tcPr>
          <w:p w14:paraId="2B4814C9" w14:textId="77777777" w:rsidR="00FB7D4C" w:rsidRPr="002004D6" w:rsidRDefault="00FB7D4C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E7E35" w:rsidRPr="002004D6" w14:paraId="0DAD4A83" w14:textId="77777777" w:rsidTr="00C057D7">
        <w:trPr>
          <w:trHeight w:val="227"/>
        </w:trPr>
        <w:tc>
          <w:tcPr>
            <w:tcW w:w="3960" w:type="dxa"/>
          </w:tcPr>
          <w:p w14:paraId="21D488BE" w14:textId="77777777" w:rsidR="00AE7E35" w:rsidRPr="002004D6" w:rsidRDefault="00AE7E35" w:rsidP="00AE7E35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18E9B9D" w14:textId="473AB221" w:rsidR="00AE7E35" w:rsidRPr="002004D6" w:rsidRDefault="0080557D" w:rsidP="00AE7E35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F4D7E4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A0AF10F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CEC53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716124" w14:textId="230CB4D9" w:rsidR="00AE7E35" w:rsidRPr="002004D6" w:rsidRDefault="0080557D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1,904</w:t>
            </w:r>
          </w:p>
        </w:tc>
        <w:tc>
          <w:tcPr>
            <w:tcW w:w="270" w:type="dxa"/>
          </w:tcPr>
          <w:p w14:paraId="03A893D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3BAEC9" w14:textId="0CB05B7D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1,392</w:t>
            </w:r>
          </w:p>
        </w:tc>
      </w:tr>
      <w:tr w:rsidR="00AE7E35" w:rsidRPr="002004D6" w14:paraId="70038AE4" w14:textId="77777777" w:rsidTr="006A06B0">
        <w:trPr>
          <w:trHeight w:hRule="exact" w:val="320"/>
        </w:trPr>
        <w:tc>
          <w:tcPr>
            <w:tcW w:w="3960" w:type="dxa"/>
          </w:tcPr>
          <w:p w14:paraId="3831C6D9" w14:textId="77777777" w:rsidR="00AE7E35" w:rsidRPr="006A06B0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A638D0" w14:textId="77777777" w:rsidR="00AE7E35" w:rsidRPr="006A06B0" w:rsidRDefault="00AE7E35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</w:tcPr>
          <w:p w14:paraId="4BDE766D" w14:textId="77777777" w:rsidR="00AE7E35" w:rsidRPr="006A06B0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0721EE5" w14:textId="77777777" w:rsidR="00AE7E35" w:rsidRPr="006A06B0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2518153A" w14:textId="77777777" w:rsidR="00AE7E35" w:rsidRPr="006A06B0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7F32A56" w14:textId="77777777" w:rsidR="00AE7E35" w:rsidRPr="006A06B0" w:rsidRDefault="00AE7E35" w:rsidP="00AE7E35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36ABFE08" w14:textId="77777777" w:rsidR="00AE7E35" w:rsidRPr="006A06B0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"/>
                <w:szCs w:val="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F3D5C1C" w14:textId="77777777" w:rsidR="00AE7E35" w:rsidRPr="006A06B0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</w:tr>
      <w:tr w:rsidR="00AE7E35" w:rsidRPr="002004D6" w14:paraId="1888159F" w14:textId="77777777" w:rsidTr="00C057D7">
        <w:trPr>
          <w:trHeight w:val="403"/>
        </w:trPr>
        <w:tc>
          <w:tcPr>
            <w:tcW w:w="3960" w:type="dxa"/>
          </w:tcPr>
          <w:p w14:paraId="333376EC" w14:textId="6E19E520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</w:tcPr>
          <w:p w14:paraId="58661952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FE6339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D56B2D4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7299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DA42128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98F36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2BF1B5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E7E35" w:rsidRPr="002004D6" w14:paraId="165E8D7F" w14:textId="77777777" w:rsidTr="00C057D7">
        <w:trPr>
          <w:trHeight w:val="403"/>
        </w:trPr>
        <w:tc>
          <w:tcPr>
            <w:tcW w:w="3960" w:type="dxa"/>
          </w:tcPr>
          <w:p w14:paraId="7D3A1BF3" w14:textId="3D58E8FC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4F4193" w14:textId="73316483" w:rsidR="00AE7E35" w:rsidRPr="00886783" w:rsidRDefault="00886783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67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936777" w14:textId="77777777" w:rsidR="00AE7E35" w:rsidRPr="00886783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1F50983" w14:textId="284948DF" w:rsidR="00AE7E35" w:rsidRPr="00886783" w:rsidRDefault="00AE7E35" w:rsidP="00AE7E35">
            <w:pPr>
              <w:pStyle w:val="acctfourfigures"/>
              <w:tabs>
                <w:tab w:val="clear" w:pos="765"/>
                <w:tab w:val="decimal" w:pos="55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8678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7AB2C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29E52C" w14:textId="18C70B51" w:rsidR="00AE7E35" w:rsidRPr="002004D6" w:rsidRDefault="00886783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182,950</w:t>
            </w:r>
          </w:p>
        </w:tc>
        <w:tc>
          <w:tcPr>
            <w:tcW w:w="270" w:type="dxa"/>
          </w:tcPr>
          <w:p w14:paraId="7849912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1E8D9" w14:textId="0C14C33C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179,690</w:t>
            </w:r>
          </w:p>
        </w:tc>
      </w:tr>
      <w:tr w:rsidR="004F312E" w:rsidRPr="002004D6" w14:paraId="1DEA665F" w14:textId="77777777" w:rsidTr="006A06B0">
        <w:trPr>
          <w:trHeight w:hRule="exact" w:val="356"/>
        </w:trPr>
        <w:tc>
          <w:tcPr>
            <w:tcW w:w="3960" w:type="dxa"/>
          </w:tcPr>
          <w:p w14:paraId="454DFB95" w14:textId="77777777" w:rsidR="004F312E" w:rsidRPr="006A06B0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B96330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</w:tcPr>
          <w:p w14:paraId="721EFD07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9DDF885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14:paraId="4393CD46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36D0CC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</w:tcPr>
          <w:p w14:paraId="09F4D7D6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108E94A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</w:tr>
      <w:tr w:rsidR="004F312E" w:rsidRPr="002004D6" w14:paraId="2AFA0928" w14:textId="77777777" w:rsidTr="00C057D7">
        <w:trPr>
          <w:trHeight w:val="403"/>
        </w:trPr>
        <w:tc>
          <w:tcPr>
            <w:tcW w:w="3960" w:type="dxa"/>
          </w:tcPr>
          <w:p w14:paraId="4DB642ED" w14:textId="075B4A58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64325E3B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5D8F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2872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B6C46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199348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7FFC38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FBFBDD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E7E35" w:rsidRPr="002004D6" w14:paraId="472A4FBE" w14:textId="77777777" w:rsidTr="00C057D7">
        <w:trPr>
          <w:trHeight w:val="403"/>
        </w:trPr>
        <w:tc>
          <w:tcPr>
            <w:tcW w:w="3960" w:type="dxa"/>
          </w:tcPr>
          <w:p w14:paraId="12A17595" w14:textId="35044861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7289797" w14:textId="139FB270" w:rsidR="00AE7E35" w:rsidRPr="002004D6" w:rsidRDefault="00D11626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4C5A1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29F7B5" w14:textId="50D17A4F" w:rsidR="00AE7E35" w:rsidRPr="002004D6" w:rsidRDefault="00AE7E35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10A72F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DEA740B" w14:textId="6CA4A786" w:rsidR="00AE7E35" w:rsidRPr="002004D6" w:rsidRDefault="00D11626" w:rsidP="00CD7B6A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270" w:type="dxa"/>
          </w:tcPr>
          <w:p w14:paraId="167285C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2836E46" w14:textId="3CC723C0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</w:t>
            </w:r>
          </w:p>
        </w:tc>
      </w:tr>
      <w:tr w:rsidR="00AE7E35" w:rsidRPr="002004D6" w14:paraId="40753D20" w14:textId="77777777" w:rsidTr="00AE7E35">
        <w:trPr>
          <w:trHeight w:val="403"/>
        </w:trPr>
        <w:tc>
          <w:tcPr>
            <w:tcW w:w="3960" w:type="dxa"/>
          </w:tcPr>
          <w:p w14:paraId="0E5FB02F" w14:textId="00597B32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F6B359" w14:textId="503F7E9C" w:rsidR="00AE7E35" w:rsidRPr="002004D6" w:rsidRDefault="00D11626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5,469</w:t>
            </w:r>
          </w:p>
        </w:tc>
        <w:tc>
          <w:tcPr>
            <w:tcW w:w="236" w:type="dxa"/>
          </w:tcPr>
          <w:p w14:paraId="1E4B209F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2F2B95" w14:textId="0F4E18CC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1,395</w:t>
            </w:r>
          </w:p>
        </w:tc>
        <w:tc>
          <w:tcPr>
            <w:tcW w:w="270" w:type="dxa"/>
          </w:tcPr>
          <w:p w14:paraId="03A7D956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49626D" w14:textId="43DC825B" w:rsidR="00AE7E35" w:rsidRPr="002004D6" w:rsidRDefault="00D11626" w:rsidP="00AE7E35">
            <w:pPr>
              <w:pStyle w:val="acctfourfigures"/>
              <w:tabs>
                <w:tab w:val="clear" w:pos="765"/>
                <w:tab w:val="decimal" w:pos="516"/>
              </w:tabs>
              <w:spacing w:line="40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51D38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2DADE7" w14:textId="3EB345CE" w:rsidR="00AE7E35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E7E35" w:rsidRPr="002004D6" w14:paraId="459403D5" w14:textId="77777777" w:rsidTr="00C057D7">
        <w:trPr>
          <w:trHeight w:val="403"/>
        </w:trPr>
        <w:tc>
          <w:tcPr>
            <w:tcW w:w="3960" w:type="dxa"/>
          </w:tcPr>
          <w:p w14:paraId="6336519B" w14:textId="03D7EB5C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E57FE0" w14:textId="1F2FC4A4" w:rsidR="00AE7E35" w:rsidRPr="002004D6" w:rsidRDefault="00D11626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5,469</w:t>
            </w:r>
          </w:p>
        </w:tc>
        <w:tc>
          <w:tcPr>
            <w:tcW w:w="236" w:type="dxa"/>
          </w:tcPr>
          <w:p w14:paraId="406782A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E0CF991" w14:textId="4219F365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1,395</w:t>
            </w:r>
          </w:p>
        </w:tc>
        <w:tc>
          <w:tcPr>
            <w:tcW w:w="270" w:type="dxa"/>
          </w:tcPr>
          <w:p w14:paraId="32CF1DE5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BABB73" w14:textId="39C69DC7" w:rsidR="00AE7E35" w:rsidRPr="00CD7B6A" w:rsidRDefault="00D11626" w:rsidP="00CD7B6A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7B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270" w:type="dxa"/>
          </w:tcPr>
          <w:p w14:paraId="6CB5FBC6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88C255" w14:textId="7E89CD7E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348</w:t>
            </w:r>
          </w:p>
        </w:tc>
      </w:tr>
      <w:tr w:rsidR="004F312E" w:rsidRPr="002004D6" w14:paraId="43C03C67" w14:textId="77777777" w:rsidTr="006A06B0">
        <w:trPr>
          <w:trHeight w:hRule="exact" w:val="338"/>
        </w:trPr>
        <w:tc>
          <w:tcPr>
            <w:tcW w:w="3960" w:type="dxa"/>
          </w:tcPr>
          <w:p w14:paraId="52066EBF" w14:textId="77777777" w:rsidR="004F312E" w:rsidRPr="006A06B0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D38088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5BF6D7DE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27C44028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EDE1693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914C94A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4D7AE516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B36896" w14:textId="77777777" w:rsidR="004F312E" w:rsidRPr="006A06B0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4F312E" w:rsidRPr="002004D6" w14:paraId="2373C4DF" w14:textId="77777777" w:rsidTr="00C057D7">
        <w:trPr>
          <w:trHeight w:val="403"/>
        </w:trPr>
        <w:tc>
          <w:tcPr>
            <w:tcW w:w="3960" w:type="dxa"/>
          </w:tcPr>
          <w:p w14:paraId="20EED18D" w14:textId="1CB6547D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04E9DF2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226EE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04587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C1FBC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4E516D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AA71F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CE25F6D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E7E35" w:rsidRPr="002004D6" w14:paraId="12006FBF" w14:textId="77777777" w:rsidTr="00C057D7">
        <w:trPr>
          <w:trHeight w:val="403"/>
        </w:trPr>
        <w:tc>
          <w:tcPr>
            <w:tcW w:w="3960" w:type="dxa"/>
          </w:tcPr>
          <w:p w14:paraId="04B4E067" w14:textId="589511BF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A11831F" w14:textId="18B6CDC5" w:rsidR="00AE7E35" w:rsidRPr="002004D6" w:rsidRDefault="00D11626" w:rsidP="00886783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67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DFFC79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E5A159" w14:textId="77ABA0C3" w:rsidR="00AE7E35" w:rsidRPr="002004D6" w:rsidRDefault="00AE7E35" w:rsidP="00AE7E35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6BA2AD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F4CD4C3" w14:textId="56955924" w:rsidR="00AE7E35" w:rsidRPr="002004D6" w:rsidRDefault="00D11626" w:rsidP="00CD7B6A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70" w:type="dxa"/>
          </w:tcPr>
          <w:p w14:paraId="218B17E1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01FE0D0" w14:textId="017EE16B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</w:p>
        </w:tc>
      </w:tr>
      <w:tr w:rsidR="00AE7E35" w:rsidRPr="002004D6" w14:paraId="434A7F3D" w14:textId="77777777" w:rsidTr="00C057D7">
        <w:trPr>
          <w:trHeight w:val="403"/>
        </w:trPr>
        <w:tc>
          <w:tcPr>
            <w:tcW w:w="3960" w:type="dxa"/>
          </w:tcPr>
          <w:p w14:paraId="04B0F681" w14:textId="7364B4DA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3ED7255" w14:textId="5B06A338" w:rsidR="00AE7E35" w:rsidRPr="002004D6" w:rsidRDefault="00886783" w:rsidP="00886783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10,307</w:t>
            </w:r>
          </w:p>
        </w:tc>
        <w:tc>
          <w:tcPr>
            <w:tcW w:w="236" w:type="dxa"/>
          </w:tcPr>
          <w:p w14:paraId="1747D497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9B350B0" w14:textId="0E4362DC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21,113</w:t>
            </w:r>
          </w:p>
        </w:tc>
        <w:tc>
          <w:tcPr>
            <w:tcW w:w="270" w:type="dxa"/>
          </w:tcPr>
          <w:p w14:paraId="2F2B53BE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3877C4" w14:textId="4CF5695B" w:rsidR="00AE7E35" w:rsidRPr="002004D6" w:rsidRDefault="00D11626" w:rsidP="00AE7E35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576895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3CF74" w14:textId="7B9A6DCE" w:rsidR="00AE7E35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E7E35" w:rsidRPr="002004D6" w14:paraId="5398FD8F" w14:textId="77777777" w:rsidTr="00C057D7">
        <w:trPr>
          <w:trHeight w:val="403"/>
        </w:trPr>
        <w:tc>
          <w:tcPr>
            <w:tcW w:w="3960" w:type="dxa"/>
          </w:tcPr>
          <w:p w14:paraId="2F342990" w14:textId="0BA65F40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2B32EE" w14:textId="661953D6" w:rsidR="00AE7E35" w:rsidRPr="002004D6" w:rsidRDefault="00D11626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10,307</w:t>
            </w:r>
          </w:p>
        </w:tc>
        <w:tc>
          <w:tcPr>
            <w:tcW w:w="236" w:type="dxa"/>
          </w:tcPr>
          <w:p w14:paraId="374DC87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0FC483" w14:textId="4A345BE0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21,113</w:t>
            </w:r>
          </w:p>
        </w:tc>
        <w:tc>
          <w:tcPr>
            <w:tcW w:w="270" w:type="dxa"/>
          </w:tcPr>
          <w:p w14:paraId="7DF29C2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5E21DE" w14:textId="1C719888" w:rsidR="00AE7E35" w:rsidRPr="002004D6" w:rsidRDefault="00D11626" w:rsidP="00CD7B6A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70" w:type="dxa"/>
            <w:vAlign w:val="center"/>
          </w:tcPr>
          <w:p w14:paraId="3946326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08F482" w14:textId="6E7370EB" w:rsidR="00AE7E35" w:rsidRPr="002004D6" w:rsidRDefault="00AE7E35" w:rsidP="00AE7E35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</w:tr>
      <w:tr w:rsidR="004F312E" w:rsidRPr="002004D6" w14:paraId="252B2669" w14:textId="77777777" w:rsidTr="00C057D7">
        <w:trPr>
          <w:trHeight w:val="403"/>
        </w:trPr>
        <w:tc>
          <w:tcPr>
            <w:tcW w:w="3960" w:type="dxa"/>
          </w:tcPr>
          <w:p w14:paraId="363832D4" w14:textId="7EEA2ABB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หนี้สินตามสัญญาเช่า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2502D22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4BB3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CE3A4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9E191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D359831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C6DE9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9B162E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F312E" w:rsidRPr="002004D6" w14:paraId="202A4202" w14:textId="77777777" w:rsidTr="00C057D7">
        <w:trPr>
          <w:trHeight w:val="403"/>
        </w:trPr>
        <w:tc>
          <w:tcPr>
            <w:tcW w:w="3960" w:type="dxa"/>
          </w:tcPr>
          <w:p w14:paraId="0A1CE8EA" w14:textId="44F8AE0D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12200212" w14:textId="234EDCDC" w:rsidR="004F312E" w:rsidRPr="002004D6" w:rsidRDefault="007C13F5" w:rsidP="00B94EA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236" w:type="dxa"/>
          </w:tcPr>
          <w:p w14:paraId="70FC34B1" w14:textId="77777777" w:rsidR="004F312E" w:rsidRPr="002004D6" w:rsidRDefault="004F312E" w:rsidP="00B94EAE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167E676F" w14:textId="1C98BD73" w:rsidR="004F312E" w:rsidRPr="002004D6" w:rsidRDefault="00B94EAE" w:rsidP="00B94EA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C13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1,474</w:t>
            </w:r>
          </w:p>
        </w:tc>
        <w:tc>
          <w:tcPr>
            <w:tcW w:w="270" w:type="dxa"/>
          </w:tcPr>
          <w:p w14:paraId="0A52CDFE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5B53363" w14:textId="2E3AD291" w:rsidR="004F312E" w:rsidRPr="002004D6" w:rsidRDefault="007C13F5" w:rsidP="00F62D09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811397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D94B4A" w14:textId="252C8F46" w:rsidR="004F312E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F312E" w:rsidRPr="002004D6" w14:paraId="466EC0CA" w14:textId="77777777" w:rsidTr="006F5213">
        <w:tc>
          <w:tcPr>
            <w:tcW w:w="3960" w:type="dxa"/>
          </w:tcPr>
          <w:p w14:paraId="0526C7E1" w14:textId="77777777" w:rsidR="004F312E" w:rsidRPr="002004D6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BCEB730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68BFA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74499A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C6D54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FF22265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1E6FB6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B045B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F312E" w:rsidRPr="002004D6" w14:paraId="344A053B" w14:textId="77777777" w:rsidTr="00C057D7">
        <w:trPr>
          <w:trHeight w:val="403"/>
        </w:trPr>
        <w:tc>
          <w:tcPr>
            <w:tcW w:w="3960" w:type="dxa"/>
          </w:tcPr>
          <w:p w14:paraId="6FBB82DA" w14:textId="07A20A25" w:rsidR="004F312E" w:rsidRPr="00094817" w:rsidRDefault="004F312E" w:rsidP="004F3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E4307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</w:tcPr>
          <w:p w14:paraId="0797D584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E6E737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41270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82657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67C96F2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7ABA3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2540715F" w14:textId="77777777" w:rsidR="004F312E" w:rsidRPr="002004D6" w:rsidRDefault="004F312E" w:rsidP="004F312E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E7E35" w:rsidRPr="002004D6" w14:paraId="6F526975" w14:textId="77777777" w:rsidTr="00AE7E35">
        <w:trPr>
          <w:trHeight w:val="403"/>
        </w:trPr>
        <w:tc>
          <w:tcPr>
            <w:tcW w:w="3960" w:type="dxa"/>
          </w:tcPr>
          <w:p w14:paraId="6267D138" w14:textId="71F4320E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170" w:type="dxa"/>
          </w:tcPr>
          <w:p w14:paraId="43D247CE" w14:textId="098F5E47" w:rsidR="00AE7E35" w:rsidRPr="002004D6" w:rsidRDefault="00B8166B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36" w:type="dxa"/>
          </w:tcPr>
          <w:p w14:paraId="75198A57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FDD2A02" w14:textId="434C8F3D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5,000</w:t>
            </w:r>
          </w:p>
        </w:tc>
        <w:tc>
          <w:tcPr>
            <w:tcW w:w="270" w:type="dxa"/>
          </w:tcPr>
          <w:p w14:paraId="12A1790E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ADB7F8" w14:textId="52344D28" w:rsidR="00AE7E35" w:rsidRPr="002004D6" w:rsidRDefault="00A97FB3" w:rsidP="001D03F3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77938A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C63E4EF" w14:textId="430287BD" w:rsidR="00AE7E35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E7E35" w:rsidRPr="002004D6" w14:paraId="027FD75F" w14:textId="77777777" w:rsidTr="004C7607">
        <w:trPr>
          <w:trHeight w:val="403"/>
        </w:trPr>
        <w:tc>
          <w:tcPr>
            <w:tcW w:w="3960" w:type="dxa"/>
          </w:tcPr>
          <w:p w14:paraId="3A722FC8" w14:textId="7BFDA0A6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9FF0A9" w14:textId="25C4D80B" w:rsidR="00AE7E35" w:rsidRPr="002004D6" w:rsidRDefault="00B8166B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0948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,750</w:t>
            </w:r>
          </w:p>
        </w:tc>
        <w:tc>
          <w:tcPr>
            <w:tcW w:w="236" w:type="dxa"/>
          </w:tcPr>
          <w:p w14:paraId="17E0578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48B224D" w14:textId="6B1FF126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17,750</w:t>
            </w:r>
          </w:p>
        </w:tc>
        <w:tc>
          <w:tcPr>
            <w:tcW w:w="270" w:type="dxa"/>
          </w:tcPr>
          <w:p w14:paraId="38AF9D4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321E5D" w14:textId="3B80CC93" w:rsidR="00AE7E35" w:rsidRPr="002004D6" w:rsidRDefault="00A97FB3" w:rsidP="001D03F3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1C3A0A3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F678A9" w14:textId="531E24B1" w:rsidR="00AE7E35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E7E35" w:rsidRPr="002004D6" w14:paraId="207B9DA8" w14:textId="77777777" w:rsidTr="004C7607">
        <w:trPr>
          <w:trHeight w:val="403"/>
        </w:trPr>
        <w:tc>
          <w:tcPr>
            <w:tcW w:w="3960" w:type="dxa"/>
          </w:tcPr>
          <w:p w14:paraId="68FC8360" w14:textId="0DF868E9" w:rsidR="00AE7E35" w:rsidRPr="002004D6" w:rsidRDefault="00AE7E35" w:rsidP="00AE7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48E6F9" w14:textId="5F74F7FE" w:rsidR="00AE7E35" w:rsidRPr="002004D6" w:rsidRDefault="00094817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36" w:type="dxa"/>
          </w:tcPr>
          <w:p w14:paraId="19D1A3EB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A8A3076" w14:textId="43731E6A" w:rsidR="00AE7E35" w:rsidRPr="002004D6" w:rsidRDefault="00AE7E35" w:rsidP="00AE7E35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22,750</w:t>
            </w:r>
          </w:p>
        </w:tc>
        <w:tc>
          <w:tcPr>
            <w:tcW w:w="270" w:type="dxa"/>
          </w:tcPr>
          <w:p w14:paraId="4271DA49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CFFDEF" w14:textId="57350376" w:rsidR="00AE7E35" w:rsidRPr="002004D6" w:rsidRDefault="00A97FB3" w:rsidP="001D03F3">
            <w:pPr>
              <w:pStyle w:val="acctfourfigures"/>
              <w:tabs>
                <w:tab w:val="clear" w:pos="765"/>
                <w:tab w:val="decimal" w:pos="516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D8460" w14:textId="77777777" w:rsidR="00AE7E35" w:rsidRPr="002004D6" w:rsidRDefault="00AE7E35" w:rsidP="00AE7E35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DC4CCF" w14:textId="46727BA2" w:rsidR="00AE7E35" w:rsidRPr="002004D6" w:rsidRDefault="00AE7E35" w:rsidP="00AE7E35">
            <w:pPr>
              <w:pStyle w:val="acctfourfigures"/>
              <w:tabs>
                <w:tab w:val="clear" w:pos="765"/>
                <w:tab w:val="decimal" w:pos="610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5108535" w14:textId="2D9E5175" w:rsidR="000E66A1" w:rsidRPr="002004D6" w:rsidRDefault="000E66A1" w:rsidP="000E66A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</w:p>
    <w:p w14:paraId="166BD137" w14:textId="0C1D035E" w:rsidR="009D4FE6" w:rsidRPr="002004D6" w:rsidRDefault="009D4FE6" w:rsidP="009D4FE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2004D6">
        <w:rPr>
          <w:rFonts w:ascii="Angsana New" w:hAnsi="Angsana New"/>
          <w:i/>
          <w:iCs/>
          <w:sz w:val="28"/>
          <w:szCs w:val="28"/>
        </w:rPr>
        <w:tab/>
      </w:r>
      <w:r w:rsidRPr="002004D6">
        <w:rPr>
          <w:rFonts w:ascii="Angsana New" w:hAnsi="Angsana New" w:hint="cs"/>
          <w:i/>
          <w:iCs/>
          <w:sz w:val="28"/>
          <w:szCs w:val="28"/>
          <w:cs/>
        </w:rPr>
        <w:t xml:space="preserve">สัญญาสำคัญที่ทำกับกิจการที่เกี่ยวข้องกัน  </w:t>
      </w:r>
    </w:p>
    <w:p w14:paraId="70D2D2C6" w14:textId="5DB87409" w:rsidR="000A44A9" w:rsidRPr="002004D6" w:rsidRDefault="000A44A9" w:rsidP="00816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6E1216D" w14:textId="0A4F3B32" w:rsidR="000A44A9" w:rsidRPr="002004D6" w:rsidRDefault="000A44A9" w:rsidP="000A4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ในเดือนสิงหาคม </w:t>
      </w:r>
      <w:r w:rsidRPr="00750E34">
        <w:rPr>
          <w:rFonts w:asciiTheme="majorBidi" w:hAnsiTheme="majorBidi" w:cstheme="majorBidi"/>
          <w:spacing w:val="-2"/>
          <w:sz w:val="28"/>
          <w:szCs w:val="28"/>
        </w:rPr>
        <w:t xml:space="preserve">2564 </w:t>
      </w:r>
      <w:r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บริษัทได้ทำสัญญาเงินให้กู้ยืมระยะยาวแก่บริษัทย่อยแห่งหนึ่ง เงินกู้ยืมดังกล่าวมีอัตราดอกเบี้ยอ้างอิงกับอัตราดอกเบี้ยเงินกู้ยืมขั้นต่ำ </w:t>
      </w:r>
      <w:r w:rsidRPr="00750E34">
        <w:rPr>
          <w:rFonts w:asciiTheme="majorBidi" w:hAnsiTheme="majorBidi" w:cstheme="majorBidi"/>
          <w:spacing w:val="-2"/>
          <w:sz w:val="28"/>
          <w:szCs w:val="28"/>
        </w:rPr>
        <w:t xml:space="preserve">(MLR) </w:t>
      </w:r>
      <w:r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ตามที่ระบุไว้ในสัญญา</w:t>
      </w:r>
      <w:r w:rsidR="00186220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และมี</w:t>
      </w:r>
      <w:r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กำหนดชำระ</w:t>
      </w:r>
      <w:r w:rsidR="00186220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ดอกเบี้ย</w:t>
      </w:r>
      <w:r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เป็นรายเดือน </w:t>
      </w:r>
      <w:r w:rsidR="00F85189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ต่อมาในเดือนมกราคม </w:t>
      </w:r>
      <w:r w:rsidR="00F85189" w:rsidRPr="00750E34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F85189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บริษัทได้ทำ</w:t>
      </w:r>
      <w:r w:rsidR="00186220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บันทึกแนบท้าย</w:t>
      </w:r>
      <w:r w:rsidR="00F85189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สัญญาเพิ่มเติมกับบริษัทย่อยดังกล่าว</w:t>
      </w:r>
      <w:r w:rsidR="00186220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F85189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ซึ่งมีเงื่อนไขว่า</w:t>
      </w:r>
      <w:r w:rsidR="00186220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บริษัทย่อยดังกล่าวจะเริ่มชำระเงินกู้</w:t>
      </w:r>
      <w:r w:rsidR="009275CE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ยืม</w:t>
      </w:r>
      <w:r w:rsidR="00186220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คงเหลือให้กับบริษัทในเดือนถัดไป</w:t>
      </w:r>
      <w:r w:rsidR="009275CE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186220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นับจากเดือนที่ชำระหนี้ให้กับสถาบันการเงินแห่งหนึ่งเสร็จสิ้นครบถ้วนทั้งหมด </w:t>
      </w:r>
      <w:r w:rsidR="009275CE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และ</w:t>
      </w:r>
      <w:r w:rsidR="00186220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กำหนดให้ชำระคืนเงินต้นเป็นรายเดือนตามจำนวนที่ระบุไว้ในเอกสารแนบท้ายสัญญา</w:t>
      </w:r>
      <w:r w:rsidR="00186220" w:rsidRPr="00750E34">
        <w:rPr>
          <w:rFonts w:asciiTheme="majorBidi" w:hAnsiTheme="majorBidi" w:hint="cs"/>
          <w:sz w:val="28"/>
          <w:szCs w:val="28"/>
          <w:cs/>
        </w:rPr>
        <w:t xml:space="preserve"> </w:t>
      </w:r>
      <w:r w:rsidR="00186220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ณ วันที่ </w:t>
      </w:r>
      <w:r w:rsidR="003E7C26" w:rsidRPr="00750E34">
        <w:rPr>
          <w:rFonts w:asciiTheme="majorBidi" w:hAnsiTheme="majorBidi" w:cstheme="majorBidi"/>
          <w:sz w:val="28"/>
          <w:szCs w:val="28"/>
        </w:rPr>
        <w:t>30</w:t>
      </w:r>
      <w:r w:rsidR="003E7C26" w:rsidRPr="00750E34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="00186220" w:rsidRPr="00750E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6220" w:rsidRPr="00750E34">
        <w:rPr>
          <w:rFonts w:asciiTheme="majorBidi" w:hAnsiTheme="majorBidi" w:cstheme="majorBidi"/>
          <w:spacing w:val="-2"/>
          <w:sz w:val="28"/>
          <w:szCs w:val="28"/>
        </w:rPr>
        <w:t xml:space="preserve">2565 </w:t>
      </w:r>
      <w:r w:rsidR="00186220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บริษัทย่อยดังกล่าวเบิกเงินกู้ยืมระยะยาวจากบริษัทจำนวน</w:t>
      </w:r>
      <w:r w:rsidR="00186220" w:rsidRPr="00750E34">
        <w:rPr>
          <w:rFonts w:asciiTheme="majorBidi" w:hAnsiTheme="majorBidi" w:cstheme="majorBidi"/>
          <w:spacing w:val="-2"/>
          <w:sz w:val="28"/>
          <w:szCs w:val="28"/>
        </w:rPr>
        <w:t xml:space="preserve"> 80 </w:t>
      </w:r>
      <w:r w:rsidR="00186220" w:rsidRPr="00750E34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</w:t>
      </w:r>
    </w:p>
    <w:p w14:paraId="3202D957" w14:textId="77777777" w:rsidR="00CA7E17" w:rsidRPr="002004D6" w:rsidRDefault="00CA7E17" w:rsidP="000A4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20"/>
          <w:szCs w:val="20"/>
          <w:cs/>
        </w:rPr>
      </w:pPr>
    </w:p>
    <w:p w14:paraId="1AD72431" w14:textId="269A36AC" w:rsidR="000C6EEE" w:rsidRPr="002004D6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2004D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ที่ดิน อาคารและอุปกรณ์</w:t>
      </w:r>
    </w:p>
    <w:p w14:paraId="1F4AF58F" w14:textId="77777777" w:rsidR="007F6EA9" w:rsidRDefault="007F6EA9" w:rsidP="007F6EA9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440"/>
        <w:gridCol w:w="1350"/>
        <w:gridCol w:w="180"/>
        <w:gridCol w:w="1258"/>
      </w:tblGrid>
      <w:tr w:rsidR="007F6EA9" w:rsidRPr="000B7B5A" w14:paraId="31A27776" w14:textId="77777777" w:rsidTr="006C17B2">
        <w:trPr>
          <w:cantSplit/>
          <w:tblHeader/>
        </w:trPr>
        <w:tc>
          <w:tcPr>
            <w:tcW w:w="4950" w:type="dxa"/>
            <w:vAlign w:val="bottom"/>
          </w:tcPr>
          <w:p w14:paraId="19BB42B9" w14:textId="2BA42C59" w:rsidR="007F6EA9" w:rsidRPr="000B7B5A" w:rsidRDefault="007F6EA9" w:rsidP="006C17B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สำหรับงวดหกเดือนสิ้นสุดวันที่ 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0B7B5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440" w:type="dxa"/>
            <w:vAlign w:val="bottom"/>
          </w:tcPr>
          <w:p w14:paraId="3FFB6988" w14:textId="77777777" w:rsidR="007F6EA9" w:rsidRPr="000B7B5A" w:rsidRDefault="007F6EA9" w:rsidP="006C17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B0C5455" w14:textId="77777777" w:rsidR="007F6EA9" w:rsidRPr="000B7B5A" w:rsidRDefault="007F6EA9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7B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130C1720" w14:textId="77777777" w:rsidR="007F6EA9" w:rsidRPr="000B7B5A" w:rsidRDefault="007F6EA9" w:rsidP="006C17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1DFDCB9" w14:textId="77777777" w:rsidR="007F6EA9" w:rsidRPr="000B7B5A" w:rsidRDefault="007F6EA9" w:rsidP="006C17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B7B5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4238498" w14:textId="77777777" w:rsidR="007F6EA9" w:rsidRPr="000B7B5A" w:rsidRDefault="007F6EA9" w:rsidP="006C17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0B7B5A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7F6EA9" w:rsidRPr="000B7B5A" w14:paraId="673CBA30" w14:textId="77777777" w:rsidTr="006C17B2">
        <w:trPr>
          <w:cantSplit/>
        </w:trPr>
        <w:tc>
          <w:tcPr>
            <w:tcW w:w="4950" w:type="dxa"/>
          </w:tcPr>
          <w:p w14:paraId="40CDC534" w14:textId="77777777" w:rsidR="007F6EA9" w:rsidRPr="000B7B5A" w:rsidRDefault="007F6EA9" w:rsidP="006C17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</w:tcPr>
          <w:p w14:paraId="311345D7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B6B1CCD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0B7B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0B7B5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6EA9" w:rsidRPr="000B7B5A" w14:paraId="497D5590" w14:textId="77777777" w:rsidTr="006C17B2">
        <w:trPr>
          <w:cantSplit/>
        </w:trPr>
        <w:tc>
          <w:tcPr>
            <w:tcW w:w="4950" w:type="dxa"/>
          </w:tcPr>
          <w:p w14:paraId="1FBFBBD9" w14:textId="77777777" w:rsidR="007F6EA9" w:rsidRPr="00524434" w:rsidRDefault="007F6EA9" w:rsidP="006C17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440" w:type="dxa"/>
          </w:tcPr>
          <w:p w14:paraId="199649B4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5963803" w14:textId="3DACC3C8" w:rsidR="007F6EA9" w:rsidRPr="00B5570B" w:rsidRDefault="00D47D7D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177,695</w:t>
            </w:r>
          </w:p>
        </w:tc>
        <w:tc>
          <w:tcPr>
            <w:tcW w:w="180" w:type="dxa"/>
          </w:tcPr>
          <w:p w14:paraId="5EEF98B7" w14:textId="77777777" w:rsidR="007F6EA9" w:rsidRPr="00B5570B" w:rsidRDefault="007F6EA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C28537" w14:textId="3BED7CBF" w:rsidR="007F6EA9" w:rsidRPr="00B5570B" w:rsidRDefault="00D47D7D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44,000</w:t>
            </w:r>
          </w:p>
        </w:tc>
      </w:tr>
      <w:tr w:rsidR="007F6EA9" w:rsidRPr="000B7B5A" w14:paraId="7B81FD0E" w14:textId="77777777" w:rsidTr="006C17B2">
        <w:trPr>
          <w:cantSplit/>
        </w:trPr>
        <w:tc>
          <w:tcPr>
            <w:tcW w:w="4950" w:type="dxa"/>
          </w:tcPr>
          <w:p w14:paraId="68485332" w14:textId="77777777" w:rsidR="007F6EA9" w:rsidRPr="00524434" w:rsidRDefault="007F6EA9" w:rsidP="006C17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โอนสินทรัพย์สิทธิการใช้ไปยังสินทรัพย์ </w:t>
            </w: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- ราคาตามบัญชีสุทธิ</w:t>
            </w:r>
          </w:p>
        </w:tc>
        <w:tc>
          <w:tcPr>
            <w:tcW w:w="1440" w:type="dxa"/>
          </w:tcPr>
          <w:p w14:paraId="39AC95DB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DD398" w14:textId="43211577" w:rsidR="007F6EA9" w:rsidRPr="00B5570B" w:rsidRDefault="00D47D7D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180" w:type="dxa"/>
          </w:tcPr>
          <w:p w14:paraId="20AB2A50" w14:textId="77777777" w:rsidR="007F6EA9" w:rsidRPr="00B5570B" w:rsidRDefault="007F6EA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1830C76" w14:textId="1941E59F" w:rsidR="007F6EA9" w:rsidRPr="00B5570B" w:rsidRDefault="00D47D7D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269</w:t>
            </w:r>
          </w:p>
        </w:tc>
      </w:tr>
      <w:tr w:rsidR="007F6EA9" w:rsidRPr="000B7B5A" w14:paraId="1B57377E" w14:textId="77777777" w:rsidTr="006C17B2">
        <w:trPr>
          <w:cantSplit/>
        </w:trPr>
        <w:tc>
          <w:tcPr>
            <w:tcW w:w="4950" w:type="dxa"/>
          </w:tcPr>
          <w:p w14:paraId="44D5FB65" w14:textId="77777777" w:rsidR="007F6EA9" w:rsidRPr="00524434" w:rsidRDefault="007F6EA9" w:rsidP="006C17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43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40" w:type="dxa"/>
          </w:tcPr>
          <w:p w14:paraId="601A2E87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77CCE7" w14:textId="316A01F6" w:rsidR="007F6EA9" w:rsidRPr="00472B35" w:rsidRDefault="00472B35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47D7D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4)</w:t>
            </w:r>
          </w:p>
        </w:tc>
        <w:tc>
          <w:tcPr>
            <w:tcW w:w="180" w:type="dxa"/>
          </w:tcPr>
          <w:p w14:paraId="79FCAE47" w14:textId="77777777" w:rsidR="007F6EA9" w:rsidRPr="00B5570B" w:rsidRDefault="007F6EA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DB6DD5D" w14:textId="14767F86" w:rsidR="007F6EA9" w:rsidRPr="00B5570B" w:rsidRDefault="00472B35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D47D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F6EA9" w:rsidRPr="000B7B5A" w14:paraId="1E76092E" w14:textId="77777777" w:rsidTr="006C17B2">
        <w:trPr>
          <w:cantSplit/>
        </w:trPr>
        <w:tc>
          <w:tcPr>
            <w:tcW w:w="4950" w:type="dxa"/>
          </w:tcPr>
          <w:p w14:paraId="7BF8963D" w14:textId="77777777" w:rsidR="007F6EA9" w:rsidRPr="00BF7E0D" w:rsidRDefault="007F6EA9" w:rsidP="006C17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7E0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BF7E0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ขาดทุนจากการด้อยค่าเครื่องจักร</w:t>
            </w:r>
          </w:p>
        </w:tc>
        <w:tc>
          <w:tcPr>
            <w:tcW w:w="1440" w:type="dxa"/>
          </w:tcPr>
          <w:p w14:paraId="0AA8AE94" w14:textId="77777777" w:rsidR="007F6EA9" w:rsidRPr="000B7B5A" w:rsidRDefault="007F6EA9" w:rsidP="006C17B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3E2688" w14:textId="1D7354D3" w:rsidR="007F6EA9" w:rsidRPr="00B5570B" w:rsidRDefault="00D47D7D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9302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5F58DCD0" w14:textId="77777777" w:rsidR="007F6EA9" w:rsidRPr="00B5570B" w:rsidRDefault="007F6EA9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F1BF43F" w14:textId="019782C1" w:rsidR="007F6EA9" w:rsidRPr="00B5570B" w:rsidRDefault="00D47D7D" w:rsidP="007F6EA9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9"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D930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332CD2C8" w14:textId="10DF297F" w:rsidR="000B7B5A" w:rsidRDefault="000B7B5A" w:rsidP="000B7B5A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0FE893AD" w14:textId="66DA4B7E" w:rsidR="005F1526" w:rsidRDefault="005F1526" w:rsidP="005F152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34D9C">
        <w:rPr>
          <w:rFonts w:asciiTheme="majorBidi" w:hAnsiTheme="majorBidi" w:cstheme="majorBidi" w:hint="cs"/>
          <w:sz w:val="28"/>
          <w:szCs w:val="28"/>
          <w:cs/>
        </w:rPr>
        <w:t>ที่ดินของกลุ่มบริษัทและบริษัทได้ถูกวัดมูลค่าใหม่โดยผู้ประเมินราคาอิสระด้วยวิธีเปรียบเทียบราคาตลาดตามรายงาน</w:t>
      </w:r>
      <w:r w:rsidR="00746280" w:rsidRPr="00534D9C">
        <w:rPr>
          <w:rFonts w:asciiTheme="majorBidi" w:hAnsiTheme="majorBidi" w:cstheme="majorBidi"/>
          <w:sz w:val="28"/>
          <w:szCs w:val="28"/>
          <w:cs/>
        </w:rPr>
        <w:br/>
      </w:r>
      <w:r w:rsidRPr="00534D9C">
        <w:rPr>
          <w:rFonts w:asciiTheme="majorBidi" w:hAnsiTheme="majorBidi" w:cstheme="majorBidi" w:hint="cs"/>
          <w:sz w:val="28"/>
          <w:szCs w:val="28"/>
          <w:cs/>
        </w:rPr>
        <w:t xml:space="preserve">การประเมินราคาระหว่างวันที่ </w:t>
      </w:r>
      <w:r w:rsidR="00CC5D02" w:rsidRPr="00534D9C">
        <w:rPr>
          <w:rFonts w:asciiTheme="majorBidi" w:hAnsiTheme="majorBidi" w:cstheme="majorBidi"/>
          <w:sz w:val="28"/>
          <w:szCs w:val="28"/>
        </w:rPr>
        <w:t>8</w:t>
      </w:r>
      <w:r w:rsidR="00662C96" w:rsidRPr="00534D9C">
        <w:rPr>
          <w:rFonts w:asciiTheme="majorBidi" w:hAnsiTheme="majorBidi" w:cstheme="majorBidi"/>
          <w:sz w:val="28"/>
          <w:szCs w:val="28"/>
        </w:rPr>
        <w:t xml:space="preserve"> </w:t>
      </w:r>
      <w:r w:rsidRPr="00534D9C"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Pr="00534D9C">
        <w:rPr>
          <w:rFonts w:asciiTheme="majorBidi" w:hAnsiTheme="majorBidi" w:cstheme="majorBidi"/>
          <w:sz w:val="28"/>
          <w:szCs w:val="28"/>
        </w:rPr>
        <w:t xml:space="preserve">14 </w:t>
      </w:r>
      <w:r w:rsidR="00C535A2" w:rsidRPr="00534D9C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534D9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34D9C">
        <w:rPr>
          <w:rFonts w:asciiTheme="majorBidi" w:hAnsiTheme="majorBidi" w:cstheme="majorBidi"/>
          <w:sz w:val="28"/>
          <w:szCs w:val="28"/>
        </w:rPr>
        <w:t xml:space="preserve">2564 </w:t>
      </w:r>
      <w:r w:rsidRPr="00534D9C">
        <w:rPr>
          <w:rFonts w:asciiTheme="majorBidi" w:hAnsiTheme="majorBidi" w:cstheme="majorBidi" w:hint="cs"/>
          <w:sz w:val="28"/>
          <w:szCs w:val="28"/>
          <w:cs/>
        </w:rPr>
        <w:t xml:space="preserve">ซึ่งจัดลำดับมูลค่ายุติธรรมเป็นระดับ </w:t>
      </w:r>
      <w:r w:rsidR="00016175" w:rsidRPr="00534D9C">
        <w:rPr>
          <w:rFonts w:asciiTheme="majorBidi" w:hAnsiTheme="majorBidi" w:cstheme="majorBidi"/>
          <w:sz w:val="28"/>
          <w:szCs w:val="28"/>
        </w:rPr>
        <w:t>3</w:t>
      </w:r>
    </w:p>
    <w:p w14:paraId="5F8F1B94" w14:textId="77777777" w:rsidR="006A06B0" w:rsidRDefault="006A06B0" w:rsidP="005F1526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4B0379" w14:textId="4889FF91" w:rsidR="003F7D59" w:rsidRPr="00891B59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891B59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หนี้สินที่มีภาระดอกเบี้ย</w:t>
      </w:r>
    </w:p>
    <w:p w14:paraId="06D0E073" w14:textId="77777777" w:rsidR="00583ABC" w:rsidRPr="002004D6" w:rsidRDefault="00583ABC" w:rsidP="00583ABC">
      <w:pPr>
        <w:autoSpaceDE w:val="0"/>
        <w:autoSpaceDN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DF38FBC" w14:textId="33682ECE" w:rsidR="000F5621" w:rsidRPr="002004D6" w:rsidRDefault="000F5621" w:rsidP="000F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891B59">
        <w:rPr>
          <w:rFonts w:asciiTheme="majorBidi" w:hAnsiTheme="majorBidi" w:hint="cs"/>
          <w:sz w:val="28"/>
          <w:szCs w:val="28"/>
          <w:cs/>
        </w:rPr>
        <w:t>ในเดือนมกราคม</w:t>
      </w:r>
      <w:r w:rsidRPr="00891B59">
        <w:rPr>
          <w:rFonts w:asciiTheme="majorBidi" w:hAnsiTheme="majorBidi"/>
          <w:sz w:val="28"/>
          <w:szCs w:val="28"/>
          <w:cs/>
        </w:rPr>
        <w:t xml:space="preserve"> </w:t>
      </w:r>
      <w:r w:rsidRPr="00891B59">
        <w:rPr>
          <w:rFonts w:asciiTheme="majorBidi" w:hAnsiTheme="majorBidi"/>
          <w:sz w:val="28"/>
          <w:szCs w:val="28"/>
        </w:rPr>
        <w:t xml:space="preserve">2565 </w:t>
      </w:r>
      <w:r w:rsidRPr="00891B59">
        <w:rPr>
          <w:rFonts w:asciiTheme="majorBidi" w:hAnsiTheme="majorBidi" w:hint="cs"/>
          <w:sz w:val="28"/>
          <w:szCs w:val="28"/>
          <w:cs/>
        </w:rPr>
        <w:t>บริษัทย่อยแห่งหนึ่ง</w:t>
      </w:r>
      <w:r w:rsidRPr="00891B59">
        <w:rPr>
          <w:rFonts w:asciiTheme="majorBidi" w:hAnsiTheme="majorBidi"/>
          <w:sz w:val="28"/>
          <w:szCs w:val="28"/>
          <w:cs/>
        </w:rPr>
        <w:t xml:space="preserve"> </w:t>
      </w:r>
      <w:r w:rsidRPr="00891B59">
        <w:rPr>
          <w:rFonts w:asciiTheme="majorBidi" w:hAnsiTheme="majorBidi" w:hint="cs"/>
          <w:sz w:val="28"/>
          <w:szCs w:val="28"/>
          <w:cs/>
        </w:rPr>
        <w:t>ได้ทำสัญญาเงินกู้ยืมระยะยาวกับสถาบันการเงินแห่งหนึ่งโดยมีวงเงิน</w:t>
      </w:r>
      <w:r w:rsidRPr="00891B59">
        <w:rPr>
          <w:rFonts w:asciiTheme="majorBidi" w:hAnsiTheme="majorBidi"/>
          <w:sz w:val="28"/>
          <w:szCs w:val="28"/>
        </w:rPr>
        <w:t xml:space="preserve"> 170</w:t>
      </w:r>
      <w:r w:rsidRPr="00891B59">
        <w:rPr>
          <w:rFonts w:asciiTheme="majorBidi" w:hAnsiTheme="majorBidi"/>
          <w:sz w:val="28"/>
          <w:szCs w:val="28"/>
          <w:cs/>
        </w:rPr>
        <w:t xml:space="preserve"> </w:t>
      </w:r>
      <w:r w:rsidRPr="00891B59">
        <w:rPr>
          <w:rFonts w:asciiTheme="majorBidi" w:hAnsiTheme="majorBidi" w:hint="cs"/>
          <w:sz w:val="28"/>
          <w:szCs w:val="28"/>
          <w:cs/>
        </w:rPr>
        <w:t>ล้านบาท</w:t>
      </w:r>
      <w:r w:rsidRPr="00891B59">
        <w:rPr>
          <w:rFonts w:asciiTheme="majorBidi" w:hAnsiTheme="majorBidi"/>
          <w:sz w:val="28"/>
          <w:szCs w:val="28"/>
          <w:cs/>
        </w:rPr>
        <w:t xml:space="preserve">  </w:t>
      </w:r>
      <w:r w:rsidRPr="00891B59">
        <w:rPr>
          <w:rFonts w:asciiTheme="majorBidi" w:hAnsiTheme="majorBidi" w:hint="cs"/>
          <w:sz w:val="28"/>
          <w:szCs w:val="28"/>
          <w:cs/>
        </w:rPr>
        <w:t>เงินกู้ยืมดังกล่าวมีอัตราดอกเบี้ยโดยอ้างอิงกับอัตราดอกเบี้ยเงินกู้ยืมขั้นต่ำ</w:t>
      </w:r>
      <w:r w:rsidRPr="00891B59">
        <w:rPr>
          <w:rFonts w:asciiTheme="majorBidi" w:hAnsiTheme="majorBidi"/>
          <w:sz w:val="28"/>
          <w:szCs w:val="28"/>
          <w:cs/>
        </w:rPr>
        <w:t xml:space="preserve"> (</w:t>
      </w:r>
      <w:r w:rsidRPr="00891B59">
        <w:rPr>
          <w:rFonts w:asciiTheme="majorBidi" w:hAnsiTheme="majorBidi" w:cstheme="majorBidi"/>
          <w:sz w:val="28"/>
          <w:szCs w:val="28"/>
        </w:rPr>
        <w:t xml:space="preserve">MLR) </w:t>
      </w:r>
      <w:r w:rsidRPr="00891B59">
        <w:rPr>
          <w:rFonts w:asciiTheme="majorBidi" w:hAnsiTheme="majorBidi" w:hint="cs"/>
          <w:sz w:val="28"/>
          <w:szCs w:val="28"/>
          <w:cs/>
        </w:rPr>
        <w:t>ตามที่ระบุในสัญญาเงินกู้</w:t>
      </w:r>
      <w:r w:rsidRPr="00891B59">
        <w:rPr>
          <w:rFonts w:asciiTheme="majorBidi" w:hAnsiTheme="majorBidi"/>
          <w:sz w:val="28"/>
          <w:szCs w:val="28"/>
          <w:cs/>
        </w:rPr>
        <w:t xml:space="preserve"> </w:t>
      </w:r>
      <w:r w:rsidRPr="00891B59">
        <w:rPr>
          <w:rFonts w:asciiTheme="majorBidi" w:hAnsiTheme="majorBidi" w:hint="cs"/>
          <w:sz w:val="28"/>
          <w:szCs w:val="28"/>
          <w:cs/>
        </w:rPr>
        <w:t>มีกำหนดชำระเงินต้นเป็นงวดรายเดือน</w:t>
      </w:r>
      <w:r w:rsidRPr="00891B59">
        <w:rPr>
          <w:rFonts w:asciiTheme="majorBidi" w:hAnsiTheme="majorBidi"/>
          <w:sz w:val="28"/>
          <w:szCs w:val="28"/>
          <w:cs/>
        </w:rPr>
        <w:t xml:space="preserve"> </w:t>
      </w:r>
      <w:r w:rsidRPr="00891B59">
        <w:rPr>
          <w:rFonts w:asciiTheme="majorBidi" w:hAnsiTheme="majorBidi" w:hint="cs"/>
          <w:sz w:val="28"/>
          <w:szCs w:val="28"/>
          <w:cs/>
        </w:rPr>
        <w:t>และมีกำหนดชำระคืนเงินต้นให้เสร็จสิ้นภายในกำหนดเวลา</w:t>
      </w:r>
      <w:r w:rsidRPr="00891B59">
        <w:rPr>
          <w:rFonts w:asciiTheme="majorBidi" w:hAnsiTheme="majorBidi"/>
          <w:sz w:val="28"/>
          <w:szCs w:val="28"/>
          <w:cs/>
        </w:rPr>
        <w:t xml:space="preserve"> </w:t>
      </w:r>
      <w:r w:rsidRPr="00891B59">
        <w:rPr>
          <w:rFonts w:asciiTheme="majorBidi" w:hAnsiTheme="majorBidi"/>
          <w:sz w:val="28"/>
          <w:szCs w:val="28"/>
        </w:rPr>
        <w:t>7</w:t>
      </w:r>
      <w:r w:rsidRPr="00891B59">
        <w:rPr>
          <w:rFonts w:asciiTheme="majorBidi" w:hAnsiTheme="majorBidi"/>
          <w:sz w:val="28"/>
          <w:szCs w:val="28"/>
          <w:cs/>
        </w:rPr>
        <w:t xml:space="preserve"> </w:t>
      </w:r>
      <w:r w:rsidRPr="00891B59">
        <w:rPr>
          <w:rFonts w:asciiTheme="majorBidi" w:hAnsiTheme="majorBidi" w:hint="cs"/>
          <w:sz w:val="28"/>
          <w:szCs w:val="28"/>
          <w:cs/>
        </w:rPr>
        <w:t>ปีนับจากวันที่เบิกรับเงินกู้งวดแรก</w:t>
      </w:r>
      <w:r w:rsidRPr="00891B59">
        <w:rPr>
          <w:rFonts w:asciiTheme="majorBidi" w:hAnsiTheme="majorBidi"/>
          <w:sz w:val="28"/>
          <w:szCs w:val="28"/>
          <w:cs/>
        </w:rPr>
        <w:t xml:space="preserve"> </w:t>
      </w:r>
      <w:r w:rsidRPr="00891B59">
        <w:rPr>
          <w:rFonts w:asciiTheme="majorBidi" w:hAnsiTheme="majorBidi" w:hint="cs"/>
          <w:sz w:val="28"/>
          <w:szCs w:val="28"/>
          <w:cs/>
        </w:rPr>
        <w:t>ส่วนดอกเบี้ยกำหนดชำระเป็นรายเดือน</w:t>
      </w:r>
      <w:r w:rsidRPr="00891B59">
        <w:rPr>
          <w:rFonts w:asciiTheme="majorBidi" w:hAnsiTheme="majorBidi"/>
          <w:sz w:val="28"/>
          <w:szCs w:val="28"/>
          <w:cs/>
        </w:rPr>
        <w:t xml:space="preserve"> </w:t>
      </w:r>
      <w:r w:rsidRPr="00891B59">
        <w:rPr>
          <w:rFonts w:asciiTheme="majorBidi" w:hAnsiTheme="majorBidi" w:hint="cs"/>
          <w:sz w:val="28"/>
          <w:szCs w:val="28"/>
          <w:cs/>
        </w:rPr>
        <w:t>เงินกู้ยืมดังกล่าวค้ำประกันโดยบริษัท</w:t>
      </w:r>
      <w:r w:rsidRPr="00891B59">
        <w:rPr>
          <w:rFonts w:asciiTheme="majorBidi" w:hAnsiTheme="majorBidi"/>
          <w:sz w:val="28"/>
          <w:szCs w:val="28"/>
          <w:cs/>
        </w:rPr>
        <w:t xml:space="preserve"> </w:t>
      </w:r>
      <w:r w:rsidRPr="00891B59">
        <w:rPr>
          <w:rFonts w:asciiTheme="majorBidi" w:hAnsiTheme="majorBidi" w:hint="cs"/>
          <w:sz w:val="28"/>
          <w:szCs w:val="28"/>
          <w:cs/>
        </w:rPr>
        <w:t>และมีเงื่อนไขให้บริษัทดังกล่าวต้องชำระคืนเงินต้นของสัญญาเงินกู้นี้ให้เสร็จสิ้นก่อน</w:t>
      </w:r>
      <w:r w:rsidRPr="00891B59">
        <w:rPr>
          <w:rFonts w:asciiTheme="majorBidi" w:hAnsiTheme="majorBidi"/>
          <w:sz w:val="28"/>
          <w:szCs w:val="28"/>
          <w:cs/>
        </w:rPr>
        <w:t xml:space="preserve"> </w:t>
      </w:r>
      <w:r w:rsidRPr="00891B59">
        <w:rPr>
          <w:rFonts w:asciiTheme="majorBidi" w:hAnsiTheme="majorBidi" w:hint="cs"/>
          <w:sz w:val="28"/>
          <w:szCs w:val="28"/>
          <w:cs/>
        </w:rPr>
        <w:t>จึงจะเริ่มชำระคืนเงินต้นของสัญญากู้ยืมที่บริษัทดังกล่าวทำกับบริษัทได้</w:t>
      </w:r>
    </w:p>
    <w:p w14:paraId="7267DBA7" w14:textId="665A487D" w:rsidR="00E417F1" w:rsidRPr="002004D6" w:rsidRDefault="00E41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73B774" w14:textId="03D3E0E8" w:rsidR="003F7D59" w:rsidRPr="00534D9C" w:rsidRDefault="00C9741B" w:rsidP="00B360FD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34D9C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ส่วนงานดำเนินงาน</w:t>
      </w:r>
      <w:r w:rsidR="00ED213C" w:rsidRPr="00534D9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3E35DCB4" w14:textId="77777777" w:rsidR="00075480" w:rsidRPr="0042630A" w:rsidRDefault="00075480" w:rsidP="00075480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500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44"/>
        <w:gridCol w:w="1054"/>
        <w:gridCol w:w="241"/>
        <w:gridCol w:w="943"/>
        <w:gridCol w:w="242"/>
        <w:gridCol w:w="972"/>
        <w:gridCol w:w="242"/>
        <w:gridCol w:w="1011"/>
        <w:gridCol w:w="242"/>
        <w:gridCol w:w="982"/>
        <w:gridCol w:w="242"/>
        <w:gridCol w:w="1004"/>
      </w:tblGrid>
      <w:tr w:rsidR="00075480" w:rsidRPr="000C42B3" w14:paraId="645CAFC5" w14:textId="77777777" w:rsidTr="000F75DD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3360B69D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53" w:type="pct"/>
            <w:gridSpan w:val="11"/>
            <w:tcBorders>
              <w:top w:val="nil"/>
              <w:left w:val="nil"/>
              <w:bottom w:val="nil"/>
            </w:tcBorders>
          </w:tcPr>
          <w:p w14:paraId="204A7AFB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75480" w:rsidRPr="000C42B3" w14:paraId="60F2E1CF" w14:textId="77777777" w:rsidTr="00082090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52D0086F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06B6F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69864462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A533E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44586417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</w:tcPr>
          <w:p w14:paraId="0E0495C8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75480" w:rsidRPr="000C42B3" w14:paraId="2B0F04F7" w14:textId="77777777" w:rsidTr="00082090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60CDBF54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31E064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247A453B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BEA74D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0A24F7AA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</w:tcPr>
          <w:p w14:paraId="473DDB33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75480" w:rsidRPr="000C42B3" w14:paraId="0C87BA6E" w14:textId="77777777" w:rsidTr="00082090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7A3E534A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4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0E3CBD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713CE610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52F7FC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32006846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3" w:type="pct"/>
            <w:gridSpan w:val="3"/>
          </w:tcPr>
          <w:p w14:paraId="54AD0438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F75DD" w:rsidRPr="000C42B3" w14:paraId="19626521" w14:textId="77777777" w:rsidTr="000F75DD">
        <w:trPr>
          <w:tblHeader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E07B885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</w:tcPr>
          <w:p w14:paraId="193EA6C0" w14:textId="51E69F45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138FE4D3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</w:tcPr>
          <w:p w14:paraId="124A3AA9" w14:textId="198A766B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44B92E3A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</w:tcPr>
          <w:p w14:paraId="0F2F2FD4" w14:textId="09249B8F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204A99CE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</w:tcPr>
          <w:p w14:paraId="68FB39BE" w14:textId="6233C4A5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08E319ED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</w:tcPr>
          <w:p w14:paraId="0B663BCB" w14:textId="1CF8B2EE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23" w:type="pct"/>
          </w:tcPr>
          <w:p w14:paraId="6C10920A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</w:tcPr>
          <w:p w14:paraId="52BF8BC8" w14:textId="549FB871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2564</w:t>
            </w:r>
          </w:p>
        </w:tc>
      </w:tr>
      <w:tr w:rsidR="00075480" w:rsidRPr="000C42B3" w14:paraId="248B2048" w14:textId="77777777" w:rsidTr="000F75DD">
        <w:trPr>
          <w:tblHeader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6ECE64EC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53" w:type="pct"/>
            <w:gridSpan w:val="11"/>
            <w:tcBorders>
              <w:top w:val="nil"/>
              <w:left w:val="nil"/>
            </w:tcBorders>
          </w:tcPr>
          <w:p w14:paraId="7F02ABF0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0C42B3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75480" w:rsidRPr="000C42B3" w14:paraId="7C6E9035" w14:textId="77777777" w:rsidTr="000F75DD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08623B02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3" w:type="pct"/>
            <w:gridSpan w:val="11"/>
            <w:tcBorders>
              <w:top w:val="nil"/>
              <w:left w:val="nil"/>
            </w:tcBorders>
          </w:tcPr>
          <w:p w14:paraId="3B7E6ED4" w14:textId="77777777" w:rsidR="00075480" w:rsidRPr="000C42B3" w:rsidRDefault="00075480" w:rsidP="006C1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0F75DD" w:rsidRPr="000C42B3" w14:paraId="1DDDF198" w14:textId="77777777" w:rsidTr="000F75DD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389F2F40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vAlign w:val="bottom"/>
          </w:tcPr>
          <w:p w14:paraId="4DE4769A" w14:textId="1A489A17" w:rsidR="00075480" w:rsidRPr="000C42B3" w:rsidRDefault="00784D71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2,833,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984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50A6CF4E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6BC99D" w14:textId="60F93103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2,691,003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0422638E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1F80F" w14:textId="10877BCB" w:rsidR="00075480" w:rsidRPr="000C42B3" w:rsidRDefault="00784D71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29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56,15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01A61724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282B0" w14:textId="708BF345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38,941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</w:tcPr>
          <w:p w14:paraId="35EC862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4DE2B6BE" w14:textId="4EF5106B" w:rsidR="00075480" w:rsidRPr="000C42B3" w:rsidRDefault="00784D71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123" w:type="pct"/>
            <w:vAlign w:val="bottom"/>
          </w:tcPr>
          <w:p w14:paraId="0D89828D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F62016F" w14:textId="1EF083F8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2,729,944</w:t>
            </w:r>
          </w:p>
        </w:tc>
      </w:tr>
      <w:tr w:rsidR="000F75DD" w:rsidRPr="000C42B3" w14:paraId="0D9AB034" w14:textId="77777777" w:rsidTr="000F75DD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</w:tcPr>
          <w:p w14:paraId="668A07D8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vAlign w:val="bottom"/>
          </w:tcPr>
          <w:p w14:paraId="585BC913" w14:textId="74FA0518" w:rsidR="00075480" w:rsidRPr="000C42B3" w:rsidRDefault="00784D71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175,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705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543DD569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1127B" w14:textId="14E5085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121,719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6C9EE3C1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4529C" w14:textId="1E953506" w:rsidR="00075480" w:rsidRPr="000C42B3" w:rsidRDefault="00784D71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29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24,698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  <w:vAlign w:val="bottom"/>
          </w:tcPr>
          <w:p w14:paraId="2331E8F0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216DA" w14:textId="655A5F1B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17,965</w:t>
            </w:r>
          </w:p>
        </w:tc>
        <w:tc>
          <w:tcPr>
            <w:tcW w:w="123" w:type="pct"/>
            <w:tcBorders>
              <w:top w:val="nil"/>
              <w:left w:val="nil"/>
              <w:right w:val="nil"/>
            </w:tcBorders>
          </w:tcPr>
          <w:p w14:paraId="4CF396F7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37F35F8B" w14:textId="0AF37ACC" w:rsidR="00075480" w:rsidRPr="000C42B3" w:rsidRDefault="00784D71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200,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403</w:t>
            </w:r>
          </w:p>
        </w:tc>
        <w:tc>
          <w:tcPr>
            <w:tcW w:w="123" w:type="pct"/>
            <w:vAlign w:val="bottom"/>
          </w:tcPr>
          <w:p w14:paraId="0EA51ADC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6F0428B6" w14:textId="7DA13F6E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139,684</w:t>
            </w:r>
          </w:p>
        </w:tc>
      </w:tr>
      <w:tr w:rsidR="000F75DD" w:rsidRPr="000C42B3" w14:paraId="12DD64F4" w14:textId="77777777" w:rsidTr="000F75DD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66587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1AD15" w14:textId="0FB23551" w:rsidR="00075480" w:rsidRPr="000C42B3" w:rsidRDefault="00784D71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3,009,68</w:t>
            </w:r>
            <w:r w:rsidR="00121A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169CB95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8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B3F283" w14:textId="4020FB09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2,812,722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C6B6E3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6F4F81" w14:textId="271D8025" w:rsidR="00075480" w:rsidRPr="000C42B3" w:rsidRDefault="00784D71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29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80,85</w:t>
            </w:r>
            <w:r w:rsidR="00121A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949CB74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0ECE79" w14:textId="236C2B4B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56,906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3613CDAD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vAlign w:val="bottom"/>
          </w:tcPr>
          <w:p w14:paraId="30C637E5" w14:textId="7CC9BB3C" w:rsidR="00075480" w:rsidRPr="000C42B3" w:rsidRDefault="00784D71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3,090,54</w:t>
            </w:r>
            <w:r w:rsidR="00CD2E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" w:type="pct"/>
            <w:vAlign w:val="bottom"/>
          </w:tcPr>
          <w:p w14:paraId="3F5B220F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  <w:vAlign w:val="bottom"/>
          </w:tcPr>
          <w:p w14:paraId="2636796F" w14:textId="034EF70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2,869,628</w:t>
            </w:r>
          </w:p>
        </w:tc>
      </w:tr>
      <w:tr w:rsidR="00075480" w:rsidRPr="000C42B3" w14:paraId="320FCDA5" w14:textId="77777777" w:rsidTr="00FB2058">
        <w:trPr>
          <w:trHeight w:val="368"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8028F7B" w14:textId="77777777" w:rsidR="00075480" w:rsidRPr="00075480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537" w:type="pct"/>
            <w:tcBorders>
              <w:left w:val="nil"/>
              <w:right w:val="nil"/>
            </w:tcBorders>
            <w:vAlign w:val="bottom"/>
          </w:tcPr>
          <w:p w14:paraId="35471190" w14:textId="77777777" w:rsidR="00075480" w:rsidRP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2799DC7" w14:textId="77777777" w:rsidR="00075480" w:rsidRP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0EA69451" w14:textId="77777777" w:rsidR="00075480" w:rsidRP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794A3AC" w14:textId="77777777" w:rsidR="00075480" w:rsidRP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0C57C977" w14:textId="77777777" w:rsidR="00075480" w:rsidRP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ED894C0" w14:textId="77777777" w:rsidR="00075480" w:rsidRP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75CF5E44" w14:textId="77777777" w:rsidR="00075480" w:rsidRP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2F6052B6" w14:textId="77777777" w:rsidR="00075480" w:rsidRP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vAlign w:val="bottom"/>
          </w:tcPr>
          <w:p w14:paraId="1D51DB46" w14:textId="77777777" w:rsidR="00075480" w:rsidRP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vAlign w:val="bottom"/>
          </w:tcPr>
          <w:p w14:paraId="6855C705" w14:textId="77777777" w:rsidR="00075480" w:rsidRP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vAlign w:val="bottom"/>
          </w:tcPr>
          <w:p w14:paraId="3DC10CAB" w14:textId="77777777" w:rsidR="00075480" w:rsidRP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F75DD" w:rsidRPr="000C42B3" w14:paraId="0A28D8A1" w14:textId="77777777" w:rsidTr="000F75D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7C76D8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7" w:type="pct"/>
            <w:tcBorders>
              <w:left w:val="nil"/>
              <w:right w:val="nil"/>
            </w:tcBorders>
            <w:vAlign w:val="bottom"/>
          </w:tcPr>
          <w:p w14:paraId="6EE7F72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400DC2B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400B5189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D43CE89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7D572878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3B88778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2931D47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77AFE8AF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327E8885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3B483567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5C357726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75DD" w:rsidRPr="000C42B3" w14:paraId="473D406E" w14:textId="77777777" w:rsidTr="000F75DD"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5C0B5A93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7" w:type="pct"/>
            <w:tcBorders>
              <w:left w:val="nil"/>
              <w:right w:val="nil"/>
            </w:tcBorders>
            <w:vAlign w:val="bottom"/>
          </w:tcPr>
          <w:p w14:paraId="3A9E9B2F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1B4357C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2974C6F7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001C16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5E64834C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10DEB61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1E0BB7BD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42949CC9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5A4F9DAA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3B606A0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7CCFB41A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75DD" w:rsidRPr="000C42B3" w14:paraId="3CF7048E" w14:textId="77777777" w:rsidTr="000F75DD"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13DDA6E3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7" w:type="pct"/>
            <w:tcBorders>
              <w:left w:val="nil"/>
              <w:right w:val="nil"/>
            </w:tcBorders>
            <w:vAlign w:val="bottom"/>
          </w:tcPr>
          <w:p w14:paraId="39580DA9" w14:textId="07D3EEDD" w:rsidR="00075480" w:rsidRPr="000C42B3" w:rsidRDefault="00344B15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3,009,689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210D2E8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5A77BED5" w14:textId="053E83FC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2,812,722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EE0E63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54EBDD76" w14:textId="5B513898" w:rsidR="00075480" w:rsidRPr="000C42B3" w:rsidRDefault="00344B15" w:rsidP="00F66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79BD4C6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303EB920" w14:textId="425B100B" w:rsidR="00075480" w:rsidRPr="000C42B3" w:rsidRDefault="00075480" w:rsidP="005B4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7150CA94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43787452" w14:textId="06B7A22E" w:rsidR="00075480" w:rsidRPr="000C42B3" w:rsidRDefault="00117927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3,009,689</w:t>
            </w:r>
          </w:p>
        </w:tc>
        <w:tc>
          <w:tcPr>
            <w:tcW w:w="123" w:type="pct"/>
            <w:vAlign w:val="bottom"/>
          </w:tcPr>
          <w:p w14:paraId="7F133EA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2056CCAE" w14:textId="29938D39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2,812,722</w:t>
            </w:r>
          </w:p>
        </w:tc>
      </w:tr>
      <w:tr w:rsidR="000F75DD" w:rsidRPr="000C42B3" w14:paraId="4FE75D17" w14:textId="77777777" w:rsidTr="000F75DD">
        <w:tc>
          <w:tcPr>
            <w:tcW w:w="1347" w:type="pct"/>
            <w:tcBorders>
              <w:top w:val="nil"/>
              <w:left w:val="nil"/>
              <w:right w:val="nil"/>
            </w:tcBorders>
            <w:noWrap/>
          </w:tcPr>
          <w:p w14:paraId="6B769127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AB6FA4" w14:textId="73ED3086" w:rsidR="00075480" w:rsidRPr="000C42B3" w:rsidRDefault="008C4917" w:rsidP="008C4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1E6C4C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17530B" w14:textId="78FEAEB2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2D99D8C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7DC174" w14:textId="3BDE7541" w:rsidR="00075480" w:rsidRPr="000C42B3" w:rsidRDefault="00344B15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29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80,85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0733E75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2FD4A4" w14:textId="57B217E9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56,906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45FD4BA7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214C28BA" w14:textId="55355268" w:rsidR="00075480" w:rsidRPr="000C42B3" w:rsidRDefault="00117927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80,85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" w:type="pct"/>
            <w:vAlign w:val="bottom"/>
          </w:tcPr>
          <w:p w14:paraId="01C32E6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37D70BAA" w14:textId="634A553B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56,906</w:t>
            </w:r>
          </w:p>
        </w:tc>
      </w:tr>
      <w:tr w:rsidR="000F75DD" w:rsidRPr="000C42B3" w14:paraId="046166D2" w14:textId="77777777" w:rsidTr="000F75D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EB0E26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8ABCFE" w14:textId="0C48EC57" w:rsidR="00075480" w:rsidRPr="000C42B3" w:rsidRDefault="00344B15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FB715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009,689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6A813968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844283" w14:textId="361E9E4A" w:rsidR="00075480" w:rsidRPr="00AE59AD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2,812,722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EF8A5D5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EBB29" w14:textId="496ED497" w:rsidR="00075480" w:rsidRPr="000C42B3" w:rsidRDefault="00344B15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29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80,85</w:t>
            </w:r>
            <w:r w:rsidR="00121A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E5F0B7B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843A0" w14:textId="1049D644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36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56,906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7257381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F20C6" w14:textId="22095B87" w:rsidR="00075480" w:rsidRPr="000C42B3" w:rsidRDefault="00117927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3,090,54</w:t>
            </w:r>
            <w:r w:rsidR="00121A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" w:type="pct"/>
            <w:vAlign w:val="bottom"/>
          </w:tcPr>
          <w:p w14:paraId="3A6906C0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4BDC7" w14:textId="6E4EE71D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2,869,628</w:t>
            </w:r>
          </w:p>
        </w:tc>
      </w:tr>
      <w:tr w:rsidR="000F75DD" w:rsidRPr="0087756A" w14:paraId="2B44ADEE" w14:textId="77777777" w:rsidTr="00FB2058">
        <w:trPr>
          <w:trHeight w:val="377"/>
        </w:trPr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7B22C81" w14:textId="77777777" w:rsidR="00075480" w:rsidRPr="0087756A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621CC3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3F6651E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920889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35E6B67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4B1D04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4A5110B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8BD717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3EC7968D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vAlign w:val="bottom"/>
          </w:tcPr>
          <w:p w14:paraId="09E7692E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vAlign w:val="bottom"/>
          </w:tcPr>
          <w:p w14:paraId="0DBAC7E8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double" w:sz="4" w:space="0" w:color="auto"/>
            </w:tcBorders>
            <w:vAlign w:val="bottom"/>
          </w:tcPr>
          <w:p w14:paraId="5193B99D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F75DD" w:rsidRPr="000C42B3" w14:paraId="4A039F93" w14:textId="77777777" w:rsidTr="000F75D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D13A8A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ก่อนหักภาษีเงินได้</w:t>
            </w:r>
          </w:p>
        </w:tc>
        <w:tc>
          <w:tcPr>
            <w:tcW w:w="537" w:type="pct"/>
            <w:tcBorders>
              <w:left w:val="nil"/>
              <w:right w:val="nil"/>
            </w:tcBorders>
            <w:vAlign w:val="bottom"/>
          </w:tcPr>
          <w:p w14:paraId="69BF60A6" w14:textId="3DA9E572" w:rsidR="00075480" w:rsidRPr="006E5F72" w:rsidRDefault="00155A1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56,640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6DEBBA10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074DD806" w14:textId="7BEB6036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238,801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50651A59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51B09CB3" w14:textId="61C45409" w:rsidR="00075480" w:rsidRPr="000C42B3" w:rsidRDefault="00155A1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6,72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F786D18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49FE2B67" w14:textId="518C555A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(10,027)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36D3E7A9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7A6AFEAE" w14:textId="11F8AC0E" w:rsidR="00075480" w:rsidRPr="000C42B3" w:rsidRDefault="00155A1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63,36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3" w:type="pct"/>
            <w:vAlign w:val="bottom"/>
          </w:tcPr>
          <w:p w14:paraId="75B95391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61C7D357" w14:textId="3749CF53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228,774</w:t>
            </w:r>
          </w:p>
        </w:tc>
      </w:tr>
      <w:tr w:rsidR="000F75DD" w:rsidRPr="000C42B3" w14:paraId="1090AC6B" w14:textId="77777777" w:rsidTr="000F75D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80DA49F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B0EA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 (รายได้) ภาษีเงินได้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10F8D" w14:textId="06BF14AF" w:rsidR="00075480" w:rsidRPr="006E5F72" w:rsidRDefault="00155A1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186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26E590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5971D2" w14:textId="43BA72CD" w:rsidR="00075480" w:rsidRPr="00F909F6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14,421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8708C29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DD8F0" w14:textId="36BE459C" w:rsidR="00075480" w:rsidRPr="000C42B3" w:rsidRDefault="00155A10" w:rsidP="00241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5" w:right="-260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E38331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0C291C" w14:textId="6C7FB0BF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(94)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1691DC69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74C15553" w14:textId="47A945CD" w:rsidR="00075480" w:rsidRPr="000C42B3" w:rsidRDefault="00155A1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23" w:type="pct"/>
            <w:vAlign w:val="bottom"/>
          </w:tcPr>
          <w:p w14:paraId="37F33F4C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09D0210D" w14:textId="0A5860F6" w:rsid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14,327</w:t>
            </w:r>
          </w:p>
        </w:tc>
      </w:tr>
      <w:tr w:rsidR="000F75DD" w:rsidRPr="000C42B3" w14:paraId="116F8F44" w14:textId="77777777" w:rsidTr="000F75D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333D4B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B0EA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กำไร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) </w:t>
            </w:r>
            <w:r w:rsidRPr="001B0EA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C33778" w14:textId="7DC53B73" w:rsidR="00075480" w:rsidRPr="006E5F72" w:rsidRDefault="00155A1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56,454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533CC8A" w14:textId="77777777" w:rsidR="00075480" w:rsidRPr="00842E8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3A8AB8" w14:textId="502C9D01" w:rsidR="00075480" w:rsidRPr="00842E8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224,380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3E8A4B7" w14:textId="77777777" w:rsidR="00075480" w:rsidRPr="00842E8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3BB39" w14:textId="6F53D80B" w:rsidR="00075480" w:rsidRPr="00842E83" w:rsidRDefault="00155A1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6,74</w:t>
            </w:r>
            <w:r w:rsidR="00121A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D326322" w14:textId="77777777" w:rsidR="00075480" w:rsidRPr="00842E8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1D8A3" w14:textId="6841D150" w:rsidR="00075480" w:rsidRPr="00842E8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(9,933)</w:t>
            </w: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24B08B0E" w14:textId="77777777" w:rsidR="00075480" w:rsidRPr="00842E8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36783" w14:textId="2A9DBB9F" w:rsidR="00075480" w:rsidRPr="00842E83" w:rsidRDefault="00155A1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63,20</w:t>
            </w:r>
            <w:r w:rsidR="00121A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" w:type="pct"/>
            <w:vAlign w:val="bottom"/>
          </w:tcPr>
          <w:p w14:paraId="0036E040" w14:textId="77777777" w:rsidR="00075480" w:rsidRPr="00842E8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5B64D" w14:textId="548D0EC1" w:rsidR="00075480" w:rsidRPr="00842E8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214,447</w:t>
            </w:r>
          </w:p>
        </w:tc>
      </w:tr>
      <w:tr w:rsidR="000F75DD" w:rsidRPr="0087756A" w14:paraId="2F69F791" w14:textId="77777777" w:rsidTr="000F75DD">
        <w:tc>
          <w:tcPr>
            <w:tcW w:w="1347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D7E15E" w14:textId="77777777" w:rsidR="00075480" w:rsidRPr="0087756A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37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EDBFCC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6E3B746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8FABAD1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5DDBB39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641E46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69EA2F7B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2C6988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3AD97D2B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  <w:vAlign w:val="bottom"/>
          </w:tcPr>
          <w:p w14:paraId="44A3B0A4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vAlign w:val="bottom"/>
          </w:tcPr>
          <w:p w14:paraId="56BC4B22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double" w:sz="4" w:space="0" w:color="auto"/>
            </w:tcBorders>
            <w:vAlign w:val="bottom"/>
          </w:tcPr>
          <w:p w14:paraId="109B431A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75480" w:rsidRPr="000C42B3" w14:paraId="2D13A87F" w14:textId="77777777" w:rsidTr="000F75DD">
        <w:tc>
          <w:tcPr>
            <w:tcW w:w="1347" w:type="pct"/>
            <w:tcBorders>
              <w:left w:val="nil"/>
              <w:right w:val="nil"/>
            </w:tcBorders>
            <w:noWrap/>
            <w:vAlign w:val="bottom"/>
          </w:tcPr>
          <w:p w14:paraId="0B44BD52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37" w:type="pct"/>
            <w:tcBorders>
              <w:left w:val="nil"/>
              <w:right w:val="nil"/>
            </w:tcBorders>
            <w:vAlign w:val="bottom"/>
          </w:tcPr>
          <w:p w14:paraId="671FA25E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3A4D71A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25DCC9F4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23C506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7EE4A906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5353AD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061E7D0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5AAE6CB9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708DDB7B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0D29FB91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1EA4A326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B6C53" w:rsidRPr="000C42B3" w14:paraId="2824B527" w14:textId="77777777" w:rsidTr="000F75DD">
        <w:tc>
          <w:tcPr>
            <w:tcW w:w="1347" w:type="pct"/>
            <w:tcBorders>
              <w:left w:val="nil"/>
              <w:right w:val="nil"/>
            </w:tcBorders>
            <w:noWrap/>
            <w:vAlign w:val="bottom"/>
          </w:tcPr>
          <w:p w14:paraId="5467B2F6" w14:textId="77777777" w:rsidR="001B6C53" w:rsidRPr="000C42B3" w:rsidRDefault="001B6C53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37" w:type="pct"/>
            <w:tcBorders>
              <w:left w:val="nil"/>
              <w:right w:val="nil"/>
            </w:tcBorders>
            <w:vAlign w:val="bottom"/>
          </w:tcPr>
          <w:p w14:paraId="294972E4" w14:textId="77777777" w:rsidR="001B6C53" w:rsidRPr="000C42B3" w:rsidRDefault="001B6C53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1C96169" w14:textId="77777777" w:rsidR="001B6C53" w:rsidRPr="000C42B3" w:rsidRDefault="001B6C53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25AA9EAF" w14:textId="77777777" w:rsidR="001B6C53" w:rsidRPr="000C42B3" w:rsidRDefault="001B6C53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D96797E" w14:textId="77777777" w:rsidR="001B6C53" w:rsidRPr="000C42B3" w:rsidRDefault="001B6C53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30BFA00E" w14:textId="77777777" w:rsidR="001B6C53" w:rsidRPr="000C42B3" w:rsidRDefault="001B6C53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26C054A" w14:textId="77777777" w:rsidR="001B6C53" w:rsidRPr="000C42B3" w:rsidRDefault="001B6C53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4513B74F" w14:textId="77777777" w:rsidR="001B6C53" w:rsidRPr="000C42B3" w:rsidRDefault="001B6C53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206C19DB" w14:textId="77777777" w:rsidR="001B6C53" w:rsidRPr="000C42B3" w:rsidRDefault="001B6C53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6E28BD53" w14:textId="77777777" w:rsidR="001B6C53" w:rsidRPr="000C42B3" w:rsidRDefault="001B6C53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2BF40008" w14:textId="77777777" w:rsidR="001B6C53" w:rsidRPr="000C42B3" w:rsidRDefault="001B6C53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4AB1F584" w14:textId="77777777" w:rsidR="001B6C53" w:rsidRPr="000C42B3" w:rsidRDefault="001B6C53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75DD" w:rsidRPr="000C42B3" w14:paraId="146834DB" w14:textId="77777777" w:rsidTr="000F75DD">
        <w:tc>
          <w:tcPr>
            <w:tcW w:w="1347" w:type="pct"/>
            <w:tcBorders>
              <w:left w:val="nil"/>
              <w:right w:val="nil"/>
            </w:tcBorders>
            <w:noWrap/>
            <w:vAlign w:val="bottom"/>
          </w:tcPr>
          <w:p w14:paraId="0F4B3538" w14:textId="77777777" w:rsidR="00075480" w:rsidRPr="00A45DF2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สินทรัพย์ส่วนงาน</w:t>
            </w:r>
          </w:p>
        </w:tc>
        <w:tc>
          <w:tcPr>
            <w:tcW w:w="537" w:type="pct"/>
            <w:tcBorders>
              <w:left w:val="nil"/>
              <w:right w:val="nil"/>
            </w:tcBorders>
            <w:vAlign w:val="bottom"/>
          </w:tcPr>
          <w:p w14:paraId="53455A04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69B3FE5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2CEEF20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65C70AF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1FFBC60D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8E995ED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54295739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51041367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24692D4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vAlign w:val="bottom"/>
          </w:tcPr>
          <w:p w14:paraId="71FA2AD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25499F1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75DD" w:rsidRPr="000C42B3" w14:paraId="23F6FD25" w14:textId="77777777" w:rsidTr="000F75DD">
        <w:trPr>
          <w:trHeight w:val="76"/>
        </w:trPr>
        <w:tc>
          <w:tcPr>
            <w:tcW w:w="1347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C07BB0" w14:textId="77777777" w:rsidR="00075480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มิถุนายน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14:paraId="7F560FBC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7" w:type="pct"/>
            <w:tcBorders>
              <w:left w:val="nil"/>
              <w:right w:val="nil"/>
            </w:tcBorders>
            <w:vAlign w:val="bottom"/>
          </w:tcPr>
          <w:p w14:paraId="23A6A8CB" w14:textId="335E90A3" w:rsidR="00075480" w:rsidRPr="00EE46CD" w:rsidRDefault="00CD0F34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CD0F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3,795,582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BA63336" w14:textId="2D970102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420772B0" w14:textId="5584A334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3,723,49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2C79C2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2EBDA828" w14:textId="68F173E5" w:rsidR="00075480" w:rsidRPr="000C42B3" w:rsidRDefault="0006670E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29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438,478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CE8DE46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4CA3F1CE" w14:textId="0AAD2076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445,812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8804586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7BF80FC6" w14:textId="5B1FBBCA" w:rsidR="00075480" w:rsidRPr="00EE46CD" w:rsidRDefault="00CD0F34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4,234,060</w:t>
            </w:r>
          </w:p>
        </w:tc>
        <w:tc>
          <w:tcPr>
            <w:tcW w:w="123" w:type="pct"/>
          </w:tcPr>
          <w:p w14:paraId="768226EC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7A1C1FA5" w14:textId="33EB0D6B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 w:rsidR="00CB6C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169</w:t>
            </w: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6C0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="00121A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0F75DD" w:rsidRPr="0087756A" w14:paraId="26B92626" w14:textId="77777777" w:rsidTr="00FB2058">
        <w:trPr>
          <w:trHeight w:val="379"/>
        </w:trPr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A4630" w14:textId="77777777" w:rsidR="00075480" w:rsidRPr="0087756A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 w:hanging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437FCD" w14:textId="77777777" w:rsidR="00075480" w:rsidRPr="00EE46CD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4F8A7F36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F2D1D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5B26AA2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18C10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E571908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680BDE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</w:tcPr>
          <w:p w14:paraId="689C13D2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46B146C4" w14:textId="77777777" w:rsidR="00075480" w:rsidRPr="00EE46CD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3" w:type="pct"/>
            <w:vAlign w:val="bottom"/>
          </w:tcPr>
          <w:p w14:paraId="19F4A120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58D60CE2" w14:textId="77777777" w:rsidR="00075480" w:rsidRPr="0087756A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0F75DD" w:rsidRPr="000C42B3" w14:paraId="2C344146" w14:textId="77777777" w:rsidTr="000F75DD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956CC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2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7" w:type="pct"/>
            <w:tcBorders>
              <w:left w:val="nil"/>
              <w:right w:val="nil"/>
            </w:tcBorders>
            <w:vAlign w:val="bottom"/>
          </w:tcPr>
          <w:p w14:paraId="2383A588" w14:textId="77777777" w:rsidR="00075480" w:rsidRPr="00EE46CD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0C720895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right w:val="nil"/>
            </w:tcBorders>
            <w:vAlign w:val="bottom"/>
          </w:tcPr>
          <w:p w14:paraId="0DBFFC1F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937E96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right w:val="nil"/>
            </w:tcBorders>
            <w:vAlign w:val="bottom"/>
          </w:tcPr>
          <w:p w14:paraId="11013051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5A7537D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right w:val="nil"/>
            </w:tcBorders>
            <w:vAlign w:val="bottom"/>
          </w:tcPr>
          <w:p w14:paraId="2F3AC7DD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7D124106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405577EB" w14:textId="77777777" w:rsidR="00075480" w:rsidRPr="00EE46CD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3" w:type="pct"/>
          </w:tcPr>
          <w:p w14:paraId="29E64C36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vAlign w:val="bottom"/>
          </w:tcPr>
          <w:p w14:paraId="0306854B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75DD" w:rsidRPr="000C42B3" w14:paraId="307597E2" w14:textId="77777777" w:rsidTr="000F75DD">
        <w:tc>
          <w:tcPr>
            <w:tcW w:w="13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8E8A8" w14:textId="77777777" w:rsidR="00075480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มิถุนายน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</w:t>
            </w:r>
          </w:p>
          <w:p w14:paraId="2FC257CA" w14:textId="77777777" w:rsidR="00075480" w:rsidRPr="000C42B3" w:rsidRDefault="00075480" w:rsidP="000F7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257" w:right="-1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AEA371" w14:textId="00A8754E" w:rsidR="00075480" w:rsidRPr="0006670E" w:rsidRDefault="00CD0F34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CD0F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1,820,188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FC115B2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6A19DD" w14:textId="5F263DF9" w:rsid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1,424,827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1A6F2913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87860F" w14:textId="439DEE41" w:rsidR="00075480" w:rsidRDefault="0006670E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29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137,791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2B2EC438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A58DC" w14:textId="2EC2F395" w:rsidR="00075480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36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153,510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bottom"/>
          </w:tcPr>
          <w:p w14:paraId="3F9FB275" w14:textId="77777777" w:rsidR="00075480" w:rsidRPr="000C42B3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vAlign w:val="bottom"/>
          </w:tcPr>
          <w:p w14:paraId="6C8E17BB" w14:textId="1D48DF45" w:rsidR="00075480" w:rsidRPr="00CD0F34" w:rsidRDefault="00CD0F34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D0F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1,957,979</w:t>
            </w:r>
          </w:p>
        </w:tc>
        <w:tc>
          <w:tcPr>
            <w:tcW w:w="123" w:type="pct"/>
          </w:tcPr>
          <w:p w14:paraId="223149FC" w14:textId="77777777" w:rsidR="00075480" w:rsidRPr="00CD0F34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57F0157F" w14:textId="72BFB847" w:rsidR="00075480" w:rsidRPr="00CD0F34" w:rsidRDefault="00075480" w:rsidP="00075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D0F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 w:rsidR="00CB6C04" w:rsidRPr="00CD0F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578</w:t>
            </w:r>
            <w:r w:rsidRPr="00CD0F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B6C04" w:rsidRPr="00CD0F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  <w:r w:rsidRPr="00CD0F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</w:tbl>
    <w:p w14:paraId="2A507E69" w14:textId="0AC535A0" w:rsidR="00075480" w:rsidRPr="00FB2058" w:rsidRDefault="00075480" w:rsidP="00075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  <w:gridCol w:w="6"/>
      </w:tblGrid>
      <w:tr w:rsidR="00355C34" w:rsidRPr="002004D6" w14:paraId="7C9AE195" w14:textId="77777777" w:rsidTr="0024385B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67E8E" w14:textId="2D74BEE1" w:rsidR="00355C34" w:rsidRPr="002004D6" w:rsidRDefault="00355C34" w:rsidP="00355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D2A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51F117" w14:textId="77777777" w:rsidR="00355C34" w:rsidRPr="002004D6" w:rsidRDefault="00355C34" w:rsidP="00355C3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55C34" w:rsidRPr="002004D6" w14:paraId="7589A638" w14:textId="77777777" w:rsidTr="0024385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D165A" w14:textId="07BF37BA" w:rsidR="00355C34" w:rsidRPr="002004D6" w:rsidRDefault="00355C34" w:rsidP="00355C34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DF5309" w14:textId="77777777" w:rsidR="00355C34" w:rsidRPr="002004D6" w:rsidRDefault="00355C34" w:rsidP="00355C3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816008" w14:textId="77777777" w:rsidR="00355C34" w:rsidRPr="002004D6" w:rsidRDefault="00355C34" w:rsidP="00355C3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DCBA0" w14:textId="77777777" w:rsidR="00355C34" w:rsidRPr="002004D6" w:rsidRDefault="00355C34" w:rsidP="00355C34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55C34" w:rsidRPr="002004D6" w14:paraId="21E27668" w14:textId="77777777" w:rsidTr="00887950">
        <w:trPr>
          <w:gridAfter w:val="1"/>
          <w:wAfter w:w="6" w:type="dxa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CBA9E2B" w14:textId="77777777" w:rsidR="00355C34" w:rsidRPr="002004D6" w:rsidRDefault="00355C34" w:rsidP="0088795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299C8" w14:textId="77777777" w:rsidR="00355C34" w:rsidRPr="002004D6" w:rsidRDefault="00355C34" w:rsidP="00887950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5C34" w:rsidRPr="002004D6" w14:paraId="5EC722F6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7E54B14" w14:textId="77777777" w:rsidR="00355C34" w:rsidRPr="002004D6" w:rsidRDefault="00355C34" w:rsidP="0088795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7DE2D6" w14:textId="1E0C76C7" w:rsidR="00355C34" w:rsidRPr="002004D6" w:rsidRDefault="00BE4DC1" w:rsidP="00B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4DC1">
              <w:rPr>
                <w:rFonts w:asciiTheme="majorBidi" w:hAnsiTheme="majorBidi" w:cstheme="majorBidi"/>
                <w:sz w:val="28"/>
                <w:szCs w:val="28"/>
              </w:rPr>
              <w:t>63,20</w:t>
            </w:r>
            <w:r w:rsidR="00EC767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73D16F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650D1" w14:textId="636003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214,447</w:t>
            </w:r>
          </w:p>
        </w:tc>
      </w:tr>
      <w:tr w:rsidR="00355C34" w:rsidRPr="002004D6" w14:paraId="32B1B76D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8952AAF" w14:textId="77777777" w:rsidR="00355C34" w:rsidRPr="002004D6" w:rsidRDefault="00355C34" w:rsidP="0088795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9343F5" w14:textId="2736B8DF" w:rsidR="00355C34" w:rsidRPr="002004D6" w:rsidRDefault="00121A23" w:rsidP="00B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A2D351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17E93" w14:textId="0689F02F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1,352</w:t>
            </w:r>
          </w:p>
        </w:tc>
      </w:tr>
      <w:tr w:rsidR="00355C34" w:rsidRPr="002004D6" w14:paraId="4311C532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6D6AB42" w14:textId="77777777" w:rsidR="00355C34" w:rsidRPr="002004D6" w:rsidRDefault="00355C34" w:rsidP="0088795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4FAF0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CB9B9C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D8204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5C34" w:rsidRPr="002004D6" w14:paraId="08A58556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C6DED1" w14:textId="77777777" w:rsidR="00355C34" w:rsidRPr="002004D6" w:rsidRDefault="00355C34" w:rsidP="00887950">
            <w:pPr>
              <w:pStyle w:val="ListParagraph"/>
              <w:numPr>
                <w:ilvl w:val="0"/>
                <w:numId w:val="49"/>
              </w:numPr>
              <w:tabs>
                <w:tab w:val="clear" w:pos="680"/>
                <w:tab w:val="left" w:pos="540"/>
              </w:tabs>
              <w:ind w:hanging="648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5EAEA0" w14:textId="50D169A4" w:rsidR="00355C34" w:rsidRPr="002004D6" w:rsidRDefault="00BE4DC1" w:rsidP="00BE4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21A2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5DFA87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0F50C" w14:textId="7CC57E74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34</w:t>
            </w:r>
          </w:p>
        </w:tc>
      </w:tr>
      <w:tr w:rsidR="00355C34" w:rsidRPr="002004D6" w14:paraId="489D1182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0F8DBA7" w14:textId="77777777" w:rsidR="00355C34" w:rsidRPr="002004D6" w:rsidRDefault="00355C34" w:rsidP="0088795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0F8456" w14:textId="1FA89E13" w:rsidR="00355C34" w:rsidRPr="002004D6" w:rsidRDefault="00BE4DC1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63,43</w:t>
            </w:r>
            <w:r w:rsidR="00EC76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54BBF2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B118C" w14:textId="2045F7DE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215,833</w:t>
            </w:r>
          </w:p>
        </w:tc>
      </w:tr>
    </w:tbl>
    <w:p w14:paraId="434BFF49" w14:textId="558D7932" w:rsidR="00355C34" w:rsidRPr="00FB2058" w:rsidRDefault="00355C34" w:rsidP="006F5213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73"/>
      </w:tblGrid>
      <w:tr w:rsidR="00355C34" w:rsidRPr="002004D6" w14:paraId="071AEE95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EB5B0D5" w14:textId="77777777" w:rsidR="00355C34" w:rsidRPr="002004D6" w:rsidRDefault="00355C34" w:rsidP="0088795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DBE6E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8F871B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D3F0E78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5C34" w:rsidRPr="002004D6" w14:paraId="4B6668D6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F3F8D91" w14:textId="77777777" w:rsidR="00355C34" w:rsidRPr="002004D6" w:rsidRDefault="00355C34" w:rsidP="0088795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26B96F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A4B549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5CB82D1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5C34" w:rsidRPr="002004D6" w14:paraId="657CD29F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2D0BC93" w14:textId="77777777" w:rsidR="00355C34" w:rsidRPr="002004D6" w:rsidRDefault="00355C34" w:rsidP="0088795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DF1D49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7330BD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C21BDD7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5C34" w:rsidRPr="002004D6" w14:paraId="5433B8CD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0A8FECC" w14:textId="77777777" w:rsidR="00355C34" w:rsidRPr="002004D6" w:rsidRDefault="00355C34" w:rsidP="0088795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439433" w14:textId="27B95A05" w:rsidR="00355C34" w:rsidRPr="002004D6" w:rsidRDefault="00F564CD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2,392,12</w:t>
            </w:r>
            <w:r w:rsidR="00505EA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1995C4B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637680B0" w14:textId="22405A0C" w:rsidR="00355C34" w:rsidRPr="002004D6" w:rsidRDefault="00F564CD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2,315,55</w:t>
            </w:r>
            <w:r w:rsidR="00F1459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355C34" w:rsidRPr="002004D6" w14:paraId="6CBDB073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F457AA5" w14:textId="77777777" w:rsidR="00355C34" w:rsidRPr="002004D6" w:rsidRDefault="00355C34" w:rsidP="00887950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7EF48C" w14:textId="1EC1007E" w:rsidR="00355C34" w:rsidRPr="002004D6" w:rsidRDefault="00F564CD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327,16</w:t>
            </w:r>
            <w:r w:rsidR="00505EA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C7841DA" w14:textId="77777777" w:rsidR="00355C34" w:rsidRPr="002004D6" w:rsidRDefault="00355C34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C831B5E" w14:textId="08DF07ED" w:rsidR="00355C34" w:rsidRPr="002004D6" w:rsidRDefault="00F564CD" w:rsidP="00887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246,838</w:t>
            </w:r>
          </w:p>
        </w:tc>
      </w:tr>
      <w:tr w:rsidR="00121A23" w:rsidRPr="002004D6" w14:paraId="41AB3B1F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056587B" w14:textId="4544E8C3" w:rsidR="00121A23" w:rsidRPr="002004D6" w:rsidRDefault="00121A23" w:rsidP="00121A2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D2DA4" w14:textId="7FA26D08" w:rsidR="00121A23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43,973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1CC6F1" w14:textId="77777777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0508E7A4" w14:textId="153DD733" w:rsidR="00121A23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63,014</w:t>
            </w:r>
          </w:p>
        </w:tc>
      </w:tr>
      <w:tr w:rsidR="00121A23" w:rsidRPr="002004D6" w14:paraId="10BEDD75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4271AAC" w14:textId="77777777" w:rsidR="00121A23" w:rsidRPr="002004D6" w:rsidRDefault="00121A23" w:rsidP="00121A2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370BBB" w14:textId="14A347C1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C9D734" w14:textId="77777777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F51D0AA" w14:textId="651A3887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26,581</w:t>
            </w:r>
          </w:p>
        </w:tc>
      </w:tr>
      <w:tr w:rsidR="00121A23" w:rsidRPr="002004D6" w14:paraId="382AC238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53B13E4" w14:textId="77777777" w:rsidR="00121A23" w:rsidRPr="002004D6" w:rsidRDefault="00121A23" w:rsidP="00121A2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ยุโรป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76DB7B" w14:textId="023A22B1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CEECB9" w14:textId="77777777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355C7CC1" w14:textId="41CB84ED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8,491</w:t>
            </w:r>
          </w:p>
        </w:tc>
      </w:tr>
      <w:tr w:rsidR="00121A23" w:rsidRPr="002004D6" w14:paraId="132A614A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B69AA78" w14:textId="77777777" w:rsidR="00121A23" w:rsidRPr="002004D6" w:rsidRDefault="00121A23" w:rsidP="00121A2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DAC69" w14:textId="6357294C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91,741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A8C2AC9" w14:textId="77777777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2378F" w14:textId="48010559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69,470</w:t>
            </w:r>
          </w:p>
        </w:tc>
      </w:tr>
      <w:tr w:rsidR="00121A23" w:rsidRPr="002004D6" w14:paraId="6E688115" w14:textId="77777777" w:rsidTr="0088795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BE2FC6B" w14:textId="77777777" w:rsidR="00121A23" w:rsidRPr="002004D6" w:rsidRDefault="00121A23" w:rsidP="00121A23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FA78FA" w14:textId="2152D7E9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2,890,1</w:t>
            </w:r>
            <w:r w:rsidR="00505E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FFDC11" w14:textId="77777777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A82CA" w14:textId="2496E128" w:rsidR="00121A23" w:rsidRPr="002004D6" w:rsidRDefault="00121A23" w:rsidP="001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2,729,94</w:t>
            </w:r>
            <w:r w:rsidR="00F145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73C484D3" w14:textId="77777777" w:rsidR="00082090" w:rsidRDefault="00082090" w:rsidP="00082090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6E8B201" w14:textId="64D8FF3C" w:rsidR="00D44225" w:rsidRPr="008543EA" w:rsidRDefault="00D44225" w:rsidP="00C40312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8543E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ภาษีเงินได้</w:t>
      </w:r>
    </w:p>
    <w:p w14:paraId="07930E71" w14:textId="77777777" w:rsidR="005C1FBC" w:rsidRPr="002004D6" w:rsidRDefault="005C1FBC" w:rsidP="005C1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cs/>
        </w:rPr>
      </w:pPr>
    </w:p>
    <w:p w14:paraId="71397EDE" w14:textId="2E368D1B" w:rsidR="000F75DD" w:rsidRDefault="000F75DD" w:rsidP="000F75DD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8543EA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</w:t>
      </w:r>
      <w:r w:rsidRPr="008543EA">
        <w:rPr>
          <w:rFonts w:asciiTheme="majorBidi" w:hAnsiTheme="majorBidi" w:cstheme="majorBidi" w:hint="cs"/>
          <w:sz w:val="28"/>
          <w:szCs w:val="28"/>
          <w:cs/>
        </w:rPr>
        <w:t>และบริษัทย่อย</w:t>
      </w:r>
      <w:r w:rsidRPr="008543EA">
        <w:rPr>
          <w:rFonts w:asciiTheme="majorBidi" w:hAnsiTheme="majorBidi" w:cstheme="majorBidi"/>
          <w:sz w:val="28"/>
          <w:szCs w:val="28"/>
          <w:cs/>
        </w:rPr>
        <w:t>ในการดำเนินงานสำหรับงวดสามเดือน</w:t>
      </w:r>
      <w:r w:rsidRPr="008543EA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8543EA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8543EA">
        <w:rPr>
          <w:rFonts w:asciiTheme="majorBidi" w:hAnsiTheme="majorBidi" w:cstheme="majorBidi"/>
          <w:sz w:val="28"/>
          <w:szCs w:val="28"/>
          <w:cs/>
        </w:rPr>
        <w:br/>
      </w:r>
      <w:r w:rsidRPr="008543EA">
        <w:rPr>
          <w:rFonts w:asciiTheme="majorBidi" w:hAnsiTheme="majorBidi" w:cs="Angsana New"/>
          <w:sz w:val="28"/>
          <w:szCs w:val="28"/>
          <w:cs/>
        </w:rPr>
        <w:t>3</w:t>
      </w:r>
      <w:r w:rsidRPr="008543EA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Pr="008543E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Pr="008543EA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8543EA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8543E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543EA">
        <w:rPr>
          <w:rFonts w:asciiTheme="majorBidi" w:hAnsiTheme="majorBidi" w:cstheme="majorBidi"/>
          <w:sz w:val="28"/>
          <w:szCs w:val="28"/>
          <w:lang w:val="en-US"/>
        </w:rPr>
        <w:t>2564</w:t>
      </w:r>
      <w:r w:rsidRPr="008543EA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8543EA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</w:t>
      </w:r>
      <w:r w:rsidRPr="008543EA">
        <w:rPr>
          <w:rFonts w:asciiTheme="majorBidi" w:hAnsiTheme="majorBidi" w:cstheme="majorBidi"/>
          <w:sz w:val="28"/>
          <w:szCs w:val="28"/>
          <w:cs/>
        </w:rPr>
        <w:br/>
        <w:t>สำหรับงวด</w:t>
      </w:r>
      <w:r w:rsidRPr="008543E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543EA">
        <w:rPr>
          <w:rFonts w:asciiTheme="majorBidi" w:hAnsiTheme="majorBidi" w:cstheme="majorBidi"/>
          <w:sz w:val="28"/>
          <w:szCs w:val="28"/>
          <w:cs/>
        </w:rPr>
        <w:t>ส่วนใหญ่เนื่องมาจากบริษัทมีรายได้เงินปันผลจากบริษัทย่อย ซึ่งเป็นรายได้ที่ได้รับยกเว้นภาษี</w:t>
      </w:r>
      <w:r w:rsidRPr="008543EA">
        <w:rPr>
          <w:rFonts w:asciiTheme="majorBidi" w:hAnsiTheme="majorBidi" w:cstheme="majorBidi" w:hint="cs"/>
          <w:sz w:val="28"/>
          <w:szCs w:val="28"/>
          <w:cs/>
        </w:rPr>
        <w:t xml:space="preserve"> และบริษัทย่อยบางแห่งได้รับสิทธิประโยชน์ในการยกเว้นและลดหย่อน</w:t>
      </w:r>
      <w:r w:rsidRPr="008543EA">
        <w:rPr>
          <w:rFonts w:asciiTheme="majorBidi" w:hAnsiTheme="majorBidi" w:cstheme="majorBidi"/>
          <w:sz w:val="28"/>
          <w:szCs w:val="28"/>
          <w:cs/>
        </w:rPr>
        <w:t>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8543EA">
        <w:rPr>
          <w:rFonts w:asciiTheme="majorBidi" w:hAnsiTheme="majorBidi" w:cstheme="majorBidi" w:hint="cs"/>
          <w:sz w:val="28"/>
          <w:szCs w:val="28"/>
          <w:cs/>
        </w:rPr>
        <w:t>การลงทุน</w:t>
      </w:r>
    </w:p>
    <w:p w14:paraId="7DD01D72" w14:textId="77777777" w:rsidR="00270BA8" w:rsidRDefault="00270BA8" w:rsidP="000F75DD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DCDDF18" w14:textId="647971B5" w:rsidR="00270BA8" w:rsidRDefault="00270BA8" w:rsidP="00270BA8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2224A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เงินปันผล</w:t>
      </w:r>
    </w:p>
    <w:p w14:paraId="220C0AF1" w14:textId="77777777" w:rsidR="005B6881" w:rsidRPr="0062224A" w:rsidRDefault="005B6881" w:rsidP="005B6881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5DF492DB" w14:textId="77777777" w:rsidR="00270BA8" w:rsidRPr="00AD168B" w:rsidRDefault="00270BA8" w:rsidP="00270BA8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tab/>
      </w:r>
      <w:r w:rsidRPr="00AD168B">
        <w:rPr>
          <w:rFonts w:asciiTheme="majorBidi" w:hAnsiTheme="majorBidi" w:cstheme="majorBidi" w:hint="cs"/>
          <w:sz w:val="28"/>
          <w:szCs w:val="28"/>
          <w:cs/>
          <w:lang w:val="th-TH"/>
        </w:rPr>
        <w:t>รายละเอียดเงินปันผลในระหว่างงวด มีดังนี้</w:t>
      </w:r>
    </w:p>
    <w:p w14:paraId="0AB2C523" w14:textId="77777777" w:rsidR="00270BA8" w:rsidRPr="00AD168B" w:rsidRDefault="00270BA8" w:rsidP="00270BA8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Style w:val="TableGrid"/>
        <w:tblW w:w="93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530"/>
        <w:gridCol w:w="1440"/>
        <w:gridCol w:w="1224"/>
        <w:gridCol w:w="231"/>
        <w:gridCol w:w="1277"/>
      </w:tblGrid>
      <w:tr w:rsidR="00270BA8" w14:paraId="03080309" w14:textId="77777777" w:rsidTr="00DC0446">
        <w:trPr>
          <w:tblHeader/>
        </w:trPr>
        <w:tc>
          <w:tcPr>
            <w:tcW w:w="3600" w:type="dxa"/>
            <w:vAlign w:val="bottom"/>
          </w:tcPr>
          <w:p w14:paraId="07418092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vAlign w:val="bottom"/>
            <w:hideMark/>
          </w:tcPr>
          <w:p w14:paraId="76EE24FF" w14:textId="77777777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1440" w:type="dxa"/>
            <w:vAlign w:val="bottom"/>
            <w:hideMark/>
          </w:tcPr>
          <w:p w14:paraId="290E412D" w14:textId="77777777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กำหนดจ่าย</w:t>
            </w:r>
          </w:p>
        </w:tc>
        <w:tc>
          <w:tcPr>
            <w:tcW w:w="1224" w:type="dxa"/>
            <w:vAlign w:val="bottom"/>
            <w:hideMark/>
          </w:tcPr>
          <w:p w14:paraId="22E71C9D" w14:textId="77777777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อัตราต่อหุ้น</w:t>
            </w:r>
          </w:p>
        </w:tc>
        <w:tc>
          <w:tcPr>
            <w:tcW w:w="231" w:type="dxa"/>
          </w:tcPr>
          <w:p w14:paraId="17416E88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vAlign w:val="bottom"/>
            <w:hideMark/>
          </w:tcPr>
          <w:p w14:paraId="443A136D" w14:textId="77777777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จำนวนเงิน</w:t>
            </w:r>
          </w:p>
        </w:tc>
      </w:tr>
      <w:tr w:rsidR="00270BA8" w14:paraId="428CE7CB" w14:textId="77777777" w:rsidTr="00DC0446">
        <w:trPr>
          <w:tblHeader/>
        </w:trPr>
        <w:tc>
          <w:tcPr>
            <w:tcW w:w="3600" w:type="dxa"/>
          </w:tcPr>
          <w:p w14:paraId="656919DA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</w:tcPr>
          <w:p w14:paraId="0C11B923" w14:textId="77777777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EF81E47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  <w:hideMark/>
          </w:tcPr>
          <w:p w14:paraId="2FAE43DD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(บาท)</w:t>
            </w:r>
          </w:p>
        </w:tc>
        <w:tc>
          <w:tcPr>
            <w:tcW w:w="231" w:type="dxa"/>
          </w:tcPr>
          <w:p w14:paraId="4B6E465B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608DFF6D" w14:textId="77777777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270BA8" w14:paraId="7CE183D3" w14:textId="77777777" w:rsidTr="00DC0446">
        <w:trPr>
          <w:tblHeader/>
        </w:trPr>
        <w:tc>
          <w:tcPr>
            <w:tcW w:w="3600" w:type="dxa"/>
            <w:hideMark/>
          </w:tcPr>
          <w:p w14:paraId="32A51F81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03B659A8" w14:textId="77777777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59A2194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0506F04E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763D8306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30D88134" w14:textId="77777777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270BA8" w14:paraId="4ED5F2EB" w14:textId="77777777" w:rsidTr="00DC0446">
        <w:trPr>
          <w:tblHeader/>
        </w:trPr>
        <w:tc>
          <w:tcPr>
            <w:tcW w:w="3600" w:type="dxa"/>
            <w:hideMark/>
          </w:tcPr>
          <w:p w14:paraId="728B30FB" w14:textId="281C7DDB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A6B19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เงินปันผลประจำปี </w:t>
            </w:r>
            <w:r w:rsidR="00A64B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30" w:type="dxa"/>
            <w:hideMark/>
          </w:tcPr>
          <w:p w14:paraId="60E30CC9" w14:textId="77777777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hideMark/>
          </w:tcPr>
          <w:p w14:paraId="016E61C0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24" w:type="dxa"/>
            <w:hideMark/>
          </w:tcPr>
          <w:p w14:paraId="02A8B75B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5185</w:t>
            </w:r>
          </w:p>
        </w:tc>
        <w:tc>
          <w:tcPr>
            <w:tcW w:w="231" w:type="dxa"/>
          </w:tcPr>
          <w:p w14:paraId="1D8EBECE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083AB247" w14:textId="43F5D57C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6B19">
              <w:rPr>
                <w:rFonts w:asciiTheme="majorBidi" w:hAnsiTheme="majorBidi" w:cstheme="majorBidi"/>
                <w:sz w:val="28"/>
                <w:szCs w:val="28"/>
              </w:rPr>
              <w:t>40.0</w:t>
            </w:r>
          </w:p>
        </w:tc>
      </w:tr>
      <w:tr w:rsidR="00270BA8" w14:paraId="039DF0E9" w14:textId="77777777" w:rsidTr="00DC0446">
        <w:trPr>
          <w:tblHeader/>
        </w:trPr>
        <w:tc>
          <w:tcPr>
            <w:tcW w:w="3600" w:type="dxa"/>
            <w:hideMark/>
          </w:tcPr>
          <w:p w14:paraId="00D50E82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089A4707" w14:textId="77777777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21A39B0F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24" w:type="dxa"/>
          </w:tcPr>
          <w:p w14:paraId="1C804051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1" w:type="dxa"/>
          </w:tcPr>
          <w:p w14:paraId="7F30258C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</w:tcPr>
          <w:p w14:paraId="751D644E" w14:textId="77777777" w:rsidR="00270BA8" w:rsidRDefault="00270BA8" w:rsidP="00DC04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270BA8" w14:paraId="7156E906" w14:textId="77777777" w:rsidTr="00DC0446">
        <w:tc>
          <w:tcPr>
            <w:tcW w:w="3600" w:type="dxa"/>
            <w:hideMark/>
          </w:tcPr>
          <w:p w14:paraId="5D2FD5C3" w14:textId="08A80E32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เงินปันผลประจำปี</w:t>
            </w:r>
            <w:r w:rsidR="00A64B56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A64B5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30" w:type="dxa"/>
            <w:hideMark/>
          </w:tcPr>
          <w:p w14:paraId="0F287FBF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 xml:space="preserve">27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  <w:hideMark/>
          </w:tcPr>
          <w:p w14:paraId="1FB97710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224" w:type="dxa"/>
            <w:hideMark/>
          </w:tcPr>
          <w:p w14:paraId="29196EE4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0.3272</w:t>
            </w:r>
          </w:p>
        </w:tc>
        <w:tc>
          <w:tcPr>
            <w:tcW w:w="231" w:type="dxa"/>
          </w:tcPr>
          <w:p w14:paraId="4FBFDEA5" w14:textId="77777777" w:rsidR="00270BA8" w:rsidRDefault="00270BA8" w:rsidP="00DC044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7" w:type="dxa"/>
            <w:hideMark/>
          </w:tcPr>
          <w:p w14:paraId="0ECD342A" w14:textId="08A14084" w:rsidR="00270BA8" w:rsidRDefault="00A64B56" w:rsidP="00A64B56">
            <w:pPr>
              <w:tabs>
                <w:tab w:val="clear" w:pos="227"/>
                <w:tab w:val="clear" w:pos="454"/>
                <w:tab w:val="clear" w:pos="680"/>
                <w:tab w:val="decimal" w:pos="536"/>
                <w:tab w:val="left" w:pos="78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70BA8">
              <w:rPr>
                <w:rFonts w:asciiTheme="majorBidi" w:hAnsiTheme="majorBidi" w:cstheme="majorBidi" w:hint="cs"/>
                <w:sz w:val="28"/>
                <w:szCs w:val="28"/>
              </w:rPr>
              <w:t>88.3</w:t>
            </w:r>
          </w:p>
        </w:tc>
      </w:tr>
    </w:tbl>
    <w:p w14:paraId="019C6195" w14:textId="77777777" w:rsidR="00270BA8" w:rsidRDefault="00270BA8" w:rsidP="000F75DD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A6B0FB" w14:textId="6C829B77" w:rsidR="00B04D4B" w:rsidRPr="008543EA" w:rsidRDefault="00B04D4B" w:rsidP="00D24A66">
      <w:pPr>
        <w:pStyle w:val="index"/>
        <w:numPr>
          <w:ilvl w:val="0"/>
          <w:numId w:val="19"/>
        </w:numPr>
        <w:spacing w:after="0" w:line="240" w:lineRule="atLeast"/>
        <w:ind w:left="540" w:right="-2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8543E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</w:t>
      </w:r>
      <w:r w:rsidR="00163581" w:rsidRPr="008543EA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ิน</w:t>
      </w:r>
    </w:p>
    <w:p w14:paraId="77B6E94D" w14:textId="08188FDF" w:rsidR="001975BD" w:rsidRPr="002004D6" w:rsidRDefault="001975BD" w:rsidP="00E32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303BFE96" w14:textId="783279AE" w:rsidR="00B04D4B" w:rsidRPr="002004D6" w:rsidRDefault="00B04D4B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2004D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4372FD8C" w14:textId="2D75CF15" w:rsidR="00B71431" w:rsidRPr="002004D6" w:rsidRDefault="00B71431" w:rsidP="00B04D4B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b/>
          <w:bCs/>
          <w:i/>
          <w:iCs/>
          <w:sz w:val="16"/>
          <w:szCs w:val="16"/>
          <w:cs/>
        </w:rPr>
      </w:pPr>
    </w:p>
    <w:p w14:paraId="18751BF7" w14:textId="4B65EEBA" w:rsidR="00884C71" w:rsidRDefault="00884C71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  <w:r w:rsidRPr="002004D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Pr="002004D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7DFBBAE6" w14:textId="77777777" w:rsidR="00B338DD" w:rsidRDefault="00B338DD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3D3DF4B4" w14:textId="77777777" w:rsidR="00B338DD" w:rsidRDefault="00B338DD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0CE16D7E" w14:textId="77777777" w:rsidR="00B338DD" w:rsidRDefault="00B338DD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3F3234EB" w14:textId="77777777" w:rsidR="00B338DD" w:rsidRDefault="00B338DD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0424F36A" w14:textId="77777777" w:rsidR="00B338DD" w:rsidRDefault="00B338DD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189AED65" w14:textId="77777777" w:rsidR="00B338DD" w:rsidRDefault="00B338DD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0A9204E6" w14:textId="77777777" w:rsidR="00B338DD" w:rsidRDefault="00B338DD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 w:hint="cs"/>
          <w:sz w:val="28"/>
          <w:szCs w:val="28"/>
          <w:lang w:bidi="th-TH"/>
        </w:rPr>
      </w:pPr>
    </w:p>
    <w:p w14:paraId="1ED2B0CA" w14:textId="77777777" w:rsidR="00B338DD" w:rsidRDefault="00B338DD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GoBack"/>
      <w:bookmarkEnd w:id="0"/>
    </w:p>
    <w:p w14:paraId="208425D2" w14:textId="3B769119" w:rsidR="009004AF" w:rsidRDefault="009004AF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EA93669" w14:textId="77777777" w:rsidR="00D03406" w:rsidRDefault="00D03406" w:rsidP="00884C7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6"/>
      </w:tblGrid>
      <w:tr w:rsidR="00B32390" w:rsidRPr="002004D6" w14:paraId="4DC09505" w14:textId="77777777" w:rsidTr="00787420">
        <w:trPr>
          <w:trHeight w:val="216"/>
          <w:tblHeader/>
        </w:trPr>
        <w:tc>
          <w:tcPr>
            <w:tcW w:w="2790" w:type="dxa"/>
            <w:shd w:val="clear" w:color="auto" w:fill="auto"/>
            <w:vAlign w:val="bottom"/>
          </w:tcPr>
          <w:p w14:paraId="198CEF19" w14:textId="77777777" w:rsidR="00B32390" w:rsidRPr="002004D6" w:rsidRDefault="00B32390" w:rsidP="0078742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4EBD4302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32390" w:rsidRPr="002004D6" w14:paraId="3FE951BE" w14:textId="77777777" w:rsidTr="00787420">
        <w:trPr>
          <w:gridAfter w:val="1"/>
          <w:wAfter w:w="36" w:type="dxa"/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7021ACDE" w14:textId="77777777" w:rsidR="00B32390" w:rsidRPr="002004D6" w:rsidRDefault="00B32390" w:rsidP="0078742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56F1A87F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0FDA070D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3A4D3B50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32390" w:rsidRPr="002004D6" w14:paraId="50CDE596" w14:textId="77777777" w:rsidTr="00787420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74F1AC27" w14:textId="77777777" w:rsidR="00B32390" w:rsidRPr="002004D6" w:rsidRDefault="00B32390" w:rsidP="0078742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66654F7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4ED69139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88E1D8A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F0FE4D7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FCADE4D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64BF13C6" w14:textId="77777777" w:rsidR="00B32390" w:rsidRPr="002004D6" w:rsidRDefault="00B32390" w:rsidP="0078742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166910A" w14:textId="77777777" w:rsidR="00B32390" w:rsidRPr="002004D6" w:rsidRDefault="00B32390" w:rsidP="0078742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26D6D4A5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1AA897A2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32390" w:rsidRPr="002004D6" w14:paraId="48C8023E" w14:textId="77777777" w:rsidTr="00787420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05ED8D21" w14:textId="77777777" w:rsidR="00B32390" w:rsidRPr="002004D6" w:rsidRDefault="00B32390" w:rsidP="0078742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054BD21B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004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32390" w:rsidRPr="002004D6" w14:paraId="667BFEF7" w14:textId="77777777" w:rsidTr="00787420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3C0AD359" w14:textId="77777777" w:rsidR="00B32390" w:rsidRPr="002004D6" w:rsidRDefault="00B32390" w:rsidP="0078742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578" w:type="dxa"/>
            <w:gridSpan w:val="10"/>
            <w:vAlign w:val="bottom"/>
          </w:tcPr>
          <w:p w14:paraId="065ADA79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B32390" w:rsidRPr="002004D6" w14:paraId="2E2B5EBF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3DF12D9C" w14:textId="77777777" w:rsidR="00B32390" w:rsidRPr="002004D6" w:rsidRDefault="00B32390" w:rsidP="0078742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686F986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C35B1D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2F4F89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F2D25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7C20A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CB633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E6AA2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1A7C0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414D49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230CC2F8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50DE9556" w14:textId="77777777" w:rsidR="00B32390" w:rsidRPr="002004D6" w:rsidRDefault="00B32390" w:rsidP="00787420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613D6D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4224C9D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604CF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75965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15760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EA085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240F950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A95A96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905153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639B46A3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3BA05699" w14:textId="77777777" w:rsidR="00B32390" w:rsidRPr="002004D6" w:rsidRDefault="00B32390" w:rsidP="0078742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1126EF6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  <w:tc>
          <w:tcPr>
            <w:tcW w:w="242" w:type="dxa"/>
          </w:tcPr>
          <w:p w14:paraId="1DBAB7E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F2EEED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8C9B1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B26D963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6E737E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51A263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  <w:tc>
          <w:tcPr>
            <w:tcW w:w="236" w:type="dxa"/>
          </w:tcPr>
          <w:p w14:paraId="1ACF5BE0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00464C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</w:tr>
      <w:tr w:rsidR="00B32390" w:rsidRPr="002004D6" w14:paraId="02F45784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56F1D054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D1FCB0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1,957</w:t>
            </w:r>
          </w:p>
        </w:tc>
        <w:tc>
          <w:tcPr>
            <w:tcW w:w="242" w:type="dxa"/>
          </w:tcPr>
          <w:p w14:paraId="33D79B12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64BEA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F3FB7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01FCF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532EB5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33A39C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18409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57274B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28E47681" w14:textId="77777777" w:rsidTr="00787420">
        <w:trPr>
          <w:trHeight w:val="161"/>
        </w:trPr>
        <w:tc>
          <w:tcPr>
            <w:tcW w:w="2790" w:type="dxa"/>
            <w:shd w:val="clear" w:color="auto" w:fill="auto"/>
          </w:tcPr>
          <w:p w14:paraId="72CE1DEB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85EBEB3" w14:textId="77777777" w:rsidR="00B32390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15C6D363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7A84832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667B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2621E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F0C616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EC0200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582D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048EE23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5717E108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5FA2F8C5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0A2E8977" w14:textId="77777777" w:rsidR="00B32390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365C634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59C52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EE5180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B9628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05DCBD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F216A1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5ADB6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49FF21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0B927A07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4A20C6F9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667E1AD7" w14:textId="77777777" w:rsidR="00B32390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2" w:type="dxa"/>
          </w:tcPr>
          <w:p w14:paraId="0ED8A8E3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D3CCD4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65BBF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E9534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2D262F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1EACEC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DC9706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A9AB15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375C9776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0D601817" w14:textId="77777777" w:rsidR="00B32390" w:rsidRPr="002004D6" w:rsidRDefault="00B32390" w:rsidP="00787420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A88F103" w14:textId="3F51D2A8" w:rsidR="00B32390" w:rsidRDefault="00320D2A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323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42" w:type="dxa"/>
          </w:tcPr>
          <w:p w14:paraId="3292E4F2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865DE1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072CA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497B0E" w14:textId="70CFD59E" w:rsidR="00B32390" w:rsidRPr="002004D6" w:rsidRDefault="00320D2A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323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236" w:type="dxa"/>
          </w:tcPr>
          <w:p w14:paraId="5302A73E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D6E997" w14:textId="77777777" w:rsidR="00B32390" w:rsidRPr="002004D6" w:rsidRDefault="00B32390" w:rsidP="00F5363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CC073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03CCBA1" w14:textId="68910F3F" w:rsidR="00B32390" w:rsidRPr="002004D6" w:rsidRDefault="00320D2A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3239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</w:tr>
      <w:tr w:rsidR="00B32390" w:rsidRPr="002004D6" w14:paraId="29CD5CFA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762B57A4" w14:textId="77777777" w:rsidR="00B32390" w:rsidRPr="00831386" w:rsidRDefault="00B32390" w:rsidP="0083138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7CE2BA1" w14:textId="53AC2621" w:rsidR="00B32390" w:rsidRDefault="00320D2A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B323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242" w:type="dxa"/>
          </w:tcPr>
          <w:p w14:paraId="3B6CC5D6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6EE7071" w14:textId="77777777" w:rsidR="00B32390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5C86C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AA5C93" w14:textId="77777777" w:rsidR="00B32390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AE51A9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7FAD91" w14:textId="77777777" w:rsidR="00B32390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32602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0A089A6" w14:textId="77777777" w:rsidR="00B32390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3286DB31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451CEBCB" w14:textId="77777777" w:rsidR="00B32390" w:rsidRDefault="00B32390" w:rsidP="0078742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18EB17A" w14:textId="77777777" w:rsidR="00B32390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A3B49E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8FA9D8" w14:textId="77777777" w:rsidR="00B32390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7390D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8986D7" w14:textId="77777777" w:rsidR="00B32390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06B90E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F6047B" w14:textId="77777777" w:rsidR="00B32390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16DDF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94D38BF" w14:textId="77777777" w:rsidR="00B32390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49E1B503" w14:textId="77777777" w:rsidTr="00787420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1101A8E0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07B84CD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46918D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EBD60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7F0BDD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CF6C2A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9732D2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085A989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2C5C15D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6797E96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2390" w:rsidRPr="002004D6" w14:paraId="3BF3203E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72EA0E73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1839543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6A61180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E4828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70BD7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621C6E4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8D7DCF0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C43C14C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E5B5FD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278B63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2390" w:rsidRPr="002004D6" w14:paraId="7B49214B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7928B034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28FCB83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2351E62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DB52B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02254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5C247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F02B71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9BF8710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D31C6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65B654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2390" w:rsidRPr="002004D6" w14:paraId="3A1B4BF3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3F8F258B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71A0238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42" w:type="dxa"/>
          </w:tcPr>
          <w:p w14:paraId="277FF0A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240CF6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625360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6256E8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0D2288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3F282D1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09914360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4D27D3D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B32390" w:rsidRPr="002004D6" w14:paraId="6133CAD1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443D8B5C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818195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  <w:tc>
          <w:tcPr>
            <w:tcW w:w="242" w:type="dxa"/>
          </w:tcPr>
          <w:p w14:paraId="1F91256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E54B17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29F6C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ED1F7D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  <w:tc>
          <w:tcPr>
            <w:tcW w:w="236" w:type="dxa"/>
          </w:tcPr>
          <w:p w14:paraId="39DDC72B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2E7E69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B4480D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53D069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8,313</w:t>
            </w:r>
          </w:p>
        </w:tc>
      </w:tr>
      <w:tr w:rsidR="00B32390" w:rsidRPr="002004D6" w14:paraId="7964EEC7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1AF89197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CF6034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11,195</w:t>
            </w:r>
          </w:p>
        </w:tc>
        <w:tc>
          <w:tcPr>
            <w:tcW w:w="242" w:type="dxa"/>
          </w:tcPr>
          <w:p w14:paraId="14E8A83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91AC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2D4CF8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92A77A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3E6857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E359D6E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E57E4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429F9E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0293CA8" w14:textId="54154F8D" w:rsidR="00FB2058" w:rsidRDefault="00FB2058" w:rsidP="00B32390">
      <w:pPr>
        <w:rPr>
          <w:cs/>
        </w:rPr>
      </w:pPr>
    </w:p>
    <w:p w14:paraId="5099BE65" w14:textId="77777777" w:rsidR="00FB2058" w:rsidRDefault="00FB2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242"/>
        <w:gridCol w:w="1024"/>
        <w:gridCol w:w="236"/>
        <w:gridCol w:w="1024"/>
        <w:gridCol w:w="236"/>
        <w:gridCol w:w="900"/>
        <w:gridCol w:w="236"/>
        <w:gridCol w:w="1024"/>
        <w:gridCol w:w="36"/>
      </w:tblGrid>
      <w:tr w:rsidR="00B32390" w:rsidRPr="002004D6" w14:paraId="2178C7F0" w14:textId="77777777" w:rsidTr="00787420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3908D651" w14:textId="77777777" w:rsidR="00B32390" w:rsidRPr="002004D6" w:rsidRDefault="00B32390" w:rsidP="0078742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2312C0BD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B32390" w:rsidRPr="002004D6" w14:paraId="640D5D29" w14:textId="77777777" w:rsidTr="00787420">
        <w:trPr>
          <w:gridAfter w:val="1"/>
          <w:wAfter w:w="36" w:type="dxa"/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319AFB49" w14:textId="77777777" w:rsidR="00B32390" w:rsidRPr="002004D6" w:rsidRDefault="00B32390" w:rsidP="0078742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21A6E2BB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1A54F727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</w:tcPr>
          <w:p w14:paraId="489A5721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32390" w:rsidRPr="002004D6" w14:paraId="0BAEE043" w14:textId="77777777" w:rsidTr="00787420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6FBBD55E" w14:textId="77777777" w:rsidR="00B32390" w:rsidRPr="002004D6" w:rsidRDefault="00B32390" w:rsidP="0078742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3F5716F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42" w:type="dxa"/>
          </w:tcPr>
          <w:p w14:paraId="4A0D7395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118072E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11D82058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B5D7F07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3CDEF138" w14:textId="77777777" w:rsidR="00B32390" w:rsidRPr="002004D6" w:rsidRDefault="00B32390" w:rsidP="0078742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FD8BFFB" w14:textId="77777777" w:rsidR="00B32390" w:rsidRPr="002004D6" w:rsidRDefault="00B32390" w:rsidP="0078742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004D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4949DF0B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31FE8130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32390" w:rsidRPr="002004D6" w14:paraId="1BAEB74B" w14:textId="77777777" w:rsidTr="00787420">
        <w:trPr>
          <w:trHeight w:val="261"/>
          <w:tblHeader/>
        </w:trPr>
        <w:tc>
          <w:tcPr>
            <w:tcW w:w="2790" w:type="dxa"/>
            <w:shd w:val="clear" w:color="auto" w:fill="auto"/>
            <w:vAlign w:val="bottom"/>
          </w:tcPr>
          <w:p w14:paraId="4EDE2B4D" w14:textId="77777777" w:rsidR="00B32390" w:rsidRPr="002004D6" w:rsidRDefault="00B32390" w:rsidP="0078742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8" w:type="dxa"/>
            <w:gridSpan w:val="10"/>
            <w:vAlign w:val="bottom"/>
          </w:tcPr>
          <w:p w14:paraId="3C301552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2004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32390" w:rsidRPr="002004D6" w14:paraId="3BD816A7" w14:textId="77777777" w:rsidTr="00787420">
        <w:trPr>
          <w:trHeight w:val="353"/>
        </w:trPr>
        <w:tc>
          <w:tcPr>
            <w:tcW w:w="2790" w:type="dxa"/>
            <w:shd w:val="clear" w:color="auto" w:fill="auto"/>
            <w:vAlign w:val="bottom"/>
          </w:tcPr>
          <w:p w14:paraId="18BA7D2F" w14:textId="77777777" w:rsidR="00B32390" w:rsidRPr="002004D6" w:rsidRDefault="00B32390" w:rsidP="0078742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6578" w:type="dxa"/>
            <w:gridSpan w:val="10"/>
            <w:vAlign w:val="bottom"/>
          </w:tcPr>
          <w:p w14:paraId="45612BBF" w14:textId="77777777" w:rsidR="00B32390" w:rsidRPr="002004D6" w:rsidRDefault="00B32390" w:rsidP="007874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B32390" w:rsidRPr="002004D6" w14:paraId="4C8C58FA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6BE9DD75" w14:textId="77777777" w:rsidR="00B32390" w:rsidRPr="002004D6" w:rsidRDefault="00B32390" w:rsidP="0078742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05E1B4B6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EDE707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8DC14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3D7DA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0AC2B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DDC0A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34810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47233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F1ED2D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12C0E3BF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3F3E4FDA" w14:textId="77777777" w:rsidR="00B32390" w:rsidRPr="002004D6" w:rsidRDefault="00B32390" w:rsidP="00787420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548A40A6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6DF141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11C25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5A631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986C7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67F95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D922E3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1C3B4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3C1BD4D6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031BCC08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0CEDCD3D" w14:textId="77777777" w:rsidR="00B32390" w:rsidRPr="002004D6" w:rsidRDefault="00B32390" w:rsidP="00787420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19E74F24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  <w:tc>
          <w:tcPr>
            <w:tcW w:w="242" w:type="dxa"/>
          </w:tcPr>
          <w:p w14:paraId="59D3D17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E17EE0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13E2B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0EDE56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8615C7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FE5513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  <w:tc>
          <w:tcPr>
            <w:tcW w:w="236" w:type="dxa"/>
          </w:tcPr>
          <w:p w14:paraId="6B12A0C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44AEDB3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1,957</w:t>
            </w:r>
          </w:p>
        </w:tc>
      </w:tr>
      <w:tr w:rsidR="00B32390" w:rsidRPr="002004D6" w14:paraId="575EFD09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5C6F1197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C02C106" w14:textId="77777777" w:rsidR="00B32390" w:rsidRPr="006559EA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59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1,957</w:t>
            </w:r>
          </w:p>
        </w:tc>
        <w:tc>
          <w:tcPr>
            <w:tcW w:w="242" w:type="dxa"/>
          </w:tcPr>
          <w:p w14:paraId="00B3D4A2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F0E8F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26730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18697D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3C5A3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11E745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1E88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DA17DA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6893D54A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721E1C08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8264FFA" w14:textId="77777777" w:rsidR="00B32390" w:rsidRPr="006559EA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40D6E10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8437D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E181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CE983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B29E32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6BC131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DF288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4219D14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184DF248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0A6A6D99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</w:tcPr>
          <w:p w14:paraId="2FFB47C5" w14:textId="77777777" w:rsidR="00B32390" w:rsidRPr="006559EA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55FD2B74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C78E7A4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5B6AF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F24B28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26CB7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7189BE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BDE8A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8935C70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1975F148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0154737A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620" w:type="dxa"/>
          </w:tcPr>
          <w:p w14:paraId="1FDEAF18" w14:textId="77777777" w:rsidR="00B32390" w:rsidRPr="006559EA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3CEFDFC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9695D4D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2D405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50B377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5C41A6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4F60BC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3EE790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58463BE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65F2D3E5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5CB60623" w14:textId="77777777" w:rsidR="00B32390" w:rsidRPr="002004D6" w:rsidRDefault="00B32390" w:rsidP="00301F0E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E164248" w14:textId="77777777" w:rsidR="00B32390" w:rsidRPr="006559EA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1,048</w:t>
            </w:r>
          </w:p>
        </w:tc>
        <w:tc>
          <w:tcPr>
            <w:tcW w:w="242" w:type="dxa"/>
          </w:tcPr>
          <w:p w14:paraId="46F9AEA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3AD349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C7B0D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D716A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1,048</w:t>
            </w:r>
          </w:p>
        </w:tc>
        <w:tc>
          <w:tcPr>
            <w:tcW w:w="236" w:type="dxa"/>
          </w:tcPr>
          <w:p w14:paraId="678D88AB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C0ED33" w14:textId="77777777" w:rsidR="00B32390" w:rsidRPr="002004D6" w:rsidRDefault="00B32390" w:rsidP="00A42141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5898A3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8E4A0A0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1,048</w:t>
            </w:r>
          </w:p>
        </w:tc>
      </w:tr>
      <w:tr w:rsidR="00B32390" w:rsidRPr="002004D6" w14:paraId="5DC30742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2FB7D3C1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A436B9B" w14:textId="7ACD6680" w:rsidR="00B32390" w:rsidRPr="006559EA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1,04</w:t>
            </w:r>
            <w:r w:rsidR="00413DD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4783E0A4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4DCA6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5B58B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674942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724E94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3D694C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FD40C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CAC018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5E992C8A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1DFA54CE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79436E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7C0B347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4E91020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1C735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A82AB86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FB0D5E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3CB93F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9B878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CAAC6C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189AEC20" w14:textId="77777777" w:rsidTr="00787420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14:paraId="44B5FB4B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  <w:vAlign w:val="bottom"/>
          </w:tcPr>
          <w:p w14:paraId="14764B8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93D623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EE042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22A8D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CB3CA9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70138C" w14:textId="77777777" w:rsidR="00B32390" w:rsidRPr="002004D6" w:rsidRDefault="00B32390" w:rsidP="00787420">
            <w:pPr>
              <w:tabs>
                <w:tab w:val="decimal" w:pos="595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EAA8BAB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6" w:type="dxa"/>
          </w:tcPr>
          <w:p w14:paraId="7FBD069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1B2EF8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390" w:rsidRPr="002004D6" w14:paraId="3B121CE2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0A614D50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51DFA6B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C0AA9B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01DD462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69739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F84465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08B5351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C0830DB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14700B9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2BF397C5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2390" w:rsidRPr="002004D6" w14:paraId="5F1AD560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40EAEC68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</w:tcPr>
          <w:p w14:paraId="0F7C379D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2B6E2FB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2A5E3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6D6E2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277F8D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54EC3C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CF7937C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E1E626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546FB13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2390" w:rsidRPr="002004D6" w14:paraId="5E500476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2378BD09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เงินลงทุนใน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620" w:type="dxa"/>
          </w:tcPr>
          <w:p w14:paraId="69F8D11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42" w:type="dxa"/>
          </w:tcPr>
          <w:p w14:paraId="097A62DC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72F3CE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415A58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8339A5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EB3DFAE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598F047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  <w:tc>
          <w:tcPr>
            <w:tcW w:w="236" w:type="dxa"/>
          </w:tcPr>
          <w:p w14:paraId="47469402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79A8DDC0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2,882</w:t>
            </w:r>
          </w:p>
        </w:tc>
      </w:tr>
      <w:tr w:rsidR="00B32390" w:rsidRPr="002004D6" w14:paraId="554FFC2F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3EC80A7E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สินทรัพย์อนุพันธ์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4765A2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42" w:type="dxa"/>
          </w:tcPr>
          <w:p w14:paraId="1D12B3D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8B3871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013D5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9BEB6F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47A3C236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5E76FE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07E542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10F2FFE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</w:rPr>
              <w:t>176</w:t>
            </w:r>
          </w:p>
        </w:tc>
      </w:tr>
      <w:tr w:rsidR="00B32390" w:rsidRPr="002004D6" w14:paraId="08A790C5" w14:textId="77777777" w:rsidTr="00787420">
        <w:trPr>
          <w:trHeight w:val="261"/>
        </w:trPr>
        <w:tc>
          <w:tcPr>
            <w:tcW w:w="2790" w:type="dxa"/>
            <w:shd w:val="clear" w:color="auto" w:fill="auto"/>
          </w:tcPr>
          <w:p w14:paraId="788A8AE9" w14:textId="77777777" w:rsidR="00B32390" w:rsidRPr="002004D6" w:rsidRDefault="00B32390" w:rsidP="00787420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60005CD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3,058</w:t>
            </w:r>
          </w:p>
        </w:tc>
        <w:tc>
          <w:tcPr>
            <w:tcW w:w="242" w:type="dxa"/>
          </w:tcPr>
          <w:p w14:paraId="79EB7EBB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69D67A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55DA9E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B0A023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FC3628" w14:textId="77777777" w:rsidR="00B32390" w:rsidRPr="002004D6" w:rsidRDefault="00B32390" w:rsidP="007874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5B67565" w14:textId="77777777" w:rsidR="00B32390" w:rsidRPr="002004D6" w:rsidRDefault="00B32390" w:rsidP="007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C28DDD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gridSpan w:val="2"/>
            <w:shd w:val="clear" w:color="auto" w:fill="auto"/>
          </w:tcPr>
          <w:p w14:paraId="09C93FF7" w14:textId="77777777" w:rsidR="00B32390" w:rsidRPr="002004D6" w:rsidRDefault="00B32390" w:rsidP="007874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71CED1A" w14:textId="77777777" w:rsidR="00413DD1" w:rsidRDefault="00413DD1" w:rsidP="007660D8">
      <w:pPr>
        <w:spacing w:line="240" w:lineRule="auto"/>
        <w:ind w:left="540" w:right="-117"/>
        <w:jc w:val="thaiDistribute"/>
        <w:rPr>
          <w:rFonts w:ascii="Angsana New" w:hAnsi="Angsana New"/>
          <w:b/>
          <w:sz w:val="28"/>
          <w:szCs w:val="28"/>
        </w:rPr>
      </w:pPr>
    </w:p>
    <w:p w14:paraId="34ED896B" w14:textId="34E24279" w:rsidR="007660D8" w:rsidRPr="002004D6" w:rsidRDefault="007660D8" w:rsidP="007660D8">
      <w:pPr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2004D6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A590663" w14:textId="77777777" w:rsidR="002B5252" w:rsidRPr="002004D6" w:rsidRDefault="002B5252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604"/>
      </w:tblGrid>
      <w:tr w:rsidR="000E4AE5" w:rsidRPr="002004D6" w14:paraId="11D8A678" w14:textId="77777777" w:rsidTr="00EB2212">
        <w:trPr>
          <w:tblHeader/>
        </w:trPr>
        <w:tc>
          <w:tcPr>
            <w:tcW w:w="2520" w:type="dxa"/>
          </w:tcPr>
          <w:p w14:paraId="1B2A1EC3" w14:textId="77777777" w:rsidR="000E4AE5" w:rsidRPr="002004D6" w:rsidRDefault="000E4AE5" w:rsidP="008C7CD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9EAE4D3" w14:textId="77777777" w:rsidR="000E4AE5" w:rsidRPr="002004D6" w:rsidRDefault="000E4AE5" w:rsidP="008C7CD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03593F28" w14:textId="77777777" w:rsidR="000E4AE5" w:rsidRPr="002004D6" w:rsidRDefault="000E4AE5" w:rsidP="008C7CD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27BA1" w:rsidRPr="002004D6" w14:paraId="2FBDC84F" w14:textId="77777777" w:rsidTr="00EB2212">
        <w:tc>
          <w:tcPr>
            <w:tcW w:w="2520" w:type="dxa"/>
          </w:tcPr>
          <w:p w14:paraId="3F770144" w14:textId="0E5AAA8E" w:rsidR="00927BA1" w:rsidRPr="002004D6" w:rsidRDefault="00927BA1" w:rsidP="00927BA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37865F8" w14:textId="77777777" w:rsidR="00927BA1" w:rsidRPr="002004D6" w:rsidRDefault="00927BA1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4CECB3E2" w14:textId="0C1E8334" w:rsidR="00927BA1" w:rsidRPr="002004D6" w:rsidRDefault="00927BA1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27BA1" w:rsidRPr="002004D6" w14:paraId="44B85741" w14:textId="77777777" w:rsidTr="00EB2212">
        <w:tc>
          <w:tcPr>
            <w:tcW w:w="2520" w:type="dxa"/>
          </w:tcPr>
          <w:p w14:paraId="663E893F" w14:textId="4553D8A8" w:rsidR="00927BA1" w:rsidRPr="002004D6" w:rsidRDefault="00927BA1" w:rsidP="00927BA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 w:rsidRPr="002004D6"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 w:rsidRPr="002004D6"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</w:t>
            </w: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้องการของตลาด</w:t>
            </w:r>
          </w:p>
        </w:tc>
        <w:tc>
          <w:tcPr>
            <w:tcW w:w="236" w:type="dxa"/>
          </w:tcPr>
          <w:p w14:paraId="0824277B" w14:textId="77777777" w:rsidR="00927BA1" w:rsidRPr="002004D6" w:rsidRDefault="00927BA1" w:rsidP="00927BA1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14:paraId="6E0B5B3E" w14:textId="17A83FC9" w:rsidR="00927BA1" w:rsidRPr="002004D6" w:rsidRDefault="00927BA1" w:rsidP="00927BA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2004D6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วิธีปรับปรุงมูลค่าสินทรัพย์สุทธิ</w:t>
            </w:r>
          </w:p>
        </w:tc>
      </w:tr>
    </w:tbl>
    <w:p w14:paraId="18533FA1" w14:textId="75742990" w:rsidR="00E827EF" w:rsidRPr="00AD168B" w:rsidRDefault="00E827EF" w:rsidP="00AD168B">
      <w:pPr>
        <w:pStyle w:val="index"/>
        <w:numPr>
          <w:ilvl w:val="0"/>
          <w:numId w:val="19"/>
        </w:numPr>
        <w:spacing w:after="0" w:line="240" w:lineRule="atLeast"/>
        <w:ind w:left="540" w:hanging="45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D168B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ภาระผูกพันกับกิจการที่ไม่เกี่ยวข้องกัน</w:t>
      </w:r>
    </w:p>
    <w:p w14:paraId="4CBCC75F" w14:textId="77777777" w:rsidR="00E827EF" w:rsidRPr="0007289D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2"/>
        <w:gridCol w:w="1438"/>
      </w:tblGrid>
      <w:tr w:rsidR="00C33910" w:rsidRPr="002004D6" w14:paraId="02853460" w14:textId="77777777" w:rsidTr="00C33910">
        <w:trPr>
          <w:tblHeader/>
        </w:trPr>
        <w:tc>
          <w:tcPr>
            <w:tcW w:w="6030" w:type="dxa"/>
          </w:tcPr>
          <w:p w14:paraId="5AC0D7B0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97716" w14:textId="78EBFE8F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F75D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0F75D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6B0156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B0156"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61E59436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06573F8" w14:textId="7C0188AF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7F1ED26C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645405F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149A25DE" w14:textId="3FF21CBC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33910" w:rsidRPr="002004D6" w14:paraId="326849B1" w14:textId="77777777" w:rsidTr="00C33910">
        <w:trPr>
          <w:tblHeader/>
        </w:trPr>
        <w:tc>
          <w:tcPr>
            <w:tcW w:w="6030" w:type="dxa"/>
          </w:tcPr>
          <w:p w14:paraId="03CB05AF" w14:textId="77777777" w:rsidR="00C33910" w:rsidRPr="002004D6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71284EEA" w14:textId="6090C7AD" w:rsidR="00C33910" w:rsidRPr="002004D6" w:rsidRDefault="00C33910" w:rsidP="00C33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004D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33910" w:rsidRPr="002004D6" w14:paraId="250C9017" w14:textId="77777777" w:rsidTr="00C33910">
        <w:tc>
          <w:tcPr>
            <w:tcW w:w="6030" w:type="dxa"/>
          </w:tcPr>
          <w:p w14:paraId="33ABE2F5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642E9796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7A3360" w14:textId="77777777" w:rsidR="00C33910" w:rsidRPr="002004D6" w:rsidRDefault="00C33910" w:rsidP="0095424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D11DA91" w14:textId="77777777" w:rsidR="00C33910" w:rsidRPr="002004D6" w:rsidRDefault="00C33910" w:rsidP="00954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1786" w:rsidRPr="002004D6" w14:paraId="36C8BFB9" w14:textId="77777777" w:rsidTr="00C33910">
        <w:tc>
          <w:tcPr>
            <w:tcW w:w="6030" w:type="dxa"/>
          </w:tcPr>
          <w:p w14:paraId="3CB01681" w14:textId="77777777" w:rsidR="00331786" w:rsidRPr="002004D6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</w:tcPr>
          <w:p w14:paraId="4A5C17CC" w14:textId="23841A2D" w:rsidR="00331786" w:rsidRPr="002004D6" w:rsidRDefault="00C56BA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24,489</w:t>
            </w:r>
          </w:p>
        </w:tc>
        <w:tc>
          <w:tcPr>
            <w:tcW w:w="272" w:type="dxa"/>
          </w:tcPr>
          <w:p w14:paraId="4A09CB25" w14:textId="77777777" w:rsidR="00331786" w:rsidRPr="002004D6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74C322B4" w14:textId="0835FF65" w:rsidR="00331786" w:rsidRPr="00D17C0C" w:rsidRDefault="00C56BA1" w:rsidP="003931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225</w:t>
            </w:r>
          </w:p>
        </w:tc>
      </w:tr>
      <w:tr w:rsidR="00331786" w:rsidRPr="002004D6" w14:paraId="6A79068C" w14:textId="77777777" w:rsidTr="00C33910">
        <w:tc>
          <w:tcPr>
            <w:tcW w:w="6030" w:type="dxa"/>
          </w:tcPr>
          <w:p w14:paraId="4E6FEFE7" w14:textId="77777777" w:rsidR="00331786" w:rsidRPr="002004D6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</w:tcPr>
          <w:p w14:paraId="375346A3" w14:textId="191C4ADF" w:rsidR="00331786" w:rsidRPr="002004D6" w:rsidRDefault="00C56BA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61,962</w:t>
            </w:r>
          </w:p>
        </w:tc>
        <w:tc>
          <w:tcPr>
            <w:tcW w:w="272" w:type="dxa"/>
          </w:tcPr>
          <w:p w14:paraId="10C9AD44" w14:textId="77777777" w:rsidR="00331786" w:rsidRPr="002004D6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</w:tcPr>
          <w:p w14:paraId="2408B936" w14:textId="76CC1A14" w:rsidR="00331786" w:rsidRPr="002004D6" w:rsidRDefault="00C56BA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5,603</w:t>
            </w:r>
          </w:p>
        </w:tc>
      </w:tr>
      <w:tr w:rsidR="00331786" w:rsidRPr="002004D6" w14:paraId="5B25CD26" w14:textId="77777777" w:rsidTr="00C33910">
        <w:tc>
          <w:tcPr>
            <w:tcW w:w="6030" w:type="dxa"/>
          </w:tcPr>
          <w:p w14:paraId="3FFD198D" w14:textId="77777777" w:rsidR="00331786" w:rsidRPr="002004D6" w:rsidRDefault="00331786" w:rsidP="00331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BCA1741" w14:textId="2AC06A18" w:rsidR="00331786" w:rsidRPr="002004D6" w:rsidRDefault="00C56BA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86,451</w:t>
            </w:r>
          </w:p>
        </w:tc>
        <w:tc>
          <w:tcPr>
            <w:tcW w:w="272" w:type="dxa"/>
          </w:tcPr>
          <w:p w14:paraId="42EAFB12" w14:textId="77777777" w:rsidR="00331786" w:rsidRPr="002004D6" w:rsidRDefault="00331786" w:rsidP="0033178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AEAF17" w14:textId="3FC4C5AD" w:rsidR="00331786" w:rsidRPr="002004D6" w:rsidRDefault="00C56BA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5,828</w:t>
            </w:r>
          </w:p>
        </w:tc>
      </w:tr>
      <w:tr w:rsidR="00331786" w:rsidRPr="002004D6" w14:paraId="0FE3B3C6" w14:textId="77777777" w:rsidTr="0007289D">
        <w:trPr>
          <w:trHeight w:val="152"/>
        </w:trPr>
        <w:tc>
          <w:tcPr>
            <w:tcW w:w="6030" w:type="dxa"/>
          </w:tcPr>
          <w:p w14:paraId="6791DE11" w14:textId="5DF7304A" w:rsidR="00331786" w:rsidRPr="0007289D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</w:tcPr>
          <w:p w14:paraId="62012C02" w14:textId="77777777" w:rsidR="00331786" w:rsidRPr="0007289D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272" w:type="dxa"/>
          </w:tcPr>
          <w:p w14:paraId="62022FE7" w14:textId="77777777" w:rsidR="00331786" w:rsidRPr="0007289D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438" w:type="dxa"/>
          </w:tcPr>
          <w:p w14:paraId="08F48F55" w14:textId="77777777" w:rsidR="00331786" w:rsidRPr="0007289D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14"/>
                <w:szCs w:val="14"/>
              </w:rPr>
            </w:pPr>
          </w:p>
        </w:tc>
      </w:tr>
      <w:tr w:rsidR="00331786" w:rsidRPr="002004D6" w14:paraId="16F80E2C" w14:textId="77777777" w:rsidTr="00C33910">
        <w:tc>
          <w:tcPr>
            <w:tcW w:w="6030" w:type="dxa"/>
          </w:tcPr>
          <w:p w14:paraId="2D746881" w14:textId="2B405A14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2004D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</w:t>
            </w:r>
            <w:r w:rsidRPr="002004D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</w:tcPr>
          <w:p w14:paraId="65D9F1D4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14:paraId="751F5177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D85414F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331786" w:rsidRPr="002004D6" w14:paraId="47452D16" w14:textId="77777777" w:rsidTr="00C33910">
        <w:tc>
          <w:tcPr>
            <w:tcW w:w="6030" w:type="dxa"/>
          </w:tcPr>
          <w:p w14:paraId="6B5033B5" w14:textId="0A8F3499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ภาระผูกพันตามสัญญาเช่าระยะสั้นและสัญญาเช่า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440" w:type="dxa"/>
          </w:tcPr>
          <w:p w14:paraId="484CA822" w14:textId="77777777" w:rsidR="00186997" w:rsidRDefault="00186997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7EDCA215" w14:textId="1E76A2B4" w:rsidR="00331786" w:rsidRPr="002004D6" w:rsidRDefault="00D17C0C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</w:t>
            </w:r>
            <w:r w:rsidR="00C56B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431</w:t>
            </w:r>
          </w:p>
        </w:tc>
        <w:tc>
          <w:tcPr>
            <w:tcW w:w="272" w:type="dxa"/>
          </w:tcPr>
          <w:p w14:paraId="7142FF3B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513DFEA2" w14:textId="77777777" w:rsidR="00186997" w:rsidRDefault="00186997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  <w:p w14:paraId="32466129" w14:textId="3FDB0AE6" w:rsidR="00331786" w:rsidRPr="002004D6" w:rsidRDefault="00D17C0C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</w:t>
            </w:r>
            <w:r w:rsidR="00C56B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249</w:t>
            </w:r>
          </w:p>
        </w:tc>
      </w:tr>
      <w:tr w:rsidR="00331786" w:rsidRPr="002004D6" w14:paraId="31269F10" w14:textId="77777777" w:rsidTr="00C33910">
        <w:tc>
          <w:tcPr>
            <w:tcW w:w="6030" w:type="dxa"/>
          </w:tcPr>
          <w:p w14:paraId="46569C74" w14:textId="55F54FDD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ที่ยังไม่ได้ใช้</w:t>
            </w: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สำหรับซื้อสินค้าและวัสดุ</w:t>
            </w:r>
          </w:p>
        </w:tc>
        <w:tc>
          <w:tcPr>
            <w:tcW w:w="1440" w:type="dxa"/>
          </w:tcPr>
          <w:p w14:paraId="03BCEDE7" w14:textId="10F6496C" w:rsidR="00331786" w:rsidRPr="002004D6" w:rsidRDefault="00C56BA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35,310</w:t>
            </w:r>
          </w:p>
        </w:tc>
        <w:tc>
          <w:tcPr>
            <w:tcW w:w="272" w:type="dxa"/>
          </w:tcPr>
          <w:p w14:paraId="01FF6FA5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F6AAD50" w14:textId="497FDC49" w:rsidR="00331786" w:rsidRPr="002004D6" w:rsidRDefault="00C56BA1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6,529</w:t>
            </w:r>
          </w:p>
        </w:tc>
      </w:tr>
      <w:tr w:rsidR="00331786" w:rsidRPr="002004D6" w14:paraId="16FAB372" w14:textId="77777777" w:rsidTr="00C33910">
        <w:tc>
          <w:tcPr>
            <w:tcW w:w="6030" w:type="dxa"/>
          </w:tcPr>
          <w:p w14:paraId="1886ED0D" w14:textId="30E7B8A2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B40D6BB" w14:textId="30798353" w:rsidR="00331786" w:rsidRPr="002004D6" w:rsidRDefault="00D17C0C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26,3</w:t>
            </w:r>
            <w:r w:rsidR="00C56BA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49</w:t>
            </w:r>
          </w:p>
        </w:tc>
        <w:tc>
          <w:tcPr>
            <w:tcW w:w="272" w:type="dxa"/>
          </w:tcPr>
          <w:p w14:paraId="517A7097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3E3495" w14:textId="608FB363" w:rsidR="00331786" w:rsidRPr="002004D6" w:rsidRDefault="00D17C0C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5,400</w:t>
            </w:r>
          </w:p>
        </w:tc>
      </w:tr>
      <w:tr w:rsidR="00331786" w:rsidRPr="001C5B7B" w14:paraId="01C58DDE" w14:textId="77777777" w:rsidTr="00C33910">
        <w:tc>
          <w:tcPr>
            <w:tcW w:w="6030" w:type="dxa"/>
          </w:tcPr>
          <w:p w14:paraId="42E75C81" w14:textId="77777777" w:rsidR="00331786" w:rsidRPr="002004D6" w:rsidRDefault="00331786" w:rsidP="00331786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D4990E" w14:textId="0499FEBD" w:rsidR="00331786" w:rsidRPr="002004D6" w:rsidRDefault="00C56BA1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64,090</w:t>
            </w:r>
          </w:p>
        </w:tc>
        <w:tc>
          <w:tcPr>
            <w:tcW w:w="272" w:type="dxa"/>
          </w:tcPr>
          <w:p w14:paraId="37007FE9" w14:textId="77777777" w:rsidR="00331786" w:rsidRPr="002004D6" w:rsidRDefault="00331786" w:rsidP="00331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937CE9C" w14:textId="20506A85" w:rsidR="00331786" w:rsidRPr="001C5B7B" w:rsidRDefault="00C56BA1" w:rsidP="0062128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13,178</w:t>
            </w:r>
          </w:p>
        </w:tc>
      </w:tr>
    </w:tbl>
    <w:p w14:paraId="276639AC" w14:textId="77777777" w:rsidR="00F412C1" w:rsidRPr="0007289D" w:rsidRDefault="00F412C1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5E404C2A" w14:textId="009293C8" w:rsidR="003006FB" w:rsidRPr="004F4BD2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F4BD2">
        <w:rPr>
          <w:rFonts w:asciiTheme="majorBidi" w:hAnsiTheme="majorBidi" w:cstheme="majorBidi"/>
          <w:sz w:val="28"/>
          <w:szCs w:val="28"/>
          <w:cs/>
        </w:rPr>
        <w:t>ภาระผูกพันตามสัญญาเช่า</w:t>
      </w:r>
      <w:r w:rsidRPr="004F4BD2">
        <w:rPr>
          <w:rFonts w:asciiTheme="majorBidi" w:hAnsiTheme="majorBidi" w:cstheme="majorBidi" w:hint="cs"/>
          <w:sz w:val="28"/>
          <w:szCs w:val="28"/>
          <w:cs/>
        </w:rPr>
        <w:t>ระยะสั้นและสัญญาเช่า</w:t>
      </w:r>
      <w:r w:rsidRPr="004F4BD2">
        <w:rPr>
          <w:rFonts w:asciiTheme="majorBidi" w:hAnsiTheme="majorBidi" w:cstheme="majorBidi"/>
          <w:sz w:val="28"/>
          <w:szCs w:val="28"/>
          <w:cs/>
        </w:rPr>
        <w:t>ซึ่งสินทรัพย์อ้างอิงมีมูลค่าต่ำ</w:t>
      </w:r>
      <w:r w:rsidRPr="004F4BD2">
        <w:rPr>
          <w:rFonts w:asciiTheme="majorBidi" w:hAnsiTheme="majorBidi" w:cstheme="majorBidi" w:hint="cs"/>
          <w:sz w:val="28"/>
          <w:szCs w:val="28"/>
          <w:cs/>
        </w:rPr>
        <w:t xml:space="preserve"> ได้แก่ </w:t>
      </w:r>
      <w:r w:rsidRPr="004F4BD2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</w:t>
      </w:r>
      <w:r w:rsidR="00AB383C" w:rsidRPr="004F4BD2">
        <w:rPr>
          <w:rFonts w:asciiTheme="majorBidi" w:hAnsiTheme="majorBidi" w:cstheme="majorBidi" w:hint="cs"/>
          <w:sz w:val="28"/>
          <w:szCs w:val="28"/>
          <w:cs/>
        </w:rPr>
        <w:t>น</w:t>
      </w:r>
      <w:r w:rsidR="007830B2" w:rsidRPr="004F4BD2">
        <w:rPr>
          <w:rFonts w:asciiTheme="majorBidi" w:hAnsiTheme="majorBidi" w:cstheme="majorBidi" w:hint="cs"/>
          <w:sz w:val="28"/>
          <w:szCs w:val="28"/>
          <w:cs/>
        </w:rPr>
        <w:t xml:space="preserve">และโรงงาน </w:t>
      </w:r>
      <w:r w:rsidRPr="004F4BD2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="00387749" w:rsidRPr="004F4BD2">
        <w:rPr>
          <w:rFonts w:asciiTheme="majorBidi" w:hAnsiTheme="majorBidi" w:cstheme="majorBidi" w:hint="cs"/>
          <w:sz w:val="28"/>
          <w:szCs w:val="28"/>
          <w:cs/>
        </w:rPr>
        <w:t>หนึ่งปี</w:t>
      </w:r>
      <w:r w:rsidRPr="004F4BD2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0027F0">
        <w:rPr>
          <w:rFonts w:asciiTheme="majorBidi" w:hAnsiTheme="majorBidi" w:cstheme="majorBidi" w:hint="cs"/>
          <w:sz w:val="28"/>
          <w:szCs w:val="28"/>
          <w:cs/>
        </w:rPr>
        <w:t>ห้า</w:t>
      </w:r>
      <w:r w:rsidRPr="004F4BD2">
        <w:rPr>
          <w:rFonts w:asciiTheme="majorBidi" w:hAnsiTheme="majorBidi" w:cstheme="majorBidi"/>
          <w:sz w:val="28"/>
          <w:szCs w:val="28"/>
          <w:cs/>
        </w:rPr>
        <w:t>ปี สิ้นสุดในเดือน</w:t>
      </w:r>
      <w:r w:rsidR="00A30D00">
        <w:rPr>
          <w:rFonts w:asciiTheme="majorBidi" w:hAnsiTheme="majorBidi" w:cstheme="majorBidi" w:hint="cs"/>
          <w:sz w:val="28"/>
          <w:szCs w:val="28"/>
          <w:cs/>
        </w:rPr>
        <w:t>มีนาคม</w:t>
      </w:r>
      <w:r w:rsidRPr="004F4BD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F4BD2">
        <w:rPr>
          <w:rFonts w:asciiTheme="majorBidi" w:hAnsiTheme="majorBidi" w:cstheme="majorBidi"/>
          <w:sz w:val="28"/>
          <w:szCs w:val="28"/>
        </w:rPr>
        <w:t>25</w:t>
      </w:r>
      <w:r w:rsidR="003C7056">
        <w:rPr>
          <w:rFonts w:asciiTheme="majorBidi" w:hAnsiTheme="majorBidi" w:cstheme="majorBidi"/>
          <w:sz w:val="28"/>
          <w:szCs w:val="28"/>
        </w:rPr>
        <w:t>70</w:t>
      </w:r>
    </w:p>
    <w:p w14:paraId="6F0B8219" w14:textId="1A92D21F" w:rsidR="003006FB" w:rsidRPr="0007289D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DB7CA1C" w14:textId="4AB71913" w:rsidR="004766FB" w:rsidRPr="002004D6" w:rsidRDefault="004766FB" w:rsidP="00476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42CEE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720233" w:rsidRPr="00F42CEE">
        <w:rPr>
          <w:rFonts w:asciiTheme="majorBidi" w:hAnsiTheme="majorBidi" w:cstheme="majorBidi"/>
          <w:sz w:val="28"/>
          <w:szCs w:val="28"/>
        </w:rPr>
        <w:t xml:space="preserve">30 </w:t>
      </w:r>
      <w:r w:rsidR="00720233" w:rsidRPr="00F42CEE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F42C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42CEE">
        <w:rPr>
          <w:rFonts w:asciiTheme="majorBidi" w:hAnsiTheme="majorBidi" w:cstheme="majorBidi"/>
          <w:sz w:val="28"/>
          <w:szCs w:val="28"/>
        </w:rPr>
        <w:t xml:space="preserve">2565 </w:t>
      </w:r>
      <w:r w:rsidRPr="00F42CEE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 ได้แก่ เงินฝากประจำกับธนาคารในประเทศของบริษัทย่อยแห่งหนึ่งจำนวน</w:t>
      </w:r>
      <w:r w:rsidRPr="00F42CEE">
        <w:rPr>
          <w:rFonts w:asciiTheme="majorBidi" w:hAnsiTheme="majorBidi" w:cstheme="majorBidi"/>
          <w:sz w:val="28"/>
          <w:szCs w:val="28"/>
        </w:rPr>
        <w:t xml:space="preserve"> 2 </w:t>
      </w:r>
      <w:r w:rsidRPr="00F42CEE">
        <w:rPr>
          <w:rFonts w:asciiTheme="majorBidi" w:hAnsiTheme="majorBidi" w:cstheme="majorBidi" w:hint="cs"/>
          <w:sz w:val="28"/>
          <w:szCs w:val="28"/>
          <w:cs/>
        </w:rPr>
        <w:t>ล้านบาท ซึ่งใช้เป็นหลักทรัพย์ค้ำประกันหนังสือค้ำประกันที่ออกโดยธนาคารดังกล่าว</w:t>
      </w:r>
    </w:p>
    <w:p w14:paraId="0F93222D" w14:textId="77777777" w:rsidR="004766FB" w:rsidRPr="0007289D" w:rsidRDefault="00476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78AE7D4" w14:textId="66D9AEB9" w:rsidR="003006FB" w:rsidRPr="002004D6" w:rsidRDefault="003006FB" w:rsidP="003006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20233">
        <w:rPr>
          <w:rFonts w:asciiTheme="majorBidi" w:hAnsiTheme="majorBidi" w:cstheme="majorBidi"/>
          <w:sz w:val="28"/>
          <w:szCs w:val="28"/>
        </w:rPr>
        <w:t xml:space="preserve">30 </w:t>
      </w:r>
      <w:r w:rsidR="0072023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1B267A" w:rsidRPr="002004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>256</w:t>
      </w:r>
      <w:r w:rsidR="001B267A" w:rsidRPr="002004D6">
        <w:rPr>
          <w:rFonts w:asciiTheme="majorBidi" w:hAnsiTheme="majorBidi" w:cstheme="majorBidi"/>
          <w:sz w:val="28"/>
          <w:szCs w:val="28"/>
        </w:rPr>
        <w:t>5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</w:rPr>
        <w:t>กลุ่มบริษัทมียอดคงเหลือสัญญา</w:t>
      </w:r>
      <w:r w:rsidR="00BE1267" w:rsidRPr="002004D6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2004D6">
        <w:rPr>
          <w:rFonts w:asciiTheme="majorBidi" w:hAnsiTheme="majorBidi" w:cstheme="majorBidi"/>
          <w:sz w:val="28"/>
          <w:szCs w:val="28"/>
          <w:cs/>
        </w:rPr>
        <w:t>ขายเงินตราต่างประเทศล่วงหน้าโดยมีระยะเวลาสัญญาครอบคลุมไม่เกินหนึ่งปี ดังนี้</w:t>
      </w:r>
    </w:p>
    <w:p w14:paraId="16EC757A" w14:textId="5AA501D6" w:rsidR="004D42DC" w:rsidRPr="0007289D" w:rsidRDefault="004D4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  <w:lang w:val="th-TH" w:eastAsia="ja-JP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080"/>
        <w:gridCol w:w="270"/>
        <w:gridCol w:w="1350"/>
        <w:gridCol w:w="270"/>
        <w:gridCol w:w="1089"/>
      </w:tblGrid>
      <w:tr w:rsidR="003006FB" w:rsidRPr="002004D6" w14:paraId="2CC75246" w14:textId="77777777" w:rsidTr="008D611B">
        <w:trPr>
          <w:tblHeader/>
        </w:trPr>
        <w:tc>
          <w:tcPr>
            <w:tcW w:w="3510" w:type="dxa"/>
          </w:tcPr>
          <w:p w14:paraId="08638B69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DE7F68F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2004D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EACDB9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</w:tcPr>
          <w:p w14:paraId="28E32320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06FB" w:rsidRPr="002004D6" w14:paraId="2A0A4248" w14:textId="77777777" w:rsidTr="008D611B">
        <w:trPr>
          <w:trHeight w:val="452"/>
          <w:tblHeader/>
        </w:trPr>
        <w:tc>
          <w:tcPr>
            <w:tcW w:w="3510" w:type="dxa"/>
          </w:tcPr>
          <w:p w14:paraId="75AC247D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00C02D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FD9666B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3B2289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14:paraId="41A8D1CA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84FB1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14:paraId="7CA075FE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2DB81AB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3006FB" w:rsidRPr="002004D6" w14:paraId="6AE667A7" w14:textId="77777777" w:rsidTr="008D611B">
        <w:trPr>
          <w:tblHeader/>
        </w:trPr>
        <w:tc>
          <w:tcPr>
            <w:tcW w:w="3510" w:type="dxa"/>
          </w:tcPr>
          <w:p w14:paraId="669D90BB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45C64833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62CCA67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A15B0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14:paraId="63BEFC9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0EC3BA4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14:paraId="71B8CACE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94944EF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3006FB" w:rsidRPr="002004D6" w14:paraId="6CBEE1B1" w14:textId="77777777" w:rsidTr="008D611B">
        <w:trPr>
          <w:tblHeader/>
        </w:trPr>
        <w:tc>
          <w:tcPr>
            <w:tcW w:w="3510" w:type="dxa"/>
          </w:tcPr>
          <w:p w14:paraId="242361EA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700560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08B3CFE" w14:textId="77777777" w:rsidR="003006FB" w:rsidRPr="002004D6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FC5B3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14:paraId="7A402D61" w14:textId="77777777" w:rsidR="003006FB" w:rsidRPr="002004D6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19DBC7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7A110661" w14:textId="77777777" w:rsidR="003006FB" w:rsidRPr="002004D6" w:rsidRDefault="003006FB" w:rsidP="002C30F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7A2EB411" w14:textId="77777777" w:rsidR="003006FB" w:rsidRPr="002004D6" w:rsidRDefault="003006FB" w:rsidP="002C3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B383C" w:rsidRPr="002004D6" w14:paraId="64F2B2D2" w14:textId="77777777" w:rsidTr="002C30F3">
        <w:tc>
          <w:tcPr>
            <w:tcW w:w="3510" w:type="dxa"/>
          </w:tcPr>
          <w:p w14:paraId="52069E82" w14:textId="014EE583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14:paraId="62FBB033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A37F99" w14:textId="77777777" w:rsidR="00AB383C" w:rsidRPr="002004D6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30013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06BD89" w14:textId="77777777" w:rsidR="00AB383C" w:rsidRPr="002004D6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A1E212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6ABA4F" w14:textId="77777777" w:rsidR="00AB383C" w:rsidRPr="002004D6" w:rsidRDefault="00AB383C" w:rsidP="00AB383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7A4695" w14:textId="77777777" w:rsidR="00AB383C" w:rsidRPr="002004D6" w:rsidRDefault="00AB383C" w:rsidP="00AB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90D53" w:rsidRPr="002004D6" w14:paraId="23B939A4" w14:textId="77777777" w:rsidTr="002C30F3">
        <w:tc>
          <w:tcPr>
            <w:tcW w:w="3510" w:type="dxa"/>
          </w:tcPr>
          <w:p w14:paraId="4DC30352" w14:textId="610507A7" w:rsidR="00690D53" w:rsidRPr="002004D6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D63433F" w14:textId="0DEB322C" w:rsidR="00690D53" w:rsidRPr="002004D6" w:rsidRDefault="00C56BA1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331.31</w:t>
            </w:r>
          </w:p>
        </w:tc>
        <w:tc>
          <w:tcPr>
            <w:tcW w:w="270" w:type="dxa"/>
          </w:tcPr>
          <w:p w14:paraId="74179549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C703B6" w14:textId="6EADF72F" w:rsidR="00690D53" w:rsidRPr="002004D6" w:rsidRDefault="00C56BA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</w:t>
            </w:r>
            <w:r w:rsidR="001C5B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8E63010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1CEB292" w14:textId="0E61F9D3" w:rsidR="00690D53" w:rsidRPr="002004D6" w:rsidRDefault="00C56BA1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42.93</w:t>
            </w:r>
          </w:p>
        </w:tc>
        <w:tc>
          <w:tcPr>
            <w:tcW w:w="270" w:type="dxa"/>
          </w:tcPr>
          <w:p w14:paraId="21A5864C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61DE3CE" w14:textId="7D5673F9" w:rsidR="00690D53" w:rsidRPr="002004D6" w:rsidRDefault="00C56BA1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11.63</w:t>
            </w:r>
          </w:p>
        </w:tc>
      </w:tr>
      <w:tr w:rsidR="00690D53" w:rsidRPr="002004D6" w14:paraId="08398F62" w14:textId="77777777" w:rsidTr="002C30F3">
        <w:tc>
          <w:tcPr>
            <w:tcW w:w="3510" w:type="dxa"/>
          </w:tcPr>
          <w:p w14:paraId="13E52052" w14:textId="3573928D" w:rsidR="00690D53" w:rsidRPr="002004D6" w:rsidRDefault="00690D53" w:rsidP="0069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815B82A" w14:textId="03F48FFD" w:rsidR="00690D53" w:rsidRPr="002004D6" w:rsidRDefault="00C56BA1" w:rsidP="00690D5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4.84</w:t>
            </w:r>
          </w:p>
        </w:tc>
        <w:tc>
          <w:tcPr>
            <w:tcW w:w="270" w:type="dxa"/>
          </w:tcPr>
          <w:p w14:paraId="5446FCF2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2BA03" w14:textId="23D78F4D" w:rsidR="00690D53" w:rsidRPr="002004D6" w:rsidRDefault="001C5B7B" w:rsidP="00690D53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56B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C56BA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70" w:type="dxa"/>
          </w:tcPr>
          <w:p w14:paraId="6086E6B8" w14:textId="77777777" w:rsidR="00690D53" w:rsidRPr="002004D6" w:rsidRDefault="00690D53" w:rsidP="00690D5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4E14AF" w14:textId="31544D2F" w:rsidR="00690D53" w:rsidRPr="002004D6" w:rsidRDefault="00C56BA1" w:rsidP="00690D5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1.11</w:t>
            </w:r>
          </w:p>
        </w:tc>
        <w:tc>
          <w:tcPr>
            <w:tcW w:w="270" w:type="dxa"/>
            <w:vAlign w:val="bottom"/>
          </w:tcPr>
          <w:p w14:paraId="787C505E" w14:textId="77777777" w:rsidR="00690D53" w:rsidRPr="002004D6" w:rsidRDefault="00690D53" w:rsidP="00690D53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4241B56" w14:textId="0C98DFB4" w:rsidR="00690D53" w:rsidRPr="002004D6" w:rsidRDefault="001C5B7B" w:rsidP="001C5B7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</w:t>
            </w:r>
            <w:r w:rsidR="00C56BA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7.75</w:t>
            </w:r>
          </w:p>
        </w:tc>
      </w:tr>
      <w:tr w:rsidR="008918EE" w:rsidRPr="002004D6" w14:paraId="591803BE" w14:textId="77777777" w:rsidTr="002C30F3">
        <w:tc>
          <w:tcPr>
            <w:tcW w:w="3510" w:type="dxa"/>
          </w:tcPr>
          <w:p w14:paraId="0AF244F6" w14:textId="2328223C" w:rsidR="008918EE" w:rsidRPr="002004D6" w:rsidRDefault="008918EE" w:rsidP="00891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</w:t>
            </w:r>
            <w:r w:rsidR="0081183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350" w:type="dxa"/>
          </w:tcPr>
          <w:p w14:paraId="0B4C51E2" w14:textId="25E4A808" w:rsidR="008918EE" w:rsidRDefault="008918EE" w:rsidP="008918E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1.16</w:t>
            </w:r>
          </w:p>
        </w:tc>
        <w:tc>
          <w:tcPr>
            <w:tcW w:w="270" w:type="dxa"/>
          </w:tcPr>
          <w:p w14:paraId="09EE0DA4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8E0B72" w14:textId="500F019A" w:rsidR="008918EE" w:rsidRDefault="008918EE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28.22</w:t>
            </w:r>
          </w:p>
        </w:tc>
        <w:tc>
          <w:tcPr>
            <w:tcW w:w="270" w:type="dxa"/>
          </w:tcPr>
          <w:p w14:paraId="4059D71A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19DCD3F" w14:textId="6ABD4619" w:rsidR="008918EE" w:rsidRDefault="008918EE" w:rsidP="008918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D7CAB2" w14:textId="77777777" w:rsidR="008918EE" w:rsidRPr="002004D6" w:rsidRDefault="008918EE" w:rsidP="008918E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A87DC37" w14:textId="7A372ACF" w:rsidR="008918EE" w:rsidRDefault="008918EE" w:rsidP="008918E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8918EE" w:rsidRPr="002004D6" w14:paraId="5646091E" w14:textId="77777777" w:rsidTr="00BE1267">
        <w:tc>
          <w:tcPr>
            <w:tcW w:w="3510" w:type="dxa"/>
          </w:tcPr>
          <w:p w14:paraId="10E73DA1" w14:textId="0B212E06" w:rsidR="008918EE" w:rsidRPr="002004D6" w:rsidRDefault="008918EE" w:rsidP="00891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340B81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AA084F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0DC499" w14:textId="26A83E78" w:rsidR="008918EE" w:rsidRPr="002004D6" w:rsidRDefault="008918EE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282.39</w:t>
            </w:r>
          </w:p>
        </w:tc>
        <w:tc>
          <w:tcPr>
            <w:tcW w:w="270" w:type="dxa"/>
          </w:tcPr>
          <w:p w14:paraId="623BEBD6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FD34ACF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E9A769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9C85A89" w14:textId="0990C918" w:rsidR="008918EE" w:rsidRPr="002004D6" w:rsidRDefault="008918EE" w:rsidP="008918E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49.38</w:t>
            </w:r>
          </w:p>
        </w:tc>
      </w:tr>
      <w:tr w:rsidR="008918EE" w:rsidRPr="002004D6" w14:paraId="5C693940" w14:textId="77777777" w:rsidTr="00393161">
        <w:tc>
          <w:tcPr>
            <w:tcW w:w="3510" w:type="dxa"/>
          </w:tcPr>
          <w:p w14:paraId="04A39CC0" w14:textId="2A0E94B7" w:rsidR="008918EE" w:rsidRPr="002004D6" w:rsidRDefault="008918EE" w:rsidP="00891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สัญญา</w:t>
            </w:r>
            <w:r w:rsidRPr="002004D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ซื้อ</w:t>
            </w: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</w:tcPr>
          <w:p w14:paraId="13C11C2A" w14:textId="3A529E39" w:rsidR="008918EE" w:rsidRPr="002004D6" w:rsidRDefault="008918EE" w:rsidP="008918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22363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F48CA5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45D32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383D68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98642C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6A47B7F6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918EE" w:rsidRPr="002004D6" w14:paraId="0C76AF51" w14:textId="77777777" w:rsidTr="00393161">
        <w:tc>
          <w:tcPr>
            <w:tcW w:w="3510" w:type="dxa"/>
          </w:tcPr>
          <w:p w14:paraId="2F117D0B" w14:textId="7B1BB97A" w:rsidR="008918EE" w:rsidRPr="002004D6" w:rsidRDefault="008918EE" w:rsidP="00891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4CF6DDF8" w14:textId="424900D1" w:rsidR="008918EE" w:rsidRPr="002004D6" w:rsidRDefault="008918EE" w:rsidP="008918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114.89</w:t>
            </w:r>
          </w:p>
        </w:tc>
        <w:tc>
          <w:tcPr>
            <w:tcW w:w="270" w:type="dxa"/>
          </w:tcPr>
          <w:p w14:paraId="35AE5E2B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D5F60BF" w14:textId="4EB71D2E" w:rsidR="008918EE" w:rsidRPr="002004D6" w:rsidRDefault="008918EE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30.31</w:t>
            </w:r>
          </w:p>
        </w:tc>
        <w:tc>
          <w:tcPr>
            <w:tcW w:w="270" w:type="dxa"/>
          </w:tcPr>
          <w:p w14:paraId="4F0F8A61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23C82FB" w14:textId="28EFFA03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13.00</w:t>
            </w:r>
          </w:p>
        </w:tc>
        <w:tc>
          <w:tcPr>
            <w:tcW w:w="270" w:type="dxa"/>
          </w:tcPr>
          <w:p w14:paraId="0679A590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03D138A4" w14:textId="65CEADCD" w:rsidR="008918EE" w:rsidRPr="002004D6" w:rsidRDefault="008918EE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3.54</w:t>
            </w:r>
          </w:p>
        </w:tc>
      </w:tr>
      <w:tr w:rsidR="008918EE" w:rsidRPr="002004D6" w14:paraId="0537A9A4" w14:textId="77777777" w:rsidTr="00393161">
        <w:tc>
          <w:tcPr>
            <w:tcW w:w="3510" w:type="dxa"/>
          </w:tcPr>
          <w:p w14:paraId="0515EEFF" w14:textId="54788F3C" w:rsidR="008918EE" w:rsidRPr="002004D6" w:rsidRDefault="008918EE" w:rsidP="00891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357E5074" w14:textId="301BDC65" w:rsidR="008918EE" w:rsidRDefault="008918EE" w:rsidP="008918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0.24</w:t>
            </w:r>
          </w:p>
        </w:tc>
        <w:tc>
          <w:tcPr>
            <w:tcW w:w="270" w:type="dxa"/>
          </w:tcPr>
          <w:p w14:paraId="49E1453C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229F97E" w14:textId="37E2E23D" w:rsidR="008918EE" w:rsidRDefault="008918EE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8.49</w:t>
            </w:r>
          </w:p>
        </w:tc>
        <w:tc>
          <w:tcPr>
            <w:tcW w:w="270" w:type="dxa"/>
          </w:tcPr>
          <w:p w14:paraId="7F5549C9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5FC9D42" w14:textId="160E05F2" w:rsidR="008918EE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0.20</w:t>
            </w:r>
          </w:p>
        </w:tc>
        <w:tc>
          <w:tcPr>
            <w:tcW w:w="270" w:type="dxa"/>
          </w:tcPr>
          <w:p w14:paraId="47299C8E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267DA8A" w14:textId="3306C8D7" w:rsidR="008918EE" w:rsidRDefault="008918EE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6.99</w:t>
            </w:r>
          </w:p>
        </w:tc>
      </w:tr>
      <w:tr w:rsidR="008918EE" w:rsidRPr="002004D6" w14:paraId="44481A6A" w14:textId="77777777" w:rsidTr="008918EE">
        <w:tc>
          <w:tcPr>
            <w:tcW w:w="3510" w:type="dxa"/>
          </w:tcPr>
          <w:p w14:paraId="4F6ACFC7" w14:textId="5DAD4736" w:rsidR="008918EE" w:rsidRPr="002004D6" w:rsidRDefault="008918EE" w:rsidP="00891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</w:tcPr>
          <w:p w14:paraId="4FB1ECEB" w14:textId="00EC26B2" w:rsidR="008918EE" w:rsidRPr="002004D6" w:rsidRDefault="008918EE" w:rsidP="008918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270" w:type="dxa"/>
          </w:tcPr>
          <w:p w14:paraId="77DAD539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132F474" w14:textId="3E7F1113" w:rsidR="008918EE" w:rsidRPr="002004D6" w:rsidRDefault="008918EE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1.89</w:t>
            </w:r>
          </w:p>
        </w:tc>
        <w:tc>
          <w:tcPr>
            <w:tcW w:w="270" w:type="dxa"/>
          </w:tcPr>
          <w:p w14:paraId="3AD8CCA6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A2FD339" w14:textId="5654F9C7" w:rsidR="008918EE" w:rsidRPr="002004D6" w:rsidRDefault="008918EE" w:rsidP="008918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7C70029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85DDF30" w14:textId="1D36498A" w:rsidR="008918EE" w:rsidRPr="002004D6" w:rsidRDefault="008918EE" w:rsidP="0031767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F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18EE" w:rsidRPr="002004D6" w14:paraId="2EC5A4DC" w14:textId="77777777" w:rsidTr="00421248">
        <w:tc>
          <w:tcPr>
            <w:tcW w:w="3510" w:type="dxa"/>
          </w:tcPr>
          <w:p w14:paraId="3106DBB2" w14:textId="689EA596" w:rsidR="008918EE" w:rsidRPr="002004D6" w:rsidRDefault="00811831" w:rsidP="00891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350" w:type="dxa"/>
          </w:tcPr>
          <w:p w14:paraId="6F27017F" w14:textId="28C15A7F" w:rsidR="008918EE" w:rsidRDefault="008918EE" w:rsidP="008918E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</w:t>
            </w:r>
            <w:r w:rsidR="008118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46714A11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333B6E" w14:textId="3772D996" w:rsidR="008918EE" w:rsidRDefault="008918EE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12.20</w:t>
            </w:r>
          </w:p>
        </w:tc>
        <w:tc>
          <w:tcPr>
            <w:tcW w:w="270" w:type="dxa"/>
          </w:tcPr>
          <w:p w14:paraId="5F7BA8DA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6098E63" w14:textId="4C123026" w:rsidR="008918EE" w:rsidRDefault="008918EE" w:rsidP="008918E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A8389E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B90D844" w14:textId="70CE07C8" w:rsidR="008918EE" w:rsidRDefault="008918EE" w:rsidP="00317678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E4F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918EE" w:rsidRPr="002004D6" w14:paraId="688A6E27" w14:textId="77777777" w:rsidTr="00075466">
        <w:tc>
          <w:tcPr>
            <w:tcW w:w="3510" w:type="dxa"/>
          </w:tcPr>
          <w:p w14:paraId="54784368" w14:textId="5F1900AB" w:rsidR="008918EE" w:rsidRPr="002004D6" w:rsidRDefault="008918EE" w:rsidP="00891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0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24BED981" w14:textId="1D868724" w:rsidR="008918EE" w:rsidRPr="002004D6" w:rsidRDefault="008918EE" w:rsidP="008918E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AAF2D8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331F29" w14:textId="7A38E5F5" w:rsidR="008918EE" w:rsidRPr="002004D6" w:rsidRDefault="00C9061F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</w:t>
            </w:r>
            <w:r w:rsidR="008918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13F47CF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B2707E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9276A1" w14:textId="77777777" w:rsidR="008918EE" w:rsidRPr="002004D6" w:rsidRDefault="008918EE" w:rsidP="008918E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0DDD03C" w14:textId="5D965E47" w:rsidR="008918EE" w:rsidRPr="002004D6" w:rsidRDefault="008918EE" w:rsidP="008918E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10.53</w:t>
            </w:r>
          </w:p>
        </w:tc>
      </w:tr>
    </w:tbl>
    <w:p w14:paraId="74DFFA5C" w14:textId="74191B5B" w:rsidR="00E827EF" w:rsidRPr="002004D6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F948944" w14:textId="77777777" w:rsidR="00E827EF" w:rsidRPr="004F4BD2" w:rsidRDefault="00E827EF" w:rsidP="00E827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F4BD2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</w:p>
    <w:p w14:paraId="1062DAA2" w14:textId="77777777" w:rsidR="00E827EF" w:rsidRPr="002004D6" w:rsidRDefault="00E827EF" w:rsidP="00E82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9579C8" w14:textId="368376D6" w:rsidR="00070550" w:rsidRPr="002004D6" w:rsidRDefault="00070550" w:rsidP="0007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004D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005EC">
        <w:rPr>
          <w:rFonts w:asciiTheme="majorBidi" w:hAnsiTheme="majorBidi" w:cstheme="majorBidi"/>
          <w:sz w:val="28"/>
          <w:szCs w:val="28"/>
        </w:rPr>
        <w:t xml:space="preserve">30 </w:t>
      </w:r>
      <w:r w:rsidR="008005EC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9F7B11" w:rsidRPr="002004D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</w:rPr>
        <w:t>256</w:t>
      </w:r>
      <w:r w:rsidR="009F7B11" w:rsidRPr="002004D6">
        <w:rPr>
          <w:rFonts w:asciiTheme="majorBidi" w:hAnsiTheme="majorBidi" w:cstheme="majorBidi"/>
          <w:sz w:val="28"/>
          <w:szCs w:val="28"/>
        </w:rPr>
        <w:t>5</w:t>
      </w:r>
      <w:r w:rsidRPr="002004D6">
        <w:rPr>
          <w:rFonts w:asciiTheme="majorBidi" w:hAnsiTheme="majorBidi" w:cstheme="majorBidi"/>
          <w:sz w:val="28"/>
          <w:szCs w:val="28"/>
        </w:rPr>
        <w:t xml:space="preserve"> </w:t>
      </w:r>
      <w:r w:rsidRPr="002004D6">
        <w:rPr>
          <w:rFonts w:asciiTheme="majorBidi" w:hAnsiTheme="majorBidi" w:cstheme="majorBidi"/>
          <w:sz w:val="28"/>
          <w:szCs w:val="28"/>
          <w:cs/>
        </w:rPr>
        <w:t>บริษัทมีหนี้สินที่อาจเกิดขึ้</w:t>
      </w:r>
      <w:r w:rsidRPr="002004D6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2004D6">
        <w:rPr>
          <w:rFonts w:asciiTheme="majorBidi" w:hAnsiTheme="majorBidi" w:cstheme="majorBidi"/>
          <w:sz w:val="28"/>
          <w:szCs w:val="28"/>
          <w:cs/>
        </w:rPr>
        <w:t>จากการเข้าร่วมค้ำประกันสินเชื่อที่สถาบันการเงินให้แก่บริษัทย่อย</w:t>
      </w:r>
      <w:r w:rsidR="000D2229" w:rsidRPr="002004D6">
        <w:rPr>
          <w:rFonts w:asciiTheme="majorBidi" w:hAnsiTheme="majorBidi" w:cstheme="majorBidi"/>
          <w:sz w:val="28"/>
          <w:szCs w:val="28"/>
        </w:rPr>
        <w:br/>
      </w:r>
      <w:r w:rsidRPr="002004D6">
        <w:rPr>
          <w:rFonts w:asciiTheme="majorBidi" w:hAnsiTheme="majorBidi" w:cstheme="majorBidi"/>
          <w:sz w:val="28"/>
          <w:szCs w:val="28"/>
          <w:cs/>
        </w:rPr>
        <w:t>บางแห่ง</w:t>
      </w:r>
      <w:r w:rsidRPr="004F4BD2">
        <w:rPr>
          <w:rFonts w:asciiTheme="majorBidi" w:hAnsiTheme="majorBidi" w:cstheme="majorBidi"/>
          <w:sz w:val="28"/>
          <w:szCs w:val="28"/>
          <w:cs/>
        </w:rPr>
        <w:t>จำนวนเงินรวมประมาณ</w:t>
      </w:r>
      <w:r w:rsidRPr="004F4BD2">
        <w:rPr>
          <w:rFonts w:asciiTheme="majorBidi" w:hAnsiTheme="majorBidi" w:cstheme="majorBidi"/>
          <w:sz w:val="28"/>
          <w:szCs w:val="28"/>
        </w:rPr>
        <w:t xml:space="preserve"> </w:t>
      </w:r>
      <w:r w:rsidR="004F4BD2" w:rsidRPr="004F4BD2">
        <w:rPr>
          <w:rFonts w:asciiTheme="majorBidi" w:hAnsiTheme="majorBidi" w:cstheme="majorBidi"/>
          <w:sz w:val="28"/>
          <w:szCs w:val="28"/>
        </w:rPr>
        <w:t>1,379.0</w:t>
      </w:r>
      <w:r w:rsidR="00F46CC3" w:rsidRPr="004F4BD2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4F4BD2">
        <w:rPr>
          <w:rFonts w:asciiTheme="majorBidi" w:hAnsiTheme="majorBidi" w:hint="cs"/>
          <w:sz w:val="28"/>
          <w:szCs w:val="28"/>
          <w:cs/>
        </w:rPr>
        <w:t>ล้านบาท</w:t>
      </w:r>
      <w:r w:rsidR="00F46CC3" w:rsidRPr="004F4BD2">
        <w:rPr>
          <w:rFonts w:asciiTheme="majorBidi" w:hAnsiTheme="majorBidi"/>
          <w:sz w:val="28"/>
          <w:szCs w:val="28"/>
          <w:cs/>
        </w:rPr>
        <w:t xml:space="preserve"> </w:t>
      </w:r>
      <w:r w:rsidR="00F46CC3" w:rsidRPr="004F4BD2">
        <w:rPr>
          <w:rFonts w:asciiTheme="majorBidi" w:hAnsiTheme="majorBidi" w:hint="cs"/>
          <w:sz w:val="28"/>
          <w:szCs w:val="28"/>
          <w:cs/>
        </w:rPr>
        <w:t>และ</w:t>
      </w:r>
      <w:r w:rsidR="00F46CC3" w:rsidRPr="004F4BD2">
        <w:rPr>
          <w:rFonts w:asciiTheme="majorBidi" w:hAnsiTheme="majorBidi"/>
          <w:sz w:val="28"/>
          <w:szCs w:val="28"/>
          <w:cs/>
        </w:rPr>
        <w:t xml:space="preserve"> </w:t>
      </w:r>
      <w:r w:rsidR="004F4BD2" w:rsidRPr="004F4BD2">
        <w:rPr>
          <w:rFonts w:asciiTheme="majorBidi" w:hAnsiTheme="majorBidi"/>
          <w:sz w:val="28"/>
          <w:szCs w:val="28"/>
        </w:rPr>
        <w:t>5.0</w:t>
      </w:r>
      <w:r w:rsidR="00F46CC3" w:rsidRPr="004F4BD2">
        <w:rPr>
          <w:rFonts w:asciiTheme="majorBidi" w:hAnsiTheme="majorBidi" w:cstheme="majorBidi"/>
          <w:sz w:val="28"/>
          <w:szCs w:val="28"/>
        </w:rPr>
        <w:t xml:space="preserve"> </w:t>
      </w:r>
      <w:r w:rsidR="00F46CC3" w:rsidRPr="004F4BD2">
        <w:rPr>
          <w:rFonts w:asciiTheme="majorBidi" w:hAnsiTheme="majorBidi" w:cstheme="majorBidi" w:hint="cs"/>
          <w:sz w:val="28"/>
          <w:szCs w:val="28"/>
          <w:cs/>
        </w:rPr>
        <w:t>ล้านเหรียญสหรัฐอเมริกา</w:t>
      </w:r>
    </w:p>
    <w:p w14:paraId="2DF8388E" w14:textId="77777777" w:rsidR="004766FB" w:rsidRPr="002004D6" w:rsidRDefault="004766FB" w:rsidP="00070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DA3143" w14:textId="492ABBC7" w:rsidR="00643C0C" w:rsidRPr="00C640D6" w:rsidRDefault="00643C0C" w:rsidP="00643C0C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C640D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</w:t>
      </w:r>
      <w:r w:rsidR="00C640D6" w:rsidRPr="00C640D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น</w:t>
      </w:r>
    </w:p>
    <w:p w14:paraId="4D5053AE" w14:textId="149CDE45" w:rsidR="008F5B55" w:rsidRPr="00C640D6" w:rsidRDefault="008F5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616AC32" w14:textId="3095DBCA" w:rsidR="00255CF6" w:rsidRPr="00BE227E" w:rsidRDefault="00643C0C" w:rsidP="00BE2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C640D6">
        <w:rPr>
          <w:rFonts w:asciiTheme="majorBidi" w:hAnsiTheme="majorBidi" w:cstheme="majorBidi" w:hint="cs"/>
          <w:sz w:val="28"/>
          <w:szCs w:val="28"/>
          <w:cs/>
        </w:rPr>
        <w:t>ในการประชุม</w:t>
      </w:r>
      <w:r w:rsidR="00C640D6" w:rsidRPr="00C640D6">
        <w:rPr>
          <w:rFonts w:asciiTheme="majorBidi" w:hAnsiTheme="majorBidi" w:cstheme="majorBidi" w:hint="cs"/>
          <w:sz w:val="28"/>
          <w:szCs w:val="28"/>
          <w:cs/>
        </w:rPr>
        <w:t>คณะกรรมการ</w:t>
      </w:r>
      <w:r w:rsidRPr="00C640D6">
        <w:rPr>
          <w:rFonts w:asciiTheme="majorBidi" w:hAnsiTheme="majorBidi" w:cstheme="majorBidi" w:hint="cs"/>
          <w:sz w:val="28"/>
          <w:szCs w:val="28"/>
          <w:cs/>
        </w:rPr>
        <w:t xml:space="preserve">ของบริษัทเมื่อวันที่ </w:t>
      </w:r>
      <w:r w:rsidRPr="00C640D6">
        <w:rPr>
          <w:rFonts w:asciiTheme="majorBidi" w:hAnsiTheme="majorBidi" w:cstheme="majorBidi"/>
          <w:sz w:val="28"/>
          <w:szCs w:val="28"/>
        </w:rPr>
        <w:t>2</w:t>
      </w:r>
      <w:r w:rsidR="00BE227E" w:rsidRPr="00C640D6">
        <w:rPr>
          <w:rFonts w:asciiTheme="majorBidi" w:hAnsiTheme="majorBidi" w:cstheme="majorBidi"/>
          <w:sz w:val="28"/>
          <w:szCs w:val="28"/>
        </w:rPr>
        <w:t>1</w:t>
      </w:r>
      <w:r w:rsidRPr="00C640D6">
        <w:rPr>
          <w:rFonts w:asciiTheme="majorBidi" w:hAnsiTheme="majorBidi" w:cstheme="majorBidi"/>
          <w:sz w:val="28"/>
          <w:szCs w:val="28"/>
        </w:rPr>
        <w:t xml:space="preserve"> </w:t>
      </w:r>
      <w:r w:rsidR="00BE227E" w:rsidRPr="00C640D6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C640D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640D6">
        <w:rPr>
          <w:rFonts w:asciiTheme="majorBidi" w:hAnsiTheme="majorBidi" w:cstheme="majorBidi"/>
          <w:sz w:val="28"/>
          <w:szCs w:val="28"/>
        </w:rPr>
        <w:t xml:space="preserve">2565 </w:t>
      </w:r>
      <w:r w:rsidR="00C640D6" w:rsidRPr="00C640D6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</w:t>
      </w:r>
      <w:r w:rsidRPr="00C640D6">
        <w:rPr>
          <w:rFonts w:asciiTheme="majorBidi" w:hAnsiTheme="majorBidi" w:cstheme="majorBidi" w:hint="cs"/>
          <w:sz w:val="28"/>
          <w:szCs w:val="28"/>
          <w:cs/>
        </w:rPr>
        <w:t>มีมติอนุมัติ</w:t>
      </w:r>
      <w:r w:rsidR="00BE227E" w:rsidRPr="00C640D6">
        <w:rPr>
          <w:rFonts w:asciiTheme="majorBidi" w:hAnsiTheme="majorBidi" w:cstheme="majorBidi" w:hint="cs"/>
          <w:sz w:val="28"/>
          <w:szCs w:val="28"/>
          <w:cs/>
        </w:rPr>
        <w:t>ก</w:t>
      </w:r>
      <w:r w:rsidR="00BE227E" w:rsidRPr="00C640D6">
        <w:rPr>
          <w:rFonts w:asciiTheme="majorBidi" w:hAnsiTheme="majorBidi" w:hint="cs"/>
          <w:sz w:val="28"/>
          <w:szCs w:val="28"/>
          <w:cs/>
        </w:rPr>
        <w:t>าร</w:t>
      </w:r>
      <w:r w:rsidR="00C640D6" w:rsidRPr="00C640D6">
        <w:rPr>
          <w:rFonts w:asciiTheme="majorBidi" w:hAnsiTheme="majorBidi" w:hint="cs"/>
          <w:sz w:val="28"/>
          <w:szCs w:val="28"/>
          <w:cs/>
        </w:rPr>
        <w:t>ปรับ</w:t>
      </w:r>
      <w:r w:rsidR="00BE227E" w:rsidRPr="00C640D6">
        <w:rPr>
          <w:rFonts w:asciiTheme="majorBidi" w:hAnsiTheme="majorBidi" w:hint="cs"/>
          <w:sz w:val="28"/>
          <w:szCs w:val="28"/>
          <w:cs/>
        </w:rPr>
        <w:t>โครงสร้างภายในของกลุ่มบริษัท</w:t>
      </w:r>
      <w:r w:rsidR="00C640D6" w:rsidRPr="00C640D6">
        <w:rPr>
          <w:rFonts w:asciiTheme="majorBidi" w:hAnsiTheme="majorBidi" w:hint="cs"/>
          <w:sz w:val="28"/>
          <w:szCs w:val="28"/>
          <w:cs/>
        </w:rPr>
        <w:t xml:space="preserve"> โดย</w:t>
      </w:r>
      <w:r w:rsidRPr="00C640D6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BE227E" w:rsidRPr="00C640D6">
        <w:rPr>
          <w:rFonts w:asciiTheme="majorBidi" w:hAnsiTheme="majorBidi" w:hint="cs"/>
          <w:sz w:val="28"/>
          <w:szCs w:val="28"/>
          <w:cs/>
        </w:rPr>
        <w:t>ควบรวมกิจการของ</w:t>
      </w:r>
      <w:r w:rsidR="00C640D6">
        <w:rPr>
          <w:rFonts w:asciiTheme="majorBidi" w:hAnsiTheme="majorBidi" w:hint="cs"/>
          <w:sz w:val="28"/>
          <w:szCs w:val="28"/>
          <w:cs/>
        </w:rPr>
        <w:t>บริษัท</w:t>
      </w:r>
      <w:r w:rsidR="00C640D6" w:rsidRPr="00C640D6">
        <w:rPr>
          <w:rFonts w:asciiTheme="majorBidi" w:hAnsiTheme="majorBidi" w:hint="cs"/>
          <w:sz w:val="28"/>
          <w:szCs w:val="28"/>
          <w:cs/>
        </w:rPr>
        <w:t xml:space="preserve">ย่อยจำนวน </w:t>
      </w:r>
      <w:r w:rsidR="00C640D6" w:rsidRPr="00C640D6">
        <w:rPr>
          <w:rFonts w:asciiTheme="majorBidi" w:hAnsiTheme="majorBidi"/>
          <w:sz w:val="28"/>
          <w:szCs w:val="28"/>
        </w:rPr>
        <w:t xml:space="preserve">2 </w:t>
      </w:r>
      <w:r w:rsidR="00C640D6" w:rsidRPr="00C640D6">
        <w:rPr>
          <w:rFonts w:asciiTheme="majorBidi" w:hAnsiTheme="majorBidi" w:hint="cs"/>
          <w:sz w:val="28"/>
          <w:szCs w:val="28"/>
          <w:cs/>
        </w:rPr>
        <w:t xml:space="preserve">แห่ง คือ </w:t>
      </w:r>
      <w:r w:rsidR="00BE227E" w:rsidRPr="00C640D6">
        <w:rPr>
          <w:rFonts w:asciiTheme="majorBidi" w:hAnsiTheme="majorBidi" w:hint="cs"/>
          <w:sz w:val="28"/>
          <w:szCs w:val="28"/>
          <w:cs/>
        </w:rPr>
        <w:t>บริษัท</w:t>
      </w:r>
      <w:r w:rsidR="00BE227E" w:rsidRPr="00C640D6">
        <w:rPr>
          <w:rFonts w:asciiTheme="majorBidi" w:hAnsiTheme="majorBidi"/>
          <w:sz w:val="28"/>
          <w:szCs w:val="28"/>
          <w:cs/>
        </w:rPr>
        <w:t xml:space="preserve"> </w:t>
      </w:r>
      <w:r w:rsidR="00BE227E" w:rsidRPr="00C640D6">
        <w:rPr>
          <w:rFonts w:asciiTheme="majorBidi" w:hAnsiTheme="majorBidi" w:hint="cs"/>
          <w:sz w:val="28"/>
          <w:szCs w:val="28"/>
          <w:cs/>
        </w:rPr>
        <w:t>สุรพลอะควาคัลเจอร์</w:t>
      </w:r>
      <w:r w:rsidR="00BE227E" w:rsidRPr="00C640D6">
        <w:rPr>
          <w:rFonts w:asciiTheme="majorBidi" w:hAnsiTheme="majorBidi"/>
          <w:sz w:val="28"/>
          <w:szCs w:val="28"/>
          <w:cs/>
        </w:rPr>
        <w:t xml:space="preserve"> </w:t>
      </w:r>
      <w:r w:rsidR="00BE227E" w:rsidRPr="00C640D6">
        <w:rPr>
          <w:rFonts w:asciiTheme="majorBidi" w:hAnsiTheme="majorBidi" w:hint="cs"/>
          <w:sz w:val="28"/>
          <w:szCs w:val="28"/>
          <w:cs/>
        </w:rPr>
        <w:t>จำกัด</w:t>
      </w:r>
      <w:r w:rsidR="00BE227E" w:rsidRPr="00C640D6">
        <w:rPr>
          <w:rFonts w:asciiTheme="majorBidi" w:hAnsiTheme="majorBidi"/>
          <w:sz w:val="28"/>
          <w:szCs w:val="28"/>
          <w:cs/>
        </w:rPr>
        <w:t xml:space="preserve"> </w:t>
      </w:r>
      <w:r w:rsidR="00BE227E" w:rsidRPr="00C640D6">
        <w:rPr>
          <w:rFonts w:asciiTheme="majorBidi" w:hAnsiTheme="majorBidi" w:hint="cs"/>
          <w:sz w:val="28"/>
          <w:szCs w:val="28"/>
          <w:cs/>
        </w:rPr>
        <w:t>และบริษัท</w:t>
      </w:r>
      <w:r w:rsidR="00BE227E" w:rsidRPr="00C640D6">
        <w:rPr>
          <w:rFonts w:asciiTheme="majorBidi" w:hAnsiTheme="majorBidi"/>
          <w:sz w:val="28"/>
          <w:szCs w:val="28"/>
          <w:cs/>
        </w:rPr>
        <w:t xml:space="preserve"> </w:t>
      </w:r>
      <w:r w:rsidR="00BE227E" w:rsidRPr="00C640D6">
        <w:rPr>
          <w:rFonts w:asciiTheme="majorBidi" w:hAnsiTheme="majorBidi" w:hint="cs"/>
          <w:sz w:val="28"/>
          <w:szCs w:val="28"/>
          <w:cs/>
        </w:rPr>
        <w:t>จันทบุรีมารีนฟาร์ม</w:t>
      </w:r>
      <w:r w:rsidR="00BE227E" w:rsidRPr="00C640D6">
        <w:rPr>
          <w:rFonts w:asciiTheme="majorBidi" w:hAnsiTheme="majorBidi"/>
          <w:sz w:val="28"/>
          <w:szCs w:val="28"/>
          <w:cs/>
        </w:rPr>
        <w:t xml:space="preserve"> </w:t>
      </w:r>
      <w:r w:rsidR="00BE227E" w:rsidRPr="00C640D6">
        <w:rPr>
          <w:rFonts w:asciiTheme="majorBidi" w:hAnsiTheme="majorBidi" w:hint="cs"/>
          <w:sz w:val="28"/>
          <w:szCs w:val="28"/>
          <w:cs/>
        </w:rPr>
        <w:t>จำกัด</w:t>
      </w:r>
      <w:r w:rsidR="00BE227E" w:rsidRPr="00C640D6">
        <w:rPr>
          <w:rFonts w:asciiTheme="majorBidi" w:hAnsiTheme="majorBidi"/>
          <w:sz w:val="28"/>
          <w:szCs w:val="28"/>
          <w:cs/>
        </w:rPr>
        <w:t xml:space="preserve"> </w:t>
      </w:r>
      <w:r w:rsidR="00C640D6">
        <w:rPr>
          <w:rFonts w:asciiTheme="majorBidi" w:hAnsiTheme="majorBidi" w:hint="cs"/>
          <w:sz w:val="28"/>
          <w:szCs w:val="28"/>
          <w:cs/>
        </w:rPr>
        <w:t>และ</w:t>
      </w:r>
      <w:r w:rsidR="00C640D6" w:rsidRPr="00C640D6">
        <w:rPr>
          <w:rFonts w:asciiTheme="majorBidi" w:hAnsiTheme="majorBidi" w:hint="cs"/>
          <w:sz w:val="28"/>
          <w:szCs w:val="28"/>
          <w:cs/>
        </w:rPr>
        <w:t>จดทะเบียนจัดตั้งเป็นบริษัทย่อยแห่งใหม่</w:t>
      </w:r>
      <w:r w:rsidR="00C640D6">
        <w:rPr>
          <w:rFonts w:asciiTheme="majorBidi" w:hAnsiTheme="majorBidi" w:hint="cs"/>
          <w:sz w:val="28"/>
          <w:szCs w:val="28"/>
          <w:cs/>
        </w:rPr>
        <w:t xml:space="preserve"> </w:t>
      </w:r>
      <w:r w:rsidR="000E38BA">
        <w:rPr>
          <w:rFonts w:asciiTheme="majorBidi" w:hAnsiTheme="majorBidi" w:hint="cs"/>
          <w:sz w:val="28"/>
          <w:szCs w:val="28"/>
          <w:cs/>
        </w:rPr>
        <w:t xml:space="preserve">ที่มีทุนจดทะเบียนจำนวน </w:t>
      </w:r>
      <w:r w:rsidR="000E38BA">
        <w:rPr>
          <w:rFonts w:asciiTheme="majorBidi" w:hAnsiTheme="majorBidi"/>
          <w:sz w:val="28"/>
          <w:szCs w:val="28"/>
        </w:rPr>
        <w:t xml:space="preserve">107.60 </w:t>
      </w:r>
      <w:r w:rsidR="000E38BA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="00C640D6" w:rsidRPr="00C640D6">
        <w:rPr>
          <w:rFonts w:asciiTheme="majorBidi" w:hAnsiTheme="majorBidi" w:hint="cs"/>
          <w:sz w:val="28"/>
          <w:szCs w:val="28"/>
          <w:cs/>
        </w:rPr>
        <w:t xml:space="preserve">เพื่อทำหน้าที่ในการดูและบริหารจัดการทรัพย์สินทั้งหมดที่รับโอนมาจาก </w:t>
      </w:r>
      <w:r w:rsidR="00C640D6" w:rsidRPr="00C640D6">
        <w:rPr>
          <w:rFonts w:asciiTheme="majorBidi" w:hAnsiTheme="majorBidi"/>
          <w:sz w:val="28"/>
          <w:szCs w:val="28"/>
        </w:rPr>
        <w:t xml:space="preserve">2 </w:t>
      </w:r>
      <w:r w:rsidR="00C640D6" w:rsidRPr="00C640D6">
        <w:rPr>
          <w:rFonts w:asciiTheme="majorBidi" w:hAnsiTheme="majorBidi" w:hint="cs"/>
          <w:sz w:val="28"/>
          <w:szCs w:val="28"/>
          <w:cs/>
        </w:rPr>
        <w:t>บริษัทย่อยดังกล่าว โดยคาด</w:t>
      </w:r>
      <w:r w:rsidR="00BE227E" w:rsidRPr="00C640D6">
        <w:rPr>
          <w:rFonts w:asciiTheme="majorBidi" w:hAnsiTheme="majorBidi" w:hint="cs"/>
          <w:sz w:val="28"/>
          <w:szCs w:val="28"/>
          <w:cs/>
        </w:rPr>
        <w:t>ว่าจะ</w:t>
      </w:r>
      <w:r w:rsidR="00C640D6" w:rsidRPr="00C640D6">
        <w:rPr>
          <w:rFonts w:asciiTheme="majorBidi" w:hAnsiTheme="majorBidi" w:hint="cs"/>
          <w:sz w:val="28"/>
          <w:szCs w:val="28"/>
          <w:cs/>
        </w:rPr>
        <w:t xml:space="preserve">ดำเนินการขั้นตอนทางกฎหมายในการจัดตั้งบริษัทใหม่แล้วเสร็จภายในไตรมาสที่ </w:t>
      </w:r>
      <w:r w:rsidR="00C640D6" w:rsidRPr="00C640D6">
        <w:rPr>
          <w:rFonts w:asciiTheme="majorBidi" w:hAnsiTheme="majorBidi"/>
          <w:sz w:val="28"/>
          <w:szCs w:val="28"/>
        </w:rPr>
        <w:t xml:space="preserve">4 </w:t>
      </w:r>
      <w:r w:rsidR="00C640D6" w:rsidRPr="00C640D6">
        <w:rPr>
          <w:rFonts w:asciiTheme="majorBidi" w:hAnsiTheme="majorBidi" w:hint="cs"/>
          <w:sz w:val="28"/>
          <w:szCs w:val="28"/>
          <w:cs/>
        </w:rPr>
        <w:t xml:space="preserve">ของปี </w:t>
      </w:r>
      <w:r w:rsidR="00C640D6" w:rsidRPr="00C640D6">
        <w:rPr>
          <w:rFonts w:asciiTheme="majorBidi" w:hAnsiTheme="majorBidi"/>
          <w:sz w:val="28"/>
          <w:szCs w:val="28"/>
        </w:rPr>
        <w:t>2565</w:t>
      </w:r>
    </w:p>
    <w:sectPr w:rsidR="00255CF6" w:rsidRPr="00BE227E" w:rsidSect="00C57B52">
      <w:headerReference w:type="default" r:id="rId9"/>
      <w:footerReference w:type="default" r:id="rId10"/>
      <w:pgSz w:w="11907" w:h="16840"/>
      <w:pgMar w:top="691" w:right="1152" w:bottom="576" w:left="1152" w:header="720" w:footer="720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CDCC6" w14:textId="77777777" w:rsidR="00412F41" w:rsidRDefault="00412F41" w:rsidP="004956B4">
      <w:r>
        <w:separator/>
      </w:r>
    </w:p>
  </w:endnote>
  <w:endnote w:type="continuationSeparator" w:id="0">
    <w:p w14:paraId="1A50464B" w14:textId="77777777" w:rsidR="00412F41" w:rsidRDefault="00412F41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5803EF" w14:textId="77777777" w:rsidR="00DA5C68" w:rsidRPr="006F59B5" w:rsidRDefault="00DA5C68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B338DD">
      <w:rPr>
        <w:rStyle w:val="PageNumber"/>
        <w:rFonts w:ascii="Angsana New" w:hAnsi="Angsana New"/>
        <w:noProof/>
        <w:sz w:val="30"/>
        <w:szCs w:val="30"/>
        <w:cs/>
      </w:rPr>
      <w:t>16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59B88B9" w14:textId="77777777" w:rsidR="00DA5C68" w:rsidRPr="007661AC" w:rsidRDefault="00DA5C68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081EF" w14:textId="77777777" w:rsidR="00412F41" w:rsidRDefault="00412F41" w:rsidP="004956B4">
      <w:r>
        <w:separator/>
      </w:r>
    </w:p>
  </w:footnote>
  <w:footnote w:type="continuationSeparator" w:id="0">
    <w:p w14:paraId="2E3E2288" w14:textId="77777777" w:rsidR="00412F41" w:rsidRDefault="00412F41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E5B83" w14:textId="77777777" w:rsidR="000D619A" w:rsidRPr="00EB20B9" w:rsidRDefault="000D619A" w:rsidP="005E4D7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EB20B9">
      <w:rPr>
        <w:rFonts w:ascii="Angsana New" w:hAnsi="Angsana New"/>
        <w:b w:val="0"/>
        <w:bCs/>
        <w:sz w:val="30"/>
        <w:szCs w:val="30"/>
      </w:rPr>
      <w:t xml:space="preserve"> </w:t>
    </w: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14:paraId="2B69A34E" w14:textId="77777777" w:rsidR="000D619A" w:rsidRPr="00EB20B9" w:rsidRDefault="000D619A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EB20B9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14:paraId="0EAAC4B3" w14:textId="2E9E25DC" w:rsidR="000D619A" w:rsidRPr="00EB20B9" w:rsidRDefault="00C57B52" w:rsidP="005E4D7A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สามเดือนและหกเดือน</w:t>
    </w: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/>
        <w:sz w:val="30"/>
        <w:szCs w:val="30"/>
        <w:lang w:bidi="th-TH"/>
      </w:rPr>
      <w:t>30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="000D619A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 w:rsidR="000D619A">
      <w:rPr>
        <w:rFonts w:ascii="Angsana New" w:hAnsi="Angsana New"/>
        <w:sz w:val="30"/>
        <w:szCs w:val="30"/>
        <w:lang w:val="en-US" w:bidi="th-TH"/>
      </w:rPr>
      <w:t>2565</w:t>
    </w:r>
    <w:r w:rsidR="000D619A" w:rsidRPr="00EB20B9">
      <w:rPr>
        <w:rFonts w:ascii="Angsana New" w:hAnsi="Angsana New"/>
        <w:sz w:val="30"/>
        <w:szCs w:val="30"/>
        <w:lang w:bidi="th-TH"/>
      </w:rPr>
      <w:t xml:space="preserve"> </w:t>
    </w:r>
    <w:r w:rsidR="000D619A" w:rsidRPr="00EB20B9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14:paraId="4848C6F1" w14:textId="77777777" w:rsidR="000D619A" w:rsidRPr="00D74AD8" w:rsidRDefault="000D619A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6354318"/>
    <w:multiLevelType w:val="hybridMultilevel"/>
    <w:tmpl w:val="587CFB42"/>
    <w:lvl w:ilvl="0" w:tplc="AA201F2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122733"/>
    <w:multiLevelType w:val="hybridMultilevel"/>
    <w:tmpl w:val="157A65E6"/>
    <w:lvl w:ilvl="0" w:tplc="C58C3FA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6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9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7730378"/>
    <w:multiLevelType w:val="hybridMultilevel"/>
    <w:tmpl w:val="5BD697BC"/>
    <w:lvl w:ilvl="0" w:tplc="EFB492F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401F1D1C"/>
    <w:multiLevelType w:val="hybridMultilevel"/>
    <w:tmpl w:val="A88C7258"/>
    <w:lvl w:ilvl="0" w:tplc="620C0478">
      <w:start w:val="13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7">
    <w:nsid w:val="5F0D4A1E"/>
    <w:multiLevelType w:val="hybridMultilevel"/>
    <w:tmpl w:val="B802B1A0"/>
    <w:lvl w:ilvl="0" w:tplc="10A87EE0">
      <w:numFmt w:val="bullet"/>
      <w:lvlText w:val="-"/>
      <w:lvlJc w:val="left"/>
      <w:pPr>
        <w:ind w:left="3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1" w:hanging="360"/>
      </w:pPr>
      <w:rPr>
        <w:rFonts w:ascii="Wingdings" w:hAnsi="Wingdings" w:hint="default"/>
      </w:rPr>
    </w:lvl>
  </w:abstractNum>
  <w:abstractNum w:abstractNumId="38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2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21"/>
  </w:num>
  <w:num w:numId="13">
    <w:abstractNumId w:val="40"/>
  </w:num>
  <w:num w:numId="14">
    <w:abstractNumId w:val="22"/>
  </w:num>
  <w:num w:numId="15">
    <w:abstractNumId w:val="26"/>
  </w:num>
  <w:num w:numId="16">
    <w:abstractNumId w:val="43"/>
  </w:num>
  <w:num w:numId="17">
    <w:abstractNumId w:val="44"/>
  </w:num>
  <w:num w:numId="18">
    <w:abstractNumId w:val="30"/>
  </w:num>
  <w:num w:numId="19">
    <w:abstractNumId w:val="17"/>
  </w:num>
  <w:num w:numId="20">
    <w:abstractNumId w:val="19"/>
  </w:num>
  <w:num w:numId="21">
    <w:abstractNumId w:val="28"/>
  </w:num>
  <w:num w:numId="22">
    <w:abstractNumId w:val="18"/>
  </w:num>
  <w:num w:numId="23">
    <w:abstractNumId w:val="14"/>
  </w:num>
  <w:num w:numId="24">
    <w:abstractNumId w:val="15"/>
  </w:num>
  <w:num w:numId="25">
    <w:abstractNumId w:val="12"/>
  </w:num>
  <w:num w:numId="26">
    <w:abstractNumId w:val="25"/>
  </w:num>
  <w:num w:numId="27">
    <w:abstractNumId w:val="35"/>
  </w:num>
  <w:num w:numId="28">
    <w:abstractNumId w:val="41"/>
  </w:num>
  <w:num w:numId="29">
    <w:abstractNumId w:val="23"/>
  </w:num>
  <w:num w:numId="30">
    <w:abstractNumId w:val="5"/>
  </w:num>
  <w:num w:numId="31">
    <w:abstractNumId w:val="5"/>
  </w:num>
  <w:num w:numId="32">
    <w:abstractNumId w:val="29"/>
  </w:num>
  <w:num w:numId="33">
    <w:abstractNumId w:val="13"/>
  </w:num>
  <w:num w:numId="34">
    <w:abstractNumId w:val="11"/>
  </w:num>
  <w:num w:numId="35">
    <w:abstractNumId w:val="16"/>
  </w:num>
  <w:num w:numId="36">
    <w:abstractNumId w:val="39"/>
  </w:num>
  <w:num w:numId="37">
    <w:abstractNumId w:val="20"/>
  </w:num>
  <w:num w:numId="38">
    <w:abstractNumId w:val="42"/>
  </w:num>
  <w:num w:numId="39">
    <w:abstractNumId w:val="32"/>
  </w:num>
  <w:num w:numId="40">
    <w:abstractNumId w:val="31"/>
  </w:num>
  <w:num w:numId="41">
    <w:abstractNumId w:val="10"/>
  </w:num>
  <w:num w:numId="42">
    <w:abstractNumId w:val="27"/>
  </w:num>
  <w:num w:numId="43">
    <w:abstractNumId w:val="37"/>
  </w:num>
  <w:num w:numId="44">
    <w:abstractNumId w:val="36"/>
  </w:num>
  <w:num w:numId="45">
    <w:abstractNumId w:val="33"/>
  </w:num>
  <w:num w:numId="46">
    <w:abstractNumId w:val="38"/>
  </w:num>
  <w:num w:numId="47">
    <w:abstractNumId w:val="45"/>
  </w:num>
  <w:num w:numId="48">
    <w:abstractNumId w:val="45"/>
  </w:num>
  <w:num w:numId="49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7F0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E7C"/>
    <w:rsid w:val="00024FC9"/>
    <w:rsid w:val="000259EB"/>
    <w:rsid w:val="00026078"/>
    <w:rsid w:val="000263EB"/>
    <w:rsid w:val="000264EA"/>
    <w:rsid w:val="000267B8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DD4"/>
    <w:rsid w:val="00031F19"/>
    <w:rsid w:val="00032181"/>
    <w:rsid w:val="00032392"/>
    <w:rsid w:val="000325A4"/>
    <w:rsid w:val="000327A5"/>
    <w:rsid w:val="00032D4D"/>
    <w:rsid w:val="00032F5B"/>
    <w:rsid w:val="00033524"/>
    <w:rsid w:val="00033888"/>
    <w:rsid w:val="000339B8"/>
    <w:rsid w:val="00033A3C"/>
    <w:rsid w:val="00035AA5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3F9D"/>
    <w:rsid w:val="000443D1"/>
    <w:rsid w:val="00044AA1"/>
    <w:rsid w:val="00044B2E"/>
    <w:rsid w:val="00044F10"/>
    <w:rsid w:val="000451CF"/>
    <w:rsid w:val="0004524F"/>
    <w:rsid w:val="000455F1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5BE"/>
    <w:rsid w:val="000526B6"/>
    <w:rsid w:val="00052BDE"/>
    <w:rsid w:val="00052E02"/>
    <w:rsid w:val="0005311E"/>
    <w:rsid w:val="000532AE"/>
    <w:rsid w:val="00054BA4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210C"/>
    <w:rsid w:val="000622B0"/>
    <w:rsid w:val="00062603"/>
    <w:rsid w:val="00062ABE"/>
    <w:rsid w:val="00062B9C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70E"/>
    <w:rsid w:val="000668E8"/>
    <w:rsid w:val="0006692E"/>
    <w:rsid w:val="00066A1A"/>
    <w:rsid w:val="000671D5"/>
    <w:rsid w:val="000674B3"/>
    <w:rsid w:val="00067940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89D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80074"/>
    <w:rsid w:val="000800A1"/>
    <w:rsid w:val="000802CE"/>
    <w:rsid w:val="000804CC"/>
    <w:rsid w:val="00081C07"/>
    <w:rsid w:val="00081EEE"/>
    <w:rsid w:val="00081EFD"/>
    <w:rsid w:val="00082090"/>
    <w:rsid w:val="000820E2"/>
    <w:rsid w:val="0008279C"/>
    <w:rsid w:val="00082C57"/>
    <w:rsid w:val="00082E3A"/>
    <w:rsid w:val="00082F02"/>
    <w:rsid w:val="00082F24"/>
    <w:rsid w:val="00083054"/>
    <w:rsid w:val="0008356D"/>
    <w:rsid w:val="000836CF"/>
    <w:rsid w:val="00083766"/>
    <w:rsid w:val="00083D1E"/>
    <w:rsid w:val="00083DCC"/>
    <w:rsid w:val="00084A76"/>
    <w:rsid w:val="000858C9"/>
    <w:rsid w:val="000860E3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4817"/>
    <w:rsid w:val="00095E35"/>
    <w:rsid w:val="00095F85"/>
    <w:rsid w:val="0009651F"/>
    <w:rsid w:val="00096F3C"/>
    <w:rsid w:val="00097346"/>
    <w:rsid w:val="0009756E"/>
    <w:rsid w:val="000A0522"/>
    <w:rsid w:val="000A0721"/>
    <w:rsid w:val="000A0745"/>
    <w:rsid w:val="000A13FC"/>
    <w:rsid w:val="000A1ECA"/>
    <w:rsid w:val="000A207B"/>
    <w:rsid w:val="000A2D5B"/>
    <w:rsid w:val="000A2DD6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42C8"/>
    <w:rsid w:val="000B44A5"/>
    <w:rsid w:val="000B4A7A"/>
    <w:rsid w:val="000B4AF4"/>
    <w:rsid w:val="000B4F77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414A"/>
    <w:rsid w:val="000D41FB"/>
    <w:rsid w:val="000D42C8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8BA"/>
    <w:rsid w:val="000E3A5A"/>
    <w:rsid w:val="000E3B96"/>
    <w:rsid w:val="000E3DD4"/>
    <w:rsid w:val="000E3E94"/>
    <w:rsid w:val="000E4674"/>
    <w:rsid w:val="000E4782"/>
    <w:rsid w:val="000E47CA"/>
    <w:rsid w:val="000E4AE5"/>
    <w:rsid w:val="000E5290"/>
    <w:rsid w:val="000E54CF"/>
    <w:rsid w:val="000E558A"/>
    <w:rsid w:val="000E6192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86C"/>
    <w:rsid w:val="00105CB6"/>
    <w:rsid w:val="00106179"/>
    <w:rsid w:val="0010634C"/>
    <w:rsid w:val="00106361"/>
    <w:rsid w:val="00106797"/>
    <w:rsid w:val="00106C05"/>
    <w:rsid w:val="00106C50"/>
    <w:rsid w:val="00107208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7163"/>
    <w:rsid w:val="00117927"/>
    <w:rsid w:val="00117D16"/>
    <w:rsid w:val="00117D5E"/>
    <w:rsid w:val="001201D0"/>
    <w:rsid w:val="00120302"/>
    <w:rsid w:val="00120F9C"/>
    <w:rsid w:val="0012113F"/>
    <w:rsid w:val="0012132F"/>
    <w:rsid w:val="00121A23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58D2"/>
    <w:rsid w:val="00126240"/>
    <w:rsid w:val="00126412"/>
    <w:rsid w:val="00126C10"/>
    <w:rsid w:val="0012709A"/>
    <w:rsid w:val="00127299"/>
    <w:rsid w:val="001273AC"/>
    <w:rsid w:val="0013011E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33E8"/>
    <w:rsid w:val="0013481D"/>
    <w:rsid w:val="00134A9E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A10"/>
    <w:rsid w:val="00155BB3"/>
    <w:rsid w:val="00155DA1"/>
    <w:rsid w:val="00155F23"/>
    <w:rsid w:val="00156368"/>
    <w:rsid w:val="001565BA"/>
    <w:rsid w:val="001571A4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EB2"/>
    <w:rsid w:val="0017250C"/>
    <w:rsid w:val="001726B6"/>
    <w:rsid w:val="001726FD"/>
    <w:rsid w:val="00172A69"/>
    <w:rsid w:val="00172B9D"/>
    <w:rsid w:val="001738E5"/>
    <w:rsid w:val="001739D8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4572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6997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B65"/>
    <w:rsid w:val="00192FE8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5F4"/>
    <w:rsid w:val="00196A5F"/>
    <w:rsid w:val="00196EF1"/>
    <w:rsid w:val="00196FB5"/>
    <w:rsid w:val="001975BD"/>
    <w:rsid w:val="0019780E"/>
    <w:rsid w:val="00197EC9"/>
    <w:rsid w:val="001A0443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7DD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E79"/>
    <w:rsid w:val="001B5B5C"/>
    <w:rsid w:val="001B6335"/>
    <w:rsid w:val="001B66AD"/>
    <w:rsid w:val="001B68F1"/>
    <w:rsid w:val="001B6C53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B7B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C7E"/>
    <w:rsid w:val="001D0CCA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E0449"/>
    <w:rsid w:val="001E097F"/>
    <w:rsid w:val="001E0F8F"/>
    <w:rsid w:val="001E1037"/>
    <w:rsid w:val="001E13AA"/>
    <w:rsid w:val="001E14CF"/>
    <w:rsid w:val="001E172D"/>
    <w:rsid w:val="001E1C75"/>
    <w:rsid w:val="001E23E9"/>
    <w:rsid w:val="001E31A6"/>
    <w:rsid w:val="001E3861"/>
    <w:rsid w:val="001E3981"/>
    <w:rsid w:val="001E3EC6"/>
    <w:rsid w:val="001E3F51"/>
    <w:rsid w:val="001E4CE6"/>
    <w:rsid w:val="001E4D23"/>
    <w:rsid w:val="001E53CB"/>
    <w:rsid w:val="001E5621"/>
    <w:rsid w:val="001E6E82"/>
    <w:rsid w:val="001E6F2A"/>
    <w:rsid w:val="001E7716"/>
    <w:rsid w:val="001E789C"/>
    <w:rsid w:val="001E7FDA"/>
    <w:rsid w:val="001F078B"/>
    <w:rsid w:val="001F099D"/>
    <w:rsid w:val="001F0A17"/>
    <w:rsid w:val="001F0F67"/>
    <w:rsid w:val="001F10A5"/>
    <w:rsid w:val="001F14AA"/>
    <w:rsid w:val="001F1F28"/>
    <w:rsid w:val="001F279E"/>
    <w:rsid w:val="001F3A10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F04"/>
    <w:rsid w:val="00221025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5069"/>
    <w:rsid w:val="00225F9E"/>
    <w:rsid w:val="00226549"/>
    <w:rsid w:val="00226697"/>
    <w:rsid w:val="0022669C"/>
    <w:rsid w:val="00227E54"/>
    <w:rsid w:val="00230166"/>
    <w:rsid w:val="002304F7"/>
    <w:rsid w:val="00230E6F"/>
    <w:rsid w:val="00231242"/>
    <w:rsid w:val="00231B5C"/>
    <w:rsid w:val="002320F9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40217"/>
    <w:rsid w:val="002404C4"/>
    <w:rsid w:val="002411C2"/>
    <w:rsid w:val="002411C6"/>
    <w:rsid w:val="002412EE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709D"/>
    <w:rsid w:val="00247917"/>
    <w:rsid w:val="00247F40"/>
    <w:rsid w:val="00250D8F"/>
    <w:rsid w:val="00251431"/>
    <w:rsid w:val="0025269E"/>
    <w:rsid w:val="0025337C"/>
    <w:rsid w:val="002540C6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324"/>
    <w:rsid w:val="0027059C"/>
    <w:rsid w:val="002705A4"/>
    <w:rsid w:val="00270BA8"/>
    <w:rsid w:val="00270D01"/>
    <w:rsid w:val="0027140F"/>
    <w:rsid w:val="002716B4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7D2"/>
    <w:rsid w:val="0027593E"/>
    <w:rsid w:val="00275C83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E88"/>
    <w:rsid w:val="00293278"/>
    <w:rsid w:val="002944DD"/>
    <w:rsid w:val="00294730"/>
    <w:rsid w:val="00294AC8"/>
    <w:rsid w:val="00294AF9"/>
    <w:rsid w:val="00294BB0"/>
    <w:rsid w:val="00294BB1"/>
    <w:rsid w:val="00295422"/>
    <w:rsid w:val="00295EB8"/>
    <w:rsid w:val="00296515"/>
    <w:rsid w:val="00296C58"/>
    <w:rsid w:val="002976EE"/>
    <w:rsid w:val="002A0B45"/>
    <w:rsid w:val="002A143E"/>
    <w:rsid w:val="002A1781"/>
    <w:rsid w:val="002A1BE2"/>
    <w:rsid w:val="002A1D54"/>
    <w:rsid w:val="002A2980"/>
    <w:rsid w:val="002A29C4"/>
    <w:rsid w:val="002A2B0F"/>
    <w:rsid w:val="002A2B8B"/>
    <w:rsid w:val="002A31F6"/>
    <w:rsid w:val="002A31FB"/>
    <w:rsid w:val="002A3B73"/>
    <w:rsid w:val="002A40C9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94B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40ED"/>
    <w:rsid w:val="002C43D0"/>
    <w:rsid w:val="002C46E5"/>
    <w:rsid w:val="002C4FE0"/>
    <w:rsid w:val="002C5093"/>
    <w:rsid w:val="002C5702"/>
    <w:rsid w:val="002C5849"/>
    <w:rsid w:val="002C5D2A"/>
    <w:rsid w:val="002C5F2D"/>
    <w:rsid w:val="002C5FC8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716"/>
    <w:rsid w:val="002F0A68"/>
    <w:rsid w:val="002F10DA"/>
    <w:rsid w:val="002F130D"/>
    <w:rsid w:val="002F13BD"/>
    <w:rsid w:val="002F1CD1"/>
    <w:rsid w:val="002F2177"/>
    <w:rsid w:val="002F269D"/>
    <w:rsid w:val="002F2C91"/>
    <w:rsid w:val="002F327A"/>
    <w:rsid w:val="002F3A72"/>
    <w:rsid w:val="002F4D6A"/>
    <w:rsid w:val="002F53B8"/>
    <w:rsid w:val="002F5BF7"/>
    <w:rsid w:val="002F682D"/>
    <w:rsid w:val="002F6A04"/>
    <w:rsid w:val="002F6F9B"/>
    <w:rsid w:val="002F7562"/>
    <w:rsid w:val="002F79B7"/>
    <w:rsid w:val="002F7AFB"/>
    <w:rsid w:val="002F7DE7"/>
    <w:rsid w:val="002F7F0E"/>
    <w:rsid w:val="00300121"/>
    <w:rsid w:val="00300440"/>
    <w:rsid w:val="003006FB"/>
    <w:rsid w:val="0030090E"/>
    <w:rsid w:val="00300F06"/>
    <w:rsid w:val="003016FF"/>
    <w:rsid w:val="003019B9"/>
    <w:rsid w:val="00301F0E"/>
    <w:rsid w:val="00301FE4"/>
    <w:rsid w:val="00302038"/>
    <w:rsid w:val="0030208F"/>
    <w:rsid w:val="003025F5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502D"/>
    <w:rsid w:val="00305033"/>
    <w:rsid w:val="003057D6"/>
    <w:rsid w:val="00305908"/>
    <w:rsid w:val="00305961"/>
    <w:rsid w:val="00305A09"/>
    <w:rsid w:val="00306903"/>
    <w:rsid w:val="00306969"/>
    <w:rsid w:val="00306CFA"/>
    <w:rsid w:val="0030708B"/>
    <w:rsid w:val="00307988"/>
    <w:rsid w:val="00307A07"/>
    <w:rsid w:val="00310212"/>
    <w:rsid w:val="003106D9"/>
    <w:rsid w:val="00310820"/>
    <w:rsid w:val="003108FE"/>
    <w:rsid w:val="0031135A"/>
    <w:rsid w:val="00311370"/>
    <w:rsid w:val="00311D83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678"/>
    <w:rsid w:val="003178EB"/>
    <w:rsid w:val="00317EF6"/>
    <w:rsid w:val="00317FF4"/>
    <w:rsid w:val="003207EB"/>
    <w:rsid w:val="00320AF8"/>
    <w:rsid w:val="00320D2A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BCD"/>
    <w:rsid w:val="00331DA0"/>
    <w:rsid w:val="00332735"/>
    <w:rsid w:val="00332921"/>
    <w:rsid w:val="00332B32"/>
    <w:rsid w:val="00333109"/>
    <w:rsid w:val="003340BD"/>
    <w:rsid w:val="003344E4"/>
    <w:rsid w:val="003349EB"/>
    <w:rsid w:val="003358BC"/>
    <w:rsid w:val="00335BC9"/>
    <w:rsid w:val="003363AE"/>
    <w:rsid w:val="00336519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27D9"/>
    <w:rsid w:val="0034284B"/>
    <w:rsid w:val="00342DF0"/>
    <w:rsid w:val="00343A95"/>
    <w:rsid w:val="00343C0B"/>
    <w:rsid w:val="00343EEE"/>
    <w:rsid w:val="00344018"/>
    <w:rsid w:val="003441AC"/>
    <w:rsid w:val="00344244"/>
    <w:rsid w:val="0034431D"/>
    <w:rsid w:val="0034439E"/>
    <w:rsid w:val="00344735"/>
    <w:rsid w:val="00344B15"/>
    <w:rsid w:val="003460F1"/>
    <w:rsid w:val="00346385"/>
    <w:rsid w:val="0034647F"/>
    <w:rsid w:val="00346806"/>
    <w:rsid w:val="00346D0B"/>
    <w:rsid w:val="00346F3B"/>
    <w:rsid w:val="00347025"/>
    <w:rsid w:val="00347556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46D8"/>
    <w:rsid w:val="003546E6"/>
    <w:rsid w:val="0035493B"/>
    <w:rsid w:val="00354CE8"/>
    <w:rsid w:val="00355759"/>
    <w:rsid w:val="003559EB"/>
    <w:rsid w:val="00355A0A"/>
    <w:rsid w:val="00355C34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731F"/>
    <w:rsid w:val="00367730"/>
    <w:rsid w:val="003677B1"/>
    <w:rsid w:val="00367B81"/>
    <w:rsid w:val="00367FEE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67A4"/>
    <w:rsid w:val="00376DD7"/>
    <w:rsid w:val="003772E1"/>
    <w:rsid w:val="0037739F"/>
    <w:rsid w:val="0037771C"/>
    <w:rsid w:val="003777EE"/>
    <w:rsid w:val="00377A0C"/>
    <w:rsid w:val="00377BE0"/>
    <w:rsid w:val="00377C58"/>
    <w:rsid w:val="00380111"/>
    <w:rsid w:val="0038030A"/>
    <w:rsid w:val="003805F9"/>
    <w:rsid w:val="003812B3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4F94"/>
    <w:rsid w:val="0038641F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A3"/>
    <w:rsid w:val="003A11A0"/>
    <w:rsid w:val="003A1677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11FA"/>
    <w:rsid w:val="003B1BE4"/>
    <w:rsid w:val="003B1ECF"/>
    <w:rsid w:val="003B22FF"/>
    <w:rsid w:val="003B2A76"/>
    <w:rsid w:val="003B2C57"/>
    <w:rsid w:val="003B2F10"/>
    <w:rsid w:val="003B30E7"/>
    <w:rsid w:val="003B32A1"/>
    <w:rsid w:val="003B40A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211C"/>
    <w:rsid w:val="003C2149"/>
    <w:rsid w:val="003C2455"/>
    <w:rsid w:val="003C2D59"/>
    <w:rsid w:val="003C3DCC"/>
    <w:rsid w:val="003C4CD3"/>
    <w:rsid w:val="003C50B0"/>
    <w:rsid w:val="003C5391"/>
    <w:rsid w:val="003C5B4A"/>
    <w:rsid w:val="003C5C96"/>
    <w:rsid w:val="003C5D88"/>
    <w:rsid w:val="003C611B"/>
    <w:rsid w:val="003C61FE"/>
    <w:rsid w:val="003C62FF"/>
    <w:rsid w:val="003C68DF"/>
    <w:rsid w:val="003C7056"/>
    <w:rsid w:val="003C7D3A"/>
    <w:rsid w:val="003C7EFE"/>
    <w:rsid w:val="003D02FC"/>
    <w:rsid w:val="003D05D1"/>
    <w:rsid w:val="003D1428"/>
    <w:rsid w:val="003D1C10"/>
    <w:rsid w:val="003D30B5"/>
    <w:rsid w:val="003D34A5"/>
    <w:rsid w:val="003D3701"/>
    <w:rsid w:val="003D3DA4"/>
    <w:rsid w:val="003D4035"/>
    <w:rsid w:val="003D420F"/>
    <w:rsid w:val="003D4318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BF"/>
    <w:rsid w:val="003D7D4A"/>
    <w:rsid w:val="003D7F56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4083"/>
    <w:rsid w:val="003F40CF"/>
    <w:rsid w:val="003F47F4"/>
    <w:rsid w:val="003F517C"/>
    <w:rsid w:val="003F5208"/>
    <w:rsid w:val="003F5777"/>
    <w:rsid w:val="003F5802"/>
    <w:rsid w:val="003F5A54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F41"/>
    <w:rsid w:val="004130C9"/>
    <w:rsid w:val="004135A6"/>
    <w:rsid w:val="004138CF"/>
    <w:rsid w:val="00413DD1"/>
    <w:rsid w:val="004140F5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7EB"/>
    <w:rsid w:val="00422D1F"/>
    <w:rsid w:val="00422F6F"/>
    <w:rsid w:val="0042322C"/>
    <w:rsid w:val="0042343D"/>
    <w:rsid w:val="00423ACB"/>
    <w:rsid w:val="00423F00"/>
    <w:rsid w:val="00424831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580"/>
    <w:rsid w:val="004347A1"/>
    <w:rsid w:val="004349DE"/>
    <w:rsid w:val="00435064"/>
    <w:rsid w:val="00435082"/>
    <w:rsid w:val="00435F12"/>
    <w:rsid w:val="004365A4"/>
    <w:rsid w:val="004376C6"/>
    <w:rsid w:val="004376F6"/>
    <w:rsid w:val="00437B65"/>
    <w:rsid w:val="00437F4D"/>
    <w:rsid w:val="0044043B"/>
    <w:rsid w:val="004407D8"/>
    <w:rsid w:val="0044081C"/>
    <w:rsid w:val="00440B4E"/>
    <w:rsid w:val="00440E18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57FBE"/>
    <w:rsid w:val="00460E04"/>
    <w:rsid w:val="00461048"/>
    <w:rsid w:val="0046138B"/>
    <w:rsid w:val="00461550"/>
    <w:rsid w:val="00461715"/>
    <w:rsid w:val="00461FED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A5B"/>
    <w:rsid w:val="00466C16"/>
    <w:rsid w:val="00467239"/>
    <w:rsid w:val="00467623"/>
    <w:rsid w:val="00467843"/>
    <w:rsid w:val="00467BF8"/>
    <w:rsid w:val="00470275"/>
    <w:rsid w:val="004705D9"/>
    <w:rsid w:val="004709B3"/>
    <w:rsid w:val="00470A96"/>
    <w:rsid w:val="00471795"/>
    <w:rsid w:val="00471DA8"/>
    <w:rsid w:val="0047236D"/>
    <w:rsid w:val="0047261A"/>
    <w:rsid w:val="00472B35"/>
    <w:rsid w:val="00472D05"/>
    <w:rsid w:val="00472D5B"/>
    <w:rsid w:val="00473308"/>
    <w:rsid w:val="004736A8"/>
    <w:rsid w:val="00473B1A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80455"/>
    <w:rsid w:val="00480E51"/>
    <w:rsid w:val="004816D3"/>
    <w:rsid w:val="0048204A"/>
    <w:rsid w:val="00482666"/>
    <w:rsid w:val="00482D28"/>
    <w:rsid w:val="004831A9"/>
    <w:rsid w:val="004835DB"/>
    <w:rsid w:val="0048375B"/>
    <w:rsid w:val="004844A5"/>
    <w:rsid w:val="00484C14"/>
    <w:rsid w:val="00484F5A"/>
    <w:rsid w:val="00484F5F"/>
    <w:rsid w:val="00485300"/>
    <w:rsid w:val="004855F7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FF"/>
    <w:rsid w:val="00496C76"/>
    <w:rsid w:val="00497ACE"/>
    <w:rsid w:val="004A063F"/>
    <w:rsid w:val="004A07AE"/>
    <w:rsid w:val="004A0A9A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4EE"/>
    <w:rsid w:val="004A5C0C"/>
    <w:rsid w:val="004A5F71"/>
    <w:rsid w:val="004A6651"/>
    <w:rsid w:val="004A6825"/>
    <w:rsid w:val="004A6A7D"/>
    <w:rsid w:val="004A6D64"/>
    <w:rsid w:val="004A75BA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A6"/>
    <w:rsid w:val="004B26B0"/>
    <w:rsid w:val="004B2C42"/>
    <w:rsid w:val="004B2DD7"/>
    <w:rsid w:val="004B33DF"/>
    <w:rsid w:val="004B3473"/>
    <w:rsid w:val="004B3552"/>
    <w:rsid w:val="004B385C"/>
    <w:rsid w:val="004B3881"/>
    <w:rsid w:val="004B393E"/>
    <w:rsid w:val="004B439F"/>
    <w:rsid w:val="004B46E0"/>
    <w:rsid w:val="004B46F2"/>
    <w:rsid w:val="004B4901"/>
    <w:rsid w:val="004B49B4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1399"/>
    <w:rsid w:val="004D16B1"/>
    <w:rsid w:val="004D2626"/>
    <w:rsid w:val="004D31E0"/>
    <w:rsid w:val="004D32B6"/>
    <w:rsid w:val="004D357B"/>
    <w:rsid w:val="004D3A84"/>
    <w:rsid w:val="004D3B30"/>
    <w:rsid w:val="004D3B76"/>
    <w:rsid w:val="004D3C14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109C"/>
    <w:rsid w:val="004E1277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BD2"/>
    <w:rsid w:val="004F4C07"/>
    <w:rsid w:val="004F4E32"/>
    <w:rsid w:val="004F4FFF"/>
    <w:rsid w:val="004F5502"/>
    <w:rsid w:val="004F5EC9"/>
    <w:rsid w:val="004F60BD"/>
    <w:rsid w:val="004F6306"/>
    <w:rsid w:val="004F6357"/>
    <w:rsid w:val="004F6704"/>
    <w:rsid w:val="004F6996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C4D"/>
    <w:rsid w:val="00503EEE"/>
    <w:rsid w:val="00504B67"/>
    <w:rsid w:val="00504C06"/>
    <w:rsid w:val="00504CF0"/>
    <w:rsid w:val="00504D4A"/>
    <w:rsid w:val="00505C98"/>
    <w:rsid w:val="00505E0D"/>
    <w:rsid w:val="00505EAF"/>
    <w:rsid w:val="005065F7"/>
    <w:rsid w:val="00506A1D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4FE"/>
    <w:rsid w:val="0051465E"/>
    <w:rsid w:val="00514776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43C"/>
    <w:rsid w:val="005335E2"/>
    <w:rsid w:val="00533984"/>
    <w:rsid w:val="00533A13"/>
    <w:rsid w:val="00534206"/>
    <w:rsid w:val="00534839"/>
    <w:rsid w:val="00534884"/>
    <w:rsid w:val="00534AE3"/>
    <w:rsid w:val="00534D9C"/>
    <w:rsid w:val="0053508B"/>
    <w:rsid w:val="00535931"/>
    <w:rsid w:val="005360CE"/>
    <w:rsid w:val="00536217"/>
    <w:rsid w:val="0053640B"/>
    <w:rsid w:val="0053735E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8C4"/>
    <w:rsid w:val="0054290F"/>
    <w:rsid w:val="00542FF6"/>
    <w:rsid w:val="005438A8"/>
    <w:rsid w:val="005438B2"/>
    <w:rsid w:val="005438D7"/>
    <w:rsid w:val="00544196"/>
    <w:rsid w:val="0054457E"/>
    <w:rsid w:val="00544B69"/>
    <w:rsid w:val="00544EF2"/>
    <w:rsid w:val="00545327"/>
    <w:rsid w:val="005455AA"/>
    <w:rsid w:val="00545951"/>
    <w:rsid w:val="00545F2A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309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F7E"/>
    <w:rsid w:val="0056305F"/>
    <w:rsid w:val="00563086"/>
    <w:rsid w:val="0056392D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D79"/>
    <w:rsid w:val="00566127"/>
    <w:rsid w:val="00566878"/>
    <w:rsid w:val="005671D1"/>
    <w:rsid w:val="00567CEA"/>
    <w:rsid w:val="00570108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C9B"/>
    <w:rsid w:val="0058000D"/>
    <w:rsid w:val="00580505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4CEA"/>
    <w:rsid w:val="005B54F7"/>
    <w:rsid w:val="005B5A06"/>
    <w:rsid w:val="005B5B3C"/>
    <w:rsid w:val="005B66AD"/>
    <w:rsid w:val="005B6881"/>
    <w:rsid w:val="005B6A7C"/>
    <w:rsid w:val="005B75D2"/>
    <w:rsid w:val="005B75E5"/>
    <w:rsid w:val="005B7B99"/>
    <w:rsid w:val="005C02E0"/>
    <w:rsid w:val="005C0577"/>
    <w:rsid w:val="005C0711"/>
    <w:rsid w:val="005C1FBC"/>
    <w:rsid w:val="005C20B5"/>
    <w:rsid w:val="005C20B7"/>
    <w:rsid w:val="005C20CE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7A"/>
    <w:rsid w:val="005C4EAC"/>
    <w:rsid w:val="005C5BF2"/>
    <w:rsid w:val="005C5C10"/>
    <w:rsid w:val="005C63AB"/>
    <w:rsid w:val="005C6B07"/>
    <w:rsid w:val="005C6BC1"/>
    <w:rsid w:val="005C6E5E"/>
    <w:rsid w:val="005C72CA"/>
    <w:rsid w:val="005C7C23"/>
    <w:rsid w:val="005C7C9F"/>
    <w:rsid w:val="005C7D14"/>
    <w:rsid w:val="005C7D60"/>
    <w:rsid w:val="005C7D67"/>
    <w:rsid w:val="005D0DDD"/>
    <w:rsid w:val="005D0E39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BE8"/>
    <w:rsid w:val="005D5760"/>
    <w:rsid w:val="005D5BCD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0C"/>
    <w:rsid w:val="005E4E41"/>
    <w:rsid w:val="005E5268"/>
    <w:rsid w:val="005E5332"/>
    <w:rsid w:val="005E5975"/>
    <w:rsid w:val="005E62A8"/>
    <w:rsid w:val="005E6D04"/>
    <w:rsid w:val="005E6EB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4046"/>
    <w:rsid w:val="005F48B8"/>
    <w:rsid w:val="005F494C"/>
    <w:rsid w:val="005F4CCE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1523"/>
    <w:rsid w:val="0060170D"/>
    <w:rsid w:val="0060206F"/>
    <w:rsid w:val="006022D9"/>
    <w:rsid w:val="006023E6"/>
    <w:rsid w:val="006025DF"/>
    <w:rsid w:val="00602CF3"/>
    <w:rsid w:val="0060307E"/>
    <w:rsid w:val="006030D0"/>
    <w:rsid w:val="006033E5"/>
    <w:rsid w:val="00603630"/>
    <w:rsid w:val="00603A08"/>
    <w:rsid w:val="00604197"/>
    <w:rsid w:val="00604623"/>
    <w:rsid w:val="0060474A"/>
    <w:rsid w:val="006047E1"/>
    <w:rsid w:val="006059CE"/>
    <w:rsid w:val="00605A9C"/>
    <w:rsid w:val="00605E43"/>
    <w:rsid w:val="00605E69"/>
    <w:rsid w:val="00606067"/>
    <w:rsid w:val="00606079"/>
    <w:rsid w:val="00606BCA"/>
    <w:rsid w:val="006072EF"/>
    <w:rsid w:val="00607723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369"/>
    <w:rsid w:val="00617E93"/>
    <w:rsid w:val="00620195"/>
    <w:rsid w:val="0062024A"/>
    <w:rsid w:val="00620659"/>
    <w:rsid w:val="006208F5"/>
    <w:rsid w:val="0062099C"/>
    <w:rsid w:val="00620FD9"/>
    <w:rsid w:val="00621281"/>
    <w:rsid w:val="006218F3"/>
    <w:rsid w:val="0062224A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B06"/>
    <w:rsid w:val="00651B95"/>
    <w:rsid w:val="006522E1"/>
    <w:rsid w:val="006534F5"/>
    <w:rsid w:val="00653580"/>
    <w:rsid w:val="006539D1"/>
    <w:rsid w:val="00653A62"/>
    <w:rsid w:val="00653FD0"/>
    <w:rsid w:val="00654A0E"/>
    <w:rsid w:val="00654ADF"/>
    <w:rsid w:val="00654FC5"/>
    <w:rsid w:val="0065577D"/>
    <w:rsid w:val="006559EA"/>
    <w:rsid w:val="00655F9F"/>
    <w:rsid w:val="00656507"/>
    <w:rsid w:val="00656754"/>
    <w:rsid w:val="00656CC5"/>
    <w:rsid w:val="00656FD7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31D6"/>
    <w:rsid w:val="00663B8B"/>
    <w:rsid w:val="00664070"/>
    <w:rsid w:val="00664348"/>
    <w:rsid w:val="00664733"/>
    <w:rsid w:val="00664999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096"/>
    <w:rsid w:val="00673353"/>
    <w:rsid w:val="00673699"/>
    <w:rsid w:val="0067394E"/>
    <w:rsid w:val="006739C4"/>
    <w:rsid w:val="00673A2B"/>
    <w:rsid w:val="00673F4F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409B"/>
    <w:rsid w:val="00684150"/>
    <w:rsid w:val="006842CD"/>
    <w:rsid w:val="00684B6F"/>
    <w:rsid w:val="00685444"/>
    <w:rsid w:val="0068573E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6B0"/>
    <w:rsid w:val="006A085A"/>
    <w:rsid w:val="006A08E2"/>
    <w:rsid w:val="006A0905"/>
    <w:rsid w:val="006A1690"/>
    <w:rsid w:val="006A1720"/>
    <w:rsid w:val="006A1724"/>
    <w:rsid w:val="006A1B1E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759"/>
    <w:rsid w:val="006A7792"/>
    <w:rsid w:val="006A7ADF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F9B"/>
    <w:rsid w:val="006B2043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3AE"/>
    <w:rsid w:val="006B56B4"/>
    <w:rsid w:val="006B5970"/>
    <w:rsid w:val="006B5A4A"/>
    <w:rsid w:val="006B5D00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20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AEA"/>
    <w:rsid w:val="006C75C0"/>
    <w:rsid w:val="006C7E95"/>
    <w:rsid w:val="006D009D"/>
    <w:rsid w:val="006D10CE"/>
    <w:rsid w:val="006D15EA"/>
    <w:rsid w:val="006D194A"/>
    <w:rsid w:val="006D1EDF"/>
    <w:rsid w:val="006D2488"/>
    <w:rsid w:val="006D2A6F"/>
    <w:rsid w:val="006D2F96"/>
    <w:rsid w:val="006D3995"/>
    <w:rsid w:val="006D39CC"/>
    <w:rsid w:val="006D3CF7"/>
    <w:rsid w:val="006D4D93"/>
    <w:rsid w:val="006D4E50"/>
    <w:rsid w:val="006D4ECE"/>
    <w:rsid w:val="006D5027"/>
    <w:rsid w:val="006D5357"/>
    <w:rsid w:val="006D5836"/>
    <w:rsid w:val="006D59C4"/>
    <w:rsid w:val="006D659B"/>
    <w:rsid w:val="006D65B9"/>
    <w:rsid w:val="006D67CD"/>
    <w:rsid w:val="006D6DF8"/>
    <w:rsid w:val="006D7262"/>
    <w:rsid w:val="006D74C4"/>
    <w:rsid w:val="006D782B"/>
    <w:rsid w:val="006E0308"/>
    <w:rsid w:val="006E077A"/>
    <w:rsid w:val="006E0D75"/>
    <w:rsid w:val="006E1309"/>
    <w:rsid w:val="006E1474"/>
    <w:rsid w:val="006E17B5"/>
    <w:rsid w:val="006E1CE0"/>
    <w:rsid w:val="006E25E6"/>
    <w:rsid w:val="006E27B7"/>
    <w:rsid w:val="006E2DF3"/>
    <w:rsid w:val="006E31A3"/>
    <w:rsid w:val="006E41D5"/>
    <w:rsid w:val="006E433D"/>
    <w:rsid w:val="006E4C39"/>
    <w:rsid w:val="006E57BD"/>
    <w:rsid w:val="006E5F72"/>
    <w:rsid w:val="006E5F96"/>
    <w:rsid w:val="006E6143"/>
    <w:rsid w:val="006E6A0A"/>
    <w:rsid w:val="006E6C56"/>
    <w:rsid w:val="006E6DF2"/>
    <w:rsid w:val="006E6F8A"/>
    <w:rsid w:val="006E785F"/>
    <w:rsid w:val="006E7DC6"/>
    <w:rsid w:val="006E7F03"/>
    <w:rsid w:val="006F057C"/>
    <w:rsid w:val="006F1616"/>
    <w:rsid w:val="006F17DD"/>
    <w:rsid w:val="006F2670"/>
    <w:rsid w:val="006F2AB0"/>
    <w:rsid w:val="006F2BA2"/>
    <w:rsid w:val="006F4137"/>
    <w:rsid w:val="006F4558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7B2"/>
    <w:rsid w:val="00700903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55C"/>
    <w:rsid w:val="00722861"/>
    <w:rsid w:val="00722B71"/>
    <w:rsid w:val="007231AD"/>
    <w:rsid w:val="0072321D"/>
    <w:rsid w:val="00724834"/>
    <w:rsid w:val="00724D59"/>
    <w:rsid w:val="00724DF0"/>
    <w:rsid w:val="00724E68"/>
    <w:rsid w:val="0072513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1649"/>
    <w:rsid w:val="007319CE"/>
    <w:rsid w:val="00731D02"/>
    <w:rsid w:val="00732240"/>
    <w:rsid w:val="00732A2E"/>
    <w:rsid w:val="00732B35"/>
    <w:rsid w:val="00732FC8"/>
    <w:rsid w:val="007330B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280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E34"/>
    <w:rsid w:val="00750F5A"/>
    <w:rsid w:val="00751EBA"/>
    <w:rsid w:val="0075285E"/>
    <w:rsid w:val="0075316F"/>
    <w:rsid w:val="007540DD"/>
    <w:rsid w:val="0075474E"/>
    <w:rsid w:val="007549F8"/>
    <w:rsid w:val="00754F0D"/>
    <w:rsid w:val="00756173"/>
    <w:rsid w:val="00756286"/>
    <w:rsid w:val="00756676"/>
    <w:rsid w:val="00756DC7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C9F"/>
    <w:rsid w:val="007624FE"/>
    <w:rsid w:val="00762A46"/>
    <w:rsid w:val="00762AC9"/>
    <w:rsid w:val="00762CAC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3791"/>
    <w:rsid w:val="00773AA3"/>
    <w:rsid w:val="00773CFD"/>
    <w:rsid w:val="00774528"/>
    <w:rsid w:val="007746F5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81A35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D71"/>
    <w:rsid w:val="00785484"/>
    <w:rsid w:val="00785679"/>
    <w:rsid w:val="007859F5"/>
    <w:rsid w:val="007860B0"/>
    <w:rsid w:val="007862C8"/>
    <w:rsid w:val="007866B7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3B1D"/>
    <w:rsid w:val="00793DCD"/>
    <w:rsid w:val="0079415A"/>
    <w:rsid w:val="007941B5"/>
    <w:rsid w:val="007951E4"/>
    <w:rsid w:val="0079567F"/>
    <w:rsid w:val="00795B26"/>
    <w:rsid w:val="00795DDB"/>
    <w:rsid w:val="00796431"/>
    <w:rsid w:val="007964BE"/>
    <w:rsid w:val="007966E8"/>
    <w:rsid w:val="007969A2"/>
    <w:rsid w:val="00796AA1"/>
    <w:rsid w:val="00796F2D"/>
    <w:rsid w:val="00797926"/>
    <w:rsid w:val="00797AD6"/>
    <w:rsid w:val="00797E60"/>
    <w:rsid w:val="007A0D4C"/>
    <w:rsid w:val="007A0E53"/>
    <w:rsid w:val="007A0FF7"/>
    <w:rsid w:val="007A1160"/>
    <w:rsid w:val="007A1CF8"/>
    <w:rsid w:val="007A1E69"/>
    <w:rsid w:val="007A2345"/>
    <w:rsid w:val="007A2617"/>
    <w:rsid w:val="007A284D"/>
    <w:rsid w:val="007A343F"/>
    <w:rsid w:val="007A3509"/>
    <w:rsid w:val="007A358C"/>
    <w:rsid w:val="007A3654"/>
    <w:rsid w:val="007A43EC"/>
    <w:rsid w:val="007A4820"/>
    <w:rsid w:val="007A4B77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3F5"/>
    <w:rsid w:val="007C1A6E"/>
    <w:rsid w:val="007C1C67"/>
    <w:rsid w:val="007C2B0B"/>
    <w:rsid w:val="007C2DC2"/>
    <w:rsid w:val="007C2E19"/>
    <w:rsid w:val="007C351F"/>
    <w:rsid w:val="007C3702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18C5"/>
    <w:rsid w:val="007D1CF5"/>
    <w:rsid w:val="007D34DF"/>
    <w:rsid w:val="007D4351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4B1"/>
    <w:rsid w:val="007E7680"/>
    <w:rsid w:val="007E7FD2"/>
    <w:rsid w:val="007F05B3"/>
    <w:rsid w:val="007F08DB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728"/>
    <w:rsid w:val="007F5B0C"/>
    <w:rsid w:val="007F5C24"/>
    <w:rsid w:val="007F5CC1"/>
    <w:rsid w:val="007F63D7"/>
    <w:rsid w:val="007F69FE"/>
    <w:rsid w:val="007F6E06"/>
    <w:rsid w:val="007F6EA9"/>
    <w:rsid w:val="007F728C"/>
    <w:rsid w:val="007F7558"/>
    <w:rsid w:val="007F76E2"/>
    <w:rsid w:val="007F7731"/>
    <w:rsid w:val="007F7DF3"/>
    <w:rsid w:val="00800405"/>
    <w:rsid w:val="008005EC"/>
    <w:rsid w:val="00801093"/>
    <w:rsid w:val="00801B3B"/>
    <w:rsid w:val="00801CA9"/>
    <w:rsid w:val="00801F75"/>
    <w:rsid w:val="008025F4"/>
    <w:rsid w:val="00802954"/>
    <w:rsid w:val="00803852"/>
    <w:rsid w:val="00803F3C"/>
    <w:rsid w:val="00803FD5"/>
    <w:rsid w:val="00804CFE"/>
    <w:rsid w:val="0080522B"/>
    <w:rsid w:val="0080557D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840"/>
    <w:rsid w:val="00810A38"/>
    <w:rsid w:val="00810AF4"/>
    <w:rsid w:val="00810CFB"/>
    <w:rsid w:val="00811084"/>
    <w:rsid w:val="00811098"/>
    <w:rsid w:val="00811225"/>
    <w:rsid w:val="0081130A"/>
    <w:rsid w:val="0081130E"/>
    <w:rsid w:val="00811831"/>
    <w:rsid w:val="00811B08"/>
    <w:rsid w:val="00811B44"/>
    <w:rsid w:val="008124B1"/>
    <w:rsid w:val="00812AD7"/>
    <w:rsid w:val="008130A9"/>
    <w:rsid w:val="0081321E"/>
    <w:rsid w:val="0081383D"/>
    <w:rsid w:val="008141AA"/>
    <w:rsid w:val="00814408"/>
    <w:rsid w:val="0081448D"/>
    <w:rsid w:val="00814881"/>
    <w:rsid w:val="00814A8E"/>
    <w:rsid w:val="00815DFE"/>
    <w:rsid w:val="00815E59"/>
    <w:rsid w:val="00816200"/>
    <w:rsid w:val="008165DE"/>
    <w:rsid w:val="008168B8"/>
    <w:rsid w:val="008168EE"/>
    <w:rsid w:val="00816A16"/>
    <w:rsid w:val="00816A1A"/>
    <w:rsid w:val="00816C97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386"/>
    <w:rsid w:val="00831C93"/>
    <w:rsid w:val="00831DC6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9C"/>
    <w:rsid w:val="00835ACB"/>
    <w:rsid w:val="00835C58"/>
    <w:rsid w:val="00835FD6"/>
    <w:rsid w:val="008361EB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E12"/>
    <w:rsid w:val="00850E62"/>
    <w:rsid w:val="0085134F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3EA"/>
    <w:rsid w:val="00854543"/>
    <w:rsid w:val="0085460D"/>
    <w:rsid w:val="008546A5"/>
    <w:rsid w:val="0085512B"/>
    <w:rsid w:val="008559AE"/>
    <w:rsid w:val="00855E6B"/>
    <w:rsid w:val="00856059"/>
    <w:rsid w:val="00856159"/>
    <w:rsid w:val="00856B09"/>
    <w:rsid w:val="00857BA5"/>
    <w:rsid w:val="008601D5"/>
    <w:rsid w:val="00860498"/>
    <w:rsid w:val="00860668"/>
    <w:rsid w:val="008612AD"/>
    <w:rsid w:val="00861406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24"/>
    <w:rsid w:val="00876ED1"/>
    <w:rsid w:val="0087712F"/>
    <w:rsid w:val="0087756A"/>
    <w:rsid w:val="00877F73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9FF"/>
    <w:rsid w:val="00885AB9"/>
    <w:rsid w:val="00886673"/>
    <w:rsid w:val="0088675A"/>
    <w:rsid w:val="0088678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8EE"/>
    <w:rsid w:val="00891B4E"/>
    <w:rsid w:val="00891B59"/>
    <w:rsid w:val="00891C2F"/>
    <w:rsid w:val="00891FE1"/>
    <w:rsid w:val="008922C0"/>
    <w:rsid w:val="0089233C"/>
    <w:rsid w:val="0089267D"/>
    <w:rsid w:val="00892A09"/>
    <w:rsid w:val="00892BF3"/>
    <w:rsid w:val="00892F3E"/>
    <w:rsid w:val="00893134"/>
    <w:rsid w:val="00893227"/>
    <w:rsid w:val="0089389D"/>
    <w:rsid w:val="00893FF4"/>
    <w:rsid w:val="00894210"/>
    <w:rsid w:val="00894731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EB6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D9E"/>
    <w:rsid w:val="008C30B1"/>
    <w:rsid w:val="008C30F3"/>
    <w:rsid w:val="008C3AEA"/>
    <w:rsid w:val="008C4354"/>
    <w:rsid w:val="008C46B4"/>
    <w:rsid w:val="008C4917"/>
    <w:rsid w:val="008C4B0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BA0"/>
    <w:rsid w:val="008C7CD1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9AE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886"/>
    <w:rsid w:val="008E48BB"/>
    <w:rsid w:val="008E4BF3"/>
    <w:rsid w:val="008E4D85"/>
    <w:rsid w:val="008E5151"/>
    <w:rsid w:val="008E5185"/>
    <w:rsid w:val="008E5A09"/>
    <w:rsid w:val="008E5D10"/>
    <w:rsid w:val="008E5F42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118F"/>
    <w:rsid w:val="008F1198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B55"/>
    <w:rsid w:val="008F5E4A"/>
    <w:rsid w:val="008F616A"/>
    <w:rsid w:val="008F61D1"/>
    <w:rsid w:val="008F65B5"/>
    <w:rsid w:val="008F6A6C"/>
    <w:rsid w:val="008F731A"/>
    <w:rsid w:val="008F749E"/>
    <w:rsid w:val="008F757C"/>
    <w:rsid w:val="008F7A89"/>
    <w:rsid w:val="008F7EC9"/>
    <w:rsid w:val="00900454"/>
    <w:rsid w:val="009004AF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CD2"/>
    <w:rsid w:val="00907DD6"/>
    <w:rsid w:val="00907F35"/>
    <w:rsid w:val="00910496"/>
    <w:rsid w:val="00910E4F"/>
    <w:rsid w:val="00911950"/>
    <w:rsid w:val="00911CBA"/>
    <w:rsid w:val="00911F99"/>
    <w:rsid w:val="0091256B"/>
    <w:rsid w:val="00912C9C"/>
    <w:rsid w:val="009138BE"/>
    <w:rsid w:val="00913B76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411"/>
    <w:rsid w:val="00920CBA"/>
    <w:rsid w:val="00921252"/>
    <w:rsid w:val="00921903"/>
    <w:rsid w:val="00921D28"/>
    <w:rsid w:val="00922044"/>
    <w:rsid w:val="00922F2C"/>
    <w:rsid w:val="00923452"/>
    <w:rsid w:val="00923466"/>
    <w:rsid w:val="009236F3"/>
    <w:rsid w:val="009239E2"/>
    <w:rsid w:val="009247EC"/>
    <w:rsid w:val="0092491C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C47"/>
    <w:rsid w:val="009310E8"/>
    <w:rsid w:val="00931106"/>
    <w:rsid w:val="009312EE"/>
    <w:rsid w:val="009314B5"/>
    <w:rsid w:val="00931BD9"/>
    <w:rsid w:val="00932155"/>
    <w:rsid w:val="009329C3"/>
    <w:rsid w:val="00932D8F"/>
    <w:rsid w:val="00932EFD"/>
    <w:rsid w:val="00932FEE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B3B"/>
    <w:rsid w:val="00942BB5"/>
    <w:rsid w:val="00942C53"/>
    <w:rsid w:val="00942D74"/>
    <w:rsid w:val="00942DC2"/>
    <w:rsid w:val="0094306B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0A"/>
    <w:rsid w:val="00947D7C"/>
    <w:rsid w:val="00947E57"/>
    <w:rsid w:val="00947FF7"/>
    <w:rsid w:val="0095053F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D"/>
    <w:rsid w:val="0095424F"/>
    <w:rsid w:val="009545ED"/>
    <w:rsid w:val="0095463B"/>
    <w:rsid w:val="00954AB5"/>
    <w:rsid w:val="00954F3D"/>
    <w:rsid w:val="00955547"/>
    <w:rsid w:val="009558F6"/>
    <w:rsid w:val="00955C19"/>
    <w:rsid w:val="009560B1"/>
    <w:rsid w:val="00956163"/>
    <w:rsid w:val="00956309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4D"/>
    <w:rsid w:val="00963286"/>
    <w:rsid w:val="0096393B"/>
    <w:rsid w:val="00963F6A"/>
    <w:rsid w:val="009644A5"/>
    <w:rsid w:val="00964DED"/>
    <w:rsid w:val="0096533C"/>
    <w:rsid w:val="00965761"/>
    <w:rsid w:val="009657C3"/>
    <w:rsid w:val="00965B2E"/>
    <w:rsid w:val="00965B5A"/>
    <w:rsid w:val="0096664F"/>
    <w:rsid w:val="00966787"/>
    <w:rsid w:val="00966D5E"/>
    <w:rsid w:val="0096703D"/>
    <w:rsid w:val="00967B9E"/>
    <w:rsid w:val="00967DF3"/>
    <w:rsid w:val="009709E9"/>
    <w:rsid w:val="009711B6"/>
    <w:rsid w:val="0097144B"/>
    <w:rsid w:val="00971479"/>
    <w:rsid w:val="00971F72"/>
    <w:rsid w:val="00972052"/>
    <w:rsid w:val="0097277F"/>
    <w:rsid w:val="00972D55"/>
    <w:rsid w:val="00973085"/>
    <w:rsid w:val="0097316C"/>
    <w:rsid w:val="00974032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E53"/>
    <w:rsid w:val="0098005B"/>
    <w:rsid w:val="009800F6"/>
    <w:rsid w:val="009801F5"/>
    <w:rsid w:val="00980958"/>
    <w:rsid w:val="00980BF8"/>
    <w:rsid w:val="00981DD9"/>
    <w:rsid w:val="00982193"/>
    <w:rsid w:val="0098260C"/>
    <w:rsid w:val="009827E5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7A5"/>
    <w:rsid w:val="00990E8B"/>
    <w:rsid w:val="00991139"/>
    <w:rsid w:val="0099191E"/>
    <w:rsid w:val="009924DB"/>
    <w:rsid w:val="00992A38"/>
    <w:rsid w:val="00992A46"/>
    <w:rsid w:val="0099397A"/>
    <w:rsid w:val="00993CB1"/>
    <w:rsid w:val="009952EF"/>
    <w:rsid w:val="00996342"/>
    <w:rsid w:val="009963F4"/>
    <w:rsid w:val="0099655D"/>
    <w:rsid w:val="0099688D"/>
    <w:rsid w:val="009969B2"/>
    <w:rsid w:val="00996C67"/>
    <w:rsid w:val="00997360"/>
    <w:rsid w:val="00997A1A"/>
    <w:rsid w:val="009A17F9"/>
    <w:rsid w:val="009A1A81"/>
    <w:rsid w:val="009A1ED0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7D"/>
    <w:rsid w:val="009A5011"/>
    <w:rsid w:val="009A5CC1"/>
    <w:rsid w:val="009A5D24"/>
    <w:rsid w:val="009A6659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640"/>
    <w:rsid w:val="009B1C63"/>
    <w:rsid w:val="009B1E02"/>
    <w:rsid w:val="009B1F2B"/>
    <w:rsid w:val="009B2060"/>
    <w:rsid w:val="009B21F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309C"/>
    <w:rsid w:val="009D31F4"/>
    <w:rsid w:val="009D3308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C26"/>
    <w:rsid w:val="009E4F9F"/>
    <w:rsid w:val="009E539C"/>
    <w:rsid w:val="009E542D"/>
    <w:rsid w:val="009E5C89"/>
    <w:rsid w:val="009E644F"/>
    <w:rsid w:val="009E6CFC"/>
    <w:rsid w:val="009E7165"/>
    <w:rsid w:val="009E7B14"/>
    <w:rsid w:val="009F0149"/>
    <w:rsid w:val="009F0B7E"/>
    <w:rsid w:val="009F0DCF"/>
    <w:rsid w:val="009F1166"/>
    <w:rsid w:val="009F2892"/>
    <w:rsid w:val="009F290E"/>
    <w:rsid w:val="009F291A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47D"/>
    <w:rsid w:val="00A04BC4"/>
    <w:rsid w:val="00A05764"/>
    <w:rsid w:val="00A06EE2"/>
    <w:rsid w:val="00A07307"/>
    <w:rsid w:val="00A07FB6"/>
    <w:rsid w:val="00A100A3"/>
    <w:rsid w:val="00A10FA1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929"/>
    <w:rsid w:val="00A22D61"/>
    <w:rsid w:val="00A23957"/>
    <w:rsid w:val="00A23A40"/>
    <w:rsid w:val="00A23A43"/>
    <w:rsid w:val="00A23DEC"/>
    <w:rsid w:val="00A23ED4"/>
    <w:rsid w:val="00A23F67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0D00"/>
    <w:rsid w:val="00A313EB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6B1"/>
    <w:rsid w:val="00A416EF"/>
    <w:rsid w:val="00A420DC"/>
    <w:rsid w:val="00A42141"/>
    <w:rsid w:val="00A42B4F"/>
    <w:rsid w:val="00A42B68"/>
    <w:rsid w:val="00A42E83"/>
    <w:rsid w:val="00A43880"/>
    <w:rsid w:val="00A4397F"/>
    <w:rsid w:val="00A43B2D"/>
    <w:rsid w:val="00A4400F"/>
    <w:rsid w:val="00A44FC7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92B"/>
    <w:rsid w:val="00A63BFD"/>
    <w:rsid w:val="00A63D4F"/>
    <w:rsid w:val="00A64B56"/>
    <w:rsid w:val="00A6520A"/>
    <w:rsid w:val="00A65259"/>
    <w:rsid w:val="00A65A05"/>
    <w:rsid w:val="00A65B88"/>
    <w:rsid w:val="00A65CEA"/>
    <w:rsid w:val="00A660C5"/>
    <w:rsid w:val="00A663B6"/>
    <w:rsid w:val="00A6688A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9A5"/>
    <w:rsid w:val="00A85A23"/>
    <w:rsid w:val="00A860C1"/>
    <w:rsid w:val="00A86526"/>
    <w:rsid w:val="00A86DE6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97FB3"/>
    <w:rsid w:val="00AA0334"/>
    <w:rsid w:val="00AA0686"/>
    <w:rsid w:val="00AA0897"/>
    <w:rsid w:val="00AA1BC0"/>
    <w:rsid w:val="00AA1E53"/>
    <w:rsid w:val="00AA211C"/>
    <w:rsid w:val="00AA3603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B0055"/>
    <w:rsid w:val="00AB05FF"/>
    <w:rsid w:val="00AB0BBE"/>
    <w:rsid w:val="00AB0CFE"/>
    <w:rsid w:val="00AB0FD5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4B4"/>
    <w:rsid w:val="00AB774B"/>
    <w:rsid w:val="00AB7D66"/>
    <w:rsid w:val="00AC0B92"/>
    <w:rsid w:val="00AC15D8"/>
    <w:rsid w:val="00AC17B2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51F"/>
    <w:rsid w:val="00AC7F8B"/>
    <w:rsid w:val="00AD091D"/>
    <w:rsid w:val="00AD1495"/>
    <w:rsid w:val="00AD168B"/>
    <w:rsid w:val="00AD188C"/>
    <w:rsid w:val="00AD1B75"/>
    <w:rsid w:val="00AD1CC8"/>
    <w:rsid w:val="00AD1D41"/>
    <w:rsid w:val="00AD1FDF"/>
    <w:rsid w:val="00AD22BC"/>
    <w:rsid w:val="00AD2645"/>
    <w:rsid w:val="00AD2E9E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9A5"/>
    <w:rsid w:val="00AF6C5B"/>
    <w:rsid w:val="00AF6DBB"/>
    <w:rsid w:val="00AF78F9"/>
    <w:rsid w:val="00AF795C"/>
    <w:rsid w:val="00AF79B7"/>
    <w:rsid w:val="00AF7DCD"/>
    <w:rsid w:val="00AF7EA4"/>
    <w:rsid w:val="00B001C6"/>
    <w:rsid w:val="00B008BF"/>
    <w:rsid w:val="00B02895"/>
    <w:rsid w:val="00B02A44"/>
    <w:rsid w:val="00B030E6"/>
    <w:rsid w:val="00B03387"/>
    <w:rsid w:val="00B0392F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B3B"/>
    <w:rsid w:val="00B30B92"/>
    <w:rsid w:val="00B3158B"/>
    <w:rsid w:val="00B31DFA"/>
    <w:rsid w:val="00B31F50"/>
    <w:rsid w:val="00B320A1"/>
    <w:rsid w:val="00B320CE"/>
    <w:rsid w:val="00B3223E"/>
    <w:rsid w:val="00B32390"/>
    <w:rsid w:val="00B32594"/>
    <w:rsid w:val="00B32617"/>
    <w:rsid w:val="00B3282F"/>
    <w:rsid w:val="00B33191"/>
    <w:rsid w:val="00B3348F"/>
    <w:rsid w:val="00B338DD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319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FD"/>
    <w:rsid w:val="00B55397"/>
    <w:rsid w:val="00B5570B"/>
    <w:rsid w:val="00B559DD"/>
    <w:rsid w:val="00B55D33"/>
    <w:rsid w:val="00B55EDA"/>
    <w:rsid w:val="00B56299"/>
    <w:rsid w:val="00B56AC5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2467"/>
    <w:rsid w:val="00B62E4C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701B2"/>
    <w:rsid w:val="00B7083F"/>
    <w:rsid w:val="00B71003"/>
    <w:rsid w:val="00B710B7"/>
    <w:rsid w:val="00B71431"/>
    <w:rsid w:val="00B71995"/>
    <w:rsid w:val="00B71F50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6B0E"/>
    <w:rsid w:val="00B76CB9"/>
    <w:rsid w:val="00B76D9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66B"/>
    <w:rsid w:val="00B817A8"/>
    <w:rsid w:val="00B81D03"/>
    <w:rsid w:val="00B820DB"/>
    <w:rsid w:val="00B8282E"/>
    <w:rsid w:val="00B82E27"/>
    <w:rsid w:val="00B82FF6"/>
    <w:rsid w:val="00B833EE"/>
    <w:rsid w:val="00B834A7"/>
    <w:rsid w:val="00B83842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424F"/>
    <w:rsid w:val="00B94590"/>
    <w:rsid w:val="00B94EAE"/>
    <w:rsid w:val="00B94F26"/>
    <w:rsid w:val="00B94F6D"/>
    <w:rsid w:val="00B94F91"/>
    <w:rsid w:val="00B95376"/>
    <w:rsid w:val="00B959BE"/>
    <w:rsid w:val="00B96915"/>
    <w:rsid w:val="00B96B6F"/>
    <w:rsid w:val="00B96D4A"/>
    <w:rsid w:val="00B976C4"/>
    <w:rsid w:val="00B97E04"/>
    <w:rsid w:val="00B97F31"/>
    <w:rsid w:val="00BA045B"/>
    <w:rsid w:val="00BA08F6"/>
    <w:rsid w:val="00BA0900"/>
    <w:rsid w:val="00BA0FE0"/>
    <w:rsid w:val="00BA11A2"/>
    <w:rsid w:val="00BA1466"/>
    <w:rsid w:val="00BA1E23"/>
    <w:rsid w:val="00BA28F1"/>
    <w:rsid w:val="00BA2BEC"/>
    <w:rsid w:val="00BA3514"/>
    <w:rsid w:val="00BA3542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471"/>
    <w:rsid w:val="00BA67D9"/>
    <w:rsid w:val="00BA781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6436"/>
    <w:rsid w:val="00BB68A4"/>
    <w:rsid w:val="00BB6A42"/>
    <w:rsid w:val="00BB6FF8"/>
    <w:rsid w:val="00BB7564"/>
    <w:rsid w:val="00BB790E"/>
    <w:rsid w:val="00BB7B97"/>
    <w:rsid w:val="00BB7FE4"/>
    <w:rsid w:val="00BC00F3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0EAF"/>
    <w:rsid w:val="00BD144F"/>
    <w:rsid w:val="00BD1551"/>
    <w:rsid w:val="00BD1713"/>
    <w:rsid w:val="00BD20C1"/>
    <w:rsid w:val="00BD2226"/>
    <w:rsid w:val="00BD2AFB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EDC"/>
    <w:rsid w:val="00BD60E0"/>
    <w:rsid w:val="00BD62A4"/>
    <w:rsid w:val="00BD6AB9"/>
    <w:rsid w:val="00BD6E66"/>
    <w:rsid w:val="00BD71C7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27E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988"/>
    <w:rsid w:val="00BE4DC1"/>
    <w:rsid w:val="00BE4E07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98B"/>
    <w:rsid w:val="00BF0A58"/>
    <w:rsid w:val="00BF0BAA"/>
    <w:rsid w:val="00BF0F3F"/>
    <w:rsid w:val="00BF129B"/>
    <w:rsid w:val="00BF1BA8"/>
    <w:rsid w:val="00BF1C8B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E0D"/>
    <w:rsid w:val="00BF7E35"/>
    <w:rsid w:val="00C00547"/>
    <w:rsid w:val="00C0078A"/>
    <w:rsid w:val="00C00F4F"/>
    <w:rsid w:val="00C01865"/>
    <w:rsid w:val="00C026DE"/>
    <w:rsid w:val="00C029E7"/>
    <w:rsid w:val="00C03215"/>
    <w:rsid w:val="00C03278"/>
    <w:rsid w:val="00C036B7"/>
    <w:rsid w:val="00C0397F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1300"/>
    <w:rsid w:val="00C12E8D"/>
    <w:rsid w:val="00C130F5"/>
    <w:rsid w:val="00C13488"/>
    <w:rsid w:val="00C1380F"/>
    <w:rsid w:val="00C13D7B"/>
    <w:rsid w:val="00C13E17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60D"/>
    <w:rsid w:val="00C24679"/>
    <w:rsid w:val="00C2477C"/>
    <w:rsid w:val="00C24A4F"/>
    <w:rsid w:val="00C25292"/>
    <w:rsid w:val="00C25601"/>
    <w:rsid w:val="00C258B4"/>
    <w:rsid w:val="00C25989"/>
    <w:rsid w:val="00C26144"/>
    <w:rsid w:val="00C26466"/>
    <w:rsid w:val="00C26542"/>
    <w:rsid w:val="00C2693F"/>
    <w:rsid w:val="00C276A9"/>
    <w:rsid w:val="00C27DD9"/>
    <w:rsid w:val="00C30A1E"/>
    <w:rsid w:val="00C30C59"/>
    <w:rsid w:val="00C30CCC"/>
    <w:rsid w:val="00C30CF6"/>
    <w:rsid w:val="00C3185C"/>
    <w:rsid w:val="00C320C1"/>
    <w:rsid w:val="00C32BB3"/>
    <w:rsid w:val="00C33256"/>
    <w:rsid w:val="00C333D3"/>
    <w:rsid w:val="00C334E0"/>
    <w:rsid w:val="00C33910"/>
    <w:rsid w:val="00C33943"/>
    <w:rsid w:val="00C33C22"/>
    <w:rsid w:val="00C33F8A"/>
    <w:rsid w:val="00C34000"/>
    <w:rsid w:val="00C34008"/>
    <w:rsid w:val="00C341B4"/>
    <w:rsid w:val="00C347B8"/>
    <w:rsid w:val="00C349E9"/>
    <w:rsid w:val="00C34B39"/>
    <w:rsid w:val="00C35842"/>
    <w:rsid w:val="00C35A60"/>
    <w:rsid w:val="00C35BB5"/>
    <w:rsid w:val="00C36537"/>
    <w:rsid w:val="00C36FAE"/>
    <w:rsid w:val="00C40312"/>
    <w:rsid w:val="00C4071C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5716"/>
    <w:rsid w:val="00C55863"/>
    <w:rsid w:val="00C55D51"/>
    <w:rsid w:val="00C568D1"/>
    <w:rsid w:val="00C56BA1"/>
    <w:rsid w:val="00C57366"/>
    <w:rsid w:val="00C57AE7"/>
    <w:rsid w:val="00C57B52"/>
    <w:rsid w:val="00C57E1E"/>
    <w:rsid w:val="00C57ED3"/>
    <w:rsid w:val="00C57F9E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0D6"/>
    <w:rsid w:val="00C64252"/>
    <w:rsid w:val="00C64881"/>
    <w:rsid w:val="00C64900"/>
    <w:rsid w:val="00C64A6A"/>
    <w:rsid w:val="00C64B92"/>
    <w:rsid w:val="00C64C3A"/>
    <w:rsid w:val="00C64C9C"/>
    <w:rsid w:val="00C64EC1"/>
    <w:rsid w:val="00C655E8"/>
    <w:rsid w:val="00C6605D"/>
    <w:rsid w:val="00C6614E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61F"/>
    <w:rsid w:val="00C90A05"/>
    <w:rsid w:val="00C90D19"/>
    <w:rsid w:val="00C9140A"/>
    <w:rsid w:val="00C91649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6C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F5"/>
    <w:rsid w:val="00CB3F3F"/>
    <w:rsid w:val="00CB4E14"/>
    <w:rsid w:val="00CB5040"/>
    <w:rsid w:val="00CB51A6"/>
    <w:rsid w:val="00CB52AA"/>
    <w:rsid w:val="00CB5811"/>
    <w:rsid w:val="00CB6072"/>
    <w:rsid w:val="00CB6BA5"/>
    <w:rsid w:val="00CB6C04"/>
    <w:rsid w:val="00CB7534"/>
    <w:rsid w:val="00CB7692"/>
    <w:rsid w:val="00CB77F3"/>
    <w:rsid w:val="00CC03E6"/>
    <w:rsid w:val="00CC0431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E0"/>
    <w:rsid w:val="00CC436F"/>
    <w:rsid w:val="00CC4581"/>
    <w:rsid w:val="00CC47BF"/>
    <w:rsid w:val="00CC4CBD"/>
    <w:rsid w:val="00CC4CF3"/>
    <w:rsid w:val="00CC5147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0F34"/>
    <w:rsid w:val="00CD101B"/>
    <w:rsid w:val="00CD11E5"/>
    <w:rsid w:val="00CD18B0"/>
    <w:rsid w:val="00CD20AE"/>
    <w:rsid w:val="00CD2317"/>
    <w:rsid w:val="00CD272C"/>
    <w:rsid w:val="00CD2819"/>
    <w:rsid w:val="00CD2E03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340"/>
    <w:rsid w:val="00CD5690"/>
    <w:rsid w:val="00CD5862"/>
    <w:rsid w:val="00CD5DDD"/>
    <w:rsid w:val="00CD6476"/>
    <w:rsid w:val="00CD7579"/>
    <w:rsid w:val="00CD75F7"/>
    <w:rsid w:val="00CD7B6A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748D"/>
    <w:rsid w:val="00CE7555"/>
    <w:rsid w:val="00CE78B8"/>
    <w:rsid w:val="00CE7CD9"/>
    <w:rsid w:val="00CF0D33"/>
    <w:rsid w:val="00CF0EEB"/>
    <w:rsid w:val="00CF0FCE"/>
    <w:rsid w:val="00CF106B"/>
    <w:rsid w:val="00CF15CA"/>
    <w:rsid w:val="00CF1D37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AF8"/>
    <w:rsid w:val="00CF6A89"/>
    <w:rsid w:val="00CF6AD2"/>
    <w:rsid w:val="00CF6C55"/>
    <w:rsid w:val="00CF7226"/>
    <w:rsid w:val="00CF75B9"/>
    <w:rsid w:val="00CF76FC"/>
    <w:rsid w:val="00CF7EA4"/>
    <w:rsid w:val="00D00292"/>
    <w:rsid w:val="00D00342"/>
    <w:rsid w:val="00D00398"/>
    <w:rsid w:val="00D00B76"/>
    <w:rsid w:val="00D012A7"/>
    <w:rsid w:val="00D01442"/>
    <w:rsid w:val="00D025EB"/>
    <w:rsid w:val="00D027B6"/>
    <w:rsid w:val="00D02C00"/>
    <w:rsid w:val="00D03406"/>
    <w:rsid w:val="00D0419F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F12"/>
    <w:rsid w:val="00D10F3D"/>
    <w:rsid w:val="00D11482"/>
    <w:rsid w:val="00D114F0"/>
    <w:rsid w:val="00D11626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CBD"/>
    <w:rsid w:val="00D14EED"/>
    <w:rsid w:val="00D15052"/>
    <w:rsid w:val="00D15053"/>
    <w:rsid w:val="00D1531C"/>
    <w:rsid w:val="00D155A9"/>
    <w:rsid w:val="00D156A6"/>
    <w:rsid w:val="00D1572D"/>
    <w:rsid w:val="00D15EBA"/>
    <w:rsid w:val="00D15ED1"/>
    <w:rsid w:val="00D17035"/>
    <w:rsid w:val="00D17C0C"/>
    <w:rsid w:val="00D200A9"/>
    <w:rsid w:val="00D201B6"/>
    <w:rsid w:val="00D203D4"/>
    <w:rsid w:val="00D21040"/>
    <w:rsid w:val="00D21086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A81"/>
    <w:rsid w:val="00D31572"/>
    <w:rsid w:val="00D31F51"/>
    <w:rsid w:val="00D3284D"/>
    <w:rsid w:val="00D32A9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914"/>
    <w:rsid w:val="00D36057"/>
    <w:rsid w:val="00D360C9"/>
    <w:rsid w:val="00D36491"/>
    <w:rsid w:val="00D36964"/>
    <w:rsid w:val="00D36D3F"/>
    <w:rsid w:val="00D36DCD"/>
    <w:rsid w:val="00D37086"/>
    <w:rsid w:val="00D370EE"/>
    <w:rsid w:val="00D371A4"/>
    <w:rsid w:val="00D373DE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C1A"/>
    <w:rsid w:val="00D43C65"/>
    <w:rsid w:val="00D44225"/>
    <w:rsid w:val="00D44E3C"/>
    <w:rsid w:val="00D45434"/>
    <w:rsid w:val="00D4543B"/>
    <w:rsid w:val="00D45855"/>
    <w:rsid w:val="00D45903"/>
    <w:rsid w:val="00D46722"/>
    <w:rsid w:val="00D46735"/>
    <w:rsid w:val="00D4674A"/>
    <w:rsid w:val="00D4680B"/>
    <w:rsid w:val="00D4768D"/>
    <w:rsid w:val="00D479EF"/>
    <w:rsid w:val="00D47D7D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C59"/>
    <w:rsid w:val="00D54D75"/>
    <w:rsid w:val="00D5616F"/>
    <w:rsid w:val="00D56475"/>
    <w:rsid w:val="00D56A17"/>
    <w:rsid w:val="00D57050"/>
    <w:rsid w:val="00D57836"/>
    <w:rsid w:val="00D60E23"/>
    <w:rsid w:val="00D60E27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9EC"/>
    <w:rsid w:val="00D71EE0"/>
    <w:rsid w:val="00D720BF"/>
    <w:rsid w:val="00D7238B"/>
    <w:rsid w:val="00D72E88"/>
    <w:rsid w:val="00D73186"/>
    <w:rsid w:val="00D73401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2A"/>
    <w:rsid w:val="00D9306C"/>
    <w:rsid w:val="00D9415D"/>
    <w:rsid w:val="00D944B0"/>
    <w:rsid w:val="00D94745"/>
    <w:rsid w:val="00D94AC7"/>
    <w:rsid w:val="00D94AD8"/>
    <w:rsid w:val="00D95522"/>
    <w:rsid w:val="00D95A81"/>
    <w:rsid w:val="00D96267"/>
    <w:rsid w:val="00D96B06"/>
    <w:rsid w:val="00D96E3C"/>
    <w:rsid w:val="00D97156"/>
    <w:rsid w:val="00D974F6"/>
    <w:rsid w:val="00D9775D"/>
    <w:rsid w:val="00D97E1B"/>
    <w:rsid w:val="00DA0085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509B"/>
    <w:rsid w:val="00DA54D0"/>
    <w:rsid w:val="00DA5C68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0BC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E0B25"/>
    <w:rsid w:val="00DE125E"/>
    <w:rsid w:val="00DE1702"/>
    <w:rsid w:val="00DE1C41"/>
    <w:rsid w:val="00DE1D0E"/>
    <w:rsid w:val="00DE1FDE"/>
    <w:rsid w:val="00DE24B7"/>
    <w:rsid w:val="00DE2B17"/>
    <w:rsid w:val="00DE2C34"/>
    <w:rsid w:val="00DE2C8C"/>
    <w:rsid w:val="00DE3058"/>
    <w:rsid w:val="00DE390C"/>
    <w:rsid w:val="00DE3B32"/>
    <w:rsid w:val="00DE3B56"/>
    <w:rsid w:val="00DE3CB2"/>
    <w:rsid w:val="00DE3E40"/>
    <w:rsid w:val="00DE3EE2"/>
    <w:rsid w:val="00DE435E"/>
    <w:rsid w:val="00DE47E0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8AA"/>
    <w:rsid w:val="00DF1E20"/>
    <w:rsid w:val="00DF2535"/>
    <w:rsid w:val="00DF27DC"/>
    <w:rsid w:val="00DF2C19"/>
    <w:rsid w:val="00DF2C3D"/>
    <w:rsid w:val="00DF3259"/>
    <w:rsid w:val="00DF3533"/>
    <w:rsid w:val="00DF3D48"/>
    <w:rsid w:val="00DF40F8"/>
    <w:rsid w:val="00DF4276"/>
    <w:rsid w:val="00DF4AC8"/>
    <w:rsid w:val="00DF4C29"/>
    <w:rsid w:val="00DF4EA7"/>
    <w:rsid w:val="00DF5C3F"/>
    <w:rsid w:val="00DF5F4C"/>
    <w:rsid w:val="00DF61D6"/>
    <w:rsid w:val="00DF6416"/>
    <w:rsid w:val="00DF659B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A64"/>
    <w:rsid w:val="00E0371B"/>
    <w:rsid w:val="00E037A3"/>
    <w:rsid w:val="00E047DF"/>
    <w:rsid w:val="00E05095"/>
    <w:rsid w:val="00E05130"/>
    <w:rsid w:val="00E052D7"/>
    <w:rsid w:val="00E05380"/>
    <w:rsid w:val="00E056CF"/>
    <w:rsid w:val="00E057CE"/>
    <w:rsid w:val="00E05D3F"/>
    <w:rsid w:val="00E05EF8"/>
    <w:rsid w:val="00E06314"/>
    <w:rsid w:val="00E0641C"/>
    <w:rsid w:val="00E065E6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9BE"/>
    <w:rsid w:val="00E11AFD"/>
    <w:rsid w:val="00E11FEB"/>
    <w:rsid w:val="00E129DD"/>
    <w:rsid w:val="00E12FD2"/>
    <w:rsid w:val="00E12FFD"/>
    <w:rsid w:val="00E13DAF"/>
    <w:rsid w:val="00E13EAA"/>
    <w:rsid w:val="00E14BD1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3BE"/>
    <w:rsid w:val="00E3370D"/>
    <w:rsid w:val="00E33CED"/>
    <w:rsid w:val="00E3405E"/>
    <w:rsid w:val="00E34139"/>
    <w:rsid w:val="00E3463B"/>
    <w:rsid w:val="00E3480A"/>
    <w:rsid w:val="00E34AF6"/>
    <w:rsid w:val="00E34B6E"/>
    <w:rsid w:val="00E34C67"/>
    <w:rsid w:val="00E351AC"/>
    <w:rsid w:val="00E354F7"/>
    <w:rsid w:val="00E35AC6"/>
    <w:rsid w:val="00E35EC6"/>
    <w:rsid w:val="00E36728"/>
    <w:rsid w:val="00E36ABD"/>
    <w:rsid w:val="00E37095"/>
    <w:rsid w:val="00E37282"/>
    <w:rsid w:val="00E40E76"/>
    <w:rsid w:val="00E417F1"/>
    <w:rsid w:val="00E41898"/>
    <w:rsid w:val="00E42791"/>
    <w:rsid w:val="00E43072"/>
    <w:rsid w:val="00E4362D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A9F"/>
    <w:rsid w:val="00E574FD"/>
    <w:rsid w:val="00E578F2"/>
    <w:rsid w:val="00E57A34"/>
    <w:rsid w:val="00E57FDF"/>
    <w:rsid w:val="00E601D6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4CBC"/>
    <w:rsid w:val="00E65277"/>
    <w:rsid w:val="00E65D26"/>
    <w:rsid w:val="00E66292"/>
    <w:rsid w:val="00E6664C"/>
    <w:rsid w:val="00E669D0"/>
    <w:rsid w:val="00E674CA"/>
    <w:rsid w:val="00E677F6"/>
    <w:rsid w:val="00E67AA3"/>
    <w:rsid w:val="00E67F44"/>
    <w:rsid w:val="00E70D78"/>
    <w:rsid w:val="00E711CD"/>
    <w:rsid w:val="00E71395"/>
    <w:rsid w:val="00E71439"/>
    <w:rsid w:val="00E71B72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A41"/>
    <w:rsid w:val="00E774D3"/>
    <w:rsid w:val="00E77DB6"/>
    <w:rsid w:val="00E800CC"/>
    <w:rsid w:val="00E8036B"/>
    <w:rsid w:val="00E80539"/>
    <w:rsid w:val="00E80796"/>
    <w:rsid w:val="00E809EF"/>
    <w:rsid w:val="00E814CC"/>
    <w:rsid w:val="00E827EF"/>
    <w:rsid w:val="00E832BD"/>
    <w:rsid w:val="00E833B1"/>
    <w:rsid w:val="00E83564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2007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FD8"/>
    <w:rsid w:val="00E9413A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5D3"/>
    <w:rsid w:val="00EA1831"/>
    <w:rsid w:val="00EA193F"/>
    <w:rsid w:val="00EA1DAA"/>
    <w:rsid w:val="00EA232D"/>
    <w:rsid w:val="00EA28F3"/>
    <w:rsid w:val="00EA2B48"/>
    <w:rsid w:val="00EA2CAB"/>
    <w:rsid w:val="00EA3B9F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B65"/>
    <w:rsid w:val="00EA5E86"/>
    <w:rsid w:val="00EA5F6A"/>
    <w:rsid w:val="00EA61BA"/>
    <w:rsid w:val="00EA627C"/>
    <w:rsid w:val="00EA6B19"/>
    <w:rsid w:val="00EA749A"/>
    <w:rsid w:val="00EA74E1"/>
    <w:rsid w:val="00EA78C4"/>
    <w:rsid w:val="00EA7A27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DF7"/>
    <w:rsid w:val="00EB5145"/>
    <w:rsid w:val="00EB55CB"/>
    <w:rsid w:val="00EB5B99"/>
    <w:rsid w:val="00EB6082"/>
    <w:rsid w:val="00EB66E3"/>
    <w:rsid w:val="00EB68E9"/>
    <w:rsid w:val="00EB6C71"/>
    <w:rsid w:val="00EB7439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3039"/>
    <w:rsid w:val="00EC33A6"/>
    <w:rsid w:val="00EC3F01"/>
    <w:rsid w:val="00EC4B0B"/>
    <w:rsid w:val="00EC6172"/>
    <w:rsid w:val="00EC618A"/>
    <w:rsid w:val="00EC6291"/>
    <w:rsid w:val="00EC65D3"/>
    <w:rsid w:val="00EC6C07"/>
    <w:rsid w:val="00EC6CA1"/>
    <w:rsid w:val="00EC767A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704B"/>
    <w:rsid w:val="00EE0753"/>
    <w:rsid w:val="00EE08F0"/>
    <w:rsid w:val="00EE12BE"/>
    <w:rsid w:val="00EE17B6"/>
    <w:rsid w:val="00EE1814"/>
    <w:rsid w:val="00EE1DAF"/>
    <w:rsid w:val="00EE2207"/>
    <w:rsid w:val="00EE2255"/>
    <w:rsid w:val="00EE247F"/>
    <w:rsid w:val="00EE2C3A"/>
    <w:rsid w:val="00EE32B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3922"/>
    <w:rsid w:val="00F03C3A"/>
    <w:rsid w:val="00F047DB"/>
    <w:rsid w:val="00F04C89"/>
    <w:rsid w:val="00F05381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59E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765F"/>
    <w:rsid w:val="00F407B5"/>
    <w:rsid w:val="00F4085F"/>
    <w:rsid w:val="00F412C1"/>
    <w:rsid w:val="00F418B7"/>
    <w:rsid w:val="00F42404"/>
    <w:rsid w:val="00F4281C"/>
    <w:rsid w:val="00F42851"/>
    <w:rsid w:val="00F428AF"/>
    <w:rsid w:val="00F42B36"/>
    <w:rsid w:val="00F42CEE"/>
    <w:rsid w:val="00F431A5"/>
    <w:rsid w:val="00F431B3"/>
    <w:rsid w:val="00F43242"/>
    <w:rsid w:val="00F43B07"/>
    <w:rsid w:val="00F4445A"/>
    <w:rsid w:val="00F44AA6"/>
    <w:rsid w:val="00F44D2E"/>
    <w:rsid w:val="00F44EFA"/>
    <w:rsid w:val="00F44F41"/>
    <w:rsid w:val="00F44FBF"/>
    <w:rsid w:val="00F44FC1"/>
    <w:rsid w:val="00F45005"/>
    <w:rsid w:val="00F45474"/>
    <w:rsid w:val="00F461F2"/>
    <w:rsid w:val="00F467B0"/>
    <w:rsid w:val="00F468F2"/>
    <w:rsid w:val="00F46CC3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636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4CD"/>
    <w:rsid w:val="00F5655B"/>
    <w:rsid w:val="00F5655D"/>
    <w:rsid w:val="00F5679D"/>
    <w:rsid w:val="00F56AE5"/>
    <w:rsid w:val="00F5702A"/>
    <w:rsid w:val="00F571C5"/>
    <w:rsid w:val="00F571C6"/>
    <w:rsid w:val="00F605FF"/>
    <w:rsid w:val="00F60DA3"/>
    <w:rsid w:val="00F610C5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D3D"/>
    <w:rsid w:val="00F63E91"/>
    <w:rsid w:val="00F63F0C"/>
    <w:rsid w:val="00F64BEC"/>
    <w:rsid w:val="00F64C54"/>
    <w:rsid w:val="00F64CBB"/>
    <w:rsid w:val="00F65308"/>
    <w:rsid w:val="00F65EE4"/>
    <w:rsid w:val="00F6602F"/>
    <w:rsid w:val="00F66152"/>
    <w:rsid w:val="00F663E7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B47"/>
    <w:rsid w:val="00F72685"/>
    <w:rsid w:val="00F729BC"/>
    <w:rsid w:val="00F72ECF"/>
    <w:rsid w:val="00F73950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2641"/>
    <w:rsid w:val="00F92AB8"/>
    <w:rsid w:val="00F92D8A"/>
    <w:rsid w:val="00F93528"/>
    <w:rsid w:val="00F9366D"/>
    <w:rsid w:val="00F94156"/>
    <w:rsid w:val="00F941B7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C3"/>
    <w:rsid w:val="00FA6474"/>
    <w:rsid w:val="00FA64CA"/>
    <w:rsid w:val="00FA653D"/>
    <w:rsid w:val="00FA67F4"/>
    <w:rsid w:val="00FA7399"/>
    <w:rsid w:val="00FA7680"/>
    <w:rsid w:val="00FA78D9"/>
    <w:rsid w:val="00FB02C4"/>
    <w:rsid w:val="00FB034D"/>
    <w:rsid w:val="00FB044B"/>
    <w:rsid w:val="00FB0AB5"/>
    <w:rsid w:val="00FB0B0E"/>
    <w:rsid w:val="00FB0E2B"/>
    <w:rsid w:val="00FB0EE2"/>
    <w:rsid w:val="00FB100F"/>
    <w:rsid w:val="00FB2058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152"/>
    <w:rsid w:val="00FB7D4C"/>
    <w:rsid w:val="00FC01BA"/>
    <w:rsid w:val="00FC0598"/>
    <w:rsid w:val="00FC08F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  <w:style w:type="paragraph" w:customStyle="1" w:styleId="zKISOffAddress">
    <w:name w:val="zKISOffAddress"/>
    <w:basedOn w:val="Normal"/>
    <w:rsid w:val="00B3282F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4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  <w:style w:type="paragraph" w:customStyle="1" w:styleId="zKISOffAddress">
    <w:name w:val="zKISOffAddress"/>
    <w:basedOn w:val="Normal"/>
    <w:rsid w:val="00B3282F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1713C9-8FF2-48C2-970A-176B05275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</TotalTime>
  <Pages>12</Pages>
  <Words>2071</Words>
  <Characters>11807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3</cp:revision>
  <cp:lastPrinted>2022-07-29T07:23:00Z</cp:lastPrinted>
  <dcterms:created xsi:type="dcterms:W3CDTF">2022-08-10T08:49:00Z</dcterms:created>
  <dcterms:modified xsi:type="dcterms:W3CDTF">2022-08-10T09:23:00Z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