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CA10B" w14:textId="77777777" w:rsidR="00B27479" w:rsidRPr="00D41BAA" w:rsidRDefault="00D1429B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  <w:r>
        <w:rPr>
          <w:rFonts w:ascii="Times New Roman" w:hAnsi="Times New Roman" w:cs="Cordia New"/>
          <w:b/>
          <w:bCs/>
          <w:sz w:val="22"/>
          <w:szCs w:val="22"/>
        </w:rPr>
        <w:tab/>
      </w:r>
    </w:p>
    <w:p w14:paraId="4C2B205A" w14:textId="77777777" w:rsidR="00A15F30" w:rsidRPr="00D41BA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2D84F231" w14:textId="77777777"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04BFEF1" w14:textId="77777777"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5E8045C8" w14:textId="77777777"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7A01E883" w14:textId="77777777"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4B3E73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14:paraId="049AC28A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6A94B62A" w:rsidR="00453555" w:rsidRPr="004E0674" w:rsidRDefault="00C00687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>Condensed i</w:t>
      </w:r>
      <w:r w:rsidR="00453555" w:rsidRPr="004E067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4E067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5358A86A" w14:textId="77777777" w:rsidR="00843E99" w:rsidRPr="004E0674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for the three-month</w:t>
      </w:r>
      <w:r>
        <w:rPr>
          <w:rFonts w:ascii="Times New Roman" w:hAnsi="Times New Roman" w:cstheme="minorBidi" w:hint="cs"/>
          <w:sz w:val="36"/>
          <w:szCs w:val="36"/>
          <w:cs/>
        </w:rPr>
        <w:t xml:space="preserve"> </w:t>
      </w:r>
      <w:r>
        <w:rPr>
          <w:rFonts w:ascii="Times New Roman" w:hAnsi="Times New Roman" w:cstheme="minorBidi"/>
          <w:sz w:val="36"/>
          <w:szCs w:val="36"/>
        </w:rPr>
        <w:t>and six-month</w:t>
      </w:r>
      <w:r>
        <w:rPr>
          <w:rFonts w:ascii="Times New Roman" w:hAnsi="Times New Roman"/>
          <w:sz w:val="36"/>
          <w:szCs w:val="36"/>
        </w:rPr>
        <w:t xml:space="preserve"> periods</w:t>
      </w:r>
      <w:r w:rsidRPr="004E0674">
        <w:rPr>
          <w:rFonts w:ascii="Times New Roman" w:hAnsi="Times New Roman"/>
          <w:sz w:val="36"/>
          <w:szCs w:val="36"/>
        </w:rPr>
        <w:t xml:space="preserve"> ended </w:t>
      </w:r>
    </w:p>
    <w:p w14:paraId="40E3915E" w14:textId="0B41D249" w:rsidR="00E227FA" w:rsidRPr="0011074A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30 June</w:t>
      </w:r>
      <w:r w:rsidR="00E227FA" w:rsidRPr="0011074A">
        <w:rPr>
          <w:rFonts w:ascii="Times New Roman" w:hAnsi="Times New Roman"/>
          <w:sz w:val="36"/>
          <w:szCs w:val="36"/>
        </w:rPr>
        <w:t xml:space="preserve"> 20</w:t>
      </w:r>
      <w:r w:rsidR="00D850EF">
        <w:rPr>
          <w:rFonts w:ascii="Times New Roman" w:hAnsi="Times New Roman"/>
          <w:sz w:val="36"/>
          <w:szCs w:val="36"/>
        </w:rPr>
        <w:t>2</w:t>
      </w:r>
      <w:r w:rsidR="00DC2E48">
        <w:rPr>
          <w:rFonts w:ascii="Times New Roman" w:hAnsi="Times New Roman"/>
          <w:sz w:val="36"/>
          <w:szCs w:val="36"/>
        </w:rPr>
        <w:t>2</w:t>
      </w:r>
    </w:p>
    <w:p w14:paraId="754C8C93" w14:textId="77777777" w:rsidR="00453555" w:rsidRPr="004E067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4E0674">
        <w:rPr>
          <w:sz w:val="36"/>
          <w:szCs w:val="36"/>
          <w:cs/>
        </w:rPr>
        <w:t>and</w:t>
      </w:r>
    </w:p>
    <w:p w14:paraId="14B9E3E8" w14:textId="34430DD9" w:rsidR="000A4039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 xml:space="preserve">Independent auditor’s </w:t>
      </w:r>
      <w:r w:rsidR="00C00687">
        <w:rPr>
          <w:rFonts w:ascii="Times New Roman" w:hAnsi="Times New Roman"/>
          <w:sz w:val="36"/>
          <w:szCs w:val="36"/>
        </w:rPr>
        <w:t xml:space="preserve">review </w:t>
      </w:r>
      <w:r w:rsidRPr="004E0674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4B3E73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14:paraId="324021F8" w14:textId="77777777" w:rsidR="0046503E" w:rsidRPr="004B3E73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4B3E73" w:rsidSect="00D1126C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0B60BA3" w14:textId="77777777" w:rsidR="00461C44" w:rsidRDefault="00461C44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12760DE" w14:textId="77777777" w:rsidR="00461C44" w:rsidRDefault="00461C44" w:rsidP="009D5EFB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</w:pPr>
    </w:p>
    <w:p w14:paraId="0BC022DD" w14:textId="77777777" w:rsidR="00461C44" w:rsidRDefault="00461C44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3953A34E" w14:textId="77777777" w:rsidR="00461C44" w:rsidRDefault="00461C44" w:rsidP="009D5EFB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</w:pPr>
    </w:p>
    <w:p w14:paraId="6163F504" w14:textId="65062F5B" w:rsidR="009D5EFB" w:rsidRPr="009D5EFB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B68BB">
        <w:t xml:space="preserve">Independent </w:t>
      </w:r>
      <w:r w:rsidR="00413284">
        <w:rPr>
          <w:rFonts w:cs="Angsana New"/>
          <w:lang w:val="en-US" w:bidi="th-TH"/>
        </w:rPr>
        <w:t>A</w:t>
      </w:r>
      <w:proofErr w:type="spellStart"/>
      <w:r w:rsidRPr="00FB68BB">
        <w:t>uditor’s</w:t>
      </w:r>
      <w:proofErr w:type="spellEnd"/>
      <w:r w:rsidRPr="00FB68BB">
        <w:t xml:space="preserve"> </w:t>
      </w:r>
      <w:r w:rsidR="00413284">
        <w:t>R</w:t>
      </w:r>
      <w:r w:rsidRPr="00FB68BB">
        <w:t xml:space="preserve">eport on </w:t>
      </w:r>
      <w:r w:rsidR="00413284">
        <w:t>R</w:t>
      </w:r>
      <w:r w:rsidRPr="00FB68BB">
        <w:t xml:space="preserve">eview of </w:t>
      </w:r>
      <w:r w:rsidR="00413284">
        <w:t>I</w:t>
      </w:r>
      <w:r w:rsidRPr="00FB68BB">
        <w:t xml:space="preserve">nterim </w:t>
      </w:r>
      <w:r w:rsidR="00413284">
        <w:t>F</w:t>
      </w:r>
      <w:r w:rsidRPr="00FB68BB">
        <w:t xml:space="preserve">inancial </w:t>
      </w:r>
      <w:r w:rsidR="00413284">
        <w:t>I</w:t>
      </w:r>
      <w:r w:rsidRPr="00FB68BB">
        <w:t>nformation</w:t>
      </w:r>
    </w:p>
    <w:p w14:paraId="52BB970F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9EF6EA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A732807" w14:textId="77777777"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B3E73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3ED37726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902872F" w14:textId="48BFF757" w:rsidR="00843E99" w:rsidRPr="0011074A" w:rsidRDefault="00843E99" w:rsidP="00843E99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11074A">
        <w:t xml:space="preserve">I have reviewed the accompanying consolidated and separate statements of financial position of </w:t>
      </w:r>
      <w:proofErr w:type="spellStart"/>
      <w:r w:rsidRPr="0011074A">
        <w:t>Surapon</w:t>
      </w:r>
      <w:proofErr w:type="spellEnd"/>
      <w:r w:rsidRPr="0011074A">
        <w:t xml:space="preserve"> Foods Public Company Limited and its subsidiaries, and of </w:t>
      </w:r>
      <w:proofErr w:type="spellStart"/>
      <w:r w:rsidRPr="0011074A">
        <w:t>Surapon</w:t>
      </w:r>
      <w:proofErr w:type="spellEnd"/>
      <w:r w:rsidRPr="0011074A">
        <w:t xml:space="preserve"> Foods Public Company Limited, respectively,</w:t>
      </w:r>
      <w:r w:rsidRPr="0011074A">
        <w:rPr>
          <w:spacing w:val="-24"/>
        </w:rPr>
        <w:t xml:space="preserve"> </w:t>
      </w:r>
      <w:r w:rsidRPr="0011074A">
        <w:t>as at 3</w:t>
      </w:r>
      <w:r>
        <w:t>0</w:t>
      </w:r>
      <w:r w:rsidRPr="0011074A">
        <w:t xml:space="preserve"> </w:t>
      </w:r>
      <w:r>
        <w:t>June</w:t>
      </w:r>
      <w:r w:rsidRPr="0011074A">
        <w:t xml:space="preserve"> 20</w:t>
      </w:r>
      <w:r>
        <w:t>2</w:t>
      </w:r>
      <w:r w:rsidR="00EE077E">
        <w:t>2</w:t>
      </w:r>
      <w:r w:rsidRPr="0011074A">
        <w:t>;</w:t>
      </w:r>
      <w:r w:rsidRPr="0011074A">
        <w:rPr>
          <w:spacing w:val="-24"/>
        </w:rPr>
        <w:t xml:space="preserve"> </w:t>
      </w:r>
      <w:r w:rsidRPr="0011074A">
        <w:t>the</w:t>
      </w:r>
      <w:r w:rsidRPr="0011074A">
        <w:rPr>
          <w:spacing w:val="-24"/>
        </w:rPr>
        <w:t xml:space="preserve"> </w:t>
      </w:r>
      <w:r w:rsidRPr="0011074A">
        <w:t>consolidated and separate statements of comprehensive income</w:t>
      </w:r>
      <w:r>
        <w:t xml:space="preserve"> for the three-month and six-month periods ended 30 June 202</w:t>
      </w:r>
      <w:r w:rsidR="00EE077E">
        <w:t>2</w:t>
      </w:r>
      <w:r w:rsidRPr="0011074A">
        <w:t>,</w:t>
      </w:r>
      <w:r>
        <w:t xml:space="preserve"> the consolidated and separate statements of</w:t>
      </w:r>
      <w:r w:rsidRPr="0011074A">
        <w:t xml:space="preserve"> changes in equity and cash flows for the </w:t>
      </w:r>
      <w:r>
        <w:t>six</w:t>
      </w:r>
      <w:r w:rsidRPr="0011074A">
        <w:t>-month period ended 3</w:t>
      </w:r>
      <w:r>
        <w:t>0</w:t>
      </w:r>
      <w:r w:rsidRPr="0011074A">
        <w:t xml:space="preserve"> </w:t>
      </w:r>
      <w:r>
        <w:t>June</w:t>
      </w:r>
      <w:r w:rsidRPr="0011074A">
        <w:t xml:space="preserve"> 20</w:t>
      </w:r>
      <w:r>
        <w:t>2</w:t>
      </w:r>
      <w:r w:rsidR="00EE077E">
        <w:t>2</w:t>
      </w:r>
      <w:r w:rsidRPr="0011074A">
        <w:t>; and condensed notes (“interim financial information”).</w:t>
      </w:r>
      <w:r w:rsidRPr="0011074A">
        <w:rPr>
          <w:i/>
          <w:iCs/>
        </w:rPr>
        <w:t xml:space="preserve"> </w:t>
      </w:r>
      <w:r w:rsidRPr="0011074A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108FEAC" w14:textId="77777777" w:rsidR="00843E99" w:rsidRPr="00D41BAA" w:rsidRDefault="00843E99" w:rsidP="00843E99">
      <w:pPr>
        <w:pStyle w:val="StandaardOpinion"/>
        <w:spacing w:line="240" w:lineRule="atLeast"/>
        <w:jc w:val="thaiDistribute"/>
        <w:rPr>
          <w:rFonts w:cs="Cordia New"/>
          <w:i/>
        </w:rPr>
      </w:pPr>
    </w:p>
    <w:p w14:paraId="611EFC33" w14:textId="77777777" w:rsidR="00843E99" w:rsidRPr="00AE20CE" w:rsidRDefault="00843E99" w:rsidP="00843E99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>
        <w:rPr>
          <w:i/>
          <w:szCs w:val="28"/>
        </w:rPr>
        <w:t>R</w:t>
      </w:r>
      <w:r w:rsidRPr="00AE20CE">
        <w:rPr>
          <w:i/>
        </w:rPr>
        <w:t>eview</w:t>
      </w:r>
    </w:p>
    <w:p w14:paraId="7CBE2A0F" w14:textId="77777777" w:rsidR="00843E99" w:rsidRPr="00AE20CE" w:rsidRDefault="00843E99" w:rsidP="00843E99">
      <w:pPr>
        <w:pStyle w:val="StandaardOpinion"/>
        <w:spacing w:line="240" w:lineRule="atLeast"/>
        <w:jc w:val="thaiDistribute"/>
      </w:pPr>
    </w:p>
    <w:p w14:paraId="2660731E" w14:textId="77777777" w:rsidR="00843E99" w:rsidRDefault="00843E99" w:rsidP="00843E99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D41BAA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D2D0E81" w14:textId="77777777" w:rsidR="00843E99" w:rsidRDefault="00843E99" w:rsidP="00843E99">
      <w:pPr>
        <w:pStyle w:val="StandaardOpinion"/>
        <w:spacing w:line="240" w:lineRule="atLeast"/>
        <w:jc w:val="thaiDistribute"/>
      </w:pPr>
    </w:p>
    <w:p w14:paraId="24924514" w14:textId="77777777" w:rsidR="00843E99" w:rsidRPr="00AE20CE" w:rsidRDefault="00843E99" w:rsidP="00843E99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</w:p>
    <w:p w14:paraId="1A70DE6B" w14:textId="77777777" w:rsidR="00843E99" w:rsidRPr="00AE20CE" w:rsidRDefault="00843E99" w:rsidP="00843E99">
      <w:pPr>
        <w:pStyle w:val="StandaardOpinion"/>
        <w:spacing w:line="240" w:lineRule="atLeast"/>
        <w:jc w:val="thaiDistribute"/>
      </w:pPr>
    </w:p>
    <w:p w14:paraId="771173A7" w14:textId="77777777" w:rsidR="00843E99" w:rsidRDefault="00843E99" w:rsidP="00843E99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5591">
        <w:rPr>
          <w:rFonts w:ascii="Times New Roman" w:hAnsi="Times New Roman"/>
          <w:sz w:val="22"/>
          <w:szCs w:val="22"/>
        </w:rPr>
        <w:t>interim financial information</w:t>
      </w:r>
      <w:r w:rsidRPr="007D5591">
        <w:rPr>
          <w:rFonts w:ascii="Times New Roman" w:hAnsi="Times New Roman"/>
          <w:sz w:val="22"/>
          <w:szCs w:val="22"/>
          <w:cs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is not prepared,</w:t>
      </w:r>
      <w:r w:rsidRPr="007D5591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in all material respects, in accordance with Thai</w:t>
      </w:r>
      <w:r>
        <w:rPr>
          <w:rFonts w:ascii="Times New Roman" w:hAnsi="Times New Roman"/>
          <w:sz w:val="22"/>
          <w:szCs w:val="22"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14:paraId="738EC420" w14:textId="77777777" w:rsidR="00843E99" w:rsidRPr="001E712E" w:rsidRDefault="00843E99" w:rsidP="00843E99">
      <w:pPr>
        <w:jc w:val="both"/>
        <w:rPr>
          <w:rFonts w:ascii="Times New Roman" w:hAnsi="Times New Roman"/>
          <w:sz w:val="22"/>
          <w:szCs w:val="22"/>
        </w:rPr>
      </w:pPr>
    </w:p>
    <w:p w14:paraId="47070692" w14:textId="77777777" w:rsidR="00843E99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7393EE1F" w14:textId="77777777" w:rsidR="00843E99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0D23085C" w14:textId="77777777" w:rsidR="00843E99" w:rsidRDefault="00843E99" w:rsidP="00843E99">
      <w:pPr>
        <w:pStyle w:val="AAheadingwocontents"/>
        <w:spacing w:line="240" w:lineRule="atLeast"/>
        <w:jc w:val="thaiDistribute"/>
        <w:rPr>
          <w:rFonts w:cs="Cordia New"/>
        </w:rPr>
      </w:pPr>
    </w:p>
    <w:p w14:paraId="140476E2" w14:textId="77777777" w:rsidR="00843E99" w:rsidRDefault="00843E99" w:rsidP="00843E99">
      <w:pPr>
        <w:pStyle w:val="AAheadingwocontents"/>
        <w:spacing w:line="240" w:lineRule="atLeast"/>
        <w:jc w:val="thaiDistribute"/>
        <w:rPr>
          <w:rFonts w:cs="Cordia New"/>
        </w:rPr>
      </w:pPr>
    </w:p>
    <w:p w14:paraId="0A517E31" w14:textId="77777777" w:rsidR="00843E99" w:rsidRPr="00D41BAA" w:rsidRDefault="00843E99" w:rsidP="00843E99">
      <w:pPr>
        <w:pStyle w:val="AAheadingwocontents"/>
        <w:spacing w:line="240" w:lineRule="atLeast"/>
        <w:jc w:val="thaiDistribute"/>
        <w:rPr>
          <w:rFonts w:cs="Cordia New"/>
        </w:rPr>
      </w:pPr>
    </w:p>
    <w:p w14:paraId="7362D937" w14:textId="77777777" w:rsidR="00843E99" w:rsidRPr="009D5EFB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(Krittika Kongkerd)</w:t>
      </w:r>
    </w:p>
    <w:p w14:paraId="323414C2" w14:textId="77777777" w:rsidR="00843E99" w:rsidRPr="009D5EFB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14:paraId="130D2109" w14:textId="0B1FEC7F" w:rsidR="00843E99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Registration No. 10634</w:t>
      </w:r>
    </w:p>
    <w:p w14:paraId="62C07583" w14:textId="77777777" w:rsidR="00843E99" w:rsidRPr="009D5EFB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9B8FF7A" w14:textId="77777777" w:rsidR="00843E99" w:rsidRPr="009D5EFB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92DE7C7" w14:textId="77777777" w:rsidR="00843E99" w:rsidRPr="009D5EFB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/>
          <w:sz w:val="22"/>
          <w:szCs w:val="22"/>
        </w:rPr>
        <w:t>Phoomchai</w:t>
      </w:r>
      <w:proofErr w:type="spellEnd"/>
      <w:r>
        <w:rPr>
          <w:rFonts w:ascii="Times New Roman" w:hAnsi="Times New Roman"/>
          <w:sz w:val="22"/>
          <w:szCs w:val="22"/>
        </w:rPr>
        <w:t xml:space="preserve"> Audit Ltd.</w:t>
      </w:r>
    </w:p>
    <w:p w14:paraId="01218BE6" w14:textId="77777777" w:rsidR="00843E99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14:paraId="59273B25" w14:textId="5EE8253D" w:rsidR="007443AD" w:rsidRDefault="003F125A" w:rsidP="00843E99">
      <w:pPr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10</w:t>
      </w:r>
      <w:r w:rsidR="00843E99">
        <w:rPr>
          <w:rFonts w:ascii="Times New Roman" w:hAnsi="Times New Roman"/>
          <w:sz w:val="22"/>
          <w:szCs w:val="22"/>
        </w:rPr>
        <w:t xml:space="preserve"> August</w:t>
      </w:r>
      <w:r w:rsidR="00DC2E48">
        <w:rPr>
          <w:rFonts w:ascii="Times New Roman" w:hAnsi="Times New Roman" w:cstheme="minorBidi"/>
          <w:sz w:val="22"/>
          <w:szCs w:val="22"/>
        </w:rPr>
        <w:t xml:space="preserve"> </w:t>
      </w:r>
      <w:r w:rsidR="007443AD" w:rsidRPr="000464BA">
        <w:rPr>
          <w:rFonts w:ascii="Times New Roman" w:hAnsi="Times New Roman" w:cstheme="minorBidi"/>
          <w:sz w:val="22"/>
          <w:szCs w:val="22"/>
        </w:rPr>
        <w:t>20</w:t>
      </w:r>
      <w:r w:rsidR="00D850EF" w:rsidRPr="000464BA">
        <w:rPr>
          <w:rFonts w:ascii="Times New Roman" w:hAnsi="Times New Roman" w:cstheme="minorBidi"/>
          <w:sz w:val="22"/>
          <w:szCs w:val="22"/>
        </w:rPr>
        <w:t>2</w:t>
      </w:r>
      <w:r w:rsidR="00DC2E48">
        <w:rPr>
          <w:rFonts w:ascii="Times New Roman" w:hAnsi="Times New Roman" w:cstheme="minorBidi"/>
          <w:sz w:val="22"/>
          <w:szCs w:val="22"/>
        </w:rPr>
        <w:t>2</w:t>
      </w:r>
    </w:p>
    <w:p w14:paraId="59668F96" w14:textId="711A3BB7" w:rsidR="003A05DE" w:rsidRPr="00461C44" w:rsidRDefault="003A05DE" w:rsidP="00461C44">
      <w:pPr>
        <w:pStyle w:val="IndexHeading1"/>
        <w:spacing w:after="0" w:line="240" w:lineRule="atLeast"/>
        <w:ind w:left="1080" w:hanging="1080"/>
        <w:outlineLvl w:val="0"/>
        <w:rPr>
          <w:rFonts w:cstheme="minorBidi"/>
          <w:szCs w:val="22"/>
          <w:rtl/>
          <w:cs/>
          <w:lang w:val="en-US"/>
        </w:rPr>
      </w:pPr>
    </w:p>
    <w:sectPr w:rsidR="003A05DE" w:rsidRPr="00461C44" w:rsidSect="00461C4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4693C" w14:textId="77777777" w:rsidR="00064DD3" w:rsidRDefault="00064DD3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768093F0" w14:textId="77777777" w:rsidR="00064DD3" w:rsidRDefault="00064DD3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852C6" w14:textId="77777777" w:rsidR="006E231B" w:rsidRDefault="006E231B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6E231B" w:rsidRDefault="006E231B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01E" w14:textId="77777777" w:rsidR="006E231B" w:rsidRDefault="006E231B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75847823" w:rsidR="006E231B" w:rsidRDefault="006E231B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461C44">
      <w:rPr>
        <w:rFonts w:ascii="Times New Roman" w:hAnsi="Times New Roman"/>
        <w:noProof/>
        <w:sz w:val="22"/>
        <w:szCs w:val="22"/>
      </w:rPr>
      <w:t>SSFe1-Q2'22-set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E563" w14:textId="77777777" w:rsidR="006E231B" w:rsidRPr="00287851" w:rsidRDefault="006E231B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B5EEF" w14:textId="77777777" w:rsidR="006E231B" w:rsidRDefault="006E231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FABF5" w14:textId="77777777" w:rsidR="00064DD3" w:rsidRDefault="00064DD3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2879EFBE" w14:textId="77777777" w:rsidR="00064DD3" w:rsidRDefault="00064DD3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DDFCD" w14:textId="77777777" w:rsidR="006E231B" w:rsidRPr="005030DE" w:rsidRDefault="006E231B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3F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6E231B" w:rsidRPr="00287851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D7973" w14:textId="28C2F7FC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  <w:p w14:paraId="5AB04055" w14:textId="36A0E927" w:rsidR="00461C44" w:rsidRDefault="00461C44" w:rsidP="00AB2A60">
    <w:pPr>
      <w:pStyle w:val="acctmainheading"/>
      <w:spacing w:after="0" w:line="280" w:lineRule="atLeast"/>
      <w:rPr>
        <w:sz w:val="24"/>
        <w:szCs w:val="24"/>
      </w:rPr>
    </w:pPr>
  </w:p>
  <w:p w14:paraId="561D42B3" w14:textId="3B94BC72" w:rsidR="00461C44" w:rsidRDefault="00461C44" w:rsidP="00AB2A60">
    <w:pPr>
      <w:pStyle w:val="acctmainheading"/>
      <w:spacing w:after="0" w:line="280" w:lineRule="atLeast"/>
      <w:rPr>
        <w:sz w:val="24"/>
        <w:szCs w:val="24"/>
      </w:rPr>
    </w:pPr>
  </w:p>
  <w:p w14:paraId="540E3F13" w14:textId="419697B1" w:rsidR="00461C44" w:rsidRDefault="00461C44" w:rsidP="00AB2A60">
    <w:pPr>
      <w:pStyle w:val="acctmainheading"/>
      <w:spacing w:after="0" w:line="280" w:lineRule="atLeast"/>
      <w:rPr>
        <w:sz w:val="24"/>
        <w:szCs w:val="24"/>
      </w:rPr>
    </w:pPr>
  </w:p>
  <w:p w14:paraId="49462855" w14:textId="23862636" w:rsidR="00461C44" w:rsidRDefault="00461C44" w:rsidP="00AB2A60">
    <w:pPr>
      <w:pStyle w:val="acctmainheading"/>
      <w:spacing w:after="0" w:line="280" w:lineRule="atLeast"/>
      <w:rPr>
        <w:sz w:val="24"/>
        <w:szCs w:val="24"/>
      </w:rPr>
    </w:pPr>
  </w:p>
  <w:p w14:paraId="6C74BD95" w14:textId="77777777" w:rsidR="00461C44" w:rsidRDefault="00461C44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15D41BDA"/>
    <w:multiLevelType w:val="multilevel"/>
    <w:tmpl w:val="A88A3488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260" w:hanging="360"/>
      </w:pPr>
    </w:lvl>
    <w:lvl w:ilvl="2" w:tplc="0409001B" w:tentative="1">
      <w:start w:val="1"/>
      <w:numFmt w:val="lowerRoman"/>
      <w:lvlText w:val="%3."/>
      <w:lvlJc w:val="right"/>
      <w:pPr>
        <w:ind w:left="-540" w:hanging="180"/>
      </w:pPr>
    </w:lvl>
    <w:lvl w:ilvl="3" w:tplc="0409000F" w:tentative="1">
      <w:start w:val="1"/>
      <w:numFmt w:val="decimal"/>
      <w:lvlText w:val="%4."/>
      <w:lvlJc w:val="left"/>
      <w:pPr>
        <w:ind w:left="180" w:hanging="360"/>
      </w:pPr>
    </w:lvl>
    <w:lvl w:ilvl="4" w:tplc="04090019" w:tentative="1">
      <w:start w:val="1"/>
      <w:numFmt w:val="lowerLetter"/>
      <w:lvlText w:val="%5."/>
      <w:lvlJc w:val="left"/>
      <w:pPr>
        <w:ind w:left="900" w:hanging="360"/>
      </w:pPr>
    </w:lvl>
    <w:lvl w:ilvl="5" w:tplc="0409001B" w:tentative="1">
      <w:start w:val="1"/>
      <w:numFmt w:val="lowerRoman"/>
      <w:lvlText w:val="%6."/>
      <w:lvlJc w:val="right"/>
      <w:pPr>
        <w:ind w:left="1620" w:hanging="180"/>
      </w:pPr>
    </w:lvl>
    <w:lvl w:ilvl="6" w:tplc="0409000F" w:tentative="1">
      <w:start w:val="1"/>
      <w:numFmt w:val="decimal"/>
      <w:lvlText w:val="%7."/>
      <w:lvlJc w:val="left"/>
      <w:pPr>
        <w:ind w:left="2340" w:hanging="360"/>
      </w:pPr>
    </w:lvl>
    <w:lvl w:ilvl="7" w:tplc="04090019" w:tentative="1">
      <w:start w:val="1"/>
      <w:numFmt w:val="lowerLetter"/>
      <w:lvlText w:val="%8."/>
      <w:lvlJc w:val="left"/>
      <w:pPr>
        <w:ind w:left="3060" w:hanging="360"/>
      </w:pPr>
    </w:lvl>
    <w:lvl w:ilvl="8" w:tplc="0409001B" w:tentative="1">
      <w:start w:val="1"/>
      <w:numFmt w:val="lowerRoman"/>
      <w:lvlText w:val="%9."/>
      <w:lvlJc w:val="right"/>
      <w:pPr>
        <w:ind w:left="3780" w:hanging="180"/>
      </w:pPr>
    </w:lvl>
  </w:abstractNum>
  <w:abstractNum w:abstractNumId="15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>
    <w:nsid w:val="418D02B3"/>
    <w:multiLevelType w:val="hybridMultilevel"/>
    <w:tmpl w:val="2362C288"/>
    <w:lvl w:ilvl="0" w:tplc="8754166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636B4313"/>
    <w:multiLevelType w:val="multilevel"/>
    <w:tmpl w:val="994448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>
    <w:nsid w:val="6FD05A7A"/>
    <w:multiLevelType w:val="hybridMultilevel"/>
    <w:tmpl w:val="753867C8"/>
    <w:lvl w:ilvl="0" w:tplc="1652A280">
      <w:start w:val="1"/>
      <w:numFmt w:val="upperLetter"/>
      <w:lvlText w:val="%1."/>
      <w:lvlJc w:val="left"/>
      <w:pPr>
        <w:ind w:left="906" w:hanging="36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1E4109E"/>
    <w:multiLevelType w:val="hybridMultilevel"/>
    <w:tmpl w:val="C512C200"/>
    <w:lvl w:ilvl="0" w:tplc="079EB6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29"/>
  </w:num>
  <w:num w:numId="14">
    <w:abstractNumId w:val="18"/>
  </w:num>
  <w:num w:numId="15">
    <w:abstractNumId w:val="23"/>
  </w:num>
  <w:num w:numId="16">
    <w:abstractNumId w:val="10"/>
  </w:num>
  <w:num w:numId="17">
    <w:abstractNumId w:val="32"/>
  </w:num>
  <w:num w:numId="18">
    <w:abstractNumId w:val="33"/>
  </w:num>
  <w:num w:numId="19">
    <w:abstractNumId w:val="28"/>
  </w:num>
  <w:num w:numId="20">
    <w:abstractNumId w:val="20"/>
  </w:num>
  <w:num w:numId="21">
    <w:abstractNumId w:val="24"/>
  </w:num>
  <w:num w:numId="22">
    <w:abstractNumId w:val="15"/>
  </w:num>
  <w:num w:numId="23">
    <w:abstractNumId w:val="11"/>
  </w:num>
  <w:num w:numId="24">
    <w:abstractNumId w:val="18"/>
  </w:num>
  <w:num w:numId="25">
    <w:abstractNumId w:val="21"/>
  </w:num>
  <w:num w:numId="26">
    <w:abstractNumId w:val="5"/>
  </w:num>
  <w:num w:numId="27">
    <w:abstractNumId w:val="13"/>
  </w:num>
  <w:num w:numId="28">
    <w:abstractNumId w:val="18"/>
  </w:num>
  <w:num w:numId="29">
    <w:abstractNumId w:val="17"/>
  </w:num>
  <w:num w:numId="30">
    <w:abstractNumId w:val="12"/>
  </w:num>
  <w:num w:numId="31">
    <w:abstractNumId w:val="18"/>
  </w:num>
  <w:num w:numId="32">
    <w:abstractNumId w:val="31"/>
  </w:num>
  <w:num w:numId="33">
    <w:abstractNumId w:val="7"/>
  </w:num>
  <w:num w:numId="3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</w:num>
  <w:num w:numId="37">
    <w:abstractNumId w:val="34"/>
  </w:num>
  <w:num w:numId="38">
    <w:abstractNumId w:val="27"/>
  </w:num>
  <w:num w:numId="39">
    <w:abstractNumId w:val="14"/>
  </w:num>
  <w:num w:numId="40">
    <w:abstractNumId w:val="30"/>
  </w:num>
  <w:num w:numId="41">
    <w:abstractNumId w:val="26"/>
  </w:num>
  <w:num w:numId="42">
    <w:abstractNumId w:val="19"/>
  </w:num>
  <w:num w:numId="43">
    <w:abstractNumId w:val="18"/>
  </w:num>
  <w:num w:numId="44">
    <w:abstractNumId w:val="18"/>
  </w:num>
  <w:num w:numId="45">
    <w:abstractNumId w:val="18"/>
  </w:num>
  <w:num w:numId="46">
    <w:abstractNumId w:val="25"/>
  </w:num>
  <w:num w:numId="47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19A"/>
    <w:rsid w:val="0001164A"/>
    <w:rsid w:val="000117C5"/>
    <w:rsid w:val="0001184E"/>
    <w:rsid w:val="00011E02"/>
    <w:rsid w:val="000124C6"/>
    <w:rsid w:val="00012E33"/>
    <w:rsid w:val="000150CB"/>
    <w:rsid w:val="00015339"/>
    <w:rsid w:val="0001633B"/>
    <w:rsid w:val="00016356"/>
    <w:rsid w:val="00016823"/>
    <w:rsid w:val="00016BD7"/>
    <w:rsid w:val="00016F6F"/>
    <w:rsid w:val="000172B8"/>
    <w:rsid w:val="000174D0"/>
    <w:rsid w:val="000177DA"/>
    <w:rsid w:val="000178B5"/>
    <w:rsid w:val="00020A4F"/>
    <w:rsid w:val="00020B4C"/>
    <w:rsid w:val="00020B67"/>
    <w:rsid w:val="00020EE7"/>
    <w:rsid w:val="00021388"/>
    <w:rsid w:val="0002172F"/>
    <w:rsid w:val="000219C3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339"/>
    <w:rsid w:val="00031428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40036"/>
    <w:rsid w:val="00040D88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1834"/>
    <w:rsid w:val="00051A33"/>
    <w:rsid w:val="00051E3F"/>
    <w:rsid w:val="000527AC"/>
    <w:rsid w:val="0005285C"/>
    <w:rsid w:val="0005399F"/>
    <w:rsid w:val="00053B84"/>
    <w:rsid w:val="00054434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C4C"/>
    <w:rsid w:val="00063940"/>
    <w:rsid w:val="0006397E"/>
    <w:rsid w:val="0006451C"/>
    <w:rsid w:val="00064DD0"/>
    <w:rsid w:val="00064DD3"/>
    <w:rsid w:val="00065163"/>
    <w:rsid w:val="0006616E"/>
    <w:rsid w:val="00066708"/>
    <w:rsid w:val="00066C8C"/>
    <w:rsid w:val="00067339"/>
    <w:rsid w:val="00067729"/>
    <w:rsid w:val="00067B14"/>
    <w:rsid w:val="00067B88"/>
    <w:rsid w:val="00067C66"/>
    <w:rsid w:val="00070007"/>
    <w:rsid w:val="000705EE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94D"/>
    <w:rsid w:val="00075DEF"/>
    <w:rsid w:val="00076AC8"/>
    <w:rsid w:val="00076E39"/>
    <w:rsid w:val="0007747D"/>
    <w:rsid w:val="00077BE1"/>
    <w:rsid w:val="00077DD0"/>
    <w:rsid w:val="00080189"/>
    <w:rsid w:val="000807BF"/>
    <w:rsid w:val="00080CA4"/>
    <w:rsid w:val="00080F58"/>
    <w:rsid w:val="00081635"/>
    <w:rsid w:val="00081ACD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7246"/>
    <w:rsid w:val="000908E6"/>
    <w:rsid w:val="0009102A"/>
    <w:rsid w:val="00091489"/>
    <w:rsid w:val="000918EB"/>
    <w:rsid w:val="00091AFA"/>
    <w:rsid w:val="00092203"/>
    <w:rsid w:val="00093764"/>
    <w:rsid w:val="00093780"/>
    <w:rsid w:val="000938EC"/>
    <w:rsid w:val="00093F91"/>
    <w:rsid w:val="000949E4"/>
    <w:rsid w:val="00094C74"/>
    <w:rsid w:val="00095394"/>
    <w:rsid w:val="00096BD9"/>
    <w:rsid w:val="00096E93"/>
    <w:rsid w:val="00097E4C"/>
    <w:rsid w:val="000A0137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39C"/>
    <w:rsid w:val="000B28D1"/>
    <w:rsid w:val="000B2B03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B7B"/>
    <w:rsid w:val="000C12A0"/>
    <w:rsid w:val="000C1338"/>
    <w:rsid w:val="000C1375"/>
    <w:rsid w:val="000C1D9C"/>
    <w:rsid w:val="000C266B"/>
    <w:rsid w:val="000C288E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74B3"/>
    <w:rsid w:val="000D7929"/>
    <w:rsid w:val="000D7B17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E78B9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4751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B4C"/>
    <w:rsid w:val="000F6D51"/>
    <w:rsid w:val="000F728E"/>
    <w:rsid w:val="000F7D4D"/>
    <w:rsid w:val="00100331"/>
    <w:rsid w:val="001003E4"/>
    <w:rsid w:val="0010095F"/>
    <w:rsid w:val="00101016"/>
    <w:rsid w:val="0010108D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E3"/>
    <w:rsid w:val="00103DB2"/>
    <w:rsid w:val="001041C6"/>
    <w:rsid w:val="0010491D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A85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98"/>
    <w:rsid w:val="001230ED"/>
    <w:rsid w:val="00123367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875"/>
    <w:rsid w:val="00127970"/>
    <w:rsid w:val="00127BCE"/>
    <w:rsid w:val="001302AB"/>
    <w:rsid w:val="0013043F"/>
    <w:rsid w:val="00130582"/>
    <w:rsid w:val="00130593"/>
    <w:rsid w:val="001305C3"/>
    <w:rsid w:val="00130760"/>
    <w:rsid w:val="00130D8D"/>
    <w:rsid w:val="001319A9"/>
    <w:rsid w:val="0013276C"/>
    <w:rsid w:val="00132FC1"/>
    <w:rsid w:val="001339EA"/>
    <w:rsid w:val="00133E7E"/>
    <w:rsid w:val="0013446C"/>
    <w:rsid w:val="00134CB4"/>
    <w:rsid w:val="00135C7D"/>
    <w:rsid w:val="00136626"/>
    <w:rsid w:val="00136AD1"/>
    <w:rsid w:val="00136D59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2EEE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53A4"/>
    <w:rsid w:val="00175900"/>
    <w:rsid w:val="00175CBA"/>
    <w:rsid w:val="0017622D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4408"/>
    <w:rsid w:val="0018490C"/>
    <w:rsid w:val="00185A29"/>
    <w:rsid w:val="00185AA6"/>
    <w:rsid w:val="001867D1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3309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25D"/>
    <w:rsid w:val="00197D62"/>
    <w:rsid w:val="001A0B69"/>
    <w:rsid w:val="001A14BB"/>
    <w:rsid w:val="001A1543"/>
    <w:rsid w:val="001A16E8"/>
    <w:rsid w:val="001A1E0E"/>
    <w:rsid w:val="001A20C5"/>
    <w:rsid w:val="001A2583"/>
    <w:rsid w:val="001A2F57"/>
    <w:rsid w:val="001A30E5"/>
    <w:rsid w:val="001A3744"/>
    <w:rsid w:val="001A37BD"/>
    <w:rsid w:val="001A3F2F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BC"/>
    <w:rsid w:val="001B3B9E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764"/>
    <w:rsid w:val="001C605B"/>
    <w:rsid w:val="001C636D"/>
    <w:rsid w:val="001C6AEC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4547"/>
    <w:rsid w:val="001F5135"/>
    <w:rsid w:val="001F51E1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541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D32"/>
    <w:rsid w:val="002160CC"/>
    <w:rsid w:val="00216835"/>
    <w:rsid w:val="00216CEB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2730E"/>
    <w:rsid w:val="002302AE"/>
    <w:rsid w:val="002307B8"/>
    <w:rsid w:val="00230DC6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6078"/>
    <w:rsid w:val="00246BB6"/>
    <w:rsid w:val="00246ED1"/>
    <w:rsid w:val="0024768B"/>
    <w:rsid w:val="002479A0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5BAE"/>
    <w:rsid w:val="00255BF3"/>
    <w:rsid w:val="00255C8E"/>
    <w:rsid w:val="00255ECD"/>
    <w:rsid w:val="00256572"/>
    <w:rsid w:val="00256FAB"/>
    <w:rsid w:val="00257163"/>
    <w:rsid w:val="002571FD"/>
    <w:rsid w:val="00257210"/>
    <w:rsid w:val="002576D1"/>
    <w:rsid w:val="00257E43"/>
    <w:rsid w:val="00257EA9"/>
    <w:rsid w:val="002600CC"/>
    <w:rsid w:val="0026027D"/>
    <w:rsid w:val="00261075"/>
    <w:rsid w:val="00261230"/>
    <w:rsid w:val="0026179F"/>
    <w:rsid w:val="00261E1C"/>
    <w:rsid w:val="00262282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0C9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7728"/>
    <w:rsid w:val="002805EC"/>
    <w:rsid w:val="00280780"/>
    <w:rsid w:val="002821F1"/>
    <w:rsid w:val="00282225"/>
    <w:rsid w:val="00282884"/>
    <w:rsid w:val="00282C4C"/>
    <w:rsid w:val="00282C82"/>
    <w:rsid w:val="00282D3A"/>
    <w:rsid w:val="00283D55"/>
    <w:rsid w:val="002841FB"/>
    <w:rsid w:val="00284755"/>
    <w:rsid w:val="00284A38"/>
    <w:rsid w:val="002853DB"/>
    <w:rsid w:val="00285491"/>
    <w:rsid w:val="0028620B"/>
    <w:rsid w:val="0028631C"/>
    <w:rsid w:val="00286F84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1DF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DDA"/>
    <w:rsid w:val="002C0076"/>
    <w:rsid w:val="002C01AE"/>
    <w:rsid w:val="002C0C29"/>
    <w:rsid w:val="002C1315"/>
    <w:rsid w:val="002C17F9"/>
    <w:rsid w:val="002C1847"/>
    <w:rsid w:val="002C19E6"/>
    <w:rsid w:val="002C2371"/>
    <w:rsid w:val="002C2AAF"/>
    <w:rsid w:val="002C2ED4"/>
    <w:rsid w:val="002C4C24"/>
    <w:rsid w:val="002C510A"/>
    <w:rsid w:val="002C5178"/>
    <w:rsid w:val="002C56F0"/>
    <w:rsid w:val="002C6185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B23"/>
    <w:rsid w:val="002D5463"/>
    <w:rsid w:val="002D5CC6"/>
    <w:rsid w:val="002D5D2C"/>
    <w:rsid w:val="002D6764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AC0"/>
    <w:rsid w:val="002E2D70"/>
    <w:rsid w:val="002E3019"/>
    <w:rsid w:val="002E347F"/>
    <w:rsid w:val="002E3D8D"/>
    <w:rsid w:val="002E460E"/>
    <w:rsid w:val="002E4A33"/>
    <w:rsid w:val="002E4B76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3D5A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3A5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1C3F"/>
    <w:rsid w:val="003030FB"/>
    <w:rsid w:val="0030325D"/>
    <w:rsid w:val="003037B6"/>
    <w:rsid w:val="0030396B"/>
    <w:rsid w:val="00303CE2"/>
    <w:rsid w:val="00304282"/>
    <w:rsid w:val="003057DE"/>
    <w:rsid w:val="00305E6D"/>
    <w:rsid w:val="003064F7"/>
    <w:rsid w:val="00306BDA"/>
    <w:rsid w:val="00306C46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486"/>
    <w:rsid w:val="00311C2E"/>
    <w:rsid w:val="0031250C"/>
    <w:rsid w:val="00312A13"/>
    <w:rsid w:val="00312FA2"/>
    <w:rsid w:val="003130AA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505A"/>
    <w:rsid w:val="00335160"/>
    <w:rsid w:val="00335364"/>
    <w:rsid w:val="00335C1E"/>
    <w:rsid w:val="00335F84"/>
    <w:rsid w:val="00336202"/>
    <w:rsid w:val="0033628F"/>
    <w:rsid w:val="00336708"/>
    <w:rsid w:val="0033675B"/>
    <w:rsid w:val="00336EA8"/>
    <w:rsid w:val="00337D87"/>
    <w:rsid w:val="0034001D"/>
    <w:rsid w:val="0034039D"/>
    <w:rsid w:val="0034044A"/>
    <w:rsid w:val="003404BA"/>
    <w:rsid w:val="003404C5"/>
    <w:rsid w:val="0034066B"/>
    <w:rsid w:val="00341E10"/>
    <w:rsid w:val="0034204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03"/>
    <w:rsid w:val="00345A98"/>
    <w:rsid w:val="00345E6E"/>
    <w:rsid w:val="00346154"/>
    <w:rsid w:val="00346362"/>
    <w:rsid w:val="0034643B"/>
    <w:rsid w:val="00346AF6"/>
    <w:rsid w:val="00346B3E"/>
    <w:rsid w:val="0034732E"/>
    <w:rsid w:val="0035205B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0E21"/>
    <w:rsid w:val="00361283"/>
    <w:rsid w:val="00361A83"/>
    <w:rsid w:val="00361B83"/>
    <w:rsid w:val="00362322"/>
    <w:rsid w:val="00362834"/>
    <w:rsid w:val="00362E54"/>
    <w:rsid w:val="003634EC"/>
    <w:rsid w:val="003634F2"/>
    <w:rsid w:val="003637FA"/>
    <w:rsid w:val="00363997"/>
    <w:rsid w:val="00363F53"/>
    <w:rsid w:val="003640F7"/>
    <w:rsid w:val="0036477F"/>
    <w:rsid w:val="00364E42"/>
    <w:rsid w:val="00365046"/>
    <w:rsid w:val="003654C1"/>
    <w:rsid w:val="00366191"/>
    <w:rsid w:val="003662FF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A50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80E"/>
    <w:rsid w:val="00391917"/>
    <w:rsid w:val="00391CB1"/>
    <w:rsid w:val="00391D84"/>
    <w:rsid w:val="00392163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3A1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23D1"/>
    <w:rsid w:val="003A2CBE"/>
    <w:rsid w:val="003A30CA"/>
    <w:rsid w:val="003A3E88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0F5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6FF"/>
    <w:rsid w:val="003D2A2E"/>
    <w:rsid w:val="003D308C"/>
    <w:rsid w:val="003D3307"/>
    <w:rsid w:val="003D3895"/>
    <w:rsid w:val="003D39F0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43C"/>
    <w:rsid w:val="003F04D0"/>
    <w:rsid w:val="003F09EF"/>
    <w:rsid w:val="003F0B03"/>
    <w:rsid w:val="003F0B1A"/>
    <w:rsid w:val="003F0E25"/>
    <w:rsid w:val="003F0EFD"/>
    <w:rsid w:val="003F125A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7564"/>
    <w:rsid w:val="004004D9"/>
    <w:rsid w:val="004005C9"/>
    <w:rsid w:val="00401B41"/>
    <w:rsid w:val="004020A3"/>
    <w:rsid w:val="00402277"/>
    <w:rsid w:val="00402796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4B8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8FA"/>
    <w:rsid w:val="00457C73"/>
    <w:rsid w:val="004604DB"/>
    <w:rsid w:val="00460B9C"/>
    <w:rsid w:val="00460DA2"/>
    <w:rsid w:val="00460DCA"/>
    <w:rsid w:val="00460DEA"/>
    <w:rsid w:val="00460EDC"/>
    <w:rsid w:val="004616D6"/>
    <w:rsid w:val="004618F7"/>
    <w:rsid w:val="00461C44"/>
    <w:rsid w:val="0046240C"/>
    <w:rsid w:val="004627D3"/>
    <w:rsid w:val="004629BB"/>
    <w:rsid w:val="00462A0D"/>
    <w:rsid w:val="00462A50"/>
    <w:rsid w:val="00462B2A"/>
    <w:rsid w:val="00463A0E"/>
    <w:rsid w:val="00464195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80B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07D"/>
    <w:rsid w:val="0049202C"/>
    <w:rsid w:val="0049214F"/>
    <w:rsid w:val="004926F0"/>
    <w:rsid w:val="0049316B"/>
    <w:rsid w:val="00493446"/>
    <w:rsid w:val="00493693"/>
    <w:rsid w:val="00493908"/>
    <w:rsid w:val="00493E7B"/>
    <w:rsid w:val="004940E4"/>
    <w:rsid w:val="0049410A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392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FB1"/>
    <w:rsid w:val="004B5BF1"/>
    <w:rsid w:val="004B5E4E"/>
    <w:rsid w:val="004B5FD5"/>
    <w:rsid w:val="004B64A8"/>
    <w:rsid w:val="004B6653"/>
    <w:rsid w:val="004B6FBC"/>
    <w:rsid w:val="004B7CAD"/>
    <w:rsid w:val="004B7F51"/>
    <w:rsid w:val="004C072D"/>
    <w:rsid w:val="004C0A61"/>
    <w:rsid w:val="004C0F99"/>
    <w:rsid w:val="004C17CB"/>
    <w:rsid w:val="004C18BB"/>
    <w:rsid w:val="004C1B98"/>
    <w:rsid w:val="004C2D50"/>
    <w:rsid w:val="004C3E98"/>
    <w:rsid w:val="004C4E4A"/>
    <w:rsid w:val="004C63D8"/>
    <w:rsid w:val="004C6B26"/>
    <w:rsid w:val="004C6BC5"/>
    <w:rsid w:val="004C773E"/>
    <w:rsid w:val="004C7ED0"/>
    <w:rsid w:val="004D0825"/>
    <w:rsid w:val="004D0959"/>
    <w:rsid w:val="004D10AC"/>
    <w:rsid w:val="004D1605"/>
    <w:rsid w:val="004D1BB9"/>
    <w:rsid w:val="004D2535"/>
    <w:rsid w:val="004D2546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793F"/>
    <w:rsid w:val="004E7E62"/>
    <w:rsid w:val="004F0003"/>
    <w:rsid w:val="004F020C"/>
    <w:rsid w:val="004F02C1"/>
    <w:rsid w:val="004F03C6"/>
    <w:rsid w:val="004F098C"/>
    <w:rsid w:val="004F1038"/>
    <w:rsid w:val="004F14F8"/>
    <w:rsid w:val="004F1C24"/>
    <w:rsid w:val="004F1DE1"/>
    <w:rsid w:val="004F239E"/>
    <w:rsid w:val="004F23C1"/>
    <w:rsid w:val="004F2649"/>
    <w:rsid w:val="004F27A1"/>
    <w:rsid w:val="004F2D64"/>
    <w:rsid w:val="004F2FE1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E96"/>
    <w:rsid w:val="005030DE"/>
    <w:rsid w:val="005034F8"/>
    <w:rsid w:val="00503515"/>
    <w:rsid w:val="005035BC"/>
    <w:rsid w:val="00503B21"/>
    <w:rsid w:val="00504114"/>
    <w:rsid w:val="00504746"/>
    <w:rsid w:val="00506730"/>
    <w:rsid w:val="00506731"/>
    <w:rsid w:val="00506E0F"/>
    <w:rsid w:val="00506F58"/>
    <w:rsid w:val="005076FF"/>
    <w:rsid w:val="00507C0E"/>
    <w:rsid w:val="00510487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630"/>
    <w:rsid w:val="00513F7A"/>
    <w:rsid w:val="00514012"/>
    <w:rsid w:val="00514019"/>
    <w:rsid w:val="00514E47"/>
    <w:rsid w:val="005154CA"/>
    <w:rsid w:val="005155CC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57E"/>
    <w:rsid w:val="00524693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4FF2"/>
    <w:rsid w:val="00555079"/>
    <w:rsid w:val="0055540B"/>
    <w:rsid w:val="00555A52"/>
    <w:rsid w:val="00555E3B"/>
    <w:rsid w:val="00556261"/>
    <w:rsid w:val="005600BF"/>
    <w:rsid w:val="005607FB"/>
    <w:rsid w:val="0056153D"/>
    <w:rsid w:val="005622F3"/>
    <w:rsid w:val="00563100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2BD5"/>
    <w:rsid w:val="00573258"/>
    <w:rsid w:val="00573D94"/>
    <w:rsid w:val="00573E83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159C"/>
    <w:rsid w:val="005823A2"/>
    <w:rsid w:val="00582558"/>
    <w:rsid w:val="00582B27"/>
    <w:rsid w:val="00582B28"/>
    <w:rsid w:val="00582CEA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154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C95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BF9"/>
    <w:rsid w:val="005C5CBD"/>
    <w:rsid w:val="005C6213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211"/>
    <w:rsid w:val="005D45FF"/>
    <w:rsid w:val="005D4685"/>
    <w:rsid w:val="005D46D5"/>
    <w:rsid w:val="005D567E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43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848"/>
    <w:rsid w:val="00601941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EB8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3E6"/>
    <w:rsid w:val="00615E09"/>
    <w:rsid w:val="00615E64"/>
    <w:rsid w:val="006160B3"/>
    <w:rsid w:val="0061624E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A4A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52A8"/>
    <w:rsid w:val="0063573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C41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50838"/>
    <w:rsid w:val="00650910"/>
    <w:rsid w:val="00650A66"/>
    <w:rsid w:val="00650CC6"/>
    <w:rsid w:val="00650FBC"/>
    <w:rsid w:val="00651C1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10D5"/>
    <w:rsid w:val="00671476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97F"/>
    <w:rsid w:val="006911C0"/>
    <w:rsid w:val="006912AD"/>
    <w:rsid w:val="0069167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683"/>
    <w:rsid w:val="006A2CA9"/>
    <w:rsid w:val="006A31F1"/>
    <w:rsid w:val="006A3FCC"/>
    <w:rsid w:val="006A4A6B"/>
    <w:rsid w:val="006A4AB9"/>
    <w:rsid w:val="006A4E09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960"/>
    <w:rsid w:val="006B0A8E"/>
    <w:rsid w:val="006B1A9A"/>
    <w:rsid w:val="006B1F1B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A54"/>
    <w:rsid w:val="006B7B01"/>
    <w:rsid w:val="006B7D99"/>
    <w:rsid w:val="006C0E3E"/>
    <w:rsid w:val="006C102F"/>
    <w:rsid w:val="006C1786"/>
    <w:rsid w:val="006C20BB"/>
    <w:rsid w:val="006C3117"/>
    <w:rsid w:val="006C3AAA"/>
    <w:rsid w:val="006C47F9"/>
    <w:rsid w:val="006C488B"/>
    <w:rsid w:val="006C5504"/>
    <w:rsid w:val="006C5702"/>
    <w:rsid w:val="006C60D0"/>
    <w:rsid w:val="006C60F1"/>
    <w:rsid w:val="006C66C3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679"/>
    <w:rsid w:val="006D1CA3"/>
    <w:rsid w:val="006D242E"/>
    <w:rsid w:val="006D25BC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A64"/>
    <w:rsid w:val="006E55B7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A98"/>
    <w:rsid w:val="00711E5E"/>
    <w:rsid w:val="00712054"/>
    <w:rsid w:val="00712397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86A"/>
    <w:rsid w:val="00721E26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597A"/>
    <w:rsid w:val="00736137"/>
    <w:rsid w:val="00736A46"/>
    <w:rsid w:val="007377F6"/>
    <w:rsid w:val="00737825"/>
    <w:rsid w:val="0073786C"/>
    <w:rsid w:val="00737A6C"/>
    <w:rsid w:val="00737E1A"/>
    <w:rsid w:val="00740928"/>
    <w:rsid w:val="00740EB7"/>
    <w:rsid w:val="007410EB"/>
    <w:rsid w:val="007413FE"/>
    <w:rsid w:val="00741F40"/>
    <w:rsid w:val="007421F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EBA"/>
    <w:rsid w:val="00783F1A"/>
    <w:rsid w:val="0078433B"/>
    <w:rsid w:val="00784682"/>
    <w:rsid w:val="0078471D"/>
    <w:rsid w:val="00784E0B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CAB"/>
    <w:rsid w:val="00792FCD"/>
    <w:rsid w:val="00793631"/>
    <w:rsid w:val="00793B55"/>
    <w:rsid w:val="00794314"/>
    <w:rsid w:val="00794344"/>
    <w:rsid w:val="007956F4"/>
    <w:rsid w:val="007959CB"/>
    <w:rsid w:val="00795DD7"/>
    <w:rsid w:val="007963E4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373C"/>
    <w:rsid w:val="007B4619"/>
    <w:rsid w:val="007B4633"/>
    <w:rsid w:val="007B5EE5"/>
    <w:rsid w:val="007B61A7"/>
    <w:rsid w:val="007B67E3"/>
    <w:rsid w:val="007B6B69"/>
    <w:rsid w:val="007B793B"/>
    <w:rsid w:val="007B7C34"/>
    <w:rsid w:val="007B7FDD"/>
    <w:rsid w:val="007C1689"/>
    <w:rsid w:val="007C1B86"/>
    <w:rsid w:val="007C21A0"/>
    <w:rsid w:val="007C280D"/>
    <w:rsid w:val="007C2F59"/>
    <w:rsid w:val="007C3274"/>
    <w:rsid w:val="007C33D6"/>
    <w:rsid w:val="007C34EB"/>
    <w:rsid w:val="007C3B6E"/>
    <w:rsid w:val="007C3C12"/>
    <w:rsid w:val="007C3D86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61F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F57"/>
    <w:rsid w:val="007F2FEE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BE2"/>
    <w:rsid w:val="00812D80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2C92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721E"/>
    <w:rsid w:val="00827392"/>
    <w:rsid w:val="00827955"/>
    <w:rsid w:val="00827D34"/>
    <w:rsid w:val="008301F6"/>
    <w:rsid w:val="00830BBC"/>
    <w:rsid w:val="00831172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373"/>
    <w:rsid w:val="008518AD"/>
    <w:rsid w:val="00851BE8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BF"/>
    <w:rsid w:val="0086048B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699"/>
    <w:rsid w:val="00875EE2"/>
    <w:rsid w:val="008765CE"/>
    <w:rsid w:val="008777B5"/>
    <w:rsid w:val="008805CE"/>
    <w:rsid w:val="0088074B"/>
    <w:rsid w:val="00880B96"/>
    <w:rsid w:val="00880EF1"/>
    <w:rsid w:val="008811F4"/>
    <w:rsid w:val="008819BF"/>
    <w:rsid w:val="00881F6C"/>
    <w:rsid w:val="00882291"/>
    <w:rsid w:val="00882C1C"/>
    <w:rsid w:val="008830AB"/>
    <w:rsid w:val="00883471"/>
    <w:rsid w:val="00883578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51C"/>
    <w:rsid w:val="008A266F"/>
    <w:rsid w:val="008A2778"/>
    <w:rsid w:val="008A36C1"/>
    <w:rsid w:val="008A3778"/>
    <w:rsid w:val="008A3D1D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A7527"/>
    <w:rsid w:val="008B047D"/>
    <w:rsid w:val="008B04C1"/>
    <w:rsid w:val="008B08EF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CB2"/>
    <w:rsid w:val="008B610E"/>
    <w:rsid w:val="008B636D"/>
    <w:rsid w:val="008B7082"/>
    <w:rsid w:val="008B72F6"/>
    <w:rsid w:val="008B748E"/>
    <w:rsid w:val="008B7765"/>
    <w:rsid w:val="008B7C8F"/>
    <w:rsid w:val="008B7E60"/>
    <w:rsid w:val="008C008F"/>
    <w:rsid w:val="008C035E"/>
    <w:rsid w:val="008C0574"/>
    <w:rsid w:val="008C0690"/>
    <w:rsid w:val="008C1197"/>
    <w:rsid w:val="008C16A3"/>
    <w:rsid w:val="008C1708"/>
    <w:rsid w:val="008C176C"/>
    <w:rsid w:val="008C2A98"/>
    <w:rsid w:val="008C2F5D"/>
    <w:rsid w:val="008C3231"/>
    <w:rsid w:val="008C388A"/>
    <w:rsid w:val="008C3916"/>
    <w:rsid w:val="008C3C83"/>
    <w:rsid w:val="008C3FBB"/>
    <w:rsid w:val="008C4542"/>
    <w:rsid w:val="008C471D"/>
    <w:rsid w:val="008C4C26"/>
    <w:rsid w:val="008C4DA5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CF5"/>
    <w:rsid w:val="008D0692"/>
    <w:rsid w:val="008D0B14"/>
    <w:rsid w:val="008D149E"/>
    <w:rsid w:val="008D156C"/>
    <w:rsid w:val="008D168C"/>
    <w:rsid w:val="008D1697"/>
    <w:rsid w:val="008D1EE6"/>
    <w:rsid w:val="008D26AE"/>
    <w:rsid w:val="008D3228"/>
    <w:rsid w:val="008D34A8"/>
    <w:rsid w:val="008D4428"/>
    <w:rsid w:val="008D4B0E"/>
    <w:rsid w:val="008D4D05"/>
    <w:rsid w:val="008D5F0A"/>
    <w:rsid w:val="008D60F3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0D8E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5368"/>
    <w:rsid w:val="009055C5"/>
    <w:rsid w:val="00905ED3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461"/>
    <w:rsid w:val="009126C5"/>
    <w:rsid w:val="00912AE4"/>
    <w:rsid w:val="00912C25"/>
    <w:rsid w:val="00912DFF"/>
    <w:rsid w:val="00912E22"/>
    <w:rsid w:val="00912F61"/>
    <w:rsid w:val="00912F6B"/>
    <w:rsid w:val="0091339E"/>
    <w:rsid w:val="00913427"/>
    <w:rsid w:val="00914836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2107"/>
    <w:rsid w:val="00922471"/>
    <w:rsid w:val="009233D4"/>
    <w:rsid w:val="009240FB"/>
    <w:rsid w:val="00924345"/>
    <w:rsid w:val="00924518"/>
    <w:rsid w:val="00924A86"/>
    <w:rsid w:val="0092579D"/>
    <w:rsid w:val="009259C8"/>
    <w:rsid w:val="0092602D"/>
    <w:rsid w:val="00926ACC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7E7"/>
    <w:rsid w:val="00932B4E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886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861"/>
    <w:rsid w:val="00945AA6"/>
    <w:rsid w:val="00946786"/>
    <w:rsid w:val="00947BE8"/>
    <w:rsid w:val="009504E4"/>
    <w:rsid w:val="00950900"/>
    <w:rsid w:val="00950925"/>
    <w:rsid w:val="00950B35"/>
    <w:rsid w:val="00950CF3"/>
    <w:rsid w:val="00950EE4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619AD"/>
    <w:rsid w:val="00962264"/>
    <w:rsid w:val="00962391"/>
    <w:rsid w:val="009630A0"/>
    <w:rsid w:val="00963122"/>
    <w:rsid w:val="00963697"/>
    <w:rsid w:val="009640F2"/>
    <w:rsid w:val="009642E1"/>
    <w:rsid w:val="009643C0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7035F"/>
    <w:rsid w:val="0097072C"/>
    <w:rsid w:val="00971E37"/>
    <w:rsid w:val="0097270C"/>
    <w:rsid w:val="00972C9E"/>
    <w:rsid w:val="00972F55"/>
    <w:rsid w:val="00972FFE"/>
    <w:rsid w:val="00973720"/>
    <w:rsid w:val="009739AF"/>
    <w:rsid w:val="00973C90"/>
    <w:rsid w:val="009740A6"/>
    <w:rsid w:val="0097423E"/>
    <w:rsid w:val="009748A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AB9"/>
    <w:rsid w:val="00983205"/>
    <w:rsid w:val="009834CA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2FEB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A03E0"/>
    <w:rsid w:val="009A0640"/>
    <w:rsid w:val="009A1625"/>
    <w:rsid w:val="009A1CD6"/>
    <w:rsid w:val="009A2C7F"/>
    <w:rsid w:val="009A3017"/>
    <w:rsid w:val="009A345A"/>
    <w:rsid w:val="009A3A47"/>
    <w:rsid w:val="009A3A7D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0FCE"/>
    <w:rsid w:val="009B1CBC"/>
    <w:rsid w:val="009B2121"/>
    <w:rsid w:val="009B2306"/>
    <w:rsid w:val="009B38A8"/>
    <w:rsid w:val="009B3E14"/>
    <w:rsid w:val="009B3E91"/>
    <w:rsid w:val="009B4076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AEE"/>
    <w:rsid w:val="009C3E0A"/>
    <w:rsid w:val="009C414F"/>
    <w:rsid w:val="009C4B30"/>
    <w:rsid w:val="009C5627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6F8A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A3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4C66"/>
    <w:rsid w:val="00A05769"/>
    <w:rsid w:val="00A0745F"/>
    <w:rsid w:val="00A07697"/>
    <w:rsid w:val="00A07996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AE5"/>
    <w:rsid w:val="00A25127"/>
    <w:rsid w:val="00A257DB"/>
    <w:rsid w:val="00A25C63"/>
    <w:rsid w:val="00A25E57"/>
    <w:rsid w:val="00A2670B"/>
    <w:rsid w:val="00A27580"/>
    <w:rsid w:val="00A27B71"/>
    <w:rsid w:val="00A3017B"/>
    <w:rsid w:val="00A306BC"/>
    <w:rsid w:val="00A30A16"/>
    <w:rsid w:val="00A318E4"/>
    <w:rsid w:val="00A31ED7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A52"/>
    <w:rsid w:val="00A41012"/>
    <w:rsid w:val="00A41338"/>
    <w:rsid w:val="00A415F9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7289"/>
    <w:rsid w:val="00A472E2"/>
    <w:rsid w:val="00A47701"/>
    <w:rsid w:val="00A500D6"/>
    <w:rsid w:val="00A50382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481A"/>
    <w:rsid w:val="00A855EA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30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C"/>
    <w:rsid w:val="00AB2CD1"/>
    <w:rsid w:val="00AB3852"/>
    <w:rsid w:val="00AB3888"/>
    <w:rsid w:val="00AB3B6B"/>
    <w:rsid w:val="00AB4262"/>
    <w:rsid w:val="00AB46AC"/>
    <w:rsid w:val="00AB4F1A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EA6"/>
    <w:rsid w:val="00AD075A"/>
    <w:rsid w:val="00AD1F16"/>
    <w:rsid w:val="00AD209B"/>
    <w:rsid w:val="00AD2CED"/>
    <w:rsid w:val="00AD3134"/>
    <w:rsid w:val="00AD3313"/>
    <w:rsid w:val="00AD3966"/>
    <w:rsid w:val="00AD4012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C18"/>
    <w:rsid w:val="00AF2F93"/>
    <w:rsid w:val="00AF3075"/>
    <w:rsid w:val="00AF3A70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41B"/>
    <w:rsid w:val="00B03C09"/>
    <w:rsid w:val="00B041B5"/>
    <w:rsid w:val="00B050D0"/>
    <w:rsid w:val="00B050E6"/>
    <w:rsid w:val="00B054BE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A3D"/>
    <w:rsid w:val="00B15020"/>
    <w:rsid w:val="00B15B48"/>
    <w:rsid w:val="00B15B66"/>
    <w:rsid w:val="00B160EF"/>
    <w:rsid w:val="00B16560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95C"/>
    <w:rsid w:val="00B25F44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449"/>
    <w:rsid w:val="00B45700"/>
    <w:rsid w:val="00B46F9C"/>
    <w:rsid w:val="00B4785A"/>
    <w:rsid w:val="00B47C81"/>
    <w:rsid w:val="00B50366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77B"/>
    <w:rsid w:val="00B55B23"/>
    <w:rsid w:val="00B55FF3"/>
    <w:rsid w:val="00B568B1"/>
    <w:rsid w:val="00B56FBB"/>
    <w:rsid w:val="00B57435"/>
    <w:rsid w:val="00B574FF"/>
    <w:rsid w:val="00B579C0"/>
    <w:rsid w:val="00B57DB4"/>
    <w:rsid w:val="00B57EB2"/>
    <w:rsid w:val="00B61154"/>
    <w:rsid w:val="00B617D9"/>
    <w:rsid w:val="00B61D87"/>
    <w:rsid w:val="00B61E08"/>
    <w:rsid w:val="00B63121"/>
    <w:rsid w:val="00B63138"/>
    <w:rsid w:val="00B631FE"/>
    <w:rsid w:val="00B639F5"/>
    <w:rsid w:val="00B63A27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6EF"/>
    <w:rsid w:val="00B72B62"/>
    <w:rsid w:val="00B72D9C"/>
    <w:rsid w:val="00B7405F"/>
    <w:rsid w:val="00B74281"/>
    <w:rsid w:val="00B744C5"/>
    <w:rsid w:val="00B74F28"/>
    <w:rsid w:val="00B7511E"/>
    <w:rsid w:val="00B75187"/>
    <w:rsid w:val="00B75CE2"/>
    <w:rsid w:val="00B75F9B"/>
    <w:rsid w:val="00B75FD7"/>
    <w:rsid w:val="00B76084"/>
    <w:rsid w:val="00B764D5"/>
    <w:rsid w:val="00B766F0"/>
    <w:rsid w:val="00B7688D"/>
    <w:rsid w:val="00B76C05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C49"/>
    <w:rsid w:val="00B83F68"/>
    <w:rsid w:val="00B8410B"/>
    <w:rsid w:val="00B841DD"/>
    <w:rsid w:val="00B84578"/>
    <w:rsid w:val="00B84800"/>
    <w:rsid w:val="00B8480D"/>
    <w:rsid w:val="00B84DF9"/>
    <w:rsid w:val="00B857F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518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28FC"/>
    <w:rsid w:val="00BA2FDF"/>
    <w:rsid w:val="00BA3C20"/>
    <w:rsid w:val="00BA43E6"/>
    <w:rsid w:val="00BA4778"/>
    <w:rsid w:val="00BA4E0C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B1172"/>
    <w:rsid w:val="00BB188A"/>
    <w:rsid w:val="00BB1919"/>
    <w:rsid w:val="00BB1D49"/>
    <w:rsid w:val="00BB3AFE"/>
    <w:rsid w:val="00BB3BEB"/>
    <w:rsid w:val="00BB3EAE"/>
    <w:rsid w:val="00BB40C2"/>
    <w:rsid w:val="00BB51DC"/>
    <w:rsid w:val="00BB5268"/>
    <w:rsid w:val="00BB546B"/>
    <w:rsid w:val="00BB56D4"/>
    <w:rsid w:val="00BB5807"/>
    <w:rsid w:val="00BB582D"/>
    <w:rsid w:val="00BB588D"/>
    <w:rsid w:val="00BB59B3"/>
    <w:rsid w:val="00BB616F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99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114"/>
    <w:rsid w:val="00C022A4"/>
    <w:rsid w:val="00C02AE2"/>
    <w:rsid w:val="00C02D2B"/>
    <w:rsid w:val="00C02E6A"/>
    <w:rsid w:val="00C0330A"/>
    <w:rsid w:val="00C034AA"/>
    <w:rsid w:val="00C03542"/>
    <w:rsid w:val="00C03992"/>
    <w:rsid w:val="00C04854"/>
    <w:rsid w:val="00C04BB8"/>
    <w:rsid w:val="00C04E2C"/>
    <w:rsid w:val="00C057D4"/>
    <w:rsid w:val="00C05F52"/>
    <w:rsid w:val="00C0610F"/>
    <w:rsid w:val="00C06113"/>
    <w:rsid w:val="00C06279"/>
    <w:rsid w:val="00C0690A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2052A"/>
    <w:rsid w:val="00C20CCA"/>
    <w:rsid w:val="00C20FDC"/>
    <w:rsid w:val="00C211CB"/>
    <w:rsid w:val="00C212D3"/>
    <w:rsid w:val="00C2138E"/>
    <w:rsid w:val="00C21691"/>
    <w:rsid w:val="00C21AB2"/>
    <w:rsid w:val="00C225B4"/>
    <w:rsid w:val="00C22EA2"/>
    <w:rsid w:val="00C233EB"/>
    <w:rsid w:val="00C23A1A"/>
    <w:rsid w:val="00C240CC"/>
    <w:rsid w:val="00C242DB"/>
    <w:rsid w:val="00C244F6"/>
    <w:rsid w:val="00C248C2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893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3CB"/>
    <w:rsid w:val="00C420EE"/>
    <w:rsid w:val="00C42F2A"/>
    <w:rsid w:val="00C43789"/>
    <w:rsid w:val="00C44183"/>
    <w:rsid w:val="00C4481F"/>
    <w:rsid w:val="00C4483F"/>
    <w:rsid w:val="00C44C19"/>
    <w:rsid w:val="00C4510B"/>
    <w:rsid w:val="00C45358"/>
    <w:rsid w:val="00C45651"/>
    <w:rsid w:val="00C45AE2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A99"/>
    <w:rsid w:val="00C60B3D"/>
    <w:rsid w:val="00C60D95"/>
    <w:rsid w:val="00C61298"/>
    <w:rsid w:val="00C6226A"/>
    <w:rsid w:val="00C622EC"/>
    <w:rsid w:val="00C62337"/>
    <w:rsid w:val="00C62F50"/>
    <w:rsid w:val="00C63428"/>
    <w:rsid w:val="00C63956"/>
    <w:rsid w:val="00C64450"/>
    <w:rsid w:val="00C6448B"/>
    <w:rsid w:val="00C665E9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607E"/>
    <w:rsid w:val="00C76105"/>
    <w:rsid w:val="00C76B06"/>
    <w:rsid w:val="00C76F1C"/>
    <w:rsid w:val="00C7715D"/>
    <w:rsid w:val="00C7737D"/>
    <w:rsid w:val="00C77CF9"/>
    <w:rsid w:val="00C80BBF"/>
    <w:rsid w:val="00C8121A"/>
    <w:rsid w:val="00C81607"/>
    <w:rsid w:val="00C81C62"/>
    <w:rsid w:val="00C82040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60F7"/>
    <w:rsid w:val="00C8713D"/>
    <w:rsid w:val="00C871B6"/>
    <w:rsid w:val="00C87568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399"/>
    <w:rsid w:val="00C94733"/>
    <w:rsid w:val="00C96E7E"/>
    <w:rsid w:val="00C975E6"/>
    <w:rsid w:val="00C97675"/>
    <w:rsid w:val="00C97E65"/>
    <w:rsid w:val="00CA02F5"/>
    <w:rsid w:val="00CA09AE"/>
    <w:rsid w:val="00CA1470"/>
    <w:rsid w:val="00CA1490"/>
    <w:rsid w:val="00CA1876"/>
    <w:rsid w:val="00CA20FB"/>
    <w:rsid w:val="00CA24DF"/>
    <w:rsid w:val="00CA262A"/>
    <w:rsid w:val="00CA2B29"/>
    <w:rsid w:val="00CA3040"/>
    <w:rsid w:val="00CA33FE"/>
    <w:rsid w:val="00CA3690"/>
    <w:rsid w:val="00CA41E3"/>
    <w:rsid w:val="00CA497F"/>
    <w:rsid w:val="00CA5511"/>
    <w:rsid w:val="00CA5CF3"/>
    <w:rsid w:val="00CA6125"/>
    <w:rsid w:val="00CA6370"/>
    <w:rsid w:val="00CA652B"/>
    <w:rsid w:val="00CA6974"/>
    <w:rsid w:val="00CA6F7A"/>
    <w:rsid w:val="00CA72FA"/>
    <w:rsid w:val="00CA736B"/>
    <w:rsid w:val="00CA73CE"/>
    <w:rsid w:val="00CA76C5"/>
    <w:rsid w:val="00CA79DB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6FE6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6EA"/>
    <w:rsid w:val="00CD5794"/>
    <w:rsid w:val="00CD5823"/>
    <w:rsid w:val="00CD624D"/>
    <w:rsid w:val="00CD62F9"/>
    <w:rsid w:val="00CD649B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79C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ADC"/>
    <w:rsid w:val="00D05BE3"/>
    <w:rsid w:val="00D05C20"/>
    <w:rsid w:val="00D0604F"/>
    <w:rsid w:val="00D06656"/>
    <w:rsid w:val="00D069D5"/>
    <w:rsid w:val="00D06B27"/>
    <w:rsid w:val="00D06D02"/>
    <w:rsid w:val="00D07043"/>
    <w:rsid w:val="00D0747C"/>
    <w:rsid w:val="00D0750F"/>
    <w:rsid w:val="00D076EF"/>
    <w:rsid w:val="00D078B5"/>
    <w:rsid w:val="00D07B12"/>
    <w:rsid w:val="00D07D8B"/>
    <w:rsid w:val="00D07F61"/>
    <w:rsid w:val="00D10BB8"/>
    <w:rsid w:val="00D1126C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0C0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3977"/>
    <w:rsid w:val="00D24192"/>
    <w:rsid w:val="00D2425E"/>
    <w:rsid w:val="00D24830"/>
    <w:rsid w:val="00D255FD"/>
    <w:rsid w:val="00D259C1"/>
    <w:rsid w:val="00D25F90"/>
    <w:rsid w:val="00D26CE0"/>
    <w:rsid w:val="00D26EC6"/>
    <w:rsid w:val="00D27040"/>
    <w:rsid w:val="00D27070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423"/>
    <w:rsid w:val="00D469E9"/>
    <w:rsid w:val="00D473ED"/>
    <w:rsid w:val="00D47B1E"/>
    <w:rsid w:val="00D47ED4"/>
    <w:rsid w:val="00D504BA"/>
    <w:rsid w:val="00D506B9"/>
    <w:rsid w:val="00D50816"/>
    <w:rsid w:val="00D50A71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CA7"/>
    <w:rsid w:val="00D567F8"/>
    <w:rsid w:val="00D56C1E"/>
    <w:rsid w:val="00D571F7"/>
    <w:rsid w:val="00D5782A"/>
    <w:rsid w:val="00D57946"/>
    <w:rsid w:val="00D57AFD"/>
    <w:rsid w:val="00D57B03"/>
    <w:rsid w:val="00D60765"/>
    <w:rsid w:val="00D60D88"/>
    <w:rsid w:val="00D613FB"/>
    <w:rsid w:val="00D6168F"/>
    <w:rsid w:val="00D634F4"/>
    <w:rsid w:val="00D6369F"/>
    <w:rsid w:val="00D63D7E"/>
    <w:rsid w:val="00D63FE1"/>
    <w:rsid w:val="00D6467C"/>
    <w:rsid w:val="00D64A9A"/>
    <w:rsid w:val="00D64DA1"/>
    <w:rsid w:val="00D65336"/>
    <w:rsid w:val="00D65422"/>
    <w:rsid w:val="00D66987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82C"/>
    <w:rsid w:val="00D768BE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23A8"/>
    <w:rsid w:val="00D824F9"/>
    <w:rsid w:val="00D8297A"/>
    <w:rsid w:val="00D82B51"/>
    <w:rsid w:val="00D82E10"/>
    <w:rsid w:val="00D83091"/>
    <w:rsid w:val="00D841EE"/>
    <w:rsid w:val="00D84DCA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999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F63"/>
    <w:rsid w:val="00DA498F"/>
    <w:rsid w:val="00DA5556"/>
    <w:rsid w:val="00DA6220"/>
    <w:rsid w:val="00DA70DA"/>
    <w:rsid w:val="00DA7214"/>
    <w:rsid w:val="00DA72B1"/>
    <w:rsid w:val="00DA72F0"/>
    <w:rsid w:val="00DA76BF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6EDD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CE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542C"/>
    <w:rsid w:val="00DE565F"/>
    <w:rsid w:val="00DE62E9"/>
    <w:rsid w:val="00DE6733"/>
    <w:rsid w:val="00DE6789"/>
    <w:rsid w:val="00DE6CAB"/>
    <w:rsid w:val="00DE6CC4"/>
    <w:rsid w:val="00DE714F"/>
    <w:rsid w:val="00DF0A50"/>
    <w:rsid w:val="00DF1357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308F"/>
    <w:rsid w:val="00E030B8"/>
    <w:rsid w:val="00E0331E"/>
    <w:rsid w:val="00E034B1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83"/>
    <w:rsid w:val="00E07905"/>
    <w:rsid w:val="00E07982"/>
    <w:rsid w:val="00E07F04"/>
    <w:rsid w:val="00E1049B"/>
    <w:rsid w:val="00E108FE"/>
    <w:rsid w:val="00E10AFB"/>
    <w:rsid w:val="00E10ECE"/>
    <w:rsid w:val="00E12109"/>
    <w:rsid w:val="00E121B2"/>
    <w:rsid w:val="00E14C5E"/>
    <w:rsid w:val="00E14E6E"/>
    <w:rsid w:val="00E1515C"/>
    <w:rsid w:val="00E1556B"/>
    <w:rsid w:val="00E157EA"/>
    <w:rsid w:val="00E16423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B5C"/>
    <w:rsid w:val="00E23307"/>
    <w:rsid w:val="00E235FD"/>
    <w:rsid w:val="00E249D7"/>
    <w:rsid w:val="00E24BD9"/>
    <w:rsid w:val="00E25256"/>
    <w:rsid w:val="00E265C9"/>
    <w:rsid w:val="00E272DD"/>
    <w:rsid w:val="00E2751C"/>
    <w:rsid w:val="00E3060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34A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315F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362"/>
    <w:rsid w:val="00E67466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EBE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51DF"/>
    <w:rsid w:val="00E8575E"/>
    <w:rsid w:val="00E85CBF"/>
    <w:rsid w:val="00E85E21"/>
    <w:rsid w:val="00E87866"/>
    <w:rsid w:val="00E87C64"/>
    <w:rsid w:val="00E9062E"/>
    <w:rsid w:val="00E90702"/>
    <w:rsid w:val="00E91C21"/>
    <w:rsid w:val="00E92518"/>
    <w:rsid w:val="00E928B7"/>
    <w:rsid w:val="00E929DF"/>
    <w:rsid w:val="00E92ACB"/>
    <w:rsid w:val="00E933A3"/>
    <w:rsid w:val="00E937ED"/>
    <w:rsid w:val="00E93AF5"/>
    <w:rsid w:val="00E93DE1"/>
    <w:rsid w:val="00E947A0"/>
    <w:rsid w:val="00E94E92"/>
    <w:rsid w:val="00E96526"/>
    <w:rsid w:val="00E96E01"/>
    <w:rsid w:val="00E9703A"/>
    <w:rsid w:val="00E97EF2"/>
    <w:rsid w:val="00EA04A5"/>
    <w:rsid w:val="00EA0576"/>
    <w:rsid w:val="00EA0859"/>
    <w:rsid w:val="00EA18FF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9D5"/>
    <w:rsid w:val="00EC1D9F"/>
    <w:rsid w:val="00EC1EB1"/>
    <w:rsid w:val="00EC2410"/>
    <w:rsid w:val="00EC27A4"/>
    <w:rsid w:val="00EC3615"/>
    <w:rsid w:val="00EC3683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5069"/>
    <w:rsid w:val="00EE6517"/>
    <w:rsid w:val="00EE668C"/>
    <w:rsid w:val="00EE6839"/>
    <w:rsid w:val="00EE6CB4"/>
    <w:rsid w:val="00EE702D"/>
    <w:rsid w:val="00EE7258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E1A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559A"/>
    <w:rsid w:val="00F1560F"/>
    <w:rsid w:val="00F15DF6"/>
    <w:rsid w:val="00F162B7"/>
    <w:rsid w:val="00F1735E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36F5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73F"/>
    <w:rsid w:val="00F43CBD"/>
    <w:rsid w:val="00F43CEB"/>
    <w:rsid w:val="00F43D1D"/>
    <w:rsid w:val="00F4426E"/>
    <w:rsid w:val="00F448E8"/>
    <w:rsid w:val="00F45B98"/>
    <w:rsid w:val="00F45E20"/>
    <w:rsid w:val="00F465C3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1827"/>
    <w:rsid w:val="00F61E2A"/>
    <w:rsid w:val="00F6228F"/>
    <w:rsid w:val="00F622D3"/>
    <w:rsid w:val="00F62393"/>
    <w:rsid w:val="00F6280A"/>
    <w:rsid w:val="00F62BD2"/>
    <w:rsid w:val="00F62ED6"/>
    <w:rsid w:val="00F62FB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4E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6BB"/>
    <w:rsid w:val="00F77AF2"/>
    <w:rsid w:val="00F80137"/>
    <w:rsid w:val="00F80268"/>
    <w:rsid w:val="00F80450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617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8DC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31F"/>
    <w:rsid w:val="00F94AD8"/>
    <w:rsid w:val="00F9597F"/>
    <w:rsid w:val="00F95FD7"/>
    <w:rsid w:val="00F9646F"/>
    <w:rsid w:val="00F968C5"/>
    <w:rsid w:val="00F968DA"/>
    <w:rsid w:val="00F97248"/>
    <w:rsid w:val="00F97960"/>
    <w:rsid w:val="00FA0069"/>
    <w:rsid w:val="00FA084C"/>
    <w:rsid w:val="00FA0B8E"/>
    <w:rsid w:val="00FA11DB"/>
    <w:rsid w:val="00FA148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55C"/>
    <w:rsid w:val="00FB5924"/>
    <w:rsid w:val="00FB68BB"/>
    <w:rsid w:val="00FB71DB"/>
    <w:rsid w:val="00FB7B10"/>
    <w:rsid w:val="00FB7C9A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0F0A"/>
    <w:rsid w:val="00FD147D"/>
    <w:rsid w:val="00FD1B47"/>
    <w:rsid w:val="00FD1E6F"/>
    <w:rsid w:val="00FD23DA"/>
    <w:rsid w:val="00FD2C96"/>
    <w:rsid w:val="00FD31C0"/>
    <w:rsid w:val="00FD386F"/>
    <w:rsid w:val="00FD3D30"/>
    <w:rsid w:val="00FD3E0B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4F6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zKISOffAddress">
    <w:name w:val="zKISOffAddress"/>
    <w:basedOn w:val="Normal"/>
    <w:rsid w:val="00067B1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zKISOffAddress">
    <w:name w:val="zKISOffAddress"/>
    <w:basedOn w:val="Normal"/>
    <w:rsid w:val="00067B1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6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D75C1-616F-47F2-A7A5-48BB75DC3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2</cp:revision>
  <cp:lastPrinted>2022-08-09T09:03:00Z</cp:lastPrinted>
  <dcterms:created xsi:type="dcterms:W3CDTF">2022-08-10T08:47:00Z</dcterms:created>
  <dcterms:modified xsi:type="dcterms:W3CDTF">2022-08-10T08:47:00Z</dcterms:modified>
</cp:coreProperties>
</file>