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49161F" w:rsidRPr="00483087" w14:paraId="50E9F35A" w14:textId="77777777" w:rsidTr="00FF34E4">
        <w:trPr>
          <w:tblHeader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ACA54B" w14:textId="1376B8FD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4DEFF5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FB6F4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49161F" w:rsidRPr="00483087" w14:paraId="655800A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368" w:type="dxa"/>
          </w:tcPr>
          <w:p w14:paraId="3A29B2BD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ADDD7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DD717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35FFE" w:rsidRPr="00483087" w14:paraId="26CE69C1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C1E1FF8" w14:textId="59C05012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BD5F5C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002669" w14:textId="6357E41E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35FFE" w:rsidRPr="00483087" w14:paraId="74EF1AD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7BBE242" w14:textId="5CDA07A6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DE3F350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FA2F23" w14:textId="03889894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35FFE" w:rsidRPr="00483087" w14:paraId="31D6E162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A6EDF0A" w14:textId="4E038C35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A6F6072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D3CFC7" w14:textId="27FE8F76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35FF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635FFE" w:rsidRPr="00483087" w14:paraId="0307CE63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3E5B51A" w14:textId="639BC59D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E6157D2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730807" w14:textId="7FD8DA5C" w:rsidR="00635FFE" w:rsidRPr="00635FFE" w:rsidRDefault="00635FFE" w:rsidP="00635FF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5F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635FFE" w:rsidRPr="00483087" w14:paraId="25C477F7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0C4A598" w14:textId="2AE616D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3119B59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818B2A" w14:textId="0E97731E" w:rsidR="00635FFE" w:rsidRPr="00635FFE" w:rsidRDefault="00635FFE" w:rsidP="00635FF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5FF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</w:tr>
      <w:tr w:rsidR="00635FFE" w:rsidRPr="00483087" w14:paraId="51E68B51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3DACF5C" w14:textId="1268F4DA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C51CAB9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DAEDEE" w14:textId="03E05641" w:rsidR="00635FFE" w:rsidRPr="00635FFE" w:rsidRDefault="00635FFE" w:rsidP="00635FF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</w:tr>
      <w:tr w:rsidR="00457230" w:rsidRPr="00483087" w14:paraId="06DBC212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8580CA5" w14:textId="212AE8E1" w:rsidR="00457230" w:rsidRPr="005F36C9" w:rsidRDefault="00457230" w:rsidP="004572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4EA1C36" w14:textId="77777777" w:rsidR="00457230" w:rsidRPr="005F36C9" w:rsidRDefault="00457230" w:rsidP="004572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44930A4" w14:textId="5961F353" w:rsidR="00457230" w:rsidRDefault="00457230" w:rsidP="0045723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ทุนเรือนหุ้น</w:t>
            </w:r>
          </w:p>
        </w:tc>
      </w:tr>
      <w:tr w:rsidR="00457230" w:rsidRPr="00483087" w14:paraId="6C0065CE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06DE6FC" w14:textId="3418D99D" w:rsidR="00457230" w:rsidRPr="005F36C9" w:rsidRDefault="00457230" w:rsidP="004572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34350DA" w14:textId="77777777" w:rsidR="00457230" w:rsidRPr="005F36C9" w:rsidRDefault="00457230" w:rsidP="004572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81860D" w14:textId="57669EE1" w:rsidR="00457230" w:rsidRPr="005F36C9" w:rsidRDefault="00457230" w:rsidP="00457230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46C2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57230" w:rsidRPr="00483087" w14:paraId="03477DE5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E0F8D0E" w14:textId="00409362" w:rsidR="00457230" w:rsidRPr="005F36C9" w:rsidRDefault="00457230" w:rsidP="004572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5A359B5" w14:textId="77777777" w:rsidR="00457230" w:rsidRPr="005F36C9" w:rsidRDefault="00457230" w:rsidP="004572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B545E6" w14:textId="2238F82B" w:rsidR="00457230" w:rsidRPr="008D22F3" w:rsidRDefault="00457230" w:rsidP="00457230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457230" w:rsidRPr="00483087" w14:paraId="67C60834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25D0A26" w14:textId="12AF9EC4" w:rsidR="00457230" w:rsidRPr="005F36C9" w:rsidRDefault="00457230" w:rsidP="004572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65B2DCC" w14:textId="77777777" w:rsidR="00457230" w:rsidRPr="005F36C9" w:rsidRDefault="00457230" w:rsidP="004572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F8A45C" w14:textId="74044902" w:rsidR="00457230" w:rsidRPr="00D524C8" w:rsidRDefault="00457230" w:rsidP="004572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24C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57230" w:rsidRPr="00483087" w14:paraId="28B30DAB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335A83B" w14:textId="6B0CCA2D" w:rsidR="00457230" w:rsidRPr="005F36C9" w:rsidRDefault="00457230" w:rsidP="004572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C83A425" w14:textId="77777777" w:rsidR="00457230" w:rsidRPr="005F36C9" w:rsidRDefault="00457230" w:rsidP="004572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3CE892" w14:textId="1C77A863" w:rsidR="00457230" w:rsidRPr="005F36C9" w:rsidRDefault="00457230" w:rsidP="00457230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F36C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25FBE5FD" w14:textId="77777777" w:rsidR="009D38B0" w:rsidRPr="00D82A8C" w:rsidRDefault="0049161F" w:rsidP="00F80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br w:type="page"/>
      </w:r>
      <w:r w:rsidR="009D38B0" w:rsidRPr="00D82A8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BB2DB6C" w14:textId="77777777" w:rsidR="009D38B0" w:rsidRPr="00D82A8C" w:rsidRDefault="009D38B0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798A723" w14:textId="4CA2810F" w:rsidR="00820DA6" w:rsidRPr="00D82A8C" w:rsidRDefault="009D38B0" w:rsidP="00256D3B">
      <w:pPr>
        <w:spacing w:line="240" w:lineRule="auto"/>
        <w:ind w:left="550"/>
        <w:jc w:val="both"/>
        <w:rPr>
          <w:rFonts w:asciiTheme="majorBidi" w:hAnsiTheme="majorBidi" w:cstheme="majorBidi"/>
          <w:sz w:val="30"/>
          <w:szCs w:val="30"/>
        </w:rPr>
      </w:pPr>
      <w:r w:rsidRPr="00D82A8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2033E" w:rsidRPr="00D82A8C">
        <w:rPr>
          <w:rFonts w:asciiTheme="majorBidi" w:hAnsiTheme="majorBidi" w:cstheme="majorBidi"/>
          <w:sz w:val="30"/>
          <w:szCs w:val="30"/>
          <w:cs/>
        </w:rPr>
        <w:t>คณะ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กรรมการเมื่อวันที่ </w:t>
      </w:r>
      <w:r w:rsidR="008D22F3">
        <w:rPr>
          <w:rFonts w:asciiTheme="majorBidi" w:hAnsiTheme="majorBidi" w:cstheme="majorBidi"/>
          <w:sz w:val="30"/>
          <w:szCs w:val="30"/>
        </w:rPr>
        <w:t xml:space="preserve">10 </w:t>
      </w:r>
      <w:r w:rsidR="008D22F3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EE3EF9">
        <w:rPr>
          <w:rFonts w:asciiTheme="majorBidi" w:hAnsiTheme="majorBidi" w:cstheme="majorBidi"/>
          <w:sz w:val="30"/>
          <w:szCs w:val="30"/>
        </w:rPr>
        <w:t>2565</w:t>
      </w:r>
    </w:p>
    <w:p w14:paraId="2650A895" w14:textId="77777777" w:rsidR="00BA4E25" w:rsidRPr="00D82A8C" w:rsidRDefault="00BA4E25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A276D32" w14:textId="63AC824B" w:rsidR="00135923" w:rsidRPr="00D82A8C" w:rsidRDefault="00152F09" w:rsidP="001B675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82A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05950DA1" w14:textId="77777777" w:rsidR="00135923" w:rsidRPr="00D82A8C" w:rsidRDefault="00135923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6281265" w14:textId="52AF51F3" w:rsidR="005850A4" w:rsidRPr="00D82A8C" w:rsidRDefault="00414E6C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D82A8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576C8" w:rsidRPr="00D82A8C">
        <w:rPr>
          <w:rFonts w:asciiTheme="majorBidi" w:hAnsiTheme="majorBidi" w:cstheme="majorBidi"/>
          <w:sz w:val="30"/>
          <w:szCs w:val="30"/>
          <w:cs/>
        </w:rPr>
        <w:br/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D82A8C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82A8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D82A8C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D82A8C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82A8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โดยงบการเงินระหว่างกาลนี้</w:t>
      </w:r>
      <w:r w:rsidRPr="00D82A8C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82A8C">
        <w:rPr>
          <w:rFonts w:asciiTheme="majorBidi" w:hAnsiTheme="majorBidi" w:cstheme="majorBidi"/>
          <w:sz w:val="30"/>
          <w:szCs w:val="30"/>
        </w:rPr>
        <w:t xml:space="preserve"> 31 </w:t>
      </w:r>
      <w:r w:rsidRPr="00D82A8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82A8C">
        <w:rPr>
          <w:rFonts w:asciiTheme="majorBidi" w:hAnsiTheme="majorBidi" w:cstheme="majorBidi"/>
          <w:sz w:val="30"/>
          <w:szCs w:val="30"/>
        </w:rPr>
        <w:t xml:space="preserve"> 256</w:t>
      </w:r>
      <w:r w:rsidR="00635880" w:rsidRPr="00D82A8C">
        <w:rPr>
          <w:rFonts w:asciiTheme="majorBidi" w:hAnsiTheme="majorBidi" w:cstheme="majorBidi"/>
          <w:sz w:val="30"/>
          <w:szCs w:val="30"/>
        </w:rPr>
        <w:t>4</w:t>
      </w:r>
    </w:p>
    <w:p w14:paraId="4C262E60" w14:textId="6FCDF39C" w:rsidR="00414E6C" w:rsidRPr="00D82A8C" w:rsidRDefault="00414E6C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B07A69A" w14:textId="14F0042B" w:rsidR="00414E6C" w:rsidRPr="00D82A8C" w:rsidRDefault="00414E6C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2A8C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D82A8C">
        <w:rPr>
          <w:rFonts w:asciiTheme="majorBidi" w:hAnsiTheme="majorBidi" w:cstheme="majorBidi"/>
          <w:sz w:val="30"/>
          <w:szCs w:val="30"/>
        </w:rPr>
        <w:t xml:space="preserve">31 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82A8C">
        <w:rPr>
          <w:rFonts w:asciiTheme="majorBidi" w:hAnsiTheme="majorBidi" w:cstheme="majorBidi"/>
          <w:sz w:val="30"/>
          <w:szCs w:val="30"/>
        </w:rPr>
        <w:t>256</w:t>
      </w:r>
      <w:r w:rsidR="00635880" w:rsidRPr="00D82A8C">
        <w:rPr>
          <w:rFonts w:asciiTheme="majorBidi" w:hAnsiTheme="majorBidi" w:cstheme="majorBidi"/>
          <w:sz w:val="30"/>
          <w:szCs w:val="30"/>
        </w:rPr>
        <w:t>4</w:t>
      </w:r>
    </w:p>
    <w:p w14:paraId="36BA1A15" w14:textId="1C875AB1" w:rsidR="00414E6C" w:rsidRPr="00D82A8C" w:rsidRDefault="00414E6C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62EC7F2" w14:textId="508A6FB7" w:rsidR="00717DC6" w:rsidRPr="00D82A8C" w:rsidRDefault="00FF03ED" w:rsidP="00EE3EF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82A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B98998A" w14:textId="77777777" w:rsidR="00EE3EF9" w:rsidRPr="00B5078C" w:rsidRDefault="00EE3EF9" w:rsidP="00EE3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5"/>
        <w:gridCol w:w="1124"/>
        <w:gridCol w:w="285"/>
        <w:gridCol w:w="1123"/>
        <w:gridCol w:w="271"/>
        <w:gridCol w:w="1149"/>
        <w:gridCol w:w="243"/>
        <w:gridCol w:w="9"/>
        <w:gridCol w:w="1114"/>
      </w:tblGrid>
      <w:tr w:rsidR="006137D0" w:rsidRPr="00483087" w14:paraId="10D386B3" w14:textId="77777777" w:rsidTr="006137D0">
        <w:trPr>
          <w:tblHeader/>
        </w:trPr>
        <w:tc>
          <w:tcPr>
            <w:tcW w:w="3486" w:type="pct"/>
            <w:gridSpan w:val="4"/>
          </w:tcPr>
          <w:p w14:paraId="0BB947ED" w14:textId="401F37ED" w:rsidR="006137D0" w:rsidRPr="00483087" w:rsidRDefault="006137D0" w:rsidP="00913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37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47" w:type="pct"/>
          </w:tcPr>
          <w:p w14:paraId="5E08FC21" w14:textId="77777777" w:rsidR="006137D0" w:rsidRPr="00483087" w:rsidRDefault="006137D0" w:rsidP="00D9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pct"/>
            <w:gridSpan w:val="4"/>
          </w:tcPr>
          <w:p w14:paraId="19BD5E33" w14:textId="77777777" w:rsidR="006137D0" w:rsidRPr="00483087" w:rsidRDefault="006137D0" w:rsidP="00D9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 w:hanging="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EE3EF9" w:rsidRPr="00483087" w14:paraId="75B4A913" w14:textId="77777777" w:rsidTr="00D956AF">
        <w:trPr>
          <w:tblHeader/>
        </w:trPr>
        <w:tc>
          <w:tcPr>
            <w:tcW w:w="2111" w:type="pct"/>
          </w:tcPr>
          <w:p w14:paraId="1DE32F09" w14:textId="7F1ABF06" w:rsidR="00EE3EF9" w:rsidRPr="00483087" w:rsidRDefault="00EE3EF9" w:rsidP="00D9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376" w:type="pct"/>
            <w:gridSpan w:val="3"/>
          </w:tcPr>
          <w:p w14:paraId="2F9033FA" w14:textId="77777777" w:rsidR="00EE3EF9" w:rsidRPr="00483087" w:rsidRDefault="00EE3EF9" w:rsidP="00D9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A26D124" w14:textId="77777777" w:rsidR="00EE3EF9" w:rsidRPr="00483087" w:rsidRDefault="00EE3EF9" w:rsidP="00D9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6" w:type="pct"/>
            <w:gridSpan w:val="4"/>
          </w:tcPr>
          <w:p w14:paraId="4E322B51" w14:textId="77777777" w:rsidR="00EE3EF9" w:rsidRPr="00483087" w:rsidRDefault="00EE3EF9" w:rsidP="00D9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 w:hanging="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EF9" w:rsidRPr="00483087" w14:paraId="37851B78" w14:textId="77777777" w:rsidTr="00D956AF">
        <w:trPr>
          <w:tblHeader/>
        </w:trPr>
        <w:tc>
          <w:tcPr>
            <w:tcW w:w="2111" w:type="pct"/>
          </w:tcPr>
          <w:p w14:paraId="2EC73843" w14:textId="77777777" w:rsidR="00EE3EF9" w:rsidRPr="00483087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830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11" w:type="pct"/>
          </w:tcPr>
          <w:p w14:paraId="2BC62DA5" w14:textId="7E2D356F" w:rsidR="00EE3EF9" w:rsidRPr="00483087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" w:type="pct"/>
          </w:tcPr>
          <w:p w14:paraId="6CD1DB78" w14:textId="77777777" w:rsidR="00EE3EF9" w:rsidRPr="00483087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49DD8434" w14:textId="58275609" w:rsidR="00EE3EF9" w:rsidRPr="00483087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5225913C" w14:textId="77777777" w:rsidR="00EE3EF9" w:rsidRPr="00483087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06419C8B" w14:textId="0578BAAA" w:rsidR="00EE3EF9" w:rsidRPr="00483087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2" w:type="pct"/>
          </w:tcPr>
          <w:p w14:paraId="1E1F29A2" w14:textId="77777777" w:rsidR="00EE3EF9" w:rsidRPr="00483087" w:rsidRDefault="00EE3EF9" w:rsidP="00EE3EF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2C8CFAFA" w14:textId="534B8EA9" w:rsidR="00EE3EF9" w:rsidRPr="00483087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2" w:firstLine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E3EF9" w:rsidRPr="00483087" w14:paraId="2F87DD70" w14:textId="77777777" w:rsidTr="00D956AF">
        <w:trPr>
          <w:tblHeader/>
        </w:trPr>
        <w:tc>
          <w:tcPr>
            <w:tcW w:w="2111" w:type="pct"/>
          </w:tcPr>
          <w:p w14:paraId="087B8B7C" w14:textId="77777777" w:rsidR="00EE3EF9" w:rsidRPr="00483087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9" w:type="pct"/>
            <w:gridSpan w:val="8"/>
          </w:tcPr>
          <w:p w14:paraId="06A2D311" w14:textId="77777777" w:rsidR="00EE3EF9" w:rsidRPr="00483087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0" w:firstLine="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3EF9" w:rsidRPr="00483087" w14:paraId="6F3EE93E" w14:textId="77777777" w:rsidTr="00D956AF">
        <w:tc>
          <w:tcPr>
            <w:tcW w:w="2111" w:type="pct"/>
          </w:tcPr>
          <w:p w14:paraId="0A46D640" w14:textId="77777777" w:rsidR="00EE3EF9" w:rsidRPr="00483087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</w:tcPr>
          <w:p w14:paraId="5A961071" w14:textId="77777777" w:rsidR="00EE3EF9" w:rsidRPr="00483087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A01ABEC" w14:textId="77777777" w:rsidR="00EE3EF9" w:rsidRPr="00483087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3D2D53A7" w14:textId="77777777" w:rsidR="00EE3EF9" w:rsidRPr="00483087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EEEFC1F" w14:textId="77777777" w:rsidR="00EE3EF9" w:rsidRPr="00483087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014AEB8F" w14:textId="77777777" w:rsidR="00EE3EF9" w:rsidRPr="00483087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323B8C91" w14:textId="77777777" w:rsidR="00EE3EF9" w:rsidRPr="00483087" w:rsidRDefault="00EE3EF9" w:rsidP="00EE3EF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318C5252" w14:textId="77777777" w:rsidR="00EE3EF9" w:rsidRPr="00483087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00" w:firstLine="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67A7" w:rsidRPr="00483087" w14:paraId="186890F1" w14:textId="77777777" w:rsidTr="00D956AF">
        <w:tc>
          <w:tcPr>
            <w:tcW w:w="2111" w:type="pct"/>
          </w:tcPr>
          <w:p w14:paraId="5B86E2B9" w14:textId="77777777" w:rsidR="00BD67A7" w:rsidRPr="00483087" w:rsidRDefault="00BD67A7" w:rsidP="00BD67A7">
            <w:pPr>
              <w:spacing w:line="240" w:lineRule="auto"/>
              <w:ind w:left="-18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จาก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11" w:type="pct"/>
          </w:tcPr>
          <w:p w14:paraId="60B4CAB7" w14:textId="71E2FA4E" w:rsidR="00BD67A7" w:rsidRPr="006B4419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12D1C3D2" w14:textId="77777777" w:rsidR="00BD67A7" w:rsidRPr="006B4419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14521400" w14:textId="77777777" w:rsidR="00BD67A7" w:rsidRPr="006B4419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2BD60D22" w14:textId="77777777" w:rsidR="00BD67A7" w:rsidRPr="006B4419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4DC28F9E" w14:textId="4B0A073D" w:rsidR="00BD67A7" w:rsidRPr="006B4419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2D4C">
              <w:rPr>
                <w:rFonts w:ascii="Angsana New" w:hAnsi="Angsana New" w:cs="Angsana New"/>
                <w:sz w:val="30"/>
                <w:szCs w:val="30"/>
              </w:rPr>
              <w:t>27,513</w:t>
            </w:r>
          </w:p>
        </w:tc>
        <w:tc>
          <w:tcPr>
            <w:tcW w:w="132" w:type="pct"/>
          </w:tcPr>
          <w:p w14:paraId="3C0C7811" w14:textId="77777777" w:rsidR="00BD67A7" w:rsidRPr="00483087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4566EB95" w14:textId="40564D8C" w:rsidR="00BD67A7" w:rsidRPr="00483087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6B44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418</w:t>
            </w:r>
          </w:p>
        </w:tc>
      </w:tr>
      <w:tr w:rsidR="00BD67A7" w:rsidRPr="00483087" w14:paraId="1D72EE04" w14:textId="77777777" w:rsidTr="00D956AF">
        <w:tc>
          <w:tcPr>
            <w:tcW w:w="2111" w:type="pct"/>
          </w:tcPr>
          <w:p w14:paraId="7E8D30E8" w14:textId="77777777" w:rsidR="00BD67A7" w:rsidRPr="00483087" w:rsidRDefault="00BD67A7" w:rsidP="00BD67A7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7E8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1" w:type="pct"/>
          </w:tcPr>
          <w:p w14:paraId="099A3FCD" w14:textId="2BA979C6" w:rsidR="00BD67A7" w:rsidRPr="006B4419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7D8E5756" w14:textId="77777777" w:rsidR="00BD67A7" w:rsidRPr="006B4419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8B98377" w14:textId="77777777" w:rsidR="00BD67A7" w:rsidRPr="006B4419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5FF54492" w14:textId="77777777" w:rsidR="00BD67A7" w:rsidRPr="006B4419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5F5474CC" w14:textId="5AC4997B" w:rsidR="00BD67A7" w:rsidRPr="006B4419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2D4C"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  <w:tc>
          <w:tcPr>
            <w:tcW w:w="132" w:type="pct"/>
          </w:tcPr>
          <w:p w14:paraId="46119531" w14:textId="77777777" w:rsidR="00BD67A7" w:rsidRPr="00483087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2B9565E6" w14:textId="28688A81" w:rsidR="00BD67A7" w:rsidRPr="00483087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161</w:t>
            </w:r>
          </w:p>
        </w:tc>
      </w:tr>
      <w:tr w:rsidR="00BD67A7" w:rsidRPr="00483087" w14:paraId="0570C1B5" w14:textId="77777777" w:rsidTr="00D956AF">
        <w:tc>
          <w:tcPr>
            <w:tcW w:w="2111" w:type="pct"/>
          </w:tcPr>
          <w:p w14:paraId="5D21D18A" w14:textId="77777777" w:rsidR="00BD67A7" w:rsidRPr="00483087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47AC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1" w:type="pct"/>
          </w:tcPr>
          <w:p w14:paraId="75707CE9" w14:textId="1FB16917" w:rsidR="00BD67A7" w:rsidRPr="006B4419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7774F86B" w14:textId="77777777" w:rsidR="00BD67A7" w:rsidRPr="006B4419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D6B11C9" w14:textId="77777777" w:rsidR="00BD67A7" w:rsidRPr="006B4419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6F964207" w14:textId="77777777" w:rsidR="00BD67A7" w:rsidRPr="006B4419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727009F7" w14:textId="4340FA38" w:rsidR="00BD67A7" w:rsidRPr="006B4419" w:rsidRDefault="00BD67A7" w:rsidP="003F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2D4C">
              <w:rPr>
                <w:rFonts w:ascii="Angsana New" w:hAnsi="Angsana New" w:cs="Angsana New"/>
                <w:sz w:val="30"/>
                <w:szCs w:val="30"/>
              </w:rPr>
              <w:t>7,980</w:t>
            </w:r>
          </w:p>
        </w:tc>
        <w:tc>
          <w:tcPr>
            <w:tcW w:w="132" w:type="pct"/>
          </w:tcPr>
          <w:p w14:paraId="4F3B39A6" w14:textId="77777777" w:rsidR="00BD67A7" w:rsidRPr="00483087" w:rsidRDefault="00BD67A7" w:rsidP="00BD67A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2E1F64F4" w14:textId="18781406" w:rsidR="00BD67A7" w:rsidRPr="00483087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BD67A7" w:rsidRPr="00483087" w14:paraId="3BBB970C" w14:textId="77777777" w:rsidTr="00D956AF">
        <w:trPr>
          <w:trHeight w:val="74"/>
        </w:trPr>
        <w:tc>
          <w:tcPr>
            <w:tcW w:w="2111" w:type="pct"/>
          </w:tcPr>
          <w:p w14:paraId="51C3E0CB" w14:textId="77777777" w:rsidR="00BD67A7" w:rsidRDefault="00BD67A7" w:rsidP="00BD67A7">
            <w:pPr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611" w:type="pct"/>
          </w:tcPr>
          <w:p w14:paraId="6293B3BF" w14:textId="741947C2" w:rsidR="00BD67A7" w:rsidRPr="006B4419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576384B8" w14:textId="77777777" w:rsidR="00BD67A7" w:rsidRPr="006B4419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1FE77AFC" w14:textId="77777777" w:rsidR="00BD67A7" w:rsidRPr="006B4419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0E65DDDB" w14:textId="77777777" w:rsidR="00BD67A7" w:rsidRPr="006B4419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74FCD8E5" w14:textId="2ECC1DD2" w:rsidR="00BD67A7" w:rsidRPr="006B4419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2D4C">
              <w:rPr>
                <w:rFonts w:ascii="Angsana New" w:hAnsi="Angsana New" w:cs="Angsana New"/>
                <w:sz w:val="30"/>
                <w:szCs w:val="30"/>
                <w:cs/>
              </w:rPr>
              <w:t>984</w:t>
            </w:r>
          </w:p>
        </w:tc>
        <w:tc>
          <w:tcPr>
            <w:tcW w:w="132" w:type="pct"/>
          </w:tcPr>
          <w:p w14:paraId="2319CE31" w14:textId="77777777" w:rsidR="00BD67A7" w:rsidRPr="00483087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3007F12A" w14:textId="40FCF7FB" w:rsidR="00BD67A7" w:rsidRPr="003F3394" w:rsidRDefault="00BD67A7" w:rsidP="003F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</w:rPr>
              <w:t>735</w:t>
            </w:r>
          </w:p>
        </w:tc>
      </w:tr>
      <w:tr w:rsidR="00BD67A7" w:rsidRPr="00304D21" w14:paraId="11A47A00" w14:textId="77777777" w:rsidTr="00D956AF">
        <w:tc>
          <w:tcPr>
            <w:tcW w:w="2111" w:type="pct"/>
          </w:tcPr>
          <w:p w14:paraId="269E8971" w14:textId="77777777" w:rsidR="00BD67A7" w:rsidRPr="00304D21" w:rsidRDefault="00BD67A7" w:rsidP="00BD67A7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11" w:type="pct"/>
          </w:tcPr>
          <w:p w14:paraId="2B0B84FA" w14:textId="77777777" w:rsidR="00BD67A7" w:rsidRPr="00304D21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73F924E3" w14:textId="77777777" w:rsidR="00BD67A7" w:rsidRPr="00304D21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10" w:type="pct"/>
          </w:tcPr>
          <w:p w14:paraId="38090FE7" w14:textId="77777777" w:rsidR="00BD67A7" w:rsidRPr="00304D21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4EB3D913" w14:textId="77777777" w:rsidR="00BD67A7" w:rsidRPr="00304D21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24" w:type="pct"/>
          </w:tcPr>
          <w:p w14:paraId="649B84AB" w14:textId="77777777" w:rsidR="00BD67A7" w:rsidRPr="00304D21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" w:type="pct"/>
          </w:tcPr>
          <w:p w14:paraId="3D3D7B00" w14:textId="77777777" w:rsidR="00BD67A7" w:rsidRPr="00304D21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10" w:type="pct"/>
            <w:gridSpan w:val="2"/>
          </w:tcPr>
          <w:p w14:paraId="7AA47188" w14:textId="77777777" w:rsidR="00BD67A7" w:rsidRPr="00304D21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BD67A7" w:rsidRPr="00304D21" w14:paraId="191411B3" w14:textId="77777777" w:rsidTr="00D956AF">
        <w:tc>
          <w:tcPr>
            <w:tcW w:w="2111" w:type="pct"/>
          </w:tcPr>
          <w:p w14:paraId="68B15400" w14:textId="77777777" w:rsidR="00BD67A7" w:rsidRPr="00604AA8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75F08420" w14:textId="77777777" w:rsidR="00BD67A7" w:rsidRPr="00304D21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2709B0B2" w14:textId="77777777" w:rsidR="00BD67A7" w:rsidRPr="00304D21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10" w:type="pct"/>
          </w:tcPr>
          <w:p w14:paraId="39CC53E3" w14:textId="77777777" w:rsidR="00BD67A7" w:rsidRPr="00304D21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6EBB0048" w14:textId="77777777" w:rsidR="00BD67A7" w:rsidRPr="00304D21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24" w:type="pct"/>
          </w:tcPr>
          <w:p w14:paraId="1706BBAD" w14:textId="77777777" w:rsidR="00BD67A7" w:rsidRPr="00304D21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" w:type="pct"/>
          </w:tcPr>
          <w:p w14:paraId="785A9683" w14:textId="77777777" w:rsidR="00BD67A7" w:rsidRPr="00304D21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10" w:type="pct"/>
            <w:gridSpan w:val="2"/>
          </w:tcPr>
          <w:p w14:paraId="464D2869" w14:textId="77777777" w:rsidR="00BD67A7" w:rsidRPr="00304D21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BD67A7" w:rsidRPr="00304D21" w14:paraId="2C54F38B" w14:textId="77777777" w:rsidTr="00D956AF">
        <w:tc>
          <w:tcPr>
            <w:tcW w:w="2111" w:type="pct"/>
          </w:tcPr>
          <w:p w14:paraId="6DE914C2" w14:textId="77777777" w:rsidR="00BD67A7" w:rsidRPr="00304D21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4A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บุคคลที่เกี่ยวข้องกัน</w:t>
            </w:r>
          </w:p>
        </w:tc>
        <w:tc>
          <w:tcPr>
            <w:tcW w:w="611" w:type="pct"/>
          </w:tcPr>
          <w:p w14:paraId="21CE509D" w14:textId="77777777" w:rsidR="00BD67A7" w:rsidRPr="00304D21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02F74D83" w14:textId="77777777" w:rsidR="00BD67A7" w:rsidRPr="00304D21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10" w:type="pct"/>
          </w:tcPr>
          <w:p w14:paraId="64655016" w14:textId="77777777" w:rsidR="00BD67A7" w:rsidRPr="00304D21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1DBE505C" w14:textId="77777777" w:rsidR="00BD67A7" w:rsidRPr="00304D21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24" w:type="pct"/>
          </w:tcPr>
          <w:p w14:paraId="291DA746" w14:textId="77777777" w:rsidR="00BD67A7" w:rsidRPr="00304D21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" w:type="pct"/>
          </w:tcPr>
          <w:p w14:paraId="71A6F7B3" w14:textId="77777777" w:rsidR="00BD67A7" w:rsidRPr="00304D21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10" w:type="pct"/>
            <w:gridSpan w:val="2"/>
          </w:tcPr>
          <w:p w14:paraId="2D7994FA" w14:textId="77777777" w:rsidR="00BD67A7" w:rsidRPr="00304D21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BD67A7" w:rsidRPr="00304D21" w14:paraId="78129094" w14:textId="77777777" w:rsidTr="00D956AF">
        <w:trPr>
          <w:trHeight w:val="74"/>
        </w:trPr>
        <w:tc>
          <w:tcPr>
            <w:tcW w:w="2111" w:type="pct"/>
          </w:tcPr>
          <w:p w14:paraId="520FE23A" w14:textId="77777777" w:rsidR="00BD67A7" w:rsidRPr="00304D21" w:rsidRDefault="00BD67A7" w:rsidP="00BD67A7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47AC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11" w:type="pct"/>
          </w:tcPr>
          <w:p w14:paraId="4666B6E4" w14:textId="438BE000" w:rsidR="00BD67A7" w:rsidRPr="00F246C2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2D4C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</w:p>
        </w:tc>
        <w:tc>
          <w:tcPr>
            <w:tcW w:w="155" w:type="pct"/>
          </w:tcPr>
          <w:p w14:paraId="6D833147" w14:textId="77777777" w:rsidR="00BD67A7" w:rsidRPr="00304D21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10" w:type="pct"/>
          </w:tcPr>
          <w:p w14:paraId="5D065293" w14:textId="3CBAF62D" w:rsidR="00BD67A7" w:rsidRPr="00604AA8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46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69AACE4" w14:textId="77777777" w:rsidR="00BD67A7" w:rsidRPr="00304D21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24" w:type="pct"/>
          </w:tcPr>
          <w:p w14:paraId="06E7785B" w14:textId="5ACBC183" w:rsidR="00BD67A7" w:rsidRPr="00F246C2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900E025" w14:textId="77777777" w:rsidR="00BD67A7" w:rsidRPr="00304D21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10" w:type="pct"/>
            <w:gridSpan w:val="2"/>
          </w:tcPr>
          <w:p w14:paraId="31A3E846" w14:textId="79068C24" w:rsidR="00BD67A7" w:rsidRPr="003F3394" w:rsidRDefault="00BD67A7" w:rsidP="003F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46C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D67A7" w:rsidRPr="00304D21" w14:paraId="28C1CECE" w14:textId="77777777" w:rsidTr="00D956AF">
        <w:tc>
          <w:tcPr>
            <w:tcW w:w="2111" w:type="pct"/>
          </w:tcPr>
          <w:p w14:paraId="7B418515" w14:textId="77777777" w:rsidR="00BD67A7" w:rsidRPr="00304D21" w:rsidRDefault="00BD67A7" w:rsidP="00BD67A7">
            <w:pPr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11" w:type="pct"/>
          </w:tcPr>
          <w:p w14:paraId="1B9B78A2" w14:textId="77777777" w:rsidR="00BD67A7" w:rsidRPr="00304D21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366F9806" w14:textId="77777777" w:rsidR="00BD67A7" w:rsidRPr="00304D21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10" w:type="pct"/>
          </w:tcPr>
          <w:p w14:paraId="7227E85B" w14:textId="77777777" w:rsidR="00BD67A7" w:rsidRPr="00304D21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0009E486" w14:textId="77777777" w:rsidR="00BD67A7" w:rsidRPr="00304D21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24" w:type="pct"/>
          </w:tcPr>
          <w:p w14:paraId="169086BB" w14:textId="77777777" w:rsidR="00BD67A7" w:rsidRPr="00304D21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2" w:type="pct"/>
          </w:tcPr>
          <w:p w14:paraId="418D6131" w14:textId="77777777" w:rsidR="00BD67A7" w:rsidRPr="00304D21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10" w:type="pct"/>
            <w:gridSpan w:val="2"/>
          </w:tcPr>
          <w:p w14:paraId="67D67134" w14:textId="77777777" w:rsidR="00BD67A7" w:rsidRPr="00304D21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BD67A7" w:rsidRPr="00483087" w14:paraId="08426D98" w14:textId="77777777" w:rsidTr="00D956AF">
        <w:tc>
          <w:tcPr>
            <w:tcW w:w="2111" w:type="pct"/>
          </w:tcPr>
          <w:p w14:paraId="2E27726E" w14:textId="77777777" w:rsidR="00BD67A7" w:rsidRPr="00483087" w:rsidRDefault="00BD67A7" w:rsidP="00BD67A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1" w:type="pct"/>
          </w:tcPr>
          <w:p w14:paraId="3A5DA547" w14:textId="77777777" w:rsidR="00BD67A7" w:rsidRPr="00483087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59A5AED" w14:textId="77777777" w:rsidR="00BD67A7" w:rsidRPr="00483087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7D9F1088" w14:textId="77777777" w:rsidR="00BD67A7" w:rsidRPr="00483087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A4A3AD3" w14:textId="77777777" w:rsidR="00BD67A7" w:rsidRPr="00483087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6CBF8F96" w14:textId="77777777" w:rsidR="00BD67A7" w:rsidRPr="00483087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0BF44CA8" w14:textId="77777777" w:rsidR="00BD67A7" w:rsidRPr="00483087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362D7085" w14:textId="77777777" w:rsidR="00BD67A7" w:rsidRPr="00483087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D67A7" w:rsidRPr="00483087" w14:paraId="1D96010C" w14:textId="77777777" w:rsidTr="00D956AF">
        <w:tc>
          <w:tcPr>
            <w:tcW w:w="2111" w:type="pct"/>
          </w:tcPr>
          <w:p w14:paraId="77731A6F" w14:textId="77777777" w:rsidR="00BD67A7" w:rsidRPr="00483087" w:rsidRDefault="00BD67A7" w:rsidP="00BD67A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11" w:type="pct"/>
          </w:tcPr>
          <w:p w14:paraId="15CA19B3" w14:textId="681D27A1" w:rsidR="00BD67A7" w:rsidRPr="00483087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E37">
              <w:rPr>
                <w:rFonts w:ascii="Angsana New" w:hAnsi="Angsana New" w:cs="Angsana New"/>
                <w:sz w:val="30"/>
                <w:szCs w:val="30"/>
              </w:rPr>
              <w:t>5,604</w:t>
            </w:r>
          </w:p>
        </w:tc>
        <w:tc>
          <w:tcPr>
            <w:tcW w:w="155" w:type="pct"/>
          </w:tcPr>
          <w:p w14:paraId="0548A7CC" w14:textId="77777777" w:rsidR="00BD67A7" w:rsidRPr="00483087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4F59E053" w14:textId="1A92DC75" w:rsidR="00BD67A7" w:rsidRPr="00483087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</w:rPr>
              <w:t>16,762</w:t>
            </w:r>
          </w:p>
        </w:tc>
        <w:tc>
          <w:tcPr>
            <w:tcW w:w="147" w:type="pct"/>
          </w:tcPr>
          <w:p w14:paraId="45FFB83A" w14:textId="77777777" w:rsidR="00BD67A7" w:rsidRPr="00483087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7E4B6E5F" w14:textId="0D506E1E" w:rsidR="00BD67A7" w:rsidRPr="00F653B9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5A3143"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="00F653B9" w:rsidRPr="005A3143">
              <w:rPr>
                <w:rFonts w:ascii="Angsana New" w:hAnsi="Angsana New" w:cs="Angsana New"/>
                <w:sz w:val="30"/>
                <w:szCs w:val="30"/>
              </w:rPr>
              <w:t>588</w:t>
            </w:r>
          </w:p>
        </w:tc>
        <w:tc>
          <w:tcPr>
            <w:tcW w:w="132" w:type="pct"/>
          </w:tcPr>
          <w:p w14:paraId="2ED62288" w14:textId="77777777" w:rsidR="00BD67A7" w:rsidRPr="00483087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67F78429" w14:textId="78F13398" w:rsidR="00BD67A7" w:rsidRPr="00483087" w:rsidRDefault="00BD67A7" w:rsidP="003F3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419">
              <w:rPr>
                <w:rFonts w:ascii="Angsana New" w:hAnsi="Angsana New" w:cs="Angsana New"/>
                <w:sz w:val="30"/>
                <w:szCs w:val="30"/>
              </w:rPr>
              <w:t>16,762</w:t>
            </w:r>
          </w:p>
        </w:tc>
      </w:tr>
      <w:tr w:rsidR="00BD67A7" w:rsidRPr="00483087" w14:paraId="40870947" w14:textId="77777777" w:rsidTr="00D956AF">
        <w:tc>
          <w:tcPr>
            <w:tcW w:w="2111" w:type="pct"/>
          </w:tcPr>
          <w:p w14:paraId="1EB2EF45" w14:textId="77777777" w:rsidR="00BD67A7" w:rsidRPr="00483087" w:rsidRDefault="00BD67A7" w:rsidP="00BD67A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1" w:type="pct"/>
          </w:tcPr>
          <w:p w14:paraId="5191EF99" w14:textId="77777777" w:rsidR="00BD67A7" w:rsidRPr="00483087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" w:type="pct"/>
          </w:tcPr>
          <w:p w14:paraId="66A1B000" w14:textId="77777777" w:rsidR="00BD67A7" w:rsidRPr="00483087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63E9CDA9" w14:textId="77777777" w:rsidR="00BD67A7" w:rsidRPr="00483087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B83A82F" w14:textId="77777777" w:rsidR="00BD67A7" w:rsidRPr="00483087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24D7DA1C" w14:textId="77777777" w:rsidR="00BD67A7" w:rsidRPr="00483087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07D71F25" w14:textId="77777777" w:rsidR="00BD67A7" w:rsidRPr="00483087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62D2800B" w14:textId="77777777" w:rsidR="00BD67A7" w:rsidRPr="00483087" w:rsidRDefault="00BD67A7" w:rsidP="00BD6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A3FF0" w:rsidRPr="00483087" w14:paraId="59FF332B" w14:textId="77777777" w:rsidTr="00D956AF">
        <w:tc>
          <w:tcPr>
            <w:tcW w:w="2111" w:type="pct"/>
          </w:tcPr>
          <w:p w14:paraId="177BB61F" w14:textId="4914A927" w:rsidR="004A3FF0" w:rsidRPr="003A38BE" w:rsidRDefault="004A3FF0" w:rsidP="004A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38BE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1" w:type="pct"/>
          </w:tcPr>
          <w:p w14:paraId="00068820" w14:textId="4D9D5852" w:rsidR="004A3FF0" w:rsidRPr="00483087" w:rsidRDefault="004A3FF0" w:rsidP="004A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2D4C">
              <w:rPr>
                <w:rFonts w:ascii="Angsana New" w:hAnsi="Angsana New" w:cs="Angsana New"/>
                <w:sz w:val="30"/>
                <w:szCs w:val="30"/>
              </w:rPr>
              <w:t>3,600</w:t>
            </w:r>
          </w:p>
        </w:tc>
        <w:tc>
          <w:tcPr>
            <w:tcW w:w="155" w:type="pct"/>
          </w:tcPr>
          <w:p w14:paraId="15A0E455" w14:textId="77777777" w:rsidR="004A3FF0" w:rsidRPr="00483087" w:rsidRDefault="004A3FF0" w:rsidP="004A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586446E7" w14:textId="76D55616" w:rsidR="004A3FF0" w:rsidRPr="00483087" w:rsidRDefault="004A3FF0" w:rsidP="004A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2D4C">
              <w:rPr>
                <w:rFonts w:ascii="Angsana New" w:hAnsi="Angsana New" w:cs="Angsana New"/>
                <w:sz w:val="30"/>
                <w:szCs w:val="30"/>
              </w:rPr>
              <w:t>3,600</w:t>
            </w:r>
          </w:p>
        </w:tc>
        <w:tc>
          <w:tcPr>
            <w:tcW w:w="147" w:type="pct"/>
          </w:tcPr>
          <w:p w14:paraId="1A00F1FE" w14:textId="77777777" w:rsidR="004A3FF0" w:rsidRPr="00483087" w:rsidRDefault="004A3FF0" w:rsidP="004A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31505805" w14:textId="23E942A7" w:rsidR="004A3FF0" w:rsidRPr="00483087" w:rsidRDefault="004A3FF0" w:rsidP="004A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2D4C">
              <w:rPr>
                <w:rFonts w:ascii="Angsana New" w:hAnsi="Angsana New" w:cs="Angsana New"/>
                <w:sz w:val="30"/>
                <w:szCs w:val="30"/>
              </w:rPr>
              <w:t>3,600</w:t>
            </w:r>
          </w:p>
        </w:tc>
        <w:tc>
          <w:tcPr>
            <w:tcW w:w="137" w:type="pct"/>
            <w:gridSpan w:val="2"/>
          </w:tcPr>
          <w:p w14:paraId="724D7AE0" w14:textId="77777777" w:rsidR="004A3FF0" w:rsidRPr="00483087" w:rsidRDefault="004A3FF0" w:rsidP="004A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5" w:type="pct"/>
          </w:tcPr>
          <w:p w14:paraId="216FD305" w14:textId="5B3CFFDF" w:rsidR="004A3FF0" w:rsidRPr="00483087" w:rsidRDefault="004A3FF0" w:rsidP="004A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2D4C">
              <w:rPr>
                <w:rFonts w:ascii="Angsana New" w:hAnsi="Angsana New" w:cs="Angsana New"/>
                <w:sz w:val="30"/>
                <w:szCs w:val="30"/>
              </w:rPr>
              <w:t>3,600</w:t>
            </w:r>
          </w:p>
        </w:tc>
      </w:tr>
      <w:tr w:rsidR="004A3FF0" w:rsidRPr="00483087" w14:paraId="24EE2193" w14:textId="77777777" w:rsidTr="00D956AF">
        <w:tc>
          <w:tcPr>
            <w:tcW w:w="2111" w:type="pct"/>
          </w:tcPr>
          <w:p w14:paraId="7C5C9281" w14:textId="77777777" w:rsidR="004A3FF0" w:rsidRPr="00980976" w:rsidRDefault="004A3FF0" w:rsidP="004A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A27F69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066D606B" w14:textId="28522658" w:rsidR="004A3FF0" w:rsidRPr="007662F4" w:rsidRDefault="004A3FF0" w:rsidP="004A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2D4C">
              <w:rPr>
                <w:rFonts w:ascii="Angsana New" w:hAnsi="Angsana New" w:cs="Angsana New"/>
                <w:sz w:val="30"/>
                <w:szCs w:val="30"/>
                <w:cs/>
              </w:rPr>
              <w:t>99</w:t>
            </w:r>
          </w:p>
        </w:tc>
        <w:tc>
          <w:tcPr>
            <w:tcW w:w="155" w:type="pct"/>
          </w:tcPr>
          <w:p w14:paraId="2D189E99" w14:textId="77777777" w:rsidR="004A3FF0" w:rsidRPr="00483087" w:rsidRDefault="004A3FF0" w:rsidP="004A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24891020" w14:textId="1D6EE559" w:rsidR="004A3FF0" w:rsidRPr="00483087" w:rsidRDefault="004A3FF0" w:rsidP="004A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2D4C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="007D07B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393C6C79" w14:textId="77777777" w:rsidR="004A3FF0" w:rsidRPr="00483087" w:rsidRDefault="004A3FF0" w:rsidP="004A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5E1A376B" w14:textId="46AECFDE" w:rsidR="004A3FF0" w:rsidRPr="00483087" w:rsidRDefault="004A3FF0" w:rsidP="004A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137" w:type="pct"/>
            <w:gridSpan w:val="2"/>
          </w:tcPr>
          <w:p w14:paraId="2ECCFF6E" w14:textId="77777777" w:rsidR="004A3FF0" w:rsidRPr="00483087" w:rsidRDefault="004A3FF0" w:rsidP="004A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096FE699" w14:textId="349987E0" w:rsidR="004A3FF0" w:rsidRPr="00483087" w:rsidRDefault="004A3FF0" w:rsidP="004A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2D4C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="007D07B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4A3FF0" w:rsidRPr="00483087" w14:paraId="13B5716E" w14:textId="77777777" w:rsidTr="00D956AF">
        <w:tc>
          <w:tcPr>
            <w:tcW w:w="2111" w:type="pct"/>
          </w:tcPr>
          <w:p w14:paraId="5E8ABB66" w14:textId="77777777" w:rsidR="004A3FF0" w:rsidRPr="00FB7D24" w:rsidRDefault="004A3FF0" w:rsidP="004A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7D2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B441E56" w14:textId="7295CEAA" w:rsidR="004A3FF0" w:rsidRPr="00BD67A7" w:rsidRDefault="004A3FF0" w:rsidP="004A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67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3,699</w:t>
            </w:r>
          </w:p>
        </w:tc>
        <w:tc>
          <w:tcPr>
            <w:tcW w:w="155" w:type="pct"/>
          </w:tcPr>
          <w:p w14:paraId="4F4C7A65" w14:textId="77777777" w:rsidR="004A3FF0" w:rsidRPr="00BD67A7" w:rsidRDefault="004A3FF0" w:rsidP="004A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44005486" w14:textId="29A94B63" w:rsidR="004A3FF0" w:rsidRPr="00BD67A7" w:rsidRDefault="004A3FF0" w:rsidP="004A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67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3,69</w:t>
            </w:r>
            <w:r w:rsidR="007D07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5BB77EBB" w14:textId="77777777" w:rsidR="004A3FF0" w:rsidRPr="00BD67A7" w:rsidRDefault="004A3FF0" w:rsidP="004A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2985B4E9" w14:textId="3B695143" w:rsidR="004A3FF0" w:rsidRPr="00BD67A7" w:rsidRDefault="004A3FF0" w:rsidP="004A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67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3,699</w:t>
            </w:r>
          </w:p>
        </w:tc>
        <w:tc>
          <w:tcPr>
            <w:tcW w:w="137" w:type="pct"/>
            <w:gridSpan w:val="2"/>
          </w:tcPr>
          <w:p w14:paraId="097A147B" w14:textId="77777777" w:rsidR="004A3FF0" w:rsidRPr="003F3394" w:rsidRDefault="004A3FF0" w:rsidP="004A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2B707140" w14:textId="3B55014F" w:rsidR="004A3FF0" w:rsidRPr="003F3394" w:rsidRDefault="004A3FF0" w:rsidP="004A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spacing w:line="240" w:lineRule="auto"/>
              <w:ind w:left="3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D67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3,69</w:t>
            </w:r>
            <w:r w:rsidR="007D07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293BF97A" w14:textId="77777777" w:rsidR="00635880" w:rsidRPr="00D82A8C" w:rsidRDefault="00635880" w:rsidP="002C05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p w14:paraId="2CCD54ED" w14:textId="29C2E965" w:rsidR="00476CDB" w:rsidRPr="00D82A8C" w:rsidRDefault="00536D61" w:rsidP="002E78EE">
      <w:pPr>
        <w:pStyle w:val="block"/>
        <w:tabs>
          <w:tab w:val="left" w:pos="630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ยอดคงเหลือกับกิจการที่เกี่ยวข้องกัน ณ วันที่ </w:t>
      </w:r>
      <w:r w:rsidR="00EE3EF9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="00D82A8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E3EF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="00D82A8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D82A8C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DE4575"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 </w:t>
      </w:r>
      <w:r w:rsidR="00F363C1" w:rsidRPr="00D82A8C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F363C1" w:rsidRPr="00D82A8C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D82A8C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มีดังนี้</w:t>
      </w:r>
    </w:p>
    <w:p w14:paraId="5C3FC04B" w14:textId="46795D97" w:rsidR="00DE4575" w:rsidRPr="00D82A8C" w:rsidRDefault="00DE4575" w:rsidP="002C05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5"/>
        <w:gridCol w:w="275"/>
        <w:gridCol w:w="1148"/>
        <w:gridCol w:w="237"/>
        <w:gridCol w:w="1126"/>
      </w:tblGrid>
      <w:tr w:rsidR="00DA40F2" w:rsidRPr="00F205C4" w14:paraId="5A3AA90F" w14:textId="77777777" w:rsidTr="002C0570">
        <w:trPr>
          <w:tblHeader/>
        </w:trPr>
        <w:tc>
          <w:tcPr>
            <w:tcW w:w="2108" w:type="pct"/>
          </w:tcPr>
          <w:p w14:paraId="28920FA0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066E47F1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FCAA1B8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2BAB0063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EF9" w:rsidRPr="00F205C4" w14:paraId="6D4E905C" w14:textId="77777777" w:rsidTr="002C0570">
        <w:trPr>
          <w:tblHeader/>
        </w:trPr>
        <w:tc>
          <w:tcPr>
            <w:tcW w:w="2108" w:type="pct"/>
          </w:tcPr>
          <w:p w14:paraId="1D10CA5D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283001F7" w14:textId="6AA21188" w:rsidR="00EE3EF9" w:rsidRPr="00EE3EF9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3EF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E3E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7" w:type="pct"/>
          </w:tcPr>
          <w:p w14:paraId="54C832B3" w14:textId="77777777" w:rsidR="00EE3EF9" w:rsidRPr="00EE3EF9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F4DF24B" w14:textId="3E9CAAD0" w:rsidR="00EE3EF9" w:rsidRPr="00EE3EF9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E3E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0C54E4FE" w14:textId="77777777" w:rsidR="00EE3EF9" w:rsidRPr="00EE3EF9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FE18B2A" w14:textId="2C76DFD5" w:rsidR="00EE3EF9" w:rsidRPr="00EE3EF9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EE3E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9" w:type="pct"/>
          </w:tcPr>
          <w:p w14:paraId="7AA48825" w14:textId="77777777" w:rsidR="00EE3EF9" w:rsidRPr="00EE3EF9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507F4FF" w14:textId="4C575F0B" w:rsidR="00EE3EF9" w:rsidRPr="00EE3EF9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E3E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E3EF9" w:rsidRPr="00F205C4" w14:paraId="51091F49" w14:textId="77777777" w:rsidTr="002C0570">
        <w:trPr>
          <w:tblHeader/>
        </w:trPr>
        <w:tc>
          <w:tcPr>
            <w:tcW w:w="2108" w:type="pct"/>
          </w:tcPr>
          <w:p w14:paraId="17748F26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6DA47174" w14:textId="07C193B4" w:rsidR="00EE3EF9" w:rsidRPr="00EE3EF9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58A16860" w14:textId="77777777" w:rsidR="00EE3EF9" w:rsidRPr="00EE3EF9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32E00D1" w14:textId="0B94BC87" w:rsidR="00EE3EF9" w:rsidRPr="00EE3EF9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0" w:type="pct"/>
          </w:tcPr>
          <w:p w14:paraId="56E238E0" w14:textId="77777777" w:rsidR="00EE3EF9" w:rsidRPr="00EE3EF9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FACD93E" w14:textId="290286E2" w:rsidR="00EE3EF9" w:rsidRPr="00EE3EF9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9" w:type="pct"/>
          </w:tcPr>
          <w:p w14:paraId="651700A1" w14:textId="77777777" w:rsidR="00EE3EF9" w:rsidRPr="00EE3EF9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E8009EA" w14:textId="7694C4FA" w:rsidR="00EE3EF9" w:rsidRPr="00EE3EF9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E3EF9" w:rsidRPr="00F205C4" w14:paraId="5BB67607" w14:textId="77777777" w:rsidTr="002C0570">
        <w:trPr>
          <w:tblHeader/>
        </w:trPr>
        <w:tc>
          <w:tcPr>
            <w:tcW w:w="2108" w:type="pct"/>
          </w:tcPr>
          <w:p w14:paraId="66022615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2" w:type="pct"/>
            <w:gridSpan w:val="7"/>
          </w:tcPr>
          <w:p w14:paraId="7B7BE96A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3EF9" w:rsidRPr="00F205C4" w14:paraId="01B28C33" w14:textId="77777777" w:rsidTr="002C0570">
        <w:tc>
          <w:tcPr>
            <w:tcW w:w="2108" w:type="pct"/>
          </w:tcPr>
          <w:p w14:paraId="01DAC164" w14:textId="467089EB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892" w:type="pct"/>
            <w:gridSpan w:val="7"/>
          </w:tcPr>
          <w:p w14:paraId="4039BA72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0C1A37" w:rsidRPr="00F205C4" w14:paraId="41CE4AA8" w14:textId="77777777" w:rsidTr="00304D21">
        <w:trPr>
          <w:trHeight w:val="236"/>
        </w:trPr>
        <w:tc>
          <w:tcPr>
            <w:tcW w:w="2108" w:type="pct"/>
          </w:tcPr>
          <w:p w14:paraId="39B93068" w14:textId="77777777" w:rsidR="000C1A37" w:rsidRPr="00DA40F2" w:rsidRDefault="000C1A37" w:rsidP="000C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1082E240" w14:textId="4249E125" w:rsidR="000C1A37" w:rsidRPr="00DA40F2" w:rsidRDefault="000C1A37" w:rsidP="000C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082E5AEA" w14:textId="77777777" w:rsidR="000C1A37" w:rsidRPr="00DA40F2" w:rsidRDefault="000C1A37" w:rsidP="000C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562762E" w14:textId="17B178BE" w:rsidR="000C1A37" w:rsidRPr="00DA40F2" w:rsidRDefault="000C1A37" w:rsidP="000C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5D5CC53C" w14:textId="77777777" w:rsidR="000C1A37" w:rsidRPr="00DA40F2" w:rsidRDefault="000C1A37" w:rsidP="000C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4B0778D2" w14:textId="509A5C25" w:rsidR="000C1A37" w:rsidRPr="00DA40F2" w:rsidRDefault="000C1A37" w:rsidP="000C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1A5">
              <w:rPr>
                <w:rFonts w:ascii="Angsana New" w:hAnsi="Angsana New" w:cs="Angsana New"/>
                <w:sz w:val="30"/>
                <w:szCs w:val="30"/>
              </w:rPr>
              <w:t>9,026</w:t>
            </w:r>
          </w:p>
        </w:tc>
        <w:tc>
          <w:tcPr>
            <w:tcW w:w="129" w:type="pct"/>
          </w:tcPr>
          <w:p w14:paraId="78B2EAF3" w14:textId="77777777" w:rsidR="000C1A37" w:rsidRPr="00DA40F2" w:rsidRDefault="000C1A37" w:rsidP="000C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02EC643E" w14:textId="19DE3527" w:rsidR="000C1A37" w:rsidRPr="00CF6B60" w:rsidRDefault="000C1A37" w:rsidP="000C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CF6B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718</w:t>
            </w:r>
          </w:p>
        </w:tc>
      </w:tr>
      <w:tr w:rsidR="000C1A37" w:rsidRPr="00F205C4" w14:paraId="1CF0BBCA" w14:textId="77777777" w:rsidTr="00304D21">
        <w:trPr>
          <w:trHeight w:val="236"/>
        </w:trPr>
        <w:tc>
          <w:tcPr>
            <w:tcW w:w="2108" w:type="pct"/>
          </w:tcPr>
          <w:p w14:paraId="508F3300" w14:textId="77777777" w:rsidR="000C1A37" w:rsidRPr="00DA40F2" w:rsidRDefault="000C1A37" w:rsidP="000C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20A47094" w14:textId="77777777" w:rsidR="000C1A37" w:rsidRPr="00DA40F2" w:rsidRDefault="000C1A37" w:rsidP="000C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F7F8E9E" w14:textId="77777777" w:rsidR="000C1A37" w:rsidRPr="00DA40F2" w:rsidRDefault="000C1A37" w:rsidP="000C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3B8F2DB9" w14:textId="77777777" w:rsidR="000C1A37" w:rsidRPr="00DA40F2" w:rsidRDefault="000C1A37" w:rsidP="000C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7ED9E260" w14:textId="77777777" w:rsidR="000C1A37" w:rsidRPr="00DA40F2" w:rsidRDefault="000C1A37" w:rsidP="000C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07CE8AB8" w14:textId="77777777" w:rsidR="000C1A37" w:rsidRPr="00DA40F2" w:rsidRDefault="000C1A37" w:rsidP="000C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9AC627A" w14:textId="77777777" w:rsidR="000C1A37" w:rsidRPr="00DA40F2" w:rsidRDefault="000C1A37" w:rsidP="000C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054AAD8D" w14:textId="77777777" w:rsidR="000C1A37" w:rsidRPr="00CF6B60" w:rsidRDefault="000C1A37" w:rsidP="000C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1A37" w:rsidRPr="00F205C4" w14:paraId="58833C97" w14:textId="77777777" w:rsidTr="00304D21">
        <w:trPr>
          <w:trHeight w:val="236"/>
        </w:trPr>
        <w:tc>
          <w:tcPr>
            <w:tcW w:w="2108" w:type="pct"/>
          </w:tcPr>
          <w:p w14:paraId="50FF1414" w14:textId="5758D8AE" w:rsidR="000C1A37" w:rsidRPr="00DA40F2" w:rsidRDefault="000C1A37" w:rsidP="000C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637" w:type="pct"/>
          </w:tcPr>
          <w:p w14:paraId="64B21D54" w14:textId="77777777" w:rsidR="000C1A37" w:rsidRPr="00DA40F2" w:rsidRDefault="000C1A37" w:rsidP="000C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01C0618" w14:textId="77777777" w:rsidR="000C1A37" w:rsidRPr="00DA40F2" w:rsidRDefault="000C1A37" w:rsidP="000C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E2293BE" w14:textId="77777777" w:rsidR="000C1A37" w:rsidRPr="00DA40F2" w:rsidRDefault="000C1A37" w:rsidP="000C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3F8AD5BC" w14:textId="77777777" w:rsidR="000C1A37" w:rsidRPr="00DA40F2" w:rsidRDefault="000C1A37" w:rsidP="000C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C3674EC" w14:textId="77777777" w:rsidR="000C1A37" w:rsidRPr="00DA40F2" w:rsidRDefault="000C1A37" w:rsidP="000C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0306397" w14:textId="77777777" w:rsidR="000C1A37" w:rsidRPr="00DA40F2" w:rsidRDefault="000C1A37" w:rsidP="000C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3B697A3D" w14:textId="77777777" w:rsidR="000C1A37" w:rsidRPr="00CF6B60" w:rsidRDefault="000C1A37" w:rsidP="000C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1A37" w:rsidRPr="00F205C4" w14:paraId="6FFFF3ED" w14:textId="77777777" w:rsidTr="00304D21">
        <w:trPr>
          <w:trHeight w:val="236"/>
        </w:trPr>
        <w:tc>
          <w:tcPr>
            <w:tcW w:w="2108" w:type="pct"/>
          </w:tcPr>
          <w:p w14:paraId="12104F22" w14:textId="0248C0A3" w:rsidR="000C1A37" w:rsidRPr="00DA40F2" w:rsidRDefault="000C1A37" w:rsidP="000C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16B87487" w14:textId="274F2AD3" w:rsidR="000C1A37" w:rsidRPr="00304D21" w:rsidRDefault="000C1A37" w:rsidP="000C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4D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D5B1E78" w14:textId="77777777" w:rsidR="000C1A37" w:rsidRPr="00304D21" w:rsidRDefault="000C1A37" w:rsidP="000C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6BACC55C" w14:textId="1BCFCD61" w:rsidR="000C1A37" w:rsidRPr="00304D21" w:rsidRDefault="000C1A37" w:rsidP="000C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4D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E1C41D2" w14:textId="77777777" w:rsidR="000C1A37" w:rsidRPr="00304D21" w:rsidRDefault="000C1A37" w:rsidP="000C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7D16089A" w14:textId="4CCDDF71" w:rsidR="000C1A37" w:rsidRPr="00304D21" w:rsidRDefault="000C1A37" w:rsidP="000C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1A5">
              <w:rPr>
                <w:rFonts w:ascii="Angsana New" w:hAnsi="Angsana New" w:cs="Angsana New"/>
                <w:sz w:val="30"/>
                <w:szCs w:val="30"/>
              </w:rPr>
              <w:t>35,000</w:t>
            </w:r>
          </w:p>
        </w:tc>
        <w:tc>
          <w:tcPr>
            <w:tcW w:w="129" w:type="pct"/>
          </w:tcPr>
          <w:p w14:paraId="5154EAB0" w14:textId="77777777" w:rsidR="000C1A37" w:rsidRPr="00304D21" w:rsidRDefault="000C1A37" w:rsidP="000C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41BC4DC2" w14:textId="20943A25" w:rsidR="000C1A37" w:rsidRPr="00CF6B60" w:rsidRDefault="000C1A37" w:rsidP="000C1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Pr="00CF6B60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</w:tr>
    </w:tbl>
    <w:p w14:paraId="0F44044C" w14:textId="4930568F" w:rsidR="00EE3EF9" w:rsidRDefault="00EE3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E757DB2" w14:textId="5C63F605" w:rsidR="00C66F73" w:rsidRDefault="00C66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1E20E4A" w14:textId="584AD2A5" w:rsidR="00C66F73" w:rsidRDefault="00C66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97FF2C3" w14:textId="4C91061F" w:rsidR="00C66F73" w:rsidRDefault="00C66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2A4A096" w14:textId="30B185B7" w:rsidR="00C66F73" w:rsidRDefault="00C66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56394A0" w14:textId="77777777" w:rsidR="00C66F73" w:rsidRDefault="00C66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111726BF" w14:textId="391900E4" w:rsidR="006B6CF1" w:rsidRDefault="00DE4575" w:rsidP="006B6CF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77B9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0806E5B5" w14:textId="77777777" w:rsidR="00357CC8" w:rsidRDefault="00357CC8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AD64A94" w14:textId="10076DAB" w:rsidR="006B6CF1" w:rsidRPr="00357CC8" w:rsidRDefault="006B6CF1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57CC8">
        <w:rPr>
          <w:rFonts w:asciiTheme="majorBidi" w:hAnsiTheme="majorBidi" w:cstheme="majorBidi"/>
          <w:i/>
          <w:iCs/>
          <w:sz w:val="30"/>
          <w:szCs w:val="30"/>
          <w:cs/>
        </w:rPr>
        <w:t>สัญญาบริหารจัดการ</w:t>
      </w:r>
    </w:p>
    <w:p w14:paraId="09F80DCC" w14:textId="77777777" w:rsidR="006B6CF1" w:rsidRPr="00357CC8" w:rsidRDefault="006B6CF1" w:rsidP="006B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0C3612AB" w14:textId="2316B795" w:rsidR="006B6CF1" w:rsidRPr="00EE3EF9" w:rsidRDefault="006B6CF1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E3EF9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บริษัทมีสัญญาบริหารจัดการกับบริษัทย่อย</w:t>
      </w:r>
      <w:r w:rsidRPr="00EE3EF9">
        <w:rPr>
          <w:rFonts w:asciiTheme="majorBidi" w:hAnsiTheme="majorBidi" w:cstheme="majorBidi" w:hint="cs"/>
          <w:spacing w:val="-2"/>
          <w:sz w:val="30"/>
          <w:szCs w:val="30"/>
          <w:cs/>
        </w:rPr>
        <w:t>หลายแห่ง</w:t>
      </w:r>
      <w:r w:rsidRPr="00EE3EF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E3EF9">
        <w:rPr>
          <w:rFonts w:asciiTheme="majorBidi" w:hAnsiTheme="majorBidi" w:cstheme="majorBidi"/>
          <w:spacing w:val="-2"/>
          <w:sz w:val="30"/>
          <w:szCs w:val="30"/>
          <w:cs/>
        </w:rPr>
        <w:t>โดยบริษัทจะให้บริการในด้านการบริหารจัดการ การให้คำปรึกษา และการให้บริการด้านอื่นๆ ซึ่งค่าบริการจะเป็นไปตามที่กำหนดในสัญญา สัญญาดังกล่าวมีระยะเวลา</w:t>
      </w:r>
      <w:r w:rsidRPr="00EE3EF9">
        <w:rPr>
          <w:rFonts w:asciiTheme="majorBidi" w:hAnsiTheme="majorBidi" w:cstheme="majorBidi"/>
          <w:spacing w:val="-2"/>
          <w:sz w:val="30"/>
          <w:szCs w:val="30"/>
        </w:rPr>
        <w:t xml:space="preserve"> 1</w:t>
      </w:r>
      <w:r w:rsidRPr="00EE3EF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</w:t>
      </w:r>
      <w:r w:rsidRPr="00EE3EF9">
        <w:rPr>
          <w:rFonts w:asciiTheme="majorBidi" w:hAnsiTheme="majorBidi" w:cstheme="majorBidi"/>
          <w:sz w:val="30"/>
          <w:szCs w:val="30"/>
          <w:cs/>
        </w:rPr>
        <w:t xml:space="preserve"> และหลังจากวันสิ้นสุดสัญญาจะมีการต่ออายุสัญญาอัตโนมัติไปคราวละ</w:t>
      </w:r>
      <w:r w:rsidR="005D0E0D" w:rsidRPr="00EE3E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D0E0D" w:rsidRPr="00EE3EF9">
        <w:rPr>
          <w:rFonts w:asciiTheme="majorBidi" w:hAnsiTheme="majorBidi" w:cstheme="majorBidi"/>
          <w:sz w:val="30"/>
          <w:szCs w:val="30"/>
        </w:rPr>
        <w:t xml:space="preserve">1 </w:t>
      </w:r>
      <w:r w:rsidRPr="00EE3EF9">
        <w:rPr>
          <w:rFonts w:asciiTheme="majorBidi" w:hAnsiTheme="majorBidi" w:cstheme="majorBidi"/>
          <w:sz w:val="30"/>
          <w:szCs w:val="30"/>
          <w:cs/>
        </w:rPr>
        <w:t>ปี จนกว่าคู่สัญญาฝ่ายหนึ่งฝ่ายใดยกเลิกสัญญา</w:t>
      </w:r>
    </w:p>
    <w:p w14:paraId="49FA6EA6" w14:textId="77777777" w:rsidR="006B6CF1" w:rsidRPr="00EE3EF9" w:rsidRDefault="006B6CF1" w:rsidP="002E7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highlight w:val="green"/>
        </w:rPr>
      </w:pPr>
    </w:p>
    <w:p w14:paraId="1ACF0959" w14:textId="77777777" w:rsidR="006B6CF1" w:rsidRPr="00EE3EF9" w:rsidRDefault="006B6CF1" w:rsidP="00F80A6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E3EF9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สัญญาเช่าอาคารสำนักงานและบริการอุปกรณ์สำนักงาน</w:t>
      </w:r>
    </w:p>
    <w:p w14:paraId="13A65AE0" w14:textId="77777777" w:rsidR="006B6CF1" w:rsidRPr="00EE3EF9" w:rsidRDefault="006B6CF1" w:rsidP="006B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6FF8F80C" w14:textId="77777777" w:rsidR="006B6CF1" w:rsidRPr="00EE3EF9" w:rsidRDefault="006B6CF1" w:rsidP="00F80A6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3EF9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บริษัทมีสัญญาเช่าอาคารสำนักงานและบริการอุปกรณ์สำนักงานกับบริษัทย่อยแห่งหนึ่ง โดยบริษัทย่อยดังกล่าวให้เช่าอาคารสำนักงานรวมทั้งบริการอุปกรณ์สำนักงานเพื่อใช้เป็นสำนักงานประกอบธุรกิจแก่บริษัท ซึ่งค่าบริการจะเป็นไปตามที่กำหนดในสัญญา สัญญาดังกล่าวมีระยะเวลา </w:t>
      </w:r>
      <w:r w:rsidRPr="00EE3EF9">
        <w:rPr>
          <w:rFonts w:asciiTheme="majorBidi" w:hAnsiTheme="majorBidi" w:cstheme="majorBidi"/>
          <w:sz w:val="30"/>
          <w:szCs w:val="30"/>
        </w:rPr>
        <w:t>1</w:t>
      </w:r>
      <w:r w:rsidRPr="00EE3EF9">
        <w:rPr>
          <w:rFonts w:asciiTheme="majorBidi" w:hAnsiTheme="majorBidi" w:cstheme="majorBidi"/>
          <w:sz w:val="30"/>
          <w:szCs w:val="30"/>
          <w:cs/>
        </w:rPr>
        <w:t xml:space="preserve"> ปี และสามารถต่ออายุได้โดยแจ้งความจำนงเป็นหนังสือให้แก่บริษัทย่อยดังกล่าวทราบไม่น้อยกว่า </w:t>
      </w:r>
      <w:r w:rsidRPr="00EE3EF9">
        <w:rPr>
          <w:rFonts w:asciiTheme="majorBidi" w:hAnsiTheme="majorBidi" w:cstheme="majorBidi"/>
          <w:sz w:val="30"/>
          <w:szCs w:val="30"/>
        </w:rPr>
        <w:t>30</w:t>
      </w:r>
      <w:r w:rsidRPr="00EE3EF9">
        <w:rPr>
          <w:rFonts w:asciiTheme="majorBidi" w:hAnsiTheme="majorBidi" w:cstheme="majorBidi"/>
          <w:sz w:val="30"/>
          <w:szCs w:val="30"/>
          <w:cs/>
        </w:rPr>
        <w:t xml:space="preserve"> วัน ก่อนวันสิ้นสุดสัญญา</w:t>
      </w:r>
    </w:p>
    <w:p w14:paraId="3D50D8CC" w14:textId="77777777" w:rsidR="006B6CF1" w:rsidRPr="00EE3EF9" w:rsidRDefault="006B6CF1" w:rsidP="006B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6199EE70" w14:textId="77777777" w:rsidR="006B6CF1" w:rsidRPr="00EE3EF9" w:rsidRDefault="006B6CF1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E3EF9">
        <w:rPr>
          <w:rFonts w:asciiTheme="majorBidi" w:hAnsiTheme="majorBidi" w:cs="Angsana New" w:hint="cs"/>
          <w:i/>
          <w:iCs/>
          <w:sz w:val="30"/>
          <w:szCs w:val="30"/>
          <w:cs/>
        </w:rPr>
        <w:t>สัญญากู้เงินยืมระยะยาว</w:t>
      </w:r>
    </w:p>
    <w:p w14:paraId="695D20D7" w14:textId="77777777" w:rsidR="006B6CF1" w:rsidRPr="00EE3EF9" w:rsidRDefault="006B6CF1" w:rsidP="006B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4DAA26" w14:textId="0B4963BD" w:rsidR="00265722" w:rsidRPr="00EE3EF9" w:rsidRDefault="006B6CF1" w:rsidP="006B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="Angsana New" w:hAnsi="Angsana New" w:cstheme="minorBidi"/>
          <w:sz w:val="30"/>
          <w:szCs w:val="30"/>
        </w:rPr>
      </w:pPr>
      <w:r w:rsidRPr="00EE3EF9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EE3EF9">
        <w:rPr>
          <w:rFonts w:ascii="Angsana New" w:hAnsi="Angsana New" w:cs="Angsana New"/>
          <w:sz w:val="30"/>
          <w:szCs w:val="30"/>
        </w:rPr>
        <w:t xml:space="preserve">4 </w:t>
      </w:r>
      <w:r w:rsidRPr="00EE3EF9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EE3EF9">
        <w:rPr>
          <w:rFonts w:ascii="Angsana New" w:hAnsi="Angsana New" w:cs="Angsana New"/>
          <w:sz w:val="30"/>
          <w:szCs w:val="30"/>
        </w:rPr>
        <w:t xml:space="preserve">2563 </w:t>
      </w:r>
      <w:r w:rsidRPr="00EE3EF9">
        <w:rPr>
          <w:rFonts w:ascii="Angsana New" w:hAnsi="Angsana New" w:cs="Angsana New" w:hint="cs"/>
          <w:sz w:val="30"/>
          <w:szCs w:val="30"/>
          <w:cs/>
        </w:rPr>
        <w:t>บริษัทได้ทำสัญญาให้กู้ยืมเงินระยะยาวกับบริษัทย่อยแห่งหนึ่งชนิดไม่มีหลักประกัน</w:t>
      </w:r>
      <w:r w:rsidRPr="00EE3E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EF9">
        <w:rPr>
          <w:rFonts w:ascii="Angsana New" w:hAnsi="Angsana New" w:cs="Angsana New" w:hint="cs"/>
          <w:sz w:val="30"/>
          <w:szCs w:val="30"/>
          <w:cs/>
        </w:rPr>
        <w:t>โดยมีวงเงินให้กู้ยืมเป็นจำนวน</w:t>
      </w:r>
      <w:r w:rsidRPr="00EE3EF9">
        <w:rPr>
          <w:rFonts w:ascii="Angsana New" w:hAnsi="Angsana New" w:cs="Angsana New"/>
          <w:sz w:val="30"/>
          <w:szCs w:val="30"/>
        </w:rPr>
        <w:t xml:space="preserve"> </w:t>
      </w:r>
      <w:r w:rsidRPr="00EE3EF9">
        <w:rPr>
          <w:rFonts w:ascii="Angsana New" w:hAnsi="Angsana New"/>
          <w:sz w:val="30"/>
          <w:szCs w:val="30"/>
        </w:rPr>
        <w:t>35</w:t>
      </w:r>
      <w:r w:rsidRPr="00EE3EF9">
        <w:rPr>
          <w:rFonts w:ascii="Angsana New" w:hAnsi="Angsana New" w:cs="Angsana New"/>
          <w:sz w:val="30"/>
          <w:szCs w:val="30"/>
        </w:rPr>
        <w:t xml:space="preserve"> </w:t>
      </w:r>
      <w:r w:rsidRPr="00EE3EF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EE3E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EF9">
        <w:rPr>
          <w:rFonts w:ascii="Angsana New" w:hAnsi="Angsana New" w:cs="Angsana New" w:hint="cs"/>
          <w:sz w:val="30"/>
          <w:szCs w:val="30"/>
          <w:cs/>
        </w:rPr>
        <w:t>เงินให้กู้ยืมนี้มีอัตราดอกเบี้ยในอัตราร้อยละ</w:t>
      </w:r>
      <w:r w:rsidRPr="00EE3E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EF9">
        <w:rPr>
          <w:rFonts w:ascii="Angsana New" w:hAnsi="Angsana New" w:cstheme="minorBidi"/>
          <w:sz w:val="30"/>
          <w:szCs w:val="30"/>
        </w:rPr>
        <w:t>0.5</w:t>
      </w:r>
      <w:r w:rsidRPr="00EE3EF9">
        <w:rPr>
          <w:rFonts w:ascii="Angsana New" w:hAnsi="Angsana New" w:cs="Angsana New"/>
          <w:sz w:val="30"/>
          <w:szCs w:val="30"/>
        </w:rPr>
        <w:t xml:space="preserve"> </w:t>
      </w:r>
      <w:r w:rsidRPr="00EE3EF9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EE3E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EF9">
        <w:rPr>
          <w:rFonts w:ascii="Angsana New" w:hAnsi="Angsana New" w:cs="Angsana New" w:hint="cs"/>
          <w:sz w:val="30"/>
          <w:szCs w:val="30"/>
          <w:cs/>
        </w:rPr>
        <w:t>ซึ่งมีกำหนดจ่ายชำระดอกเบี้ยเป็นรายเดือน</w:t>
      </w:r>
      <w:r w:rsidRPr="00EE3E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EF9">
        <w:rPr>
          <w:rFonts w:ascii="Angsana New" w:hAnsi="Angsana New" w:cs="Angsana New" w:hint="cs"/>
          <w:sz w:val="30"/>
          <w:szCs w:val="30"/>
          <w:cs/>
        </w:rPr>
        <w:t>และกำหนดจ่ายชำระเงินต้นเมื่อทวงถาม ภายในเดือนสิงหาคม</w:t>
      </w:r>
      <w:r w:rsidRPr="00EE3E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EF9">
        <w:rPr>
          <w:rFonts w:ascii="Angsana New" w:hAnsi="Angsana New" w:cs="Angsana New"/>
          <w:sz w:val="30"/>
          <w:szCs w:val="30"/>
        </w:rPr>
        <w:t xml:space="preserve">2568 </w:t>
      </w:r>
      <w:r w:rsidRPr="00EE3EF9">
        <w:rPr>
          <w:rFonts w:ascii="Angsana New" w:hAnsi="Angsana New" w:cs="Angsana New" w:hint="cs"/>
          <w:sz w:val="30"/>
          <w:szCs w:val="30"/>
          <w:cs/>
        </w:rPr>
        <w:t>ต่อมาเมื่อวันที่</w:t>
      </w:r>
      <w:r w:rsidRPr="00EE3EF9">
        <w:rPr>
          <w:rFonts w:ascii="Angsana New" w:hAnsi="Angsana New" w:cs="Angsana New"/>
          <w:sz w:val="30"/>
          <w:szCs w:val="30"/>
          <w:cs/>
        </w:rPr>
        <w:br/>
      </w:r>
      <w:r w:rsidRPr="00EE3EF9">
        <w:rPr>
          <w:rFonts w:ascii="Angsana New" w:hAnsi="Angsana New" w:cs="Angsana New"/>
          <w:sz w:val="30"/>
          <w:szCs w:val="30"/>
        </w:rPr>
        <w:t xml:space="preserve">16 </w:t>
      </w:r>
      <w:r w:rsidRPr="00EE3EF9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EE3EF9">
        <w:rPr>
          <w:rFonts w:ascii="Angsana New" w:hAnsi="Angsana New" w:cs="Angsana New"/>
          <w:sz w:val="30"/>
          <w:szCs w:val="30"/>
        </w:rPr>
        <w:t xml:space="preserve">2564 </w:t>
      </w:r>
      <w:r w:rsidRPr="00EE3EF9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บริษัทได้ทำบันทึกแนบท้ายสัญญา เพื่อเปลี่ยนแปลงอัตราดอกเบี้ยเป็นร้อยละ </w:t>
      </w:r>
      <w:r w:rsidRPr="00EE3EF9">
        <w:rPr>
          <w:rFonts w:ascii="Angsana New" w:hAnsi="Angsana New" w:cs="Angsana New"/>
          <w:sz w:val="30"/>
          <w:szCs w:val="30"/>
        </w:rPr>
        <w:t xml:space="preserve">1.5 </w:t>
      </w:r>
      <w:r w:rsidRPr="00EE3EF9">
        <w:rPr>
          <w:rFonts w:ascii="Angsana New" w:hAnsi="Angsana New" w:cs="Angsana New" w:hint="cs"/>
          <w:sz w:val="30"/>
          <w:szCs w:val="30"/>
          <w:cs/>
        </w:rPr>
        <w:t>ต่อปี ซึ่งมีผลย้อนหลังตั้งแต่วันที่ทำสัญญา</w:t>
      </w:r>
    </w:p>
    <w:p w14:paraId="71C8E986" w14:textId="77777777" w:rsidR="00DE4575" w:rsidRPr="00EE3EF9" w:rsidRDefault="00DE4575" w:rsidP="00DE4575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79A3FC56" w14:textId="77777777" w:rsidR="008B1316" w:rsidRDefault="008B1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5E21ADD7" w14:textId="19CA1C14" w:rsidR="00AB5EBA" w:rsidRPr="00EE3EF9" w:rsidRDefault="00AB5EBA" w:rsidP="0027229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EE3EF9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44F2553E" w14:textId="77777777" w:rsidR="007E04D5" w:rsidRPr="00EE3EF9" w:rsidRDefault="007E04D5" w:rsidP="007E4A67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1232"/>
        <w:gridCol w:w="271"/>
        <w:gridCol w:w="1196"/>
        <w:gridCol w:w="273"/>
        <w:gridCol w:w="1170"/>
        <w:gridCol w:w="267"/>
        <w:gridCol w:w="1172"/>
      </w:tblGrid>
      <w:tr w:rsidR="00E1746A" w:rsidRPr="00F205C4" w14:paraId="206F90B3" w14:textId="77777777" w:rsidTr="00D82A8C">
        <w:trPr>
          <w:tblHeader/>
        </w:trPr>
        <w:tc>
          <w:tcPr>
            <w:tcW w:w="1991" w:type="pct"/>
          </w:tcPr>
          <w:p w14:paraId="4C9719B5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pct"/>
            <w:gridSpan w:val="3"/>
          </w:tcPr>
          <w:p w14:paraId="5BC20740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D9CFB91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4A6BB0EF" w14:textId="77777777" w:rsidR="00E1746A" w:rsidRPr="00DA40F2" w:rsidRDefault="00E1746A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EF9" w:rsidRPr="00F205C4" w14:paraId="260E8E75" w14:textId="77777777" w:rsidTr="00D82A8C">
        <w:trPr>
          <w:tblHeader/>
        </w:trPr>
        <w:tc>
          <w:tcPr>
            <w:tcW w:w="1991" w:type="pct"/>
          </w:tcPr>
          <w:p w14:paraId="730EEEA1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</w:tcPr>
          <w:p w14:paraId="1EE57AE5" w14:textId="08FD6DF0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64A865F3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B5C1569" w14:textId="3C763988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06AE39D6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4ED6E4D" w14:textId="7DB66526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03AD7C95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191163A" w14:textId="7EFCDA49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E3EF9" w:rsidRPr="00F205C4" w14:paraId="33CDA1B4" w14:textId="77777777" w:rsidTr="00D82A8C">
        <w:trPr>
          <w:tblHeader/>
        </w:trPr>
        <w:tc>
          <w:tcPr>
            <w:tcW w:w="1991" w:type="pct"/>
          </w:tcPr>
          <w:p w14:paraId="177BDAC0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</w:tcPr>
          <w:p w14:paraId="0583ACBA" w14:textId="048A0C46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27861F28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F661539" w14:textId="51FB9D76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6A4927C9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388426F" w14:textId="6DA8854E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6D694BD4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B8EE3FF" w14:textId="4B1C851D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E3EF9" w:rsidRPr="00F205C4" w14:paraId="3D3241D8" w14:textId="77777777" w:rsidTr="00AE3259">
        <w:trPr>
          <w:tblHeader/>
        </w:trPr>
        <w:tc>
          <w:tcPr>
            <w:tcW w:w="1991" w:type="pct"/>
          </w:tcPr>
          <w:p w14:paraId="72C137CD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9" w:type="pct"/>
            <w:gridSpan w:val="7"/>
          </w:tcPr>
          <w:p w14:paraId="7986A343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3EF9" w:rsidRPr="00F205C4" w14:paraId="6C2ABAD7" w14:textId="77777777" w:rsidTr="00D82A8C">
        <w:tc>
          <w:tcPr>
            <w:tcW w:w="1991" w:type="pct"/>
          </w:tcPr>
          <w:p w14:paraId="4C14C2BA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664" w:type="pct"/>
          </w:tcPr>
          <w:p w14:paraId="537F2971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065C604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6B6A6BDB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CB899AE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0ECA26C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11FC69B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B12D2B9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F4BF7" w:rsidRPr="00F205C4" w14:paraId="092E64D0" w14:textId="77777777" w:rsidTr="00D82A8C">
        <w:tc>
          <w:tcPr>
            <w:tcW w:w="1991" w:type="pct"/>
          </w:tcPr>
          <w:p w14:paraId="3E4EB212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64" w:type="pct"/>
          </w:tcPr>
          <w:p w14:paraId="6C12243E" w14:textId="2B08DA1A" w:rsidR="004F4BF7" w:rsidRPr="00DA40F2" w:rsidRDefault="004F4BF7" w:rsidP="00372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1A5">
              <w:rPr>
                <w:rFonts w:ascii="Angsana New" w:hAnsi="Angsana New" w:cs="Angsana New"/>
                <w:sz w:val="30"/>
                <w:szCs w:val="30"/>
                <w:cs/>
              </w:rPr>
              <w:t>34</w:t>
            </w:r>
            <w:r w:rsidRPr="005F21A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F21A5">
              <w:rPr>
                <w:rFonts w:ascii="Angsana New" w:hAnsi="Angsana New" w:cs="Angsana New"/>
                <w:sz w:val="30"/>
                <w:szCs w:val="30"/>
                <w:cs/>
              </w:rPr>
              <w:t>251</w:t>
            </w:r>
          </w:p>
        </w:tc>
        <w:tc>
          <w:tcPr>
            <w:tcW w:w="146" w:type="pct"/>
          </w:tcPr>
          <w:p w14:paraId="0F055836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5B15C27E" w14:textId="232C83DE" w:rsidR="004F4BF7" w:rsidRPr="00DA40F2" w:rsidRDefault="004F4BF7" w:rsidP="00372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BF13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  <w:tc>
          <w:tcPr>
            <w:tcW w:w="147" w:type="pct"/>
          </w:tcPr>
          <w:p w14:paraId="6CD3426C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FA82397" w14:textId="74535029" w:rsidR="004F4BF7" w:rsidRPr="00E1746A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06A4985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8936249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4F4BF7" w:rsidRPr="00F205C4" w14:paraId="1D76C074" w14:textId="77777777" w:rsidTr="00D82A8C">
        <w:tc>
          <w:tcPr>
            <w:tcW w:w="1991" w:type="pct"/>
          </w:tcPr>
          <w:p w14:paraId="53DE2E51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64" w:type="pct"/>
          </w:tcPr>
          <w:p w14:paraId="0DA3C075" w14:textId="77777777" w:rsidR="004F4BF7" w:rsidRPr="00CD295C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E1AF29D" w14:textId="77777777" w:rsidR="004F4BF7" w:rsidRPr="00CD295C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4ADA4E05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3EFFF9E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92E1629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814DA7E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730EE511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F4BF7" w:rsidRPr="00F205C4" w14:paraId="59D18827" w14:textId="77777777" w:rsidTr="00265722">
        <w:tc>
          <w:tcPr>
            <w:tcW w:w="1991" w:type="pct"/>
          </w:tcPr>
          <w:p w14:paraId="6FC1DE9B" w14:textId="229C9120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4" w:type="pct"/>
            <w:vAlign w:val="bottom"/>
          </w:tcPr>
          <w:p w14:paraId="7B85D08C" w14:textId="0DA3DEC8" w:rsidR="004F4BF7" w:rsidRPr="008D0ECB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F21A5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5F21A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F21A5">
              <w:rPr>
                <w:rFonts w:ascii="Angsana New" w:hAnsi="Angsana New" w:cs="Angsana New"/>
                <w:sz w:val="30"/>
                <w:szCs w:val="30"/>
                <w:cs/>
              </w:rPr>
              <w:t>089</w:t>
            </w:r>
          </w:p>
        </w:tc>
        <w:tc>
          <w:tcPr>
            <w:tcW w:w="146" w:type="pct"/>
          </w:tcPr>
          <w:p w14:paraId="579E8EF5" w14:textId="77777777" w:rsidR="004F4BF7" w:rsidRPr="00CD295C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8DF2FD5" w14:textId="7DCBAEE4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  <w:tc>
          <w:tcPr>
            <w:tcW w:w="147" w:type="pct"/>
          </w:tcPr>
          <w:p w14:paraId="253AEEA0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0E1277F" w14:textId="3B373CBD" w:rsidR="004F4BF7" w:rsidRPr="00E1746A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8B515E5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615B51B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4F4BF7" w:rsidRPr="00F205C4" w14:paraId="20F13E42" w14:textId="77777777" w:rsidTr="00265722">
        <w:tc>
          <w:tcPr>
            <w:tcW w:w="1991" w:type="pct"/>
          </w:tcPr>
          <w:p w14:paraId="5661149C" w14:textId="6E391C84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A40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4" w:type="pct"/>
            <w:vAlign w:val="bottom"/>
          </w:tcPr>
          <w:p w14:paraId="656099B5" w14:textId="62A64F22" w:rsidR="004F4BF7" w:rsidRPr="008D0ECB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5F21A5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5F21A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F21A5">
              <w:rPr>
                <w:rFonts w:ascii="Angsana New" w:hAnsi="Angsana New" w:cs="Angsana New"/>
                <w:sz w:val="30"/>
                <w:szCs w:val="30"/>
                <w:cs/>
              </w:rPr>
              <w:t>299</w:t>
            </w:r>
          </w:p>
        </w:tc>
        <w:tc>
          <w:tcPr>
            <w:tcW w:w="146" w:type="pct"/>
          </w:tcPr>
          <w:p w14:paraId="45F5AA51" w14:textId="77777777" w:rsidR="004F4BF7" w:rsidRPr="00CD295C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7C93BF09" w14:textId="3E3BEE6B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832</w:t>
            </w:r>
          </w:p>
        </w:tc>
        <w:tc>
          <w:tcPr>
            <w:tcW w:w="147" w:type="pct"/>
          </w:tcPr>
          <w:p w14:paraId="4B14C5C3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6F3AFAA" w14:textId="512204A3" w:rsidR="004F4BF7" w:rsidRPr="00E1746A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DA70730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BCBB527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4F4BF7" w:rsidRPr="00F205C4" w14:paraId="172C3E59" w14:textId="77777777" w:rsidTr="00265722">
        <w:tc>
          <w:tcPr>
            <w:tcW w:w="1991" w:type="pct"/>
          </w:tcPr>
          <w:p w14:paraId="61EE4071" w14:textId="6BC13931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4" w:type="pct"/>
            <w:vAlign w:val="bottom"/>
          </w:tcPr>
          <w:p w14:paraId="0C2B206C" w14:textId="08ECD76A" w:rsidR="004F4BF7" w:rsidRPr="005A3143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5A3143">
              <w:rPr>
                <w:rFonts w:ascii="Angsana New" w:hAnsi="Angsana New" w:cs="Angsana New"/>
                <w:sz w:val="30"/>
                <w:szCs w:val="30"/>
              </w:rPr>
              <w:t>1,42</w:t>
            </w:r>
            <w:r w:rsidR="00DF24D3" w:rsidRPr="005A314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6D877BE4" w14:textId="77777777" w:rsidR="004F4BF7" w:rsidRPr="00CD295C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01A8BD90" w14:textId="70D1EECA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417CE7CC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FD55693" w14:textId="2118C339" w:rsidR="004F4BF7" w:rsidRPr="00E1746A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6667260F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E2BF394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4F4BF7" w:rsidRPr="00F205C4" w14:paraId="086BAE2E" w14:textId="77777777" w:rsidTr="00265722">
        <w:tc>
          <w:tcPr>
            <w:tcW w:w="1991" w:type="pct"/>
          </w:tcPr>
          <w:p w14:paraId="17609E0C" w14:textId="5C32AD4D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363C1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A40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709BF14C" w14:textId="59F0BFD2" w:rsidR="004F4BF7" w:rsidRPr="005A3143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314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F24D3" w:rsidRPr="005A3143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146" w:type="pct"/>
          </w:tcPr>
          <w:p w14:paraId="2984E0A1" w14:textId="77777777" w:rsidR="004F4BF7" w:rsidRPr="00CD295C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69AA493E" w14:textId="40C29CF1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147" w:type="pct"/>
          </w:tcPr>
          <w:p w14:paraId="44C8B7AC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33B2DC1" w14:textId="4E062BA9" w:rsidR="004F4BF7" w:rsidRPr="00E1746A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0573102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C000925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4F4BF7" w:rsidRPr="00F205C4" w14:paraId="040CF0CF" w14:textId="77777777" w:rsidTr="00265722">
        <w:tc>
          <w:tcPr>
            <w:tcW w:w="1991" w:type="pct"/>
          </w:tcPr>
          <w:p w14:paraId="2605D71B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vAlign w:val="bottom"/>
          </w:tcPr>
          <w:p w14:paraId="4919E9B8" w14:textId="79B0DE26" w:rsidR="004F4BF7" w:rsidRPr="008B4126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1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40,379</w:t>
            </w:r>
          </w:p>
        </w:tc>
        <w:tc>
          <w:tcPr>
            <w:tcW w:w="146" w:type="pct"/>
          </w:tcPr>
          <w:p w14:paraId="0228198E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57690AAA" w14:textId="0081B5F5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Pr="00BF13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701</w:t>
            </w:r>
          </w:p>
        </w:tc>
        <w:tc>
          <w:tcPr>
            <w:tcW w:w="147" w:type="pct"/>
          </w:tcPr>
          <w:p w14:paraId="73CB10CC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50504850" w14:textId="5DC5D6F2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2F2F59D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2DC545A1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4F4BF7" w:rsidRPr="00F205C4" w14:paraId="5E58FC10" w14:textId="77777777" w:rsidTr="00265722">
        <w:tc>
          <w:tcPr>
            <w:tcW w:w="1991" w:type="pct"/>
          </w:tcPr>
          <w:p w14:paraId="53CBEF2F" w14:textId="6B59A375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95B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8525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664" w:type="pct"/>
            <w:vAlign w:val="bottom"/>
          </w:tcPr>
          <w:p w14:paraId="51A3B969" w14:textId="77777777" w:rsidR="004F4BF7" w:rsidRPr="008B4126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10CDB19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353DFB6A" w14:textId="77777777" w:rsidR="004F4BF7" w:rsidRPr="00ED3ABA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5E2E73A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CCD6E1F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0064AC4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4C6F2130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4F4BF7" w:rsidRPr="00F205C4" w14:paraId="7C1B65CF" w14:textId="77777777" w:rsidTr="00265722">
        <w:tc>
          <w:tcPr>
            <w:tcW w:w="1991" w:type="pct"/>
          </w:tcPr>
          <w:p w14:paraId="7EE72199" w14:textId="54436A9C" w:rsidR="004F4BF7" w:rsidRPr="00A95BA4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1F5245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0400D881" w14:textId="114763B3" w:rsidR="004F4BF7" w:rsidRPr="008B4126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5F21A5">
              <w:rPr>
                <w:rFonts w:ascii="Angsana New" w:hAnsi="Angsana New" w:cs="Angsana New"/>
                <w:sz w:val="30"/>
                <w:szCs w:val="30"/>
              </w:rPr>
              <w:t>(319)</w:t>
            </w:r>
          </w:p>
        </w:tc>
        <w:tc>
          <w:tcPr>
            <w:tcW w:w="146" w:type="pct"/>
          </w:tcPr>
          <w:p w14:paraId="2F7E9253" w14:textId="77777777" w:rsidR="004F4BF7" w:rsidRPr="00A95BA4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25C03C3E" w14:textId="27A8261C" w:rsidR="004F4BF7" w:rsidRPr="00A95BA4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sz w:val="30"/>
                <w:szCs w:val="30"/>
              </w:rPr>
            </w:pPr>
            <w:r w:rsidRPr="00BF136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319</w:t>
            </w:r>
            <w:r w:rsidRPr="00BF136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5AD3D1F1" w14:textId="77777777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B29E5F8" w14:textId="09D3F8FB" w:rsidR="004F4BF7" w:rsidRPr="00EF4751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67FF48" w14:textId="77777777" w:rsidR="004F4BF7" w:rsidRPr="00EF4751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DB96317" w14:textId="0645AD16" w:rsidR="004F4BF7" w:rsidRPr="00EF4751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F4BF7" w:rsidRPr="00F205C4" w14:paraId="372744CF" w14:textId="77777777" w:rsidTr="00265722">
        <w:tc>
          <w:tcPr>
            <w:tcW w:w="1991" w:type="pct"/>
          </w:tcPr>
          <w:p w14:paraId="11039C4D" w14:textId="5947907D" w:rsidR="004F4BF7" w:rsidRPr="00DA40F2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FEC99" w14:textId="7AC8824C" w:rsidR="004F4BF7" w:rsidRPr="008B4126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F21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40,060</w:t>
            </w:r>
          </w:p>
        </w:tc>
        <w:tc>
          <w:tcPr>
            <w:tcW w:w="146" w:type="pct"/>
          </w:tcPr>
          <w:p w14:paraId="76747884" w14:textId="77777777" w:rsidR="004F4BF7" w:rsidRPr="0009720F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15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6D405AAF" w14:textId="78CAC660" w:rsidR="004F4BF7" w:rsidRPr="0009720F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Pr="00BF13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</w:t>
            </w:r>
          </w:p>
        </w:tc>
        <w:tc>
          <w:tcPr>
            <w:tcW w:w="147" w:type="pct"/>
          </w:tcPr>
          <w:p w14:paraId="58E3D9CB" w14:textId="77777777" w:rsidR="004F4BF7" w:rsidRPr="0009720F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8272214" w14:textId="24035A5A" w:rsidR="004F4BF7" w:rsidRPr="0009720F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053313B" w14:textId="77777777" w:rsidR="004F4BF7" w:rsidRPr="0009720F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29487B7" w14:textId="614D8AFC" w:rsidR="004F4BF7" w:rsidRPr="0009720F" w:rsidRDefault="004F4BF7" w:rsidP="004F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E7EAD45" w14:textId="77777777" w:rsidR="00EE3EF9" w:rsidRDefault="00EE3EF9" w:rsidP="00EE3E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-43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0B3A7E6" w14:textId="296DA5CF" w:rsidR="00AB5EBA" w:rsidRDefault="00AB5EBA" w:rsidP="005D0E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-43" w:hanging="45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t>สินค้าคงเหลือ</w:t>
      </w:r>
    </w:p>
    <w:p w14:paraId="417EDE84" w14:textId="426798E8" w:rsidR="00AB5EBA" w:rsidRPr="00294966" w:rsidRDefault="00AB5EBA" w:rsidP="00C3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4"/>
        <w:gridCol w:w="1198"/>
        <w:gridCol w:w="274"/>
        <w:gridCol w:w="1231"/>
        <w:gridCol w:w="274"/>
        <w:gridCol w:w="1188"/>
        <w:gridCol w:w="237"/>
        <w:gridCol w:w="1174"/>
      </w:tblGrid>
      <w:tr w:rsidR="00A01A68" w:rsidRPr="00F205C4" w14:paraId="623F423C" w14:textId="77777777" w:rsidTr="00DC2DA7">
        <w:trPr>
          <w:tblHeader/>
        </w:trPr>
        <w:tc>
          <w:tcPr>
            <w:tcW w:w="1992" w:type="pct"/>
          </w:tcPr>
          <w:p w14:paraId="136E944A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pct"/>
            <w:gridSpan w:val="3"/>
          </w:tcPr>
          <w:p w14:paraId="143B9FAC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E693338" w14:textId="77777777" w:rsidR="00A01A68" w:rsidRPr="00DA40F2" w:rsidRDefault="00A01A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pct"/>
            <w:gridSpan w:val="3"/>
          </w:tcPr>
          <w:p w14:paraId="34DECBDA" w14:textId="77777777" w:rsidR="00A01A68" w:rsidRPr="00DA40F2" w:rsidRDefault="00A01A68" w:rsidP="00902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EF9" w:rsidRPr="00F205C4" w14:paraId="4EEFB9A9" w14:textId="77777777" w:rsidTr="00DC2DA7">
        <w:trPr>
          <w:tblHeader/>
        </w:trPr>
        <w:tc>
          <w:tcPr>
            <w:tcW w:w="1992" w:type="pct"/>
          </w:tcPr>
          <w:p w14:paraId="2FDCE20C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46" w:type="pct"/>
          </w:tcPr>
          <w:p w14:paraId="47D8AF90" w14:textId="7A834CD2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5ED412E8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08E64831" w14:textId="24F783AA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056C4796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602F96B" w14:textId="539348E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</w:tcPr>
          <w:p w14:paraId="5B2752FD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0EA79AF1" w14:textId="2538D2E5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E3EF9" w:rsidRPr="00F205C4" w14:paraId="4A61A6B5" w14:textId="77777777" w:rsidTr="00DC2DA7">
        <w:trPr>
          <w:tblHeader/>
        </w:trPr>
        <w:tc>
          <w:tcPr>
            <w:tcW w:w="1992" w:type="pct"/>
          </w:tcPr>
          <w:p w14:paraId="5DB26561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46" w:type="pct"/>
          </w:tcPr>
          <w:p w14:paraId="1FE8240A" w14:textId="65E5B324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27BB5965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59612F49" w14:textId="77055C2E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005FFB2F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7D33F09E" w14:textId="1CD1A523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8" w:type="pct"/>
          </w:tcPr>
          <w:p w14:paraId="4CA2E698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0752D90" w14:textId="7CECC9AA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E3EF9" w:rsidRPr="00F205C4" w14:paraId="12BDEF91" w14:textId="77777777" w:rsidTr="00AE3259">
        <w:trPr>
          <w:tblHeader/>
        </w:trPr>
        <w:tc>
          <w:tcPr>
            <w:tcW w:w="1992" w:type="pct"/>
          </w:tcPr>
          <w:p w14:paraId="1F454CD7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8" w:type="pct"/>
            <w:gridSpan w:val="7"/>
          </w:tcPr>
          <w:p w14:paraId="40A19AD7" w14:textId="77777777" w:rsidR="00EE3EF9" w:rsidRPr="00DA40F2" w:rsidRDefault="00EE3EF9" w:rsidP="00EE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763F" w:rsidRPr="00F205C4" w14:paraId="0579D1D3" w14:textId="77777777" w:rsidTr="00DC2DA7">
        <w:tc>
          <w:tcPr>
            <w:tcW w:w="1992" w:type="pct"/>
          </w:tcPr>
          <w:p w14:paraId="1B9C4FC4" w14:textId="77777777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รถยนต์</w:t>
            </w:r>
          </w:p>
        </w:tc>
        <w:tc>
          <w:tcPr>
            <w:tcW w:w="646" w:type="pct"/>
          </w:tcPr>
          <w:p w14:paraId="56ACCD9F" w14:textId="29EC0818" w:rsidR="00F7763F" w:rsidRPr="00DA40F2" w:rsidRDefault="00F7763F" w:rsidP="00372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5F21A5">
              <w:rPr>
                <w:rFonts w:ascii="Angsana New" w:hAnsi="Angsana New" w:cs="Angsana New"/>
                <w:sz w:val="30"/>
                <w:szCs w:val="30"/>
              </w:rPr>
              <w:t>25,158</w:t>
            </w:r>
          </w:p>
        </w:tc>
        <w:tc>
          <w:tcPr>
            <w:tcW w:w="148" w:type="pct"/>
          </w:tcPr>
          <w:p w14:paraId="3E59282D" w14:textId="77777777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7D6710E6" w14:textId="4B6444AB" w:rsidR="00F7763F" w:rsidRPr="00DA40F2" w:rsidRDefault="00F7763F" w:rsidP="00372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148" w:type="pct"/>
          </w:tcPr>
          <w:p w14:paraId="76003D7D" w14:textId="77777777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0243E105" w14:textId="2144A921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011C32FE" w14:textId="77777777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31DCFA44" w14:textId="77777777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F7763F" w:rsidRPr="00F205C4" w14:paraId="618EF003" w14:textId="77777777" w:rsidTr="00DC2DA7">
        <w:tc>
          <w:tcPr>
            <w:tcW w:w="1992" w:type="pct"/>
          </w:tcPr>
          <w:p w14:paraId="2D734B28" w14:textId="7CEF1DCD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อะไหล่รถยนต์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และอื่น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ๆ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3B1701E7" w14:textId="5EFF437A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5F21A5">
              <w:rPr>
                <w:rFonts w:ascii="Angsana New" w:hAnsi="Angsana New" w:cs="Angsana New"/>
                <w:sz w:val="30"/>
                <w:szCs w:val="30"/>
              </w:rPr>
              <w:t>49,669</w:t>
            </w:r>
          </w:p>
        </w:tc>
        <w:tc>
          <w:tcPr>
            <w:tcW w:w="148" w:type="pct"/>
          </w:tcPr>
          <w:p w14:paraId="7CB0DE3B" w14:textId="77777777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284A87C1" w14:textId="60AB37B3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148" w:type="pct"/>
          </w:tcPr>
          <w:p w14:paraId="4E46B694" w14:textId="77777777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09D71FD7" w14:textId="62192476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1CED26F1" w14:textId="77777777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50FBA8FE" w14:textId="77777777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F7763F" w:rsidRPr="00F205C4" w14:paraId="3D413EE5" w14:textId="77777777" w:rsidTr="00DC2DA7">
        <w:tc>
          <w:tcPr>
            <w:tcW w:w="1992" w:type="pct"/>
            <w:vAlign w:val="bottom"/>
          </w:tcPr>
          <w:p w14:paraId="439A97D4" w14:textId="77777777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1CBF79B5" w14:textId="01CC9975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1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74,827</w:t>
            </w:r>
          </w:p>
        </w:tc>
        <w:tc>
          <w:tcPr>
            <w:tcW w:w="148" w:type="pct"/>
          </w:tcPr>
          <w:p w14:paraId="78ACD87C" w14:textId="77777777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19FA150B" w14:textId="2384B73B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</w:t>
            </w:r>
          </w:p>
        </w:tc>
        <w:tc>
          <w:tcPr>
            <w:tcW w:w="148" w:type="pct"/>
          </w:tcPr>
          <w:p w14:paraId="2A06148C" w14:textId="77777777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464F18A0" w14:textId="7998BC06" w:rsidR="00F7763F" w:rsidRPr="00AD5658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56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63707CD4" w14:textId="77777777" w:rsidR="00F7763F" w:rsidRPr="00AD5658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6D71AE86" w14:textId="77777777" w:rsidR="00F7763F" w:rsidRPr="00AD5658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565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F7763F" w:rsidRPr="00F205C4" w14:paraId="06153169" w14:textId="77777777" w:rsidTr="00DC2DA7">
        <w:tc>
          <w:tcPr>
            <w:tcW w:w="1992" w:type="pct"/>
            <w:vAlign w:val="bottom"/>
          </w:tcPr>
          <w:p w14:paraId="0B16A68B" w14:textId="77777777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7EFFE3AE" w14:textId="2127D3D4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</w:rPr>
            </w:pPr>
            <w:r w:rsidRPr="005F21A5">
              <w:rPr>
                <w:rFonts w:ascii="Angsana New" w:hAnsi="Angsana New" w:cs="Angsana New"/>
                <w:sz w:val="30"/>
                <w:szCs w:val="30"/>
              </w:rPr>
              <w:t>(6,776)</w:t>
            </w:r>
          </w:p>
        </w:tc>
        <w:tc>
          <w:tcPr>
            <w:tcW w:w="148" w:type="pct"/>
          </w:tcPr>
          <w:p w14:paraId="39CE8B77" w14:textId="77777777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43C91472" w14:textId="357606CF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429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14222671" w14:textId="77777777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7D298C65" w14:textId="7372275D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3DFC0C9B" w14:textId="77777777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097C715A" w14:textId="77777777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F7763F" w:rsidRPr="00F205C4" w14:paraId="75B184A8" w14:textId="77777777" w:rsidTr="00DC2DA7">
        <w:tc>
          <w:tcPr>
            <w:tcW w:w="1992" w:type="pct"/>
          </w:tcPr>
          <w:p w14:paraId="761546F5" w14:textId="77777777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29501F97" w14:textId="0FF639F2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F21A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68,051</w:t>
            </w:r>
          </w:p>
        </w:tc>
        <w:tc>
          <w:tcPr>
            <w:tcW w:w="148" w:type="pct"/>
          </w:tcPr>
          <w:p w14:paraId="01D89DA1" w14:textId="77777777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6E23DEAF" w14:textId="0BF00BC5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956</w:t>
            </w:r>
          </w:p>
        </w:tc>
        <w:tc>
          <w:tcPr>
            <w:tcW w:w="148" w:type="pct"/>
          </w:tcPr>
          <w:p w14:paraId="7122DE6D" w14:textId="77777777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61BC004B" w14:textId="7D5D1E48" w:rsidR="00F7763F" w:rsidRPr="00AD5658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04643177" w14:textId="77777777" w:rsidR="00F7763F" w:rsidRPr="00AD5658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12CA4B25" w14:textId="77777777" w:rsidR="00F7763F" w:rsidRPr="00DA40F2" w:rsidRDefault="00F7763F" w:rsidP="00F77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1B52253A" w14:textId="3C6BC919" w:rsidR="002C72AC" w:rsidRPr="00294966" w:rsidRDefault="002C7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30"/>
          <w:szCs w:val="30"/>
        </w:rPr>
      </w:pPr>
    </w:p>
    <w:p w14:paraId="093A6446" w14:textId="77777777" w:rsidR="008B1316" w:rsidRDefault="008B1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24D90B0D" w14:textId="019D43B0" w:rsidR="005F36C9" w:rsidRPr="002C72AC" w:rsidRDefault="005F36C9" w:rsidP="002C72A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2C72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3589AF51" w14:textId="5EB01EDE" w:rsidR="005F36C9" w:rsidRPr="00294966" w:rsidRDefault="005F36C9" w:rsidP="005F3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04"/>
        <w:gridCol w:w="1530"/>
        <w:gridCol w:w="180"/>
        <w:gridCol w:w="1530"/>
      </w:tblGrid>
      <w:tr w:rsidR="008B1316" w:rsidRPr="002C72AC" w14:paraId="1D565E8B" w14:textId="77777777" w:rsidTr="003A731B">
        <w:trPr>
          <w:cantSplit/>
          <w:tblHeader/>
        </w:trPr>
        <w:tc>
          <w:tcPr>
            <w:tcW w:w="5904" w:type="dxa"/>
            <w:vAlign w:val="bottom"/>
            <w:hideMark/>
          </w:tcPr>
          <w:p w14:paraId="155D0E97" w14:textId="3636FF1A" w:rsidR="008B1316" w:rsidRPr="002C72AC" w:rsidRDefault="008B1316" w:rsidP="008B131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1530" w:type="dxa"/>
            <w:hideMark/>
          </w:tcPr>
          <w:p w14:paraId="2E058262" w14:textId="77777777" w:rsidR="008B1316" w:rsidRPr="002C72AC" w:rsidRDefault="008B1316" w:rsidP="008B1316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2467C70A" w14:textId="77777777" w:rsidR="008B1316" w:rsidRPr="002C72AC" w:rsidRDefault="008B1316" w:rsidP="008B1316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C4B9184" w14:textId="77777777" w:rsidR="008B1316" w:rsidRPr="002C72AC" w:rsidRDefault="008B1316" w:rsidP="008B13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3A1A4859" w14:textId="77777777" w:rsidR="008B1316" w:rsidRPr="002C72AC" w:rsidRDefault="008B1316" w:rsidP="008B1316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94966" w:rsidRPr="002C72AC" w14:paraId="3259F5B2" w14:textId="77777777" w:rsidTr="003A731B">
        <w:trPr>
          <w:cantSplit/>
          <w:tblHeader/>
        </w:trPr>
        <w:tc>
          <w:tcPr>
            <w:tcW w:w="5904" w:type="dxa"/>
          </w:tcPr>
          <w:p w14:paraId="1575B6AB" w14:textId="77777777" w:rsidR="00294966" w:rsidRPr="002C72AC" w:rsidRDefault="00294966" w:rsidP="003A731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hideMark/>
          </w:tcPr>
          <w:p w14:paraId="5FED6C20" w14:textId="77777777" w:rsidR="00294966" w:rsidRPr="002C72AC" w:rsidRDefault="00294966" w:rsidP="003A731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95260" w:rsidRPr="002C72AC" w14:paraId="4DE1A4FC" w14:textId="77777777" w:rsidTr="003A731B">
        <w:trPr>
          <w:cantSplit/>
        </w:trPr>
        <w:tc>
          <w:tcPr>
            <w:tcW w:w="5904" w:type="dxa"/>
            <w:hideMark/>
          </w:tcPr>
          <w:p w14:paraId="403380FC" w14:textId="423F83DA" w:rsidR="00D95260" w:rsidRPr="002C72AC" w:rsidRDefault="00D95260" w:rsidP="00D9526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530" w:type="dxa"/>
          </w:tcPr>
          <w:p w14:paraId="12E81CCA" w14:textId="4C00E9FA" w:rsidR="00D95260" w:rsidRPr="002C72AC" w:rsidRDefault="00D95260" w:rsidP="00D95260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21A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35</w:t>
            </w:r>
            <w:r w:rsidRPr="005F21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F21A5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66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DA531AB" w14:textId="77777777" w:rsidR="00D95260" w:rsidRPr="002C72AC" w:rsidRDefault="00D95260" w:rsidP="00D95260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56F677A" w14:textId="3C694F88" w:rsidR="00D95260" w:rsidRPr="002C72AC" w:rsidRDefault="00D95260" w:rsidP="00D95260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95260" w:rsidRPr="002C72AC" w14:paraId="6B5BB394" w14:textId="77777777" w:rsidTr="003A731B">
        <w:trPr>
          <w:cantSplit/>
        </w:trPr>
        <w:tc>
          <w:tcPr>
            <w:tcW w:w="5904" w:type="dxa"/>
          </w:tcPr>
          <w:p w14:paraId="64834684" w14:textId="633A7C4C" w:rsidR="00D95260" w:rsidRPr="002C72AC" w:rsidRDefault="00D95260" w:rsidP="00D9526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จำหน่ายและตัดจำหน่ายสินทรัพย์ - ราคาตามบัญชีสุทธิ</w:t>
            </w:r>
          </w:p>
        </w:tc>
        <w:tc>
          <w:tcPr>
            <w:tcW w:w="1530" w:type="dxa"/>
          </w:tcPr>
          <w:p w14:paraId="1B35102B" w14:textId="238D8BA1" w:rsidR="00D95260" w:rsidRPr="002C72AC" w:rsidRDefault="00D95260" w:rsidP="00D95260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F21A5">
              <w:rPr>
                <w:rFonts w:asciiTheme="majorBidi" w:hAnsiTheme="majorBidi" w:cstheme="majorBidi"/>
                <w:sz w:val="30"/>
                <w:szCs w:val="30"/>
              </w:rPr>
              <w:t>(11,13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F21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DBA0FC5" w14:textId="77777777" w:rsidR="00D95260" w:rsidRPr="002C72AC" w:rsidRDefault="00D95260" w:rsidP="00D95260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FBE3B7" w14:textId="2F1CE388" w:rsidR="00D95260" w:rsidRPr="002C72AC" w:rsidRDefault="00D95260" w:rsidP="00D95260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57B6C92" w14:textId="77777777" w:rsidR="005F36C9" w:rsidRPr="00294966" w:rsidRDefault="005F36C9" w:rsidP="00294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B00D90F" w14:textId="77777777" w:rsidR="005F36C9" w:rsidRPr="002C72AC" w:rsidRDefault="005F36C9" w:rsidP="005F36C9">
      <w:pPr>
        <w:tabs>
          <w:tab w:val="clear" w:pos="227"/>
          <w:tab w:val="clear" w:pos="454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C72AC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2A93DAE2" w14:textId="77777777" w:rsidR="005F36C9" w:rsidRPr="00294966" w:rsidRDefault="005F36C9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540E00E" w14:textId="50CCA29D" w:rsidR="005F36C9" w:rsidRPr="002C72AC" w:rsidRDefault="005F36C9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72A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B1316">
        <w:rPr>
          <w:rFonts w:asciiTheme="majorBidi" w:hAnsiTheme="majorBidi" w:cstheme="majorBidi"/>
          <w:sz w:val="30"/>
          <w:szCs w:val="30"/>
        </w:rPr>
        <w:t>30</w:t>
      </w:r>
      <w:r w:rsidR="002C72AC" w:rsidRPr="002C72AC">
        <w:rPr>
          <w:rFonts w:asciiTheme="majorBidi" w:hAnsiTheme="majorBidi" w:cstheme="majorBidi"/>
          <w:sz w:val="30"/>
          <w:szCs w:val="30"/>
        </w:rPr>
        <w:t xml:space="preserve"> </w:t>
      </w:r>
      <w:r w:rsidR="008B1316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2C72AC" w:rsidRPr="002C72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72AC" w:rsidRPr="002C72AC">
        <w:rPr>
          <w:rFonts w:asciiTheme="majorBidi" w:hAnsiTheme="majorBidi" w:cstheme="majorBidi"/>
          <w:sz w:val="30"/>
          <w:szCs w:val="30"/>
        </w:rPr>
        <w:t xml:space="preserve">2565 </w:t>
      </w:r>
      <w:r w:rsidRPr="002C72AC">
        <w:rPr>
          <w:rFonts w:asciiTheme="majorBidi" w:hAnsiTheme="majorBidi" w:cstheme="majorBidi"/>
          <w:sz w:val="30"/>
          <w:szCs w:val="30"/>
          <w:cs/>
        </w:rPr>
        <w:t>สิน</w:t>
      </w:r>
      <w:r w:rsidR="004C6C14">
        <w:rPr>
          <w:rFonts w:asciiTheme="majorBidi" w:hAnsiTheme="majorBidi" w:cstheme="majorBidi" w:hint="cs"/>
          <w:sz w:val="30"/>
          <w:szCs w:val="30"/>
          <w:cs/>
        </w:rPr>
        <w:t>ทรัพย์</w:t>
      </w:r>
      <w:r w:rsidRPr="002C72AC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ของกลุ่มบริษัทมูลค่าตามบัญชีจำนวน </w:t>
      </w:r>
      <w:r w:rsidR="00EE3E17">
        <w:rPr>
          <w:rFonts w:asciiTheme="majorBidi" w:hAnsiTheme="majorBidi" w:cstheme="majorBidi"/>
          <w:sz w:val="30"/>
          <w:szCs w:val="30"/>
        </w:rPr>
        <w:t>490.16</w:t>
      </w:r>
      <w:r w:rsidR="00EE3E17" w:rsidRPr="002C72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C72AC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Pr="002C72AC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2C7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2C72A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C72AC" w:rsidRPr="002C72AC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2C72AC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4C6723">
        <w:rPr>
          <w:rFonts w:asciiTheme="majorBidi" w:hAnsiTheme="majorBidi" w:cstheme="majorBidi"/>
          <w:i/>
          <w:iCs/>
          <w:sz w:val="30"/>
          <w:szCs w:val="30"/>
        </w:rPr>
        <w:t xml:space="preserve">494.21 </w:t>
      </w:r>
      <w:r w:rsidRPr="002C72A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2C72AC">
        <w:rPr>
          <w:rFonts w:asciiTheme="majorBidi" w:hAnsiTheme="majorBidi" w:cstheme="majorBidi"/>
          <w:sz w:val="30"/>
          <w:szCs w:val="30"/>
          <w:cs/>
        </w:rPr>
        <w:t xml:space="preserve"> ได้จดจำนองไว้เป็นหลักประกันเงินเบิกเกินบัญชีและสินเชื่ออื่นจาก</w:t>
      </w:r>
      <w:r w:rsidR="004C6C14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</w:p>
    <w:p w14:paraId="3E5EA35D" w14:textId="77777777" w:rsidR="00E860BE" w:rsidRPr="002C72AC" w:rsidRDefault="00E860BE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D5A7148" w14:textId="6F556BC6" w:rsidR="00347E8F" w:rsidRPr="002C72AC" w:rsidRDefault="006D355D" w:rsidP="003734B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2C72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สัญญาเช่า</w:t>
      </w:r>
    </w:p>
    <w:p w14:paraId="307B9B8A" w14:textId="36B3B7B5" w:rsidR="007E4A67" w:rsidRPr="002C72AC" w:rsidRDefault="007E4A67" w:rsidP="00B35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04"/>
        <w:gridCol w:w="1530"/>
        <w:gridCol w:w="180"/>
        <w:gridCol w:w="1530"/>
      </w:tblGrid>
      <w:tr w:rsidR="006D355D" w:rsidRPr="002C72AC" w14:paraId="4F4838BC" w14:textId="77777777" w:rsidTr="004907A0">
        <w:trPr>
          <w:cantSplit/>
          <w:tblHeader/>
        </w:trPr>
        <w:tc>
          <w:tcPr>
            <w:tcW w:w="5904" w:type="dxa"/>
            <w:vAlign w:val="bottom"/>
            <w:hideMark/>
          </w:tcPr>
          <w:p w14:paraId="0E2BA70E" w14:textId="3C9D5BEE" w:rsidR="006D355D" w:rsidRPr="002C72AC" w:rsidRDefault="008B1316" w:rsidP="008E57A8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278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1530" w:type="dxa"/>
            <w:hideMark/>
          </w:tcPr>
          <w:p w14:paraId="3BB477DD" w14:textId="77777777" w:rsidR="006D355D" w:rsidRPr="002C72AC" w:rsidRDefault="006D355D" w:rsidP="008E57A8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15672078" w14:textId="77777777" w:rsidR="006D355D" w:rsidRPr="002C72AC" w:rsidRDefault="006D355D" w:rsidP="008E57A8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0556480" w14:textId="77777777" w:rsidR="006D355D" w:rsidRPr="002C72AC" w:rsidRDefault="006D355D" w:rsidP="008E57A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56FD5239" w14:textId="1EE9AEB8" w:rsidR="006D355D" w:rsidRPr="002C72AC" w:rsidRDefault="006D355D" w:rsidP="008E57A8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4907A0"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D355D" w:rsidRPr="002C72AC" w14:paraId="74E21FE8" w14:textId="77777777" w:rsidTr="004907A0">
        <w:trPr>
          <w:cantSplit/>
          <w:tblHeader/>
        </w:trPr>
        <w:tc>
          <w:tcPr>
            <w:tcW w:w="5904" w:type="dxa"/>
          </w:tcPr>
          <w:p w14:paraId="20B570F2" w14:textId="77777777" w:rsidR="006D355D" w:rsidRPr="002C72AC" w:rsidRDefault="006D355D" w:rsidP="008E57A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hideMark/>
          </w:tcPr>
          <w:p w14:paraId="6BBAB5EC" w14:textId="77777777" w:rsidR="006D355D" w:rsidRPr="002C72AC" w:rsidRDefault="006D355D" w:rsidP="008E57A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D355D" w:rsidRPr="002C72AC" w14:paraId="490E4EEB" w14:textId="77777777" w:rsidTr="004907A0">
        <w:trPr>
          <w:cantSplit/>
        </w:trPr>
        <w:tc>
          <w:tcPr>
            <w:tcW w:w="5904" w:type="dxa"/>
            <w:hideMark/>
          </w:tcPr>
          <w:p w14:paraId="21EF0D2E" w14:textId="77777777" w:rsidR="006D355D" w:rsidRPr="002C72AC" w:rsidRDefault="006D355D" w:rsidP="008E57A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6AD967F6" w14:textId="77777777" w:rsidR="006D355D" w:rsidRPr="002C72AC" w:rsidRDefault="006D355D" w:rsidP="00AE325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17648CC" w14:textId="77777777" w:rsidR="006D355D" w:rsidRPr="002C72AC" w:rsidRDefault="006D355D" w:rsidP="00AE325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D37A7A" w14:textId="77777777" w:rsidR="006D355D" w:rsidRPr="002C72AC" w:rsidRDefault="006D355D" w:rsidP="00AE3259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3E17" w:rsidRPr="002C72AC" w14:paraId="6B61B675" w14:textId="77777777" w:rsidTr="004907A0">
        <w:trPr>
          <w:cantSplit/>
        </w:trPr>
        <w:tc>
          <w:tcPr>
            <w:tcW w:w="5904" w:type="dxa"/>
          </w:tcPr>
          <w:p w14:paraId="44F67AD7" w14:textId="77777777" w:rsidR="00EE3E17" w:rsidRPr="002C72AC" w:rsidRDefault="00EE3E17" w:rsidP="00EE3E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530" w:type="dxa"/>
          </w:tcPr>
          <w:p w14:paraId="3ED37268" w14:textId="025E45F1" w:rsidR="00EE3E17" w:rsidRPr="002C72AC" w:rsidRDefault="00EE3E17" w:rsidP="00EE3E17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F21A5">
              <w:rPr>
                <w:rFonts w:asciiTheme="majorBidi" w:hAnsiTheme="majorBidi" w:cstheme="majorBidi"/>
                <w:sz w:val="30"/>
                <w:szCs w:val="30"/>
              </w:rPr>
              <w:t>148,650</w:t>
            </w:r>
          </w:p>
        </w:tc>
        <w:tc>
          <w:tcPr>
            <w:tcW w:w="180" w:type="dxa"/>
          </w:tcPr>
          <w:p w14:paraId="50D8D3A0" w14:textId="77777777" w:rsidR="00EE3E17" w:rsidRPr="002C72AC" w:rsidRDefault="00EE3E17" w:rsidP="00EE3E17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3B84C8" w14:textId="75ADCCF8" w:rsidR="00EE3E17" w:rsidRPr="002C72AC" w:rsidRDefault="00EE3E17" w:rsidP="00EE3E17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3E17" w:rsidRPr="002C72AC" w14:paraId="387C0E9A" w14:textId="77777777" w:rsidTr="004907A0">
        <w:trPr>
          <w:cantSplit/>
        </w:trPr>
        <w:tc>
          <w:tcPr>
            <w:tcW w:w="5904" w:type="dxa"/>
            <w:hideMark/>
          </w:tcPr>
          <w:p w14:paraId="1EA1A37D" w14:textId="77777777" w:rsidR="00EE3E17" w:rsidRPr="002C72AC" w:rsidRDefault="00EE3E17" w:rsidP="00EE3E1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09A4FD" w14:textId="279D3C8F" w:rsidR="00EE3E17" w:rsidRPr="002C72AC" w:rsidRDefault="00EE3E17" w:rsidP="00EE3E17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2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148,650</w:t>
            </w:r>
          </w:p>
        </w:tc>
        <w:tc>
          <w:tcPr>
            <w:tcW w:w="180" w:type="dxa"/>
          </w:tcPr>
          <w:p w14:paraId="1F0B48B1" w14:textId="77777777" w:rsidR="00EE3E17" w:rsidRPr="002C72AC" w:rsidRDefault="00EE3E17" w:rsidP="00EE3E17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F06C6B" w14:textId="56290B18" w:rsidR="00EE3E17" w:rsidRPr="002C72AC" w:rsidRDefault="00EE3E17" w:rsidP="00EE3E17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A48F999" w14:textId="77777777" w:rsidR="006D355D" w:rsidRPr="002C72AC" w:rsidRDefault="006D355D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CB2A51" w14:textId="77777777" w:rsidR="005D3E3B" w:rsidRPr="002C72AC" w:rsidRDefault="005D3E3B" w:rsidP="005D3E3B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2C72AC">
        <w:rPr>
          <w:rFonts w:asciiTheme="majorBidi" w:hAnsiTheme="majorBidi" w:cstheme="majorBidi"/>
          <w:sz w:val="30"/>
          <w:szCs w:val="30"/>
          <w:cs/>
          <w:lang w:val="th-TH"/>
        </w:rPr>
        <w:t>ในระหว่างงวด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หก</w:t>
      </w:r>
      <w:r w:rsidRPr="002C72AC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2C72A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2C72A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สินทรัพย์สิทธิการใช้ของกลุ่มบริษัทเพิ่มขึ้นเป็นจำนวน </w:t>
      </w:r>
      <w:r>
        <w:rPr>
          <w:rFonts w:asciiTheme="majorBidi" w:hAnsiTheme="majorBidi" w:cstheme="majorBidi"/>
          <w:sz w:val="30"/>
          <w:szCs w:val="30"/>
        </w:rPr>
        <w:t xml:space="preserve">20.99 </w:t>
      </w:r>
      <w:r w:rsidRPr="002C72AC">
        <w:rPr>
          <w:rFonts w:asciiTheme="majorBidi" w:hAnsiTheme="majorBidi" w:cstheme="majorBidi"/>
          <w:sz w:val="30"/>
          <w:szCs w:val="30"/>
          <w:cs/>
          <w:lang w:val="th-TH"/>
        </w:rPr>
        <w:t>ล้านบาท</w:t>
      </w:r>
    </w:p>
    <w:p w14:paraId="0DCE976E" w14:textId="00867DF9" w:rsidR="00AE3259" w:rsidRPr="00584022" w:rsidRDefault="00AE3259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EAFBAF3" w14:textId="251FBF4E" w:rsidR="006D355D" w:rsidRDefault="006D355D" w:rsidP="004C6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กลุ่มบริษัทเช่าที่ดินหลายแห่งเป็นระยะเวลา </w:t>
      </w:r>
      <w:r w:rsidRPr="00873C8E">
        <w:rPr>
          <w:rFonts w:ascii="Angsana New" w:hAnsi="Angsana New" w:cs="Angsana New" w:hint="cs"/>
          <w:sz w:val="30"/>
          <w:szCs w:val="30"/>
        </w:rPr>
        <w:t>6</w:t>
      </w: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873C8E">
        <w:rPr>
          <w:rFonts w:ascii="Angsana New" w:hAnsi="Angsana New" w:cs="Angsana New" w:hint="cs"/>
          <w:sz w:val="30"/>
          <w:szCs w:val="30"/>
          <w:cs/>
        </w:rPr>
        <w:t>-</w:t>
      </w:r>
      <w:r w:rsidRPr="00873C8E">
        <w:rPr>
          <w:rFonts w:ascii="Angsana New" w:hAnsi="Angsana New" w:cs="Angsana New" w:hint="cs"/>
          <w:sz w:val="30"/>
          <w:szCs w:val="30"/>
        </w:rPr>
        <w:t xml:space="preserve"> 33</w:t>
      </w: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16A3DA9D" w14:textId="77777777" w:rsidR="006D355D" w:rsidRPr="00873C8E" w:rsidRDefault="006D355D" w:rsidP="007E0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127976C" w14:textId="02CF3555" w:rsidR="008B1316" w:rsidRPr="006B45DC" w:rsidRDefault="008B1316" w:rsidP="006B45DC">
      <w:pPr>
        <w:rPr>
          <w:cs/>
        </w:rPr>
      </w:pPr>
      <w:r>
        <w:br w:type="page"/>
      </w:r>
    </w:p>
    <w:tbl>
      <w:tblPr>
        <w:tblW w:w="915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92"/>
        <w:gridCol w:w="1080"/>
        <w:gridCol w:w="180"/>
        <w:gridCol w:w="990"/>
        <w:gridCol w:w="180"/>
        <w:gridCol w:w="1080"/>
        <w:gridCol w:w="180"/>
        <w:gridCol w:w="1075"/>
      </w:tblGrid>
      <w:tr w:rsidR="008B1316" w:rsidRPr="00065A19" w14:paraId="27377848" w14:textId="77777777" w:rsidTr="00D956AF">
        <w:trPr>
          <w:cantSplit/>
          <w:tblHeader/>
        </w:trPr>
        <w:tc>
          <w:tcPr>
            <w:tcW w:w="4392" w:type="dxa"/>
            <w:shd w:val="clear" w:color="auto" w:fill="auto"/>
            <w:vAlign w:val="bottom"/>
          </w:tcPr>
          <w:p w14:paraId="16E8FAA1" w14:textId="77777777" w:rsidR="008B1316" w:rsidRPr="00065A19" w:rsidRDefault="008B1316" w:rsidP="00D956A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02E3B7A7" w14:textId="77777777" w:rsidR="008B1316" w:rsidRPr="00065A19" w:rsidRDefault="008B1316" w:rsidP="00D956A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50927E1" w14:textId="77777777" w:rsidR="008B1316" w:rsidRPr="00065A19" w:rsidRDefault="008B1316" w:rsidP="00D956A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5" w:type="dxa"/>
            <w:gridSpan w:val="3"/>
          </w:tcPr>
          <w:p w14:paraId="7B4BD501" w14:textId="77777777" w:rsidR="008B1316" w:rsidRPr="00065A19" w:rsidRDefault="008B1316" w:rsidP="00D956AF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B1316" w:rsidRPr="00065A19" w14:paraId="1AEA934B" w14:textId="77777777" w:rsidTr="00D956AF">
        <w:trPr>
          <w:cantSplit/>
          <w:tblHeader/>
        </w:trPr>
        <w:tc>
          <w:tcPr>
            <w:tcW w:w="4392" w:type="dxa"/>
          </w:tcPr>
          <w:p w14:paraId="160E31CF" w14:textId="77777777" w:rsidR="008B1316" w:rsidRPr="00065A19" w:rsidRDefault="008B1316" w:rsidP="008B131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10E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080" w:type="dxa"/>
          </w:tcPr>
          <w:p w14:paraId="399988E6" w14:textId="48D2D2DE" w:rsidR="008B1316" w:rsidRPr="00065A19" w:rsidRDefault="008B1316" w:rsidP="008B13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ED3AB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Pr="008B131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225A9F5" w14:textId="77777777" w:rsidR="008B1316" w:rsidRPr="00065A19" w:rsidRDefault="008B1316" w:rsidP="008B13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9F60402" w14:textId="2ECA824D" w:rsidR="008B1316" w:rsidRPr="00065A19" w:rsidRDefault="008B1316" w:rsidP="008B13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D3AB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Pr="008B131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E0478B3" w14:textId="77777777" w:rsidR="008B1316" w:rsidRPr="00065A19" w:rsidRDefault="008B1316" w:rsidP="008B13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9738CD" w14:textId="739786AE" w:rsidR="008B1316" w:rsidRPr="00065A19" w:rsidRDefault="008B1316" w:rsidP="008B13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Pr="008B131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06AFF24" w14:textId="77777777" w:rsidR="008B1316" w:rsidRPr="00065A19" w:rsidRDefault="008B1316" w:rsidP="008B13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14:paraId="03CAECC9" w14:textId="5FB6294A" w:rsidR="008B1316" w:rsidRPr="00065A19" w:rsidRDefault="008B1316" w:rsidP="008B13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D3AB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Pr="008B131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</w:t>
            </w:r>
          </w:p>
        </w:tc>
      </w:tr>
      <w:tr w:rsidR="008B1316" w:rsidRPr="00065A19" w14:paraId="55D6490F" w14:textId="77777777" w:rsidTr="00D956AF">
        <w:trPr>
          <w:cantSplit/>
          <w:tblHeader/>
        </w:trPr>
        <w:tc>
          <w:tcPr>
            <w:tcW w:w="4392" w:type="dxa"/>
          </w:tcPr>
          <w:p w14:paraId="34216788" w14:textId="77777777" w:rsidR="008B1316" w:rsidRPr="00065A19" w:rsidRDefault="008B1316" w:rsidP="008B131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65" w:type="dxa"/>
            <w:gridSpan w:val="7"/>
          </w:tcPr>
          <w:p w14:paraId="008DAA98" w14:textId="77777777" w:rsidR="008B1316" w:rsidRPr="00065A19" w:rsidRDefault="008B1316" w:rsidP="008B131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5A1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65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65A1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B1316" w:rsidRPr="00065A19" w14:paraId="07F2CB46" w14:textId="77777777" w:rsidTr="00D956AF">
        <w:trPr>
          <w:cantSplit/>
        </w:trPr>
        <w:tc>
          <w:tcPr>
            <w:tcW w:w="4392" w:type="dxa"/>
          </w:tcPr>
          <w:p w14:paraId="18BD9500" w14:textId="77777777" w:rsidR="008B1316" w:rsidRPr="00065A19" w:rsidRDefault="008B1316" w:rsidP="008B131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065A1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C09EA0E" w14:textId="77777777" w:rsidR="008B1316" w:rsidRPr="00065A19" w:rsidRDefault="008B1316" w:rsidP="008B13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64F8BF" w14:textId="77777777" w:rsidR="008B1316" w:rsidRPr="00065A19" w:rsidRDefault="008B1316" w:rsidP="008B13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A7932D" w14:textId="77777777" w:rsidR="008B1316" w:rsidRPr="00065A19" w:rsidRDefault="008B1316" w:rsidP="008B13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C5EC61" w14:textId="77777777" w:rsidR="008B1316" w:rsidRPr="00065A19" w:rsidRDefault="008B1316" w:rsidP="008B13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0A2692" w14:textId="77777777" w:rsidR="008B1316" w:rsidRPr="00065A19" w:rsidRDefault="008B1316" w:rsidP="008B13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768702" w14:textId="77777777" w:rsidR="008B1316" w:rsidRPr="00065A19" w:rsidRDefault="008B1316" w:rsidP="008B13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82614A5" w14:textId="77777777" w:rsidR="008B1316" w:rsidRPr="00065A19" w:rsidRDefault="008B1316" w:rsidP="008B13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1316" w:rsidRPr="00065A19" w14:paraId="366DA1E0" w14:textId="77777777" w:rsidTr="00D956AF">
        <w:trPr>
          <w:cantSplit/>
        </w:trPr>
        <w:tc>
          <w:tcPr>
            <w:tcW w:w="4392" w:type="dxa"/>
          </w:tcPr>
          <w:p w14:paraId="086CF1EF" w14:textId="77777777" w:rsidR="008B1316" w:rsidRPr="00065A19" w:rsidRDefault="008B1316" w:rsidP="008B131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A1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568A0576" w14:textId="77777777" w:rsidR="008B1316" w:rsidRPr="00065A19" w:rsidRDefault="008B1316" w:rsidP="008B13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8005D15" w14:textId="77777777" w:rsidR="008B1316" w:rsidRPr="00065A19" w:rsidRDefault="008B1316" w:rsidP="008B131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FFA09C" w14:textId="77777777" w:rsidR="008B1316" w:rsidRPr="00065A19" w:rsidRDefault="008B1316" w:rsidP="008B13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9C13A11" w14:textId="77777777" w:rsidR="008B1316" w:rsidRPr="00065A19" w:rsidRDefault="008B1316" w:rsidP="008B131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DD7D43" w14:textId="77777777" w:rsidR="008B1316" w:rsidRPr="00065A19" w:rsidRDefault="008B1316" w:rsidP="008B13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01B3A14" w14:textId="77777777" w:rsidR="008B1316" w:rsidRPr="00065A19" w:rsidRDefault="008B1316" w:rsidP="008B131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F8FB05D" w14:textId="77777777" w:rsidR="008B1316" w:rsidRPr="00065A19" w:rsidRDefault="008B1316" w:rsidP="008B13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E3E17" w:rsidRPr="00065A19" w14:paraId="09DEB852" w14:textId="77777777" w:rsidTr="00D36F2B">
        <w:trPr>
          <w:cantSplit/>
        </w:trPr>
        <w:tc>
          <w:tcPr>
            <w:tcW w:w="4392" w:type="dxa"/>
          </w:tcPr>
          <w:p w14:paraId="26E7D82E" w14:textId="77777777" w:rsidR="00EE3E17" w:rsidRPr="00065A19" w:rsidRDefault="00EE3E17" w:rsidP="00EE3E17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275D3354" w14:textId="560666B9" w:rsidR="00EE3E17" w:rsidRPr="00065A19" w:rsidRDefault="00EE3E17" w:rsidP="005D3E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162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5,068</w:t>
            </w:r>
          </w:p>
        </w:tc>
        <w:tc>
          <w:tcPr>
            <w:tcW w:w="180" w:type="dxa"/>
            <w:vAlign w:val="bottom"/>
          </w:tcPr>
          <w:p w14:paraId="3D86F675" w14:textId="77777777" w:rsidR="00EE3E17" w:rsidRPr="00065A19" w:rsidRDefault="00EE3E17" w:rsidP="00EE3E1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A9B147" w14:textId="46F4253D" w:rsidR="00EE3E17" w:rsidRPr="00065A19" w:rsidRDefault="00EE3E17" w:rsidP="005D3E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2,853</w:t>
            </w:r>
          </w:p>
        </w:tc>
        <w:tc>
          <w:tcPr>
            <w:tcW w:w="180" w:type="dxa"/>
            <w:vAlign w:val="bottom"/>
          </w:tcPr>
          <w:p w14:paraId="7202FBA2" w14:textId="77777777" w:rsidR="00EE3E17" w:rsidRPr="00065A19" w:rsidRDefault="00EE3E17" w:rsidP="00EE3E1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7C6604" w14:textId="0F3EA4AA" w:rsidR="00EE3E17" w:rsidRPr="00065A19" w:rsidRDefault="00EE3E17" w:rsidP="00EE3E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A62A481" w14:textId="77777777" w:rsidR="00EE3E17" w:rsidRPr="00065A19" w:rsidRDefault="00EE3E17" w:rsidP="00EE3E1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54DEF36" w14:textId="77777777" w:rsidR="00EE3E17" w:rsidRPr="00065A19" w:rsidRDefault="00EE3E17" w:rsidP="00EE3E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65A1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E3E17" w:rsidRPr="00065A19" w14:paraId="693954C9" w14:textId="77777777" w:rsidTr="00D36F2B">
        <w:trPr>
          <w:cantSplit/>
        </w:trPr>
        <w:tc>
          <w:tcPr>
            <w:tcW w:w="4392" w:type="dxa"/>
          </w:tcPr>
          <w:p w14:paraId="4051E320" w14:textId="77777777" w:rsidR="00EE3E17" w:rsidRPr="00065A19" w:rsidRDefault="00EE3E17" w:rsidP="00EE3E1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A1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20832B74" w14:textId="4E9FA6AA" w:rsidR="00EE3E17" w:rsidRPr="00065A19" w:rsidRDefault="00EE3E17" w:rsidP="005D3E3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623C">
              <w:rPr>
                <w:rFonts w:asciiTheme="majorBidi" w:hAnsiTheme="majorBidi" w:cstheme="majorBidi"/>
                <w:sz w:val="30"/>
                <w:szCs w:val="30"/>
              </w:rPr>
              <w:t>3,171</w:t>
            </w:r>
          </w:p>
        </w:tc>
        <w:tc>
          <w:tcPr>
            <w:tcW w:w="180" w:type="dxa"/>
            <w:vAlign w:val="bottom"/>
          </w:tcPr>
          <w:p w14:paraId="6326B909" w14:textId="77777777" w:rsidR="00EE3E17" w:rsidRPr="00065A19" w:rsidRDefault="00EE3E17" w:rsidP="00EE3E1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957B70" w14:textId="4413D7F1" w:rsidR="00EE3E17" w:rsidRPr="00065A19" w:rsidRDefault="00EE3E17" w:rsidP="00EE3E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2,231</w:t>
            </w:r>
          </w:p>
        </w:tc>
        <w:tc>
          <w:tcPr>
            <w:tcW w:w="180" w:type="dxa"/>
            <w:vAlign w:val="bottom"/>
          </w:tcPr>
          <w:p w14:paraId="04AD6A7B" w14:textId="77777777" w:rsidR="00EE3E17" w:rsidRPr="00065A19" w:rsidRDefault="00EE3E17" w:rsidP="00EE3E1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DAAEA7" w14:textId="713FCE7E" w:rsidR="00EE3E17" w:rsidRPr="00065A19" w:rsidRDefault="00EE3E17" w:rsidP="00EE3E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F6AF876" w14:textId="77777777" w:rsidR="00EE3E17" w:rsidRPr="00065A19" w:rsidRDefault="00EE3E17" w:rsidP="00EE3E1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5CA9EC3" w14:textId="77777777" w:rsidR="00EE3E17" w:rsidRPr="00065A19" w:rsidRDefault="00EE3E17" w:rsidP="00EE3E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104F5811" w14:textId="77777777" w:rsidR="008B1316" w:rsidRDefault="008B1316" w:rsidP="004907A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133D445" w14:textId="77777777" w:rsidR="00C25818" w:rsidRPr="00873C8E" w:rsidRDefault="00C25818" w:rsidP="00C25818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>ในระหว่างงวด</w:t>
      </w:r>
      <w:r>
        <w:rPr>
          <w:rFonts w:ascii="Angsana New" w:hAnsi="Angsana New" w:cs="Angsana New" w:hint="cs"/>
          <w:sz w:val="30"/>
          <w:szCs w:val="30"/>
          <w:cs/>
          <w:lang w:val="th-TH"/>
        </w:rPr>
        <w:t>หก</w:t>
      </w: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เดือนสิ้นสุดวันที่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873C8E"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873C8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3C8E">
        <w:rPr>
          <w:rFonts w:ascii="Angsana New" w:hAnsi="Angsana New" w:cs="Angsana New" w:hint="cs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กระแสเงินสดจ่ายทั้งหมดของสัญญาเช่าของกลุ่มบริษัทมีจำนวน</w:t>
      </w:r>
      <w:r>
        <w:rPr>
          <w:rFonts w:ascii="Angsana New" w:hAnsi="Angsana New" w:cs="Angsana New"/>
          <w:sz w:val="30"/>
          <w:szCs w:val="30"/>
        </w:rPr>
        <w:t xml:space="preserve"> 5.60</w:t>
      </w:r>
      <w:r w:rsidRPr="00873C8E">
        <w:rPr>
          <w:rFonts w:ascii="Angsana New" w:hAnsi="Angsana New" w:cs="Angsana New" w:hint="cs"/>
          <w:sz w:val="30"/>
          <w:szCs w:val="30"/>
        </w:rPr>
        <w:t xml:space="preserve"> </w:t>
      </w:r>
      <w:r w:rsidRPr="00873C8E">
        <w:rPr>
          <w:rFonts w:ascii="Angsana New" w:hAnsi="Angsana New" w:cs="Angsana New" w:hint="cs"/>
          <w:sz w:val="30"/>
          <w:szCs w:val="30"/>
          <w:cs/>
          <w:lang w:val="th-TH"/>
        </w:rPr>
        <w:t>ล้านบาท</w:t>
      </w:r>
    </w:p>
    <w:p w14:paraId="6625ECD5" w14:textId="57FB8C88" w:rsidR="00873C8E" w:rsidRPr="006C337F" w:rsidRDefault="00873C8E" w:rsidP="004907A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D38E51E" w14:textId="177F2D7C" w:rsidR="00F71B39" w:rsidRPr="00892153" w:rsidRDefault="00AF2C54" w:rsidP="0089362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892153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ทุนเรือนหุ้น</w:t>
      </w:r>
    </w:p>
    <w:p w14:paraId="252FC0B1" w14:textId="77777777" w:rsidR="00301FD2" w:rsidRPr="00892153" w:rsidRDefault="00301FD2" w:rsidP="00AF2C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3A668FFA" w14:textId="77C03EA2" w:rsidR="00AF2C54" w:rsidRPr="00892153" w:rsidRDefault="00AF2C54" w:rsidP="00AF2C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92153">
        <w:rPr>
          <w:rFonts w:ascii="Angsana New" w:hAnsi="Angsana New" w:hint="cs"/>
          <w:sz w:val="30"/>
          <w:szCs w:val="30"/>
          <w:cs/>
          <w:lang w:val="th-TH"/>
        </w:rPr>
        <w:t xml:space="preserve">ในการประชุมสามัญประจำปีผู้ถือหุ้นของบริษัท เมื่อวันที่ </w:t>
      </w:r>
      <w:r w:rsidRPr="00892153">
        <w:rPr>
          <w:rFonts w:ascii="Angsana New" w:hAnsi="Angsana New"/>
          <w:sz w:val="30"/>
          <w:szCs w:val="30"/>
          <w:lang w:val="th-TH"/>
        </w:rPr>
        <w:t xml:space="preserve">27 </w:t>
      </w:r>
      <w:r w:rsidRPr="00892153">
        <w:rPr>
          <w:rFonts w:ascii="Angsana New" w:hAnsi="Angsana New" w:hint="cs"/>
          <w:sz w:val="30"/>
          <w:szCs w:val="30"/>
          <w:cs/>
          <w:lang w:val="th-TH"/>
        </w:rPr>
        <w:t>เมษายน</w:t>
      </w:r>
      <w:r w:rsidRPr="0089215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892153">
        <w:rPr>
          <w:rFonts w:ascii="Angsana New" w:hAnsi="Angsana New"/>
          <w:sz w:val="30"/>
          <w:szCs w:val="30"/>
          <w:lang w:val="th-TH"/>
        </w:rPr>
        <w:t xml:space="preserve">2565 </w:t>
      </w:r>
      <w:r w:rsidRPr="00892153">
        <w:rPr>
          <w:rFonts w:ascii="Angsana New" w:hAnsi="Angsana New" w:hint="cs"/>
          <w:sz w:val="30"/>
          <w:szCs w:val="30"/>
          <w:cs/>
          <w:lang w:val="th-TH"/>
        </w:rPr>
        <w:t>ผู้ถือหุ้นมีมติรายการดังต่อไปนี้</w:t>
      </w:r>
    </w:p>
    <w:p w14:paraId="0500AE6A" w14:textId="0C2F8035" w:rsidR="00AF2C54" w:rsidRPr="00892153" w:rsidRDefault="00AF2C54" w:rsidP="00AF2C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6E5736C" w14:textId="77777777" w:rsidR="00AF2C54" w:rsidRPr="00892153" w:rsidRDefault="00AF2C54" w:rsidP="00AF2C54">
      <w:pPr>
        <w:pStyle w:val="ListParagraph"/>
        <w:numPr>
          <w:ilvl w:val="3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/>
        <w:jc w:val="thaiDistribute"/>
        <w:rPr>
          <w:rFonts w:ascii="Angsana New" w:hAnsi="Angsana New"/>
          <w:sz w:val="30"/>
          <w:szCs w:val="30"/>
        </w:rPr>
      </w:pPr>
      <w:r w:rsidRPr="00892153">
        <w:rPr>
          <w:rFonts w:asciiTheme="majorBidi" w:hAnsiTheme="majorBidi" w:cstheme="majorBidi" w:hint="cs"/>
          <w:sz w:val="30"/>
          <w:szCs w:val="30"/>
          <w:cs/>
        </w:rPr>
        <w:t>การออกและเสนอขายใบสำคัญแสดงสิทธิที่จะซื้อหุ้นสามัญเพิ่มทุนให้แก่กรรมการ</w:t>
      </w:r>
      <w:r w:rsidRPr="008921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92153">
        <w:rPr>
          <w:rFonts w:asciiTheme="majorBidi" w:hAnsiTheme="majorBidi" w:cstheme="majorBidi" w:hint="cs"/>
          <w:sz w:val="30"/>
          <w:szCs w:val="30"/>
          <w:cs/>
        </w:rPr>
        <w:t>ผู้บริหาร และพนักงานของบริษัทและ</w:t>
      </w:r>
      <w:r w:rsidRPr="00892153">
        <w:rPr>
          <w:rFonts w:asciiTheme="majorBidi" w:hAnsiTheme="majorBidi" w:cstheme="majorBidi"/>
          <w:sz w:val="30"/>
          <w:szCs w:val="30"/>
        </w:rPr>
        <w:t>/</w:t>
      </w:r>
      <w:r w:rsidRPr="00892153">
        <w:rPr>
          <w:rFonts w:asciiTheme="majorBidi" w:hAnsiTheme="majorBidi" w:cstheme="majorBidi" w:hint="cs"/>
          <w:sz w:val="30"/>
          <w:szCs w:val="30"/>
          <w:cs/>
        </w:rPr>
        <w:t>หรือบริษัทย่อย</w:t>
      </w:r>
      <w:r w:rsidRPr="008921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92153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8921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92153">
        <w:rPr>
          <w:rFonts w:asciiTheme="majorBidi" w:hAnsiTheme="majorBidi" w:cstheme="majorBidi"/>
          <w:sz w:val="30"/>
          <w:szCs w:val="30"/>
        </w:rPr>
        <w:t>24</w:t>
      </w:r>
      <w:r w:rsidRPr="008921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92153">
        <w:rPr>
          <w:rFonts w:asciiTheme="majorBidi" w:hAnsiTheme="majorBidi" w:cstheme="majorBidi" w:hint="cs"/>
          <w:sz w:val="30"/>
          <w:szCs w:val="30"/>
          <w:cs/>
        </w:rPr>
        <w:t>ล้านหน่วย</w:t>
      </w:r>
    </w:p>
    <w:p w14:paraId="155632BF" w14:textId="16F05CDC" w:rsidR="00AF2C54" w:rsidRPr="00892153" w:rsidRDefault="00AF2C54" w:rsidP="00AF2C54">
      <w:pPr>
        <w:pStyle w:val="ListParagraph"/>
        <w:numPr>
          <w:ilvl w:val="3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/>
        <w:jc w:val="thaiDistribute"/>
        <w:rPr>
          <w:rFonts w:ascii="Angsana New" w:hAnsi="Angsana New"/>
          <w:sz w:val="30"/>
          <w:szCs w:val="30"/>
        </w:rPr>
      </w:pPr>
      <w:r w:rsidRPr="00892153">
        <w:rPr>
          <w:rFonts w:ascii="Angsana New" w:hAnsi="Angsana New" w:hint="cs"/>
          <w:sz w:val="30"/>
          <w:szCs w:val="30"/>
          <w:cs/>
        </w:rPr>
        <w:t>การเพิ่มทุนจดทะเบียนของบริษัท</w:t>
      </w:r>
      <w:r w:rsidRPr="008723FD">
        <w:rPr>
          <w:rFonts w:asciiTheme="majorBidi" w:hAnsiTheme="majorBidi" w:cstheme="majorBidi" w:hint="cs"/>
          <w:sz w:val="30"/>
          <w:szCs w:val="30"/>
          <w:cs/>
        </w:rPr>
        <w:t>อีกจำนวน</w:t>
      </w:r>
      <w:r w:rsidRPr="008723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723FD" w:rsidRPr="008723FD">
        <w:rPr>
          <w:rFonts w:asciiTheme="majorBidi" w:hAnsiTheme="majorBidi" w:cstheme="majorBidi"/>
          <w:sz w:val="30"/>
          <w:szCs w:val="30"/>
        </w:rPr>
        <w:t>12</w:t>
      </w:r>
      <w:r w:rsidRPr="008723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23F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8723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23FD">
        <w:rPr>
          <w:rFonts w:asciiTheme="majorBidi" w:hAnsiTheme="majorBidi" w:cstheme="majorBidi" w:hint="cs"/>
          <w:sz w:val="30"/>
          <w:szCs w:val="30"/>
          <w:cs/>
        </w:rPr>
        <w:t>จากทุนจดทะเบียนเดิม</w:t>
      </w:r>
      <w:r w:rsidRPr="008723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723FD">
        <w:rPr>
          <w:rFonts w:asciiTheme="majorBidi" w:hAnsiTheme="majorBidi" w:cstheme="majorBidi"/>
          <w:sz w:val="30"/>
          <w:szCs w:val="30"/>
        </w:rPr>
        <w:t>300</w:t>
      </w:r>
      <w:r w:rsidRPr="008723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23F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8723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23FD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Pr="008723FD">
        <w:rPr>
          <w:rFonts w:asciiTheme="majorBidi" w:hAnsiTheme="majorBidi" w:cstheme="majorBidi"/>
          <w:sz w:val="30"/>
          <w:szCs w:val="30"/>
          <w:cs/>
        </w:rPr>
        <w:t xml:space="preserve"> 312 </w:t>
      </w:r>
      <w:r w:rsidRPr="008723F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8723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23FD">
        <w:rPr>
          <w:rFonts w:asciiTheme="majorBidi" w:hAnsiTheme="majorBidi" w:cstheme="majorBidi" w:hint="cs"/>
          <w:sz w:val="30"/>
          <w:szCs w:val="30"/>
          <w:cs/>
        </w:rPr>
        <w:t>โดยออกหุ้นสามัญเพิ่มทุนจำนวน</w:t>
      </w:r>
      <w:r w:rsidRPr="008723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723FD" w:rsidRPr="008723FD">
        <w:rPr>
          <w:rFonts w:asciiTheme="majorBidi" w:hAnsiTheme="majorBidi" w:cstheme="majorBidi"/>
          <w:sz w:val="30"/>
          <w:szCs w:val="30"/>
        </w:rPr>
        <w:t>24</w:t>
      </w:r>
      <w:r w:rsidRPr="008723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723FD">
        <w:rPr>
          <w:rFonts w:asciiTheme="majorBidi" w:hAnsiTheme="majorBidi" w:cstheme="majorBidi" w:hint="cs"/>
          <w:sz w:val="30"/>
          <w:szCs w:val="30"/>
          <w:cs/>
        </w:rPr>
        <w:t>ล้านหุ้น</w:t>
      </w:r>
      <w:r w:rsidRPr="00892153">
        <w:rPr>
          <w:sz w:val="30"/>
          <w:szCs w:val="30"/>
          <w:cs/>
        </w:rPr>
        <w:t xml:space="preserve"> </w:t>
      </w:r>
      <w:r w:rsidRPr="00892153">
        <w:rPr>
          <w:rFonts w:ascii="Angsana New" w:hAnsi="Angsana New" w:hint="cs"/>
          <w:sz w:val="30"/>
          <w:szCs w:val="30"/>
          <w:cs/>
        </w:rPr>
        <w:t>มูลค่าหุ้นที่ตราไว้หุ้นละ</w:t>
      </w:r>
      <w:r w:rsidRPr="00892153">
        <w:rPr>
          <w:rFonts w:ascii="Angsana New" w:hAnsi="Angsana New"/>
          <w:sz w:val="30"/>
          <w:szCs w:val="30"/>
          <w:cs/>
        </w:rPr>
        <w:t xml:space="preserve"> </w:t>
      </w:r>
      <w:r w:rsidRPr="00892153">
        <w:rPr>
          <w:rFonts w:ascii="Angsana New" w:hAnsi="Angsana New"/>
          <w:sz w:val="30"/>
          <w:szCs w:val="30"/>
        </w:rPr>
        <w:t>0.5</w:t>
      </w:r>
      <w:r w:rsidRPr="00892153">
        <w:rPr>
          <w:rFonts w:ascii="Angsana New" w:hAnsi="Angsana New"/>
          <w:sz w:val="30"/>
          <w:szCs w:val="30"/>
          <w:cs/>
        </w:rPr>
        <w:t xml:space="preserve"> </w:t>
      </w:r>
      <w:r w:rsidRPr="00892153">
        <w:rPr>
          <w:rFonts w:ascii="Angsana New" w:hAnsi="Angsana New" w:hint="cs"/>
          <w:sz w:val="30"/>
          <w:szCs w:val="30"/>
          <w:cs/>
        </w:rPr>
        <w:t>บาท</w:t>
      </w:r>
      <w:r w:rsidRPr="00892153">
        <w:rPr>
          <w:rFonts w:ascii="Angsana New" w:hAnsi="Angsana New"/>
          <w:sz w:val="30"/>
          <w:szCs w:val="30"/>
          <w:cs/>
        </w:rPr>
        <w:t xml:space="preserve"> </w:t>
      </w:r>
      <w:r w:rsidRPr="00892153">
        <w:rPr>
          <w:rFonts w:ascii="Angsana New" w:hAnsi="Angsana New" w:hint="cs"/>
          <w:sz w:val="30"/>
          <w:szCs w:val="30"/>
          <w:cs/>
        </w:rPr>
        <w:t>เพื่อรองรับการออกและเสนอขายใบสำคัญแสดงสิทธิที่จะซื้อหุ้นสามัญเพิ่มทุนของบริษัทให้แก่กรรมการ</w:t>
      </w:r>
      <w:r w:rsidRPr="00892153">
        <w:rPr>
          <w:rFonts w:ascii="Angsana New" w:hAnsi="Angsana New"/>
          <w:sz w:val="30"/>
          <w:szCs w:val="30"/>
          <w:cs/>
        </w:rPr>
        <w:t xml:space="preserve"> </w:t>
      </w:r>
      <w:r w:rsidRPr="00892153">
        <w:rPr>
          <w:rFonts w:ascii="Angsana New" w:hAnsi="Angsana New" w:hint="cs"/>
          <w:sz w:val="30"/>
          <w:szCs w:val="30"/>
          <w:cs/>
        </w:rPr>
        <w:t>ผู้บริหาร</w:t>
      </w:r>
      <w:r w:rsidRPr="00892153">
        <w:rPr>
          <w:rFonts w:ascii="Angsana New" w:hAnsi="Angsana New"/>
          <w:sz w:val="30"/>
          <w:szCs w:val="30"/>
          <w:cs/>
        </w:rPr>
        <w:t xml:space="preserve"> </w:t>
      </w:r>
      <w:r w:rsidRPr="00892153">
        <w:rPr>
          <w:rFonts w:ascii="Angsana New" w:hAnsi="Angsana New" w:hint="cs"/>
          <w:sz w:val="30"/>
          <w:szCs w:val="30"/>
          <w:cs/>
        </w:rPr>
        <w:t>และพนักงานของบริษัทและ</w:t>
      </w:r>
      <w:r w:rsidRPr="00892153">
        <w:rPr>
          <w:rFonts w:ascii="Angsana New" w:hAnsi="Angsana New"/>
          <w:sz w:val="30"/>
          <w:szCs w:val="30"/>
          <w:cs/>
        </w:rPr>
        <w:t>/</w:t>
      </w:r>
      <w:r w:rsidRPr="00892153">
        <w:rPr>
          <w:rFonts w:ascii="Angsana New" w:hAnsi="Angsana New" w:hint="cs"/>
          <w:sz w:val="30"/>
          <w:szCs w:val="30"/>
          <w:cs/>
        </w:rPr>
        <w:t>หรือบริษัทย่อย ต่อมาเมื่อวันที่</w:t>
      </w:r>
      <w:r w:rsidRPr="00892153">
        <w:rPr>
          <w:rFonts w:ascii="Angsana New" w:hAnsi="Angsana New"/>
          <w:sz w:val="30"/>
          <w:szCs w:val="30"/>
        </w:rPr>
        <w:t xml:space="preserve"> 9 </w:t>
      </w:r>
      <w:r w:rsidRPr="00892153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892153">
        <w:rPr>
          <w:rFonts w:ascii="Angsana New" w:hAnsi="Angsana New"/>
          <w:sz w:val="30"/>
          <w:szCs w:val="30"/>
        </w:rPr>
        <w:t xml:space="preserve">2565 </w:t>
      </w:r>
      <w:r w:rsidRPr="00892153">
        <w:rPr>
          <w:rFonts w:ascii="Angsana New" w:hAnsi="Angsana New" w:hint="cs"/>
          <w:sz w:val="30"/>
          <w:szCs w:val="30"/>
          <w:cs/>
        </w:rPr>
        <w:t>บริษัทได้จดทะเบียนเพิ่มทุนกับ</w:t>
      </w:r>
      <w:r w:rsidRPr="00892153">
        <w:rPr>
          <w:rFonts w:ascii="Angsana New" w:hAnsi="Angsana New"/>
          <w:sz w:val="30"/>
          <w:szCs w:val="30"/>
          <w:cs/>
        </w:rPr>
        <w:t>กระทรวงพาณิชย์</w:t>
      </w:r>
      <w:r w:rsidRPr="00892153">
        <w:rPr>
          <w:rFonts w:ascii="Angsana New" w:hAnsi="Angsana New" w:hint="cs"/>
          <w:sz w:val="30"/>
          <w:szCs w:val="30"/>
          <w:cs/>
        </w:rPr>
        <w:t>เป็นที่เรียบร้อยแล้ว</w:t>
      </w:r>
    </w:p>
    <w:p w14:paraId="22338D98" w14:textId="77777777" w:rsidR="00AF2C54" w:rsidRPr="00873C8E" w:rsidRDefault="00AF2C54" w:rsidP="00AF2C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E1A9F4F" w14:textId="77777777" w:rsidR="00AF2C54" w:rsidRPr="00873C8E" w:rsidRDefault="00AF2C54" w:rsidP="00AF2C5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73C8E">
        <w:rPr>
          <w:rFonts w:ascii="Angsana New" w:hAnsi="Angsana New"/>
          <w:b/>
          <w:bCs/>
          <w:sz w:val="30"/>
          <w:szCs w:val="30"/>
          <w:cs/>
          <w:lang w:val="th-TH"/>
        </w:rPr>
        <w:t>ส่วนงานดำเนินงานและการจำแนกรายได้</w:t>
      </w:r>
    </w:p>
    <w:p w14:paraId="44241789" w14:textId="77777777" w:rsidR="00246062" w:rsidRPr="00873C8E" w:rsidRDefault="00246062" w:rsidP="00EE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4108941" w14:textId="5B3423D7" w:rsidR="00DF4D6D" w:rsidRDefault="00DF4D6D" w:rsidP="00C1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ผู้บริหารพิจารณาว่ากลุ่มบริษัทมี </w:t>
      </w:r>
      <w:r>
        <w:rPr>
          <w:rFonts w:ascii="Angsana New" w:hAnsi="Angsana New" w:cs="Angsana New"/>
          <w:sz w:val="30"/>
          <w:szCs w:val="30"/>
        </w:rPr>
        <w:t xml:space="preserve">2 </w:t>
      </w:r>
      <w:r>
        <w:rPr>
          <w:rFonts w:ascii="Angsana New" w:hAnsi="Angsana New" w:cs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การดำเนินงานของแต่ละส่วนงานที่รายงานของกลุ่มบริษัท โดยสรุปมีดังนี้</w:t>
      </w:r>
    </w:p>
    <w:p w14:paraId="3674BB71" w14:textId="13E12B98" w:rsidR="001B6035" w:rsidRPr="00873C8E" w:rsidRDefault="001B6035" w:rsidP="00C1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3747BDF6" w14:textId="5E7F8C60" w:rsidR="001B6035" w:rsidRPr="00873C8E" w:rsidRDefault="001B6035" w:rsidP="0089362F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873C8E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873C8E">
        <w:rPr>
          <w:rFonts w:ascii="Angsana New" w:hAnsi="Angsana New"/>
          <w:sz w:val="30"/>
          <w:szCs w:val="30"/>
        </w:rPr>
        <w:t>1</w:t>
      </w:r>
      <w:r w:rsidRPr="00873C8E">
        <w:rPr>
          <w:rFonts w:ascii="Angsana New" w:hAnsi="Angsana New"/>
          <w:sz w:val="30"/>
          <w:szCs w:val="30"/>
        </w:rPr>
        <w:t xml:space="preserve"> </w:t>
      </w:r>
      <w:r w:rsidRPr="00873C8E">
        <w:rPr>
          <w:rFonts w:ascii="Angsana New" w:hAnsi="Angsana New"/>
          <w:sz w:val="30"/>
          <w:szCs w:val="30"/>
        </w:rPr>
        <w:tab/>
      </w:r>
      <w:r w:rsidRPr="00873C8E">
        <w:rPr>
          <w:rFonts w:ascii="Angsana New" w:hAnsi="Angsana New"/>
          <w:sz w:val="30"/>
          <w:szCs w:val="30"/>
          <w:cs/>
        </w:rPr>
        <w:t>ส่วนงานจำหน่ายรถยนต์และอุปกรณ์ตกแต่ง</w:t>
      </w:r>
    </w:p>
    <w:p w14:paraId="564F4D06" w14:textId="518F7DF8" w:rsidR="001B6035" w:rsidRPr="00873C8E" w:rsidRDefault="001B6035" w:rsidP="001B675A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873C8E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873C8E">
        <w:rPr>
          <w:rFonts w:ascii="Angsana New" w:hAnsi="Angsana New"/>
          <w:sz w:val="30"/>
          <w:szCs w:val="30"/>
        </w:rPr>
        <w:t>2</w:t>
      </w:r>
      <w:r w:rsidRPr="00873C8E">
        <w:rPr>
          <w:rFonts w:ascii="Angsana New" w:hAnsi="Angsana New"/>
          <w:sz w:val="30"/>
          <w:szCs w:val="30"/>
        </w:rPr>
        <w:t xml:space="preserve"> </w:t>
      </w:r>
      <w:r w:rsidRPr="00873C8E">
        <w:rPr>
          <w:rFonts w:ascii="Angsana New" w:hAnsi="Angsana New"/>
          <w:sz w:val="30"/>
          <w:szCs w:val="30"/>
        </w:rPr>
        <w:tab/>
      </w:r>
      <w:r w:rsidRPr="00873C8E">
        <w:rPr>
          <w:rFonts w:ascii="Angsana New" w:hAnsi="Angsana New"/>
          <w:sz w:val="30"/>
          <w:szCs w:val="30"/>
          <w:cs/>
        </w:rPr>
        <w:t>ส่วนงานบริการซ่อมบำรุงและจำหน่ายอะไหล่</w:t>
      </w:r>
    </w:p>
    <w:p w14:paraId="2B6B13E9" w14:textId="1649F910" w:rsidR="00DF4D6D" w:rsidRDefault="00262E27" w:rsidP="00DF4D6D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</w:p>
    <w:p w14:paraId="7CAE93CE" w14:textId="2B8A2208" w:rsidR="008B1316" w:rsidRDefault="00DF4D6D" w:rsidP="00001F3A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873C8E">
        <w:rPr>
          <w:rFonts w:ascii="Angsana New" w:hAnsi="Angsana New" w:cs="Angsana New"/>
          <w:sz w:val="30"/>
          <w:szCs w:val="30"/>
          <w:cs/>
        </w:rPr>
        <w:lastRenderedPageBreak/>
        <w:t>ข้อมูลผลการดำเนินงานของแต่ละส่วนงาน</w:t>
      </w:r>
      <w:r>
        <w:rPr>
          <w:rFonts w:ascii="Angsana New" w:hAnsi="Angsana New" w:cs="Angsana New" w:hint="cs"/>
          <w:sz w:val="30"/>
          <w:szCs w:val="30"/>
          <w:cs/>
        </w:rPr>
        <w:t xml:space="preserve">วัดโดยใช้กำไรก่อนหักต้นทุนทางการเงิน ภาษีเงินได้ ค่าเสื่อมราคาและค่าตัดจำหน่ายของส่วนงาน </w:t>
      </w:r>
      <w:r w:rsidRPr="00873C8E">
        <w:rPr>
          <w:rFonts w:ascii="Angsana New" w:hAnsi="Angsana New" w:cs="Angsana New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ผู้บริหารเชื่อว่าการใช้กำไรก่อนหัก</w:t>
      </w:r>
      <w:r w:rsidRPr="00873C8E">
        <w:rPr>
          <w:rFonts w:ascii="Angsana New" w:hAnsi="Angsana New" w:cs="Angsana New" w:hint="cs"/>
          <w:sz w:val="30"/>
          <w:szCs w:val="30"/>
          <w:cs/>
        </w:rPr>
        <w:t>ต้นทุนทางการเงิน</w:t>
      </w:r>
      <w:r w:rsidRPr="00873C8E">
        <w:rPr>
          <w:rFonts w:ascii="Angsana New" w:hAnsi="Angsana New" w:cs="Angsana New"/>
          <w:sz w:val="30"/>
          <w:szCs w:val="30"/>
          <w:cs/>
        </w:rPr>
        <w:t xml:space="preserve"> ภาษีเงินได้ ค่าเสื่อมราคาและค่าตัดจำหน่าย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</w:t>
      </w:r>
      <w:r>
        <w:rPr>
          <w:rFonts w:ascii="Angsana New" w:hAnsi="Angsana New" w:cs="Angsana New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506935A1" w14:textId="77777777" w:rsidR="008B1316" w:rsidRPr="00424B34" w:rsidRDefault="008B1316" w:rsidP="008B1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</w:p>
    <w:tbl>
      <w:tblPr>
        <w:tblW w:w="953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36"/>
        <w:gridCol w:w="936"/>
        <w:gridCol w:w="236"/>
        <w:gridCol w:w="936"/>
        <w:gridCol w:w="236"/>
        <w:gridCol w:w="936"/>
        <w:gridCol w:w="236"/>
        <w:gridCol w:w="936"/>
        <w:gridCol w:w="236"/>
        <w:gridCol w:w="936"/>
        <w:gridCol w:w="236"/>
        <w:gridCol w:w="936"/>
      </w:tblGrid>
      <w:tr w:rsidR="008B1316" w:rsidRPr="009F6A5E" w14:paraId="06E8CD8B" w14:textId="77777777" w:rsidTr="00D956AF">
        <w:trPr>
          <w:trHeight w:val="218"/>
          <w:tblHeader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3B3BA0" w14:textId="77777777" w:rsidR="008B1316" w:rsidRPr="009F6A5E" w:rsidRDefault="008B1316" w:rsidP="00D9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96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4E6B56AB" w14:textId="77777777" w:rsidR="008B1316" w:rsidRDefault="008B1316" w:rsidP="00D9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347E8F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8B1316" w:rsidRPr="009F6A5E" w14:paraId="38524F14" w14:textId="77777777" w:rsidTr="00D956AF">
        <w:trPr>
          <w:trHeight w:val="218"/>
          <w:tblHeader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2204CB" w14:textId="77777777" w:rsidR="008B1316" w:rsidRPr="009F6A5E" w:rsidRDefault="008B1316" w:rsidP="00D9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EBB89" w14:textId="77777777" w:rsidR="008B1316" w:rsidRPr="00EF51EB" w:rsidRDefault="008B1316" w:rsidP="00D9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F51E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D3DCE" w14:textId="77777777" w:rsidR="008B1316" w:rsidRPr="00EF51EB" w:rsidRDefault="008B1316" w:rsidP="00D9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8C2CD" w14:textId="77777777" w:rsidR="008B1316" w:rsidRPr="00EF51EB" w:rsidRDefault="008B1316" w:rsidP="00D9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F51E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ส่วนงานบริการ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630CE" w14:textId="77777777" w:rsidR="008B1316" w:rsidRPr="00EF51EB" w:rsidRDefault="008B1316" w:rsidP="00D9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02B0BC2" w14:textId="77777777" w:rsidR="008B1316" w:rsidRPr="00EF51EB" w:rsidRDefault="008B1316" w:rsidP="00D9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E6EB871" w14:textId="77777777" w:rsidR="008B1316" w:rsidRPr="00EF51EB" w:rsidRDefault="008B1316" w:rsidP="00D9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48A68BE9" w14:textId="77777777" w:rsidR="008B1316" w:rsidRPr="00EF51EB" w:rsidRDefault="008B1316" w:rsidP="00D9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B1316" w:rsidRPr="009F6A5E" w14:paraId="38E3FC3E" w14:textId="77777777" w:rsidTr="00D956AF">
        <w:trPr>
          <w:trHeight w:val="218"/>
          <w:tblHeader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B091B9" w14:textId="77777777" w:rsidR="008B1316" w:rsidRPr="009F6A5E" w:rsidRDefault="008B1316" w:rsidP="00D9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34FC8" w14:textId="77777777" w:rsidR="008B1316" w:rsidRPr="00EF51EB" w:rsidRDefault="008B1316" w:rsidP="00D9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F51E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รถยนต์และ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882E0" w14:textId="77777777" w:rsidR="008B1316" w:rsidRPr="00EF51EB" w:rsidRDefault="008B1316" w:rsidP="00D9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18F55" w14:textId="77777777" w:rsidR="008B1316" w:rsidRPr="00EF51EB" w:rsidRDefault="008B1316" w:rsidP="00D9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F51E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ซ่อมบำรุงและ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4A66B" w14:textId="77777777" w:rsidR="008B1316" w:rsidRPr="00EF51EB" w:rsidRDefault="008B1316" w:rsidP="00D9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B0117FD" w14:textId="77777777" w:rsidR="008B1316" w:rsidRPr="00EF51EB" w:rsidRDefault="008B1316" w:rsidP="00D9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401F278" w14:textId="77777777" w:rsidR="008B1316" w:rsidRPr="00EF51EB" w:rsidRDefault="008B1316" w:rsidP="00D9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9BFA9DB" w14:textId="77777777" w:rsidR="008B1316" w:rsidRPr="00EF51EB" w:rsidRDefault="008B1316" w:rsidP="00D9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B1316" w:rsidRPr="009F6A5E" w14:paraId="6BC91F63" w14:textId="77777777" w:rsidTr="00D956AF">
        <w:trPr>
          <w:trHeight w:val="218"/>
          <w:tblHeader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50AD85" w14:textId="77777777" w:rsidR="008B1316" w:rsidRPr="009F6A5E" w:rsidRDefault="008B1316" w:rsidP="00D9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D765F" w14:textId="77777777" w:rsidR="008B1316" w:rsidRPr="00EF51EB" w:rsidRDefault="008B1316" w:rsidP="00D9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F51E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2F70C" w14:textId="77777777" w:rsidR="008B1316" w:rsidRPr="00EF51EB" w:rsidRDefault="008B1316" w:rsidP="00D9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C6DB6" w14:textId="77777777" w:rsidR="008B1316" w:rsidRPr="00EF51EB" w:rsidRDefault="008B1316" w:rsidP="00D9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F51E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9BDC0" w14:textId="77777777" w:rsidR="008B1316" w:rsidRPr="00EF51EB" w:rsidRDefault="008B1316" w:rsidP="00D9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vAlign w:val="bottom"/>
          </w:tcPr>
          <w:p w14:paraId="7FA15865" w14:textId="77777777" w:rsidR="008B1316" w:rsidRPr="00EF51EB" w:rsidRDefault="008B1316" w:rsidP="00D95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EF51E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B1316" w:rsidRPr="009F6A5E" w14:paraId="3A154963" w14:textId="77777777" w:rsidTr="00D956AF">
        <w:trPr>
          <w:trHeight w:val="218"/>
          <w:tblHeader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C60D2E" w14:textId="77777777" w:rsidR="008B1316" w:rsidRPr="009F6A5E" w:rsidRDefault="008B1316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46D0F" w14:textId="6A3AE2F3" w:rsidR="008B1316" w:rsidRPr="009F6A5E" w:rsidRDefault="008B1316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8C000" w14:textId="77777777" w:rsidR="008B1316" w:rsidRPr="009F6A5E" w:rsidRDefault="008B1316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A9AE3" w14:textId="4DD377A9" w:rsidR="008B1316" w:rsidRPr="009F6A5E" w:rsidRDefault="008B1316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4DCF7" w14:textId="77777777" w:rsidR="008B1316" w:rsidRPr="009F6A5E" w:rsidRDefault="008B1316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DDC27" w14:textId="424F5271" w:rsidR="008B1316" w:rsidRPr="009F6A5E" w:rsidRDefault="008B1316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397A4" w14:textId="77777777" w:rsidR="008B1316" w:rsidRPr="009F6A5E" w:rsidRDefault="008B1316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D2F63" w14:textId="2DB02FF1" w:rsidR="008B1316" w:rsidRPr="009F6A5E" w:rsidRDefault="008B1316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FEDBD" w14:textId="77777777" w:rsidR="008B1316" w:rsidRPr="009F6A5E" w:rsidRDefault="008B1316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DE04068" w14:textId="092F3CE4" w:rsidR="008B1316" w:rsidRPr="009F6A5E" w:rsidRDefault="008B1316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bottom"/>
          </w:tcPr>
          <w:p w14:paraId="6F1399F7" w14:textId="77777777" w:rsidR="008B1316" w:rsidRPr="009F6A5E" w:rsidRDefault="008B1316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5E067DCF" w14:textId="4B8BEBF4" w:rsidR="008B1316" w:rsidRPr="009F6A5E" w:rsidRDefault="008B1316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2564</w:t>
            </w:r>
          </w:p>
        </w:tc>
      </w:tr>
      <w:tr w:rsidR="008B1316" w:rsidRPr="009F6A5E" w14:paraId="2C7B1772" w14:textId="77777777" w:rsidTr="00D956AF">
        <w:trPr>
          <w:trHeight w:val="218"/>
          <w:tblHeader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AD36FA" w14:textId="77777777" w:rsidR="008B1316" w:rsidRPr="009F6A5E" w:rsidRDefault="008B1316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796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5922F0C2" w14:textId="77777777" w:rsidR="008B1316" w:rsidRDefault="008B1316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0B008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1316" w:rsidRPr="009F6A5E" w14:paraId="5EFB649B" w14:textId="77777777" w:rsidTr="00D956AF">
        <w:trPr>
          <w:trHeight w:val="218"/>
        </w:trPr>
        <w:tc>
          <w:tcPr>
            <w:tcW w:w="27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3F4982" w14:textId="77777777" w:rsidR="008B1316" w:rsidRPr="00424B34" w:rsidRDefault="008B1316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24B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3B294" w14:textId="77777777" w:rsidR="008B1316" w:rsidRDefault="008B1316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6B401" w14:textId="77777777" w:rsidR="008B1316" w:rsidRPr="009F6A5E" w:rsidRDefault="008B1316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454D8" w14:textId="77777777" w:rsidR="008B1316" w:rsidRDefault="008B1316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7AB13" w14:textId="77777777" w:rsidR="008B1316" w:rsidRPr="009F6A5E" w:rsidRDefault="008B1316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AD21F" w14:textId="77777777" w:rsidR="008B1316" w:rsidRDefault="008B1316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B970D" w14:textId="77777777" w:rsidR="008B1316" w:rsidRPr="009F6A5E" w:rsidRDefault="008B1316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E9282" w14:textId="77777777" w:rsidR="008B1316" w:rsidRDefault="008B1316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75553" w14:textId="77777777" w:rsidR="008B1316" w:rsidRPr="009F6A5E" w:rsidRDefault="008B1316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3A1131A9" w14:textId="77777777" w:rsidR="008B1316" w:rsidRDefault="008B1316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0AAF870" w14:textId="77777777" w:rsidR="008B1316" w:rsidRPr="009F6A5E" w:rsidRDefault="008B1316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4" w:right="-2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7A09A492" w14:textId="77777777" w:rsidR="008B1316" w:rsidRDefault="008B1316" w:rsidP="008B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</w:tr>
      <w:tr w:rsidR="00EE3E17" w:rsidRPr="009F6A5E" w14:paraId="0BC79E14" w14:textId="77777777" w:rsidTr="00D956AF">
        <w:trPr>
          <w:trHeight w:val="421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F79FA" w14:textId="77777777" w:rsidR="00EE3E17" w:rsidRPr="009F6A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D076CB3" w14:textId="6A22CE94" w:rsidR="00EE3E17" w:rsidRPr="009F6A5E" w:rsidRDefault="00EE3E17" w:rsidP="000E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1623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709</w:t>
            </w:r>
            <w:r w:rsidRPr="00A1623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A1623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568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0E1D2B0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25C849A" w14:textId="1428A8A2" w:rsidR="00EE3E17" w:rsidRPr="008D085E" w:rsidRDefault="00EE3E17" w:rsidP="000E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14593">
              <w:rPr>
                <w:rFonts w:ascii="Angsana New" w:hAnsi="Angsana New" w:cs="Angsana New"/>
                <w:color w:val="000000"/>
                <w:sz w:val="30"/>
                <w:szCs w:val="30"/>
              </w:rPr>
              <w:t>639,163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257D98B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F417BEB" w14:textId="7874C00A" w:rsidR="00EE3E17" w:rsidRPr="008D085E" w:rsidRDefault="00EE3E17" w:rsidP="000E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62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217,786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E3BB8B8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42A3639" w14:textId="43BC6459" w:rsidR="00EE3E17" w:rsidRPr="008D085E" w:rsidRDefault="00EE3E17" w:rsidP="000E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145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193,941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26EF835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634D862" w14:textId="1AAE353B" w:rsidR="00EE3E17" w:rsidRPr="008D085E" w:rsidRDefault="00EE3E17" w:rsidP="000E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62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927,354</w:t>
            </w:r>
          </w:p>
        </w:tc>
        <w:tc>
          <w:tcPr>
            <w:tcW w:w="236" w:type="dxa"/>
            <w:vAlign w:val="bottom"/>
          </w:tcPr>
          <w:p w14:paraId="045DD3E3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E966C5B" w14:textId="160C7F5D" w:rsidR="00EE3E17" w:rsidRPr="008D085E" w:rsidRDefault="00EE3E17" w:rsidP="000E0C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145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833,104</w:t>
            </w:r>
          </w:p>
        </w:tc>
      </w:tr>
      <w:tr w:rsidR="00EE3E17" w:rsidRPr="009F6A5E" w14:paraId="38E4E6E9" w14:textId="77777777" w:rsidTr="00D956AF">
        <w:trPr>
          <w:trHeight w:val="10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80F87" w14:textId="77777777" w:rsidR="00EE3E17" w:rsidRPr="009F6A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F6A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48729A" w14:textId="545BEE17" w:rsidR="00EE3E17" w:rsidRPr="00E27A65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1623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709,568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15F81" w14:textId="77777777" w:rsidR="00EE3E17" w:rsidRPr="00E27A65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999E5E" w14:textId="28555720" w:rsidR="00EE3E17" w:rsidRPr="00347E8F" w:rsidRDefault="00EE3E17" w:rsidP="00800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1459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639,163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D796E" w14:textId="77777777" w:rsidR="00EE3E17" w:rsidRPr="00347E8F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083F69" w14:textId="31F82BC1" w:rsidR="00EE3E17" w:rsidRPr="00347E8F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62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217,786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57FCD" w14:textId="77777777" w:rsidR="00EE3E17" w:rsidRPr="00347E8F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B4C173" w14:textId="37E5789D" w:rsidR="00EE3E17" w:rsidRPr="00347E8F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145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193,941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E3AC9" w14:textId="77777777" w:rsidR="00EE3E17" w:rsidRPr="00347E8F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1FAFA" w14:textId="283CCDC9" w:rsidR="00EE3E17" w:rsidRPr="00347E8F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623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927,354</w:t>
            </w:r>
          </w:p>
        </w:tc>
        <w:tc>
          <w:tcPr>
            <w:tcW w:w="236" w:type="dxa"/>
            <w:vAlign w:val="bottom"/>
          </w:tcPr>
          <w:p w14:paraId="60960702" w14:textId="77777777" w:rsidR="00EE3E17" w:rsidRPr="00347E8F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7CEC9" w14:textId="33B3BC90" w:rsidR="00EE3E17" w:rsidRPr="00347E8F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145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833,104</w:t>
            </w:r>
          </w:p>
        </w:tc>
      </w:tr>
      <w:tr w:rsidR="00EE3E17" w:rsidRPr="008D085E" w14:paraId="321D806D" w14:textId="77777777" w:rsidTr="00D956AF">
        <w:trPr>
          <w:trHeight w:val="38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7B5615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6A22A83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45B6FD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B89C1C1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EDAEBA5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F8EED50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932DDC4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F72A1E3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BB95AB4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20D9920B" w14:textId="77777777" w:rsidR="00EE3E17" w:rsidRPr="008D085E" w:rsidRDefault="00EE3E17" w:rsidP="00EE3E17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5C483FD" w14:textId="77777777" w:rsidR="00EE3E17" w:rsidRPr="008D085E" w:rsidRDefault="00EE3E17" w:rsidP="00EE3E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6F087280" w14:textId="77777777" w:rsidR="00EE3E17" w:rsidRPr="008D085E" w:rsidRDefault="00EE3E17" w:rsidP="00EE3E1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</w:tr>
      <w:tr w:rsidR="00EE3E17" w:rsidRPr="009F6A5E" w14:paraId="65D628B6" w14:textId="77777777" w:rsidTr="00D956AF">
        <w:trPr>
          <w:trHeight w:val="65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D4AD0A" w14:textId="77777777" w:rsidR="00EE3E17" w:rsidRPr="009F6A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EBITDA 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9FF317F" w14:textId="65C9B887" w:rsidR="00EE3E17" w:rsidRPr="009F6A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1623C">
              <w:rPr>
                <w:rFonts w:ascii="Angsana New" w:hAnsi="Angsana New" w:cs="Angsana New"/>
                <w:color w:val="000000"/>
                <w:sz w:val="30"/>
                <w:szCs w:val="30"/>
              </w:rPr>
              <w:t>45,481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1ABF4F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32A224C" w14:textId="1FC41AA3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14593">
              <w:rPr>
                <w:rFonts w:ascii="Angsana New" w:hAnsi="Angsana New" w:cs="Angsana New"/>
                <w:color w:val="000000"/>
                <w:sz w:val="30"/>
                <w:szCs w:val="30"/>
              </w:rPr>
              <w:t>36,344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72AD53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47042AF" w14:textId="18B3692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62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60,773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1BB253E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390840E" w14:textId="3140685E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145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62,129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26E055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078EF26" w14:textId="3FAF5815" w:rsidR="00EE3E17" w:rsidRPr="008D085E" w:rsidRDefault="00EE3E17" w:rsidP="00EE3E17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A162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106,254</w:t>
            </w:r>
          </w:p>
        </w:tc>
        <w:tc>
          <w:tcPr>
            <w:tcW w:w="236" w:type="dxa"/>
            <w:vAlign w:val="bottom"/>
          </w:tcPr>
          <w:p w14:paraId="1A7B6F95" w14:textId="77777777" w:rsidR="00EE3E17" w:rsidRPr="008D085E" w:rsidRDefault="00EE3E17" w:rsidP="00EE3E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16" w:hanging="108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36" w:type="dxa"/>
            <w:vAlign w:val="bottom"/>
          </w:tcPr>
          <w:p w14:paraId="0C745464" w14:textId="1FCAC7BD" w:rsidR="00EE3E17" w:rsidRPr="008D085E" w:rsidRDefault="00EE3E17" w:rsidP="0080051B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914593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98,473</w:t>
            </w:r>
          </w:p>
        </w:tc>
      </w:tr>
      <w:tr w:rsidR="00EE3E17" w:rsidRPr="009F6A5E" w14:paraId="3275674C" w14:textId="77777777" w:rsidTr="00D956AF">
        <w:trPr>
          <w:trHeight w:val="281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63E4CAA5" w14:textId="77777777" w:rsidR="00EE3E17" w:rsidRPr="009F6A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B3F17CC" w14:textId="77777777" w:rsidR="00EE3E17" w:rsidRPr="009F6A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E80D09E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ECFF944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B9A8491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1DC6082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E6F06AF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4604EE7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BFB9E7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4F4B9F6B" w14:textId="44D30315" w:rsidR="00EE3E17" w:rsidRPr="008D085E" w:rsidRDefault="00EE3E17" w:rsidP="00EE3E17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162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(25,127)</w:t>
            </w:r>
          </w:p>
        </w:tc>
        <w:tc>
          <w:tcPr>
            <w:tcW w:w="236" w:type="dxa"/>
            <w:vAlign w:val="bottom"/>
          </w:tcPr>
          <w:p w14:paraId="232FB72C" w14:textId="77777777" w:rsidR="00EE3E17" w:rsidRPr="008D085E" w:rsidRDefault="00EE3E17" w:rsidP="00EE3E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7892CAA7" w14:textId="390083B5" w:rsidR="00EE3E17" w:rsidRPr="008D085E" w:rsidRDefault="00EE3E17" w:rsidP="00EE3E1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45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(19,923)</w:t>
            </w:r>
          </w:p>
        </w:tc>
      </w:tr>
      <w:tr w:rsidR="00EE3E17" w:rsidRPr="009F6A5E" w14:paraId="5C0D97D0" w14:textId="77777777" w:rsidTr="00D956AF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5D08A78C" w14:textId="77777777" w:rsidR="00EE3E17" w:rsidRPr="009F6A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0109701" w14:textId="77777777" w:rsidR="00EE3E17" w:rsidRPr="009F6A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77DBF7C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E279B69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820128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67338AB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D51C97F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5ABCAA7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8A4761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45E11E7E" w14:textId="6E2A1438" w:rsidR="00EE3E17" w:rsidRPr="008D085E" w:rsidRDefault="00EE3E17" w:rsidP="00EE3E17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162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(8,888)</w:t>
            </w:r>
          </w:p>
        </w:tc>
        <w:tc>
          <w:tcPr>
            <w:tcW w:w="236" w:type="dxa"/>
            <w:vAlign w:val="bottom"/>
          </w:tcPr>
          <w:p w14:paraId="685BA1D6" w14:textId="77777777" w:rsidR="00EE3E17" w:rsidRPr="008D085E" w:rsidRDefault="00EE3E17" w:rsidP="00EE3E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1E5C7552" w14:textId="472FE3B8" w:rsidR="00EE3E17" w:rsidRPr="008D085E" w:rsidRDefault="00EE3E17" w:rsidP="00EE3E1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45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(8,363)</w:t>
            </w:r>
          </w:p>
        </w:tc>
      </w:tr>
      <w:tr w:rsidR="00EE3E17" w:rsidRPr="009F6A5E" w14:paraId="5CFB92C0" w14:textId="77777777" w:rsidTr="00D956AF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1085FC47" w14:textId="77777777" w:rsidR="00EE3E17" w:rsidRPr="009F6A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F2BF0FA" w14:textId="77777777" w:rsidR="00EE3E17" w:rsidRPr="009F6A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3C8A812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3E4A11D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505C8EE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9F9FB72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6302BF8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1137D9E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3C6FCE6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33E0EFFA" w14:textId="5F568F25" w:rsidR="00EE3E17" w:rsidRPr="008D085E" w:rsidRDefault="00EE3E17" w:rsidP="00EE3E17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3D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(7,463)</w:t>
            </w:r>
          </w:p>
        </w:tc>
        <w:tc>
          <w:tcPr>
            <w:tcW w:w="236" w:type="dxa"/>
            <w:vAlign w:val="bottom"/>
          </w:tcPr>
          <w:p w14:paraId="57631D5D" w14:textId="77777777" w:rsidR="00EE3E17" w:rsidRPr="008D085E" w:rsidRDefault="00EE3E17" w:rsidP="00EE3E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106A66EF" w14:textId="134856AF" w:rsidR="00EE3E17" w:rsidRPr="008D085E" w:rsidRDefault="00EE3E17" w:rsidP="00EE3E1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45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(5,512)</w:t>
            </w:r>
          </w:p>
        </w:tc>
      </w:tr>
      <w:tr w:rsidR="00EE3E17" w:rsidRPr="009F6A5E" w14:paraId="4FE79E26" w14:textId="77777777" w:rsidTr="00D956AF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3A39A4DF" w14:textId="77777777" w:rsidR="00EE3E17" w:rsidRPr="009F6A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076BFAD" w14:textId="77777777" w:rsidR="00EE3E17" w:rsidRPr="009F6A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6A42051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178C6C7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16E83CD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7C3428F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8DD6827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0F171D6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A91E7E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803BC6F" w14:textId="77777777" w:rsidR="00EE3E17" w:rsidRPr="008D085E" w:rsidRDefault="00EE3E17" w:rsidP="00EE3E17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260E77B" w14:textId="77777777" w:rsidR="00EE3E17" w:rsidRPr="008D085E" w:rsidRDefault="00EE3E17" w:rsidP="00EE3E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0A9D4EE0" w14:textId="77777777" w:rsidR="00EE3E17" w:rsidRPr="008D085E" w:rsidRDefault="00EE3E17" w:rsidP="00EE3E1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E3E17" w:rsidRPr="009F6A5E" w14:paraId="2CD60E9B" w14:textId="77777777" w:rsidTr="00D956AF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03AAE92E" w14:textId="77777777" w:rsidR="00EE3E17" w:rsidRPr="009F6A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EC0473A" w14:textId="77777777" w:rsidR="00EE3E17" w:rsidRPr="009F6A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1795AC8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79C74E8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83DE8B5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A154E54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E6ADFFC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51F7694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314CFCD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7074C29D" w14:textId="16BE6060" w:rsidR="00EE3E17" w:rsidRPr="008D085E" w:rsidRDefault="00EE3E17" w:rsidP="00EE3E17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162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(52,963)</w:t>
            </w:r>
          </w:p>
        </w:tc>
        <w:tc>
          <w:tcPr>
            <w:tcW w:w="236" w:type="dxa"/>
            <w:vAlign w:val="bottom"/>
          </w:tcPr>
          <w:p w14:paraId="4A5AE464" w14:textId="77777777" w:rsidR="00EE3E17" w:rsidRPr="008D085E" w:rsidRDefault="00EE3E17" w:rsidP="00EE3E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1BF8A4C6" w14:textId="7470E5FA" w:rsidR="00EE3E17" w:rsidRPr="008D085E" w:rsidRDefault="00EE3E17" w:rsidP="00EE3E1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1459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(48,543)</w:t>
            </w:r>
          </w:p>
        </w:tc>
      </w:tr>
      <w:tr w:rsidR="00EE3E17" w:rsidRPr="009F6A5E" w14:paraId="441329B0" w14:textId="77777777" w:rsidTr="00D956AF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B1F82" w14:textId="77777777" w:rsidR="00EE3E17" w:rsidRPr="009F6A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EF497D6" w14:textId="77777777" w:rsidR="00EE3E17" w:rsidRPr="009F6A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871F63D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70041A1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FE26B31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C372F5D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20C04D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F7E28AE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EB8BD4" w14:textId="77777777" w:rsidR="00EE3E17" w:rsidRPr="008D085E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01E27" w14:textId="208405DD" w:rsidR="00EE3E17" w:rsidRPr="008D085E" w:rsidRDefault="00EE3E17" w:rsidP="00EE3E17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A3D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11,813</w:t>
            </w:r>
          </w:p>
        </w:tc>
        <w:tc>
          <w:tcPr>
            <w:tcW w:w="236" w:type="dxa"/>
            <w:vAlign w:val="bottom"/>
          </w:tcPr>
          <w:p w14:paraId="2A71ABB7" w14:textId="77777777" w:rsidR="00EE3E17" w:rsidRPr="008D085E" w:rsidRDefault="00EE3E17" w:rsidP="00EE3E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55462" w14:textId="1B8AF6E0" w:rsidR="00EE3E17" w:rsidRPr="008D085E" w:rsidRDefault="00EE3E17" w:rsidP="00EE3E1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45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16,132</w:t>
            </w:r>
          </w:p>
        </w:tc>
      </w:tr>
      <w:tr w:rsidR="00EE3E17" w:rsidRPr="00424B34" w14:paraId="03CA7EA4" w14:textId="77777777" w:rsidTr="00D956AF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328F8" w14:textId="77777777" w:rsidR="00EE3E17" w:rsidRPr="00424B34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BB77860" w14:textId="77777777" w:rsidR="00EE3E17" w:rsidRPr="00424B34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891E340" w14:textId="77777777" w:rsidR="00EE3E17" w:rsidRPr="00424B34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FC7E924" w14:textId="77777777" w:rsidR="00EE3E17" w:rsidRPr="00424B34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347CA37" w14:textId="77777777" w:rsidR="00EE3E17" w:rsidRPr="00424B34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4258C68" w14:textId="77777777" w:rsidR="00EE3E17" w:rsidRPr="00424B34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F881EE4" w14:textId="77777777" w:rsidR="00EE3E17" w:rsidRPr="00424B34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415D1A5" w14:textId="77777777" w:rsidR="00EE3E17" w:rsidRPr="00424B34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4185EFD" w14:textId="77777777" w:rsidR="00EE3E17" w:rsidRPr="00424B34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5600E4A7" w14:textId="77777777" w:rsidR="00EE3E17" w:rsidRPr="00424B34" w:rsidRDefault="00EE3E17" w:rsidP="00EE3E17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B50C536" w14:textId="77777777" w:rsidR="00EE3E17" w:rsidRPr="00424B34" w:rsidRDefault="00EE3E17" w:rsidP="00EE3E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64AAB40F" w14:textId="77777777" w:rsidR="00EE3E17" w:rsidRPr="00424B34" w:rsidRDefault="00EE3E17" w:rsidP="00EE3E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</w:tr>
      <w:tr w:rsidR="00EE3E17" w:rsidRPr="009F6A5E" w14:paraId="21F8E66F" w14:textId="77777777" w:rsidTr="00D956AF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90F3B" w14:textId="77777777" w:rsidR="00EE3E17" w:rsidRPr="00424B34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สินทรัพย์ส่วนงาน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B7A0001" w14:textId="77777777" w:rsidR="00EE3E17" w:rsidRPr="00424B34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5F21B3" w14:textId="77777777" w:rsidR="00EE3E17" w:rsidRPr="00424B34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69C82E7" w14:textId="77777777" w:rsidR="00EE3E17" w:rsidRPr="00424B34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D56BE92" w14:textId="77777777" w:rsidR="00EE3E17" w:rsidRPr="00424B34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3D9BB09" w14:textId="77777777" w:rsidR="00EE3E17" w:rsidRPr="00424B34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E9137F" w14:textId="77777777" w:rsidR="00EE3E17" w:rsidRPr="00424B34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29DD70F" w14:textId="77777777" w:rsidR="00EE3E17" w:rsidRPr="00424B34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C505841" w14:textId="77777777" w:rsidR="00EE3E17" w:rsidRPr="00424B34" w:rsidRDefault="00EE3E17" w:rsidP="00EE3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1568E8E" w14:textId="77777777" w:rsidR="00EE3E17" w:rsidRPr="00424B34" w:rsidRDefault="00EE3E17" w:rsidP="00EE3E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0A7A85E" w14:textId="77777777" w:rsidR="00EE3E17" w:rsidRPr="00424B34" w:rsidRDefault="00EE3E17" w:rsidP="00EE3E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0AF2DC44" w14:textId="77777777" w:rsidR="00EE3E17" w:rsidRPr="00424B34" w:rsidRDefault="00EE3E17" w:rsidP="00EE3E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710FB" w:rsidRPr="00C24C80" w14:paraId="079965F2" w14:textId="77777777" w:rsidTr="00D956AF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CFFF9" w14:textId="77777777" w:rsidR="007710FB" w:rsidRPr="00424B34" w:rsidRDefault="007710FB" w:rsidP="0077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มิถุนายน/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E4D084" w14:textId="06B8FA86" w:rsidR="007710FB" w:rsidRPr="00424B34" w:rsidRDefault="007710FB" w:rsidP="0077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1623C">
              <w:rPr>
                <w:rFonts w:ascii="Angsana New" w:hAnsi="Angsana New" w:cs="Angsana New"/>
                <w:color w:val="000000"/>
                <w:sz w:val="30"/>
                <w:szCs w:val="30"/>
              </w:rPr>
              <w:t>282,198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42048B8" w14:textId="77777777" w:rsidR="007710FB" w:rsidRPr="00424B34" w:rsidRDefault="007710FB" w:rsidP="0077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92A2D9" w14:textId="1D8C5909" w:rsidR="007710FB" w:rsidRPr="00C24C80" w:rsidRDefault="007710FB" w:rsidP="0077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4C80">
              <w:rPr>
                <w:rFonts w:ascii="Angsana New" w:hAnsi="Angsana New" w:cs="Angsana New"/>
                <w:color w:val="000000"/>
                <w:sz w:val="30"/>
                <w:szCs w:val="30"/>
              </w:rPr>
              <w:t>392,402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57E16CE" w14:textId="77777777" w:rsidR="007710FB" w:rsidRPr="00C24C80" w:rsidRDefault="007710FB" w:rsidP="0077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3DAA9D" w14:textId="35D5AF12" w:rsidR="007710FB" w:rsidRPr="00C24C80" w:rsidRDefault="007710FB" w:rsidP="0077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4C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456,024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C71157" w14:textId="77777777" w:rsidR="007710FB" w:rsidRPr="00C24C80" w:rsidRDefault="007710FB" w:rsidP="0077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F11B4E" w14:textId="2CA57F03" w:rsidR="007710FB" w:rsidRPr="00C24C80" w:rsidRDefault="007710FB" w:rsidP="0077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4C80">
              <w:rPr>
                <w:rFonts w:ascii="Angsana New" w:hAnsi="Angsana New" w:cs="Angsana New"/>
                <w:color w:val="000000"/>
                <w:sz w:val="30"/>
                <w:szCs w:val="30"/>
              </w:rPr>
              <w:t>409,444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B18455" w14:textId="77777777" w:rsidR="007710FB" w:rsidRPr="00C24C80" w:rsidRDefault="007710FB" w:rsidP="0077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712E9A9A" w14:textId="03E1B19A" w:rsidR="007710FB" w:rsidRPr="00C24C80" w:rsidRDefault="007710FB" w:rsidP="0077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4C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738,222</w:t>
            </w:r>
          </w:p>
        </w:tc>
        <w:tc>
          <w:tcPr>
            <w:tcW w:w="236" w:type="dxa"/>
            <w:vAlign w:val="bottom"/>
          </w:tcPr>
          <w:p w14:paraId="23EDEB2D" w14:textId="77777777" w:rsidR="007710FB" w:rsidRPr="00C24C80" w:rsidRDefault="007710FB" w:rsidP="007710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7963E01B" w14:textId="333CA518" w:rsidR="007710FB" w:rsidRPr="00C24C80" w:rsidRDefault="007710FB" w:rsidP="0077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4C80">
              <w:rPr>
                <w:rFonts w:ascii="Angsana New" w:hAnsi="Angsana New" w:cs="Angsana New"/>
                <w:color w:val="000000"/>
                <w:sz w:val="30"/>
                <w:szCs w:val="30"/>
              </w:rPr>
              <w:t>801,846</w:t>
            </w:r>
          </w:p>
        </w:tc>
      </w:tr>
      <w:tr w:rsidR="007710FB" w:rsidRPr="00C24C80" w14:paraId="385AC4E5" w14:textId="77777777" w:rsidTr="00D956AF">
        <w:trPr>
          <w:trHeight w:val="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8AB64" w14:textId="77777777" w:rsidR="007710FB" w:rsidRPr="00424B34" w:rsidRDefault="007710FB" w:rsidP="0077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F6A5E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หนี้สินส่วนงาน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03D0D3" w14:textId="77777777" w:rsidR="007710FB" w:rsidRPr="00424B34" w:rsidRDefault="007710FB" w:rsidP="0077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46F2304" w14:textId="77777777" w:rsidR="007710FB" w:rsidRPr="00424B34" w:rsidRDefault="007710FB" w:rsidP="0077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9F2DAA" w14:textId="77777777" w:rsidR="007710FB" w:rsidRPr="00C24C80" w:rsidRDefault="007710FB" w:rsidP="0077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3A7AB19" w14:textId="77777777" w:rsidR="007710FB" w:rsidRPr="00C24C80" w:rsidRDefault="007710FB" w:rsidP="0077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25BBDD7" w14:textId="77777777" w:rsidR="007710FB" w:rsidRPr="00C24C80" w:rsidRDefault="007710FB" w:rsidP="0077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8EC032" w14:textId="77777777" w:rsidR="007710FB" w:rsidRPr="00C24C80" w:rsidRDefault="007710FB" w:rsidP="0077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6FDE88" w14:textId="77777777" w:rsidR="007710FB" w:rsidRPr="00C24C80" w:rsidRDefault="007710FB" w:rsidP="0077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5B8F33B" w14:textId="77777777" w:rsidR="007710FB" w:rsidRPr="00C24C80" w:rsidRDefault="007710FB" w:rsidP="0077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4357E098" w14:textId="77777777" w:rsidR="007710FB" w:rsidRPr="00C24C80" w:rsidRDefault="007710FB" w:rsidP="007710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D500FF9" w14:textId="77777777" w:rsidR="007710FB" w:rsidRPr="00C24C80" w:rsidRDefault="007710FB" w:rsidP="007710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23817463" w14:textId="77777777" w:rsidR="007710FB" w:rsidRPr="00C24C80" w:rsidRDefault="007710FB" w:rsidP="0077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710FB" w:rsidRPr="00C24C80" w14:paraId="5BEC6568" w14:textId="77777777" w:rsidTr="00D956AF">
        <w:trPr>
          <w:trHeight w:val="60"/>
        </w:trPr>
        <w:tc>
          <w:tcPr>
            <w:tcW w:w="2736" w:type="dxa"/>
            <w:tcBorders>
              <w:top w:val="nil"/>
              <w:left w:val="nil"/>
              <w:right w:val="nil"/>
            </w:tcBorders>
            <w:vAlign w:val="bottom"/>
          </w:tcPr>
          <w:p w14:paraId="0D40513F" w14:textId="77777777" w:rsidR="007710FB" w:rsidRPr="00424B34" w:rsidRDefault="007710FB" w:rsidP="0077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มิถุนายน/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 w:rsidRPr="005300F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7799F5F" w14:textId="016F943E" w:rsidR="007710FB" w:rsidRPr="00424B34" w:rsidRDefault="007710FB" w:rsidP="0077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1623C">
              <w:rPr>
                <w:rFonts w:ascii="Angsana New" w:hAnsi="Angsana New" w:cs="Angsana New"/>
                <w:color w:val="000000"/>
                <w:sz w:val="30"/>
                <w:szCs w:val="30"/>
              </w:rPr>
              <w:t>288,818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FE3F647" w14:textId="77777777" w:rsidR="007710FB" w:rsidRPr="00424B34" w:rsidRDefault="007710FB" w:rsidP="0077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6BB186" w14:textId="54923BDC" w:rsidR="007710FB" w:rsidRPr="00C24C80" w:rsidRDefault="007710FB" w:rsidP="0077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4C80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360,572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9863035" w14:textId="77777777" w:rsidR="007710FB" w:rsidRPr="00C24C80" w:rsidRDefault="007710FB" w:rsidP="0077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F42284" w14:textId="61AA1E54" w:rsidR="007710FB" w:rsidRPr="00C24C80" w:rsidRDefault="007710FB" w:rsidP="0077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4C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115,389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FDD03D0" w14:textId="77777777" w:rsidR="007710FB" w:rsidRPr="00C24C80" w:rsidRDefault="007710FB" w:rsidP="0077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E7FEBB" w14:textId="3F900C9A" w:rsidR="007710FB" w:rsidRPr="00C24C80" w:rsidRDefault="007710FB" w:rsidP="0077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4C80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105,384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24204D" w14:textId="77777777" w:rsidR="007710FB" w:rsidRPr="00C24C80" w:rsidRDefault="007710FB" w:rsidP="0077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13F8180C" w14:textId="04670AE9" w:rsidR="007710FB" w:rsidRPr="00C24C80" w:rsidRDefault="007710FB" w:rsidP="0077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4C8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404</w:t>
            </w:r>
            <w:r w:rsidRPr="00C24C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24C8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207</w:t>
            </w:r>
          </w:p>
        </w:tc>
        <w:tc>
          <w:tcPr>
            <w:tcW w:w="236" w:type="dxa"/>
            <w:vAlign w:val="bottom"/>
          </w:tcPr>
          <w:p w14:paraId="2FBF3151" w14:textId="77777777" w:rsidR="007710FB" w:rsidRPr="00C24C80" w:rsidRDefault="007710FB" w:rsidP="007710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54D3C9AA" w14:textId="72B96B09" w:rsidR="007710FB" w:rsidRPr="00C24C80" w:rsidRDefault="007710FB" w:rsidP="0077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4C80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465,956</w:t>
            </w:r>
          </w:p>
        </w:tc>
      </w:tr>
    </w:tbl>
    <w:p w14:paraId="16FB4124" w14:textId="77777777" w:rsidR="008B1316" w:rsidRPr="0092016A" w:rsidRDefault="008B1316" w:rsidP="008B1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6E643355" w14:textId="036684C7" w:rsidR="007A0E63" w:rsidRPr="002140A6" w:rsidRDefault="007A0E63" w:rsidP="002140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2140A6">
        <w:rPr>
          <w:rFonts w:asciiTheme="majorBidi" w:hAnsiTheme="majorBidi" w:cstheme="majorBidi"/>
          <w:sz w:val="30"/>
          <w:szCs w:val="30"/>
          <w:cs/>
        </w:rPr>
        <w:t>รายได้ดังกล่าวมีจังหวะเวลาของการรับรู้รายได้จากการโอนสินค้าหรือบริการที่รับรู้ ณ เวลาใดเวลาหนึ่ง</w:t>
      </w:r>
    </w:p>
    <w:p w14:paraId="51254979" w14:textId="7D378C25" w:rsidR="00047164" w:rsidRPr="00262E27" w:rsidRDefault="00047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2F08872" w14:textId="77777777" w:rsidR="008B1316" w:rsidRDefault="008B1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42CF73D1" w14:textId="7220E4A5" w:rsidR="00396E71" w:rsidRPr="008B1316" w:rsidRDefault="00396E71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B13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การกระทบยอดสินทรัพย์และหนี้สินของส่วนงานที่รายงาน </w:t>
      </w:r>
    </w:p>
    <w:p w14:paraId="2B9AEECC" w14:textId="5076D6D3" w:rsidR="00396E71" w:rsidRPr="008B1316" w:rsidRDefault="00396E71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39"/>
        <w:gridCol w:w="1441"/>
        <w:gridCol w:w="1289"/>
        <w:gridCol w:w="241"/>
        <w:gridCol w:w="1170"/>
      </w:tblGrid>
      <w:tr w:rsidR="00D82A8C" w:rsidRPr="008B1316" w14:paraId="4FCBF0EB" w14:textId="77777777" w:rsidTr="00265722">
        <w:trPr>
          <w:tblHeader/>
        </w:trPr>
        <w:tc>
          <w:tcPr>
            <w:tcW w:w="2745" w:type="pct"/>
          </w:tcPr>
          <w:p w14:paraId="31BA4C72" w14:textId="7777777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5" w:type="pct"/>
          </w:tcPr>
          <w:p w14:paraId="53138AE1" w14:textId="7777777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2FC3AEEF" w14:textId="55C70E22" w:rsidR="00D82A8C" w:rsidRPr="008B1316" w:rsidRDefault="008B1316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" w:type="pct"/>
          </w:tcPr>
          <w:p w14:paraId="011ACE76" w14:textId="7777777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7" w:type="pct"/>
          </w:tcPr>
          <w:p w14:paraId="7C6F2ADA" w14:textId="33B2D3F0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82A8C" w:rsidRPr="008B1316" w14:paraId="38D098C7" w14:textId="77777777" w:rsidTr="00BC73AE">
        <w:trPr>
          <w:tblHeader/>
        </w:trPr>
        <w:tc>
          <w:tcPr>
            <w:tcW w:w="2745" w:type="pct"/>
          </w:tcPr>
          <w:p w14:paraId="757852B1" w14:textId="7777777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5" w:type="pct"/>
          </w:tcPr>
          <w:p w14:paraId="24093F32" w14:textId="7777777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11CA346A" w14:textId="4412CF35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1" w:type="pct"/>
          </w:tcPr>
          <w:p w14:paraId="1549726B" w14:textId="77777777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3DB73748" w14:textId="4C74C61E" w:rsidR="00D82A8C" w:rsidRPr="008B1316" w:rsidRDefault="00D82A8C" w:rsidP="00D82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B008F" w:rsidRPr="008B1316" w14:paraId="13D8E242" w14:textId="77777777" w:rsidTr="00D82A8C">
        <w:trPr>
          <w:tblHeader/>
        </w:trPr>
        <w:tc>
          <w:tcPr>
            <w:tcW w:w="2745" w:type="pct"/>
          </w:tcPr>
          <w:p w14:paraId="3581D90B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5170512A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pct"/>
            <w:gridSpan w:val="3"/>
          </w:tcPr>
          <w:p w14:paraId="5CE68DC0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008F" w:rsidRPr="008B1316" w14:paraId="6A53AF7F" w14:textId="77777777" w:rsidTr="00BC73AE">
        <w:tc>
          <w:tcPr>
            <w:tcW w:w="2745" w:type="pct"/>
          </w:tcPr>
          <w:p w14:paraId="026CB9D9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785" w:type="pct"/>
          </w:tcPr>
          <w:p w14:paraId="20227255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02" w:type="pct"/>
          </w:tcPr>
          <w:p w14:paraId="6488D8B5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70EE8093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08C78C07" w14:textId="77777777" w:rsidR="000B008F" w:rsidRPr="008B1316" w:rsidRDefault="000B008F" w:rsidP="000B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85EC0" w:rsidRPr="008B1316" w14:paraId="086D7CE5" w14:textId="77777777" w:rsidTr="00BC73AE">
        <w:tc>
          <w:tcPr>
            <w:tcW w:w="2745" w:type="pct"/>
          </w:tcPr>
          <w:p w14:paraId="27809BDE" w14:textId="77777777" w:rsidR="00585EC0" w:rsidRPr="008B1316" w:rsidRDefault="00585EC0" w:rsidP="0058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785" w:type="pct"/>
          </w:tcPr>
          <w:p w14:paraId="0BE84960" w14:textId="77777777" w:rsidR="00585EC0" w:rsidRPr="008B1316" w:rsidRDefault="00585EC0" w:rsidP="00585EC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6953A46A" w14:textId="558F578A" w:rsidR="00585EC0" w:rsidRPr="008B1316" w:rsidRDefault="00585EC0" w:rsidP="00585E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B00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738,222</w:t>
            </w:r>
          </w:p>
        </w:tc>
        <w:tc>
          <w:tcPr>
            <w:tcW w:w="131" w:type="pct"/>
          </w:tcPr>
          <w:p w14:paraId="48D76DB8" w14:textId="77777777" w:rsidR="00585EC0" w:rsidRPr="008B1316" w:rsidRDefault="00585EC0" w:rsidP="0058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7" w:type="pct"/>
            <w:vAlign w:val="bottom"/>
          </w:tcPr>
          <w:p w14:paraId="0B990550" w14:textId="27E6CCA7" w:rsidR="00585EC0" w:rsidRPr="008B1316" w:rsidRDefault="00585EC0" w:rsidP="00FB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952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801,846</w:t>
            </w:r>
          </w:p>
        </w:tc>
      </w:tr>
      <w:tr w:rsidR="00585EC0" w:rsidRPr="008B1316" w14:paraId="5F05DF1C" w14:textId="77777777" w:rsidTr="00BC73AE">
        <w:tc>
          <w:tcPr>
            <w:tcW w:w="2745" w:type="pct"/>
          </w:tcPr>
          <w:p w14:paraId="6B5D24D2" w14:textId="77777777" w:rsidR="00585EC0" w:rsidRPr="008B1316" w:rsidRDefault="00585EC0" w:rsidP="0058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85" w:type="pct"/>
          </w:tcPr>
          <w:p w14:paraId="6F5A7F00" w14:textId="77777777" w:rsidR="00585EC0" w:rsidRPr="008B1316" w:rsidRDefault="00585EC0" w:rsidP="00585EC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7DC726CC" w14:textId="771E2A8A" w:rsidR="00585EC0" w:rsidRPr="008B1316" w:rsidRDefault="00585EC0" w:rsidP="00585E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B00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498,531</w:t>
            </w:r>
          </w:p>
        </w:tc>
        <w:tc>
          <w:tcPr>
            <w:tcW w:w="131" w:type="pct"/>
          </w:tcPr>
          <w:p w14:paraId="5C284D6E" w14:textId="77777777" w:rsidR="00585EC0" w:rsidRPr="008B1316" w:rsidRDefault="00585EC0" w:rsidP="0058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112F4F67" w14:textId="5C45ED5F" w:rsidR="00585EC0" w:rsidRPr="008B1316" w:rsidRDefault="00585EC0" w:rsidP="00585E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496,552</w:t>
            </w:r>
          </w:p>
        </w:tc>
      </w:tr>
      <w:tr w:rsidR="00585EC0" w:rsidRPr="008B1316" w14:paraId="70204E9B" w14:textId="77777777" w:rsidTr="00BC73AE">
        <w:tc>
          <w:tcPr>
            <w:tcW w:w="2745" w:type="pct"/>
          </w:tcPr>
          <w:p w14:paraId="7F4D13F4" w14:textId="77777777" w:rsidR="00585EC0" w:rsidRPr="008B1316" w:rsidRDefault="00585EC0" w:rsidP="0058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785" w:type="pct"/>
          </w:tcPr>
          <w:p w14:paraId="4B036F3A" w14:textId="77777777" w:rsidR="00585EC0" w:rsidRPr="008B1316" w:rsidRDefault="00585EC0" w:rsidP="00585EC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5DCEDA03" w14:textId="5B52DA88" w:rsidR="00585EC0" w:rsidRPr="008B1316" w:rsidRDefault="00585EC0" w:rsidP="00585EC0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941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B003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1,236,753</w:t>
            </w:r>
          </w:p>
        </w:tc>
        <w:tc>
          <w:tcPr>
            <w:tcW w:w="131" w:type="pct"/>
          </w:tcPr>
          <w:p w14:paraId="638E8C0A" w14:textId="77777777" w:rsidR="00585EC0" w:rsidRPr="008B1316" w:rsidRDefault="00585EC0" w:rsidP="00585EC0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07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E9F4B80" w14:textId="01B03307" w:rsidR="00585EC0" w:rsidRPr="008B1316" w:rsidRDefault="00585EC0" w:rsidP="00585E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1,298,398</w:t>
            </w:r>
          </w:p>
        </w:tc>
      </w:tr>
      <w:tr w:rsidR="00585EC0" w:rsidRPr="008B1316" w14:paraId="66A15617" w14:textId="77777777" w:rsidTr="00BC73AE">
        <w:tc>
          <w:tcPr>
            <w:tcW w:w="2745" w:type="pct"/>
          </w:tcPr>
          <w:p w14:paraId="227479BC" w14:textId="77777777" w:rsidR="00585EC0" w:rsidRPr="008B1316" w:rsidRDefault="00585EC0" w:rsidP="0058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696EEAA6" w14:textId="77777777" w:rsidR="00585EC0" w:rsidRPr="008B1316" w:rsidRDefault="00585EC0" w:rsidP="00585EC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double" w:sz="4" w:space="0" w:color="auto"/>
            </w:tcBorders>
          </w:tcPr>
          <w:p w14:paraId="5F2CDBD6" w14:textId="77777777" w:rsidR="00585EC0" w:rsidRPr="008B1316" w:rsidRDefault="00585EC0" w:rsidP="0058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" w:type="pct"/>
          </w:tcPr>
          <w:p w14:paraId="56FA9268" w14:textId="77777777" w:rsidR="00585EC0" w:rsidRPr="008B1316" w:rsidRDefault="00585EC0" w:rsidP="0058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65CF8EAC" w14:textId="77777777" w:rsidR="00585EC0" w:rsidRPr="008B1316" w:rsidRDefault="00585EC0" w:rsidP="0058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585EC0" w:rsidRPr="008B1316" w14:paraId="653207FD" w14:textId="77777777" w:rsidTr="00BC73AE">
        <w:tc>
          <w:tcPr>
            <w:tcW w:w="2745" w:type="pct"/>
          </w:tcPr>
          <w:p w14:paraId="5670A8FD" w14:textId="77777777" w:rsidR="00585EC0" w:rsidRPr="008B1316" w:rsidRDefault="00585EC0" w:rsidP="0058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785" w:type="pct"/>
          </w:tcPr>
          <w:p w14:paraId="3B0FDCAF" w14:textId="77777777" w:rsidR="00585EC0" w:rsidRPr="008B1316" w:rsidRDefault="00585EC0" w:rsidP="00585EC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</w:tcPr>
          <w:p w14:paraId="6A91F931" w14:textId="3B89D0E4" w:rsidR="00585EC0" w:rsidRPr="008B1316" w:rsidRDefault="00585EC0" w:rsidP="0058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" w:type="pct"/>
          </w:tcPr>
          <w:p w14:paraId="7D11C1E9" w14:textId="77777777" w:rsidR="00585EC0" w:rsidRPr="008B1316" w:rsidRDefault="00585EC0" w:rsidP="0058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</w:tcPr>
          <w:p w14:paraId="2D49042D" w14:textId="77777777" w:rsidR="00585EC0" w:rsidRPr="008B1316" w:rsidRDefault="00585EC0" w:rsidP="0058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585EC0" w:rsidRPr="008B1316" w14:paraId="60061027" w14:textId="77777777" w:rsidTr="00BC73AE">
        <w:tc>
          <w:tcPr>
            <w:tcW w:w="2745" w:type="pct"/>
          </w:tcPr>
          <w:p w14:paraId="4B69665A" w14:textId="77777777" w:rsidR="00585EC0" w:rsidRPr="008B1316" w:rsidRDefault="00585EC0" w:rsidP="0058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785" w:type="pct"/>
          </w:tcPr>
          <w:p w14:paraId="258864B0" w14:textId="77777777" w:rsidR="00585EC0" w:rsidRPr="008B1316" w:rsidRDefault="00585EC0" w:rsidP="00585EC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7C8B6D2E" w14:textId="14966A8D" w:rsidR="00585EC0" w:rsidRPr="008B1316" w:rsidRDefault="00585EC0" w:rsidP="00585E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B003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404,207</w:t>
            </w:r>
          </w:p>
        </w:tc>
        <w:tc>
          <w:tcPr>
            <w:tcW w:w="131" w:type="pct"/>
            <w:vAlign w:val="bottom"/>
          </w:tcPr>
          <w:p w14:paraId="0BE8753A" w14:textId="77777777" w:rsidR="00585EC0" w:rsidRPr="008B1316" w:rsidRDefault="00585EC0" w:rsidP="0058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  <w:tab w:val="left" w:pos="971"/>
              </w:tabs>
              <w:spacing w:line="240" w:lineRule="auto"/>
              <w:ind w:hanging="108"/>
              <w:jc w:val="righ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vAlign w:val="bottom"/>
          </w:tcPr>
          <w:p w14:paraId="6FE5DAC1" w14:textId="6EBD2DD0" w:rsidR="00585EC0" w:rsidRPr="008B1316" w:rsidRDefault="00585EC0" w:rsidP="00585E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465,956</w:t>
            </w:r>
          </w:p>
        </w:tc>
      </w:tr>
      <w:tr w:rsidR="00585EC0" w:rsidRPr="008B1316" w14:paraId="039D76C8" w14:textId="77777777" w:rsidTr="00BC73AE">
        <w:tc>
          <w:tcPr>
            <w:tcW w:w="2745" w:type="pct"/>
          </w:tcPr>
          <w:p w14:paraId="63A693B0" w14:textId="77777777" w:rsidR="00585EC0" w:rsidRPr="008B1316" w:rsidRDefault="00585EC0" w:rsidP="0058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85" w:type="pct"/>
          </w:tcPr>
          <w:p w14:paraId="087CB9E2" w14:textId="77777777" w:rsidR="00585EC0" w:rsidRPr="008B1316" w:rsidRDefault="00585EC0" w:rsidP="00585EC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33F3B8A4" w14:textId="3C597AC0" w:rsidR="00585EC0" w:rsidRPr="00C24C80" w:rsidRDefault="00585EC0" w:rsidP="00585E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24C80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161</w:t>
            </w:r>
            <w:r w:rsidRPr="00C24C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496CAF" w:rsidRPr="00C24C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454</w:t>
            </w:r>
          </w:p>
        </w:tc>
        <w:tc>
          <w:tcPr>
            <w:tcW w:w="131" w:type="pct"/>
            <w:vAlign w:val="bottom"/>
          </w:tcPr>
          <w:p w14:paraId="27FF457E" w14:textId="77777777" w:rsidR="00585EC0" w:rsidRPr="008B1316" w:rsidRDefault="00585EC0" w:rsidP="0058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  <w:tab w:val="left" w:pos="971"/>
              </w:tabs>
              <w:spacing w:line="240" w:lineRule="auto"/>
              <w:ind w:hanging="108"/>
              <w:jc w:val="righ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0719CB6B" w14:textId="6A93770E" w:rsidR="00585EC0" w:rsidRPr="008B1316" w:rsidRDefault="00585EC0" w:rsidP="00585E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165,163</w:t>
            </w:r>
          </w:p>
        </w:tc>
      </w:tr>
      <w:tr w:rsidR="00585EC0" w:rsidRPr="008B1316" w14:paraId="1600E448" w14:textId="77777777" w:rsidTr="00BC73AE">
        <w:tc>
          <w:tcPr>
            <w:tcW w:w="2745" w:type="pct"/>
          </w:tcPr>
          <w:p w14:paraId="4AE27EE4" w14:textId="77777777" w:rsidR="00585EC0" w:rsidRPr="008B1316" w:rsidRDefault="00585EC0" w:rsidP="0058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3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785" w:type="pct"/>
          </w:tcPr>
          <w:p w14:paraId="6E2ADF6B" w14:textId="77777777" w:rsidR="00585EC0" w:rsidRPr="008B1316" w:rsidRDefault="00585EC0" w:rsidP="00585EC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A0FF7" w14:textId="097857A6" w:rsidR="00585EC0" w:rsidRPr="00C24C80" w:rsidRDefault="00585EC0" w:rsidP="00585E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24C80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565</w:t>
            </w:r>
            <w:r w:rsidRPr="00C24C8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496CAF" w:rsidRPr="00C24C8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="004A3FF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="00496CAF" w:rsidRPr="00C24C8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31" w:type="pct"/>
            <w:vAlign w:val="bottom"/>
          </w:tcPr>
          <w:p w14:paraId="4BD37FEC" w14:textId="77777777" w:rsidR="00585EC0" w:rsidRPr="008B1316" w:rsidRDefault="00585EC0" w:rsidP="00585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DF710E" w14:textId="364B339F" w:rsidR="00585EC0" w:rsidRPr="008B1316" w:rsidRDefault="00585EC0" w:rsidP="00585E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B131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631,119</w:t>
            </w:r>
          </w:p>
        </w:tc>
      </w:tr>
    </w:tbl>
    <w:p w14:paraId="1DA5EAC3" w14:textId="77777777" w:rsidR="00610DA1" w:rsidRPr="008B1316" w:rsidRDefault="00610DA1" w:rsidP="00844A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5D323B7" w14:textId="4DA361BE" w:rsidR="002A72A8" w:rsidRDefault="004755F5" w:rsidP="0063012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B1316">
        <w:rPr>
          <w:rFonts w:asciiTheme="majorBidi" w:hAnsiTheme="majorBidi" w:cstheme="majorBidi"/>
          <w:b/>
          <w:bCs/>
          <w:sz w:val="30"/>
          <w:szCs w:val="30"/>
          <w:cs/>
        </w:rPr>
        <w:t>เ</w:t>
      </w:r>
      <w:r w:rsidR="002A72A8">
        <w:rPr>
          <w:rFonts w:asciiTheme="majorBidi" w:hAnsiTheme="majorBidi" w:cstheme="majorBidi" w:hint="cs"/>
          <w:b/>
          <w:bCs/>
          <w:sz w:val="30"/>
          <w:szCs w:val="30"/>
          <w:cs/>
        </w:rPr>
        <w:t>งินปันผล</w:t>
      </w:r>
    </w:p>
    <w:p w14:paraId="0FE98527" w14:textId="77777777" w:rsidR="000A08D7" w:rsidRDefault="000A08D7" w:rsidP="000A08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BC84181" w14:textId="04A8CB90" w:rsidR="002A72A8" w:rsidRPr="002A72A8" w:rsidRDefault="002A72A8" w:rsidP="002A72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72A8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รายละเอียดเงินปันผลในระหว่างปี</w:t>
      </w:r>
      <w:r w:rsidRPr="002A72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72A8">
        <w:rPr>
          <w:rFonts w:asciiTheme="majorBidi" w:hAnsiTheme="majorBidi" w:cstheme="majorBidi"/>
          <w:sz w:val="30"/>
          <w:szCs w:val="30"/>
        </w:rPr>
        <w:t>256</w:t>
      </w:r>
      <w:r w:rsidR="009227C3">
        <w:rPr>
          <w:rFonts w:asciiTheme="majorBidi" w:hAnsiTheme="majorBidi" w:cstheme="majorBidi"/>
          <w:sz w:val="30"/>
          <w:szCs w:val="30"/>
        </w:rPr>
        <w:t>5</w:t>
      </w:r>
      <w:r w:rsidRPr="002A72A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C85C0C3" w14:textId="77777777" w:rsidR="002A72A8" w:rsidRPr="002A72A8" w:rsidRDefault="002A72A8" w:rsidP="002A72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620"/>
        <w:gridCol w:w="1386"/>
        <w:gridCol w:w="1066"/>
        <w:gridCol w:w="231"/>
        <w:gridCol w:w="1367"/>
      </w:tblGrid>
      <w:tr w:rsidR="002A72A8" w:rsidRPr="007B5AC3" w14:paraId="19D5D067" w14:textId="77777777" w:rsidTr="00B415D2">
        <w:trPr>
          <w:tblHeader/>
        </w:trPr>
        <w:tc>
          <w:tcPr>
            <w:tcW w:w="3510" w:type="dxa"/>
            <w:vAlign w:val="bottom"/>
          </w:tcPr>
          <w:p w14:paraId="1240DCF2" w14:textId="77777777" w:rsidR="002A72A8" w:rsidRPr="007B5AC3" w:rsidRDefault="002A72A8" w:rsidP="00B4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D68FD2A" w14:textId="77777777" w:rsidR="002A72A8" w:rsidRPr="007B5AC3" w:rsidRDefault="002A72A8" w:rsidP="00B4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386" w:type="dxa"/>
            <w:vAlign w:val="bottom"/>
          </w:tcPr>
          <w:p w14:paraId="1FC51884" w14:textId="77777777" w:rsidR="002A72A8" w:rsidRPr="007B5AC3" w:rsidRDefault="002A72A8" w:rsidP="00B4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674A34C7" w14:textId="77777777" w:rsidR="002A72A8" w:rsidRPr="007B5AC3" w:rsidRDefault="002A72A8" w:rsidP="00B4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24D7924F" w14:textId="77777777" w:rsidR="002A72A8" w:rsidRPr="007B5AC3" w:rsidRDefault="002A72A8" w:rsidP="00B4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7" w:type="dxa"/>
            <w:vAlign w:val="bottom"/>
          </w:tcPr>
          <w:p w14:paraId="7D149645" w14:textId="77777777" w:rsidR="002A72A8" w:rsidRPr="007B5AC3" w:rsidDel="00D43E7A" w:rsidRDefault="002A72A8" w:rsidP="00B4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AC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2A72A8" w:rsidRPr="007B5AC3" w14:paraId="7D8C4977" w14:textId="77777777" w:rsidTr="00B415D2">
        <w:trPr>
          <w:tblHeader/>
        </w:trPr>
        <w:tc>
          <w:tcPr>
            <w:tcW w:w="3510" w:type="dxa"/>
          </w:tcPr>
          <w:p w14:paraId="3AA8B24C" w14:textId="77777777" w:rsidR="002A72A8" w:rsidRPr="007B5AC3" w:rsidRDefault="002A72A8" w:rsidP="00B4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4CCCDE5" w14:textId="77777777" w:rsidR="002A72A8" w:rsidRPr="007B5AC3" w:rsidRDefault="002A72A8" w:rsidP="00B4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7003C48C" w14:textId="77777777" w:rsidR="002A72A8" w:rsidRPr="007B5AC3" w:rsidRDefault="002A72A8" w:rsidP="00B4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5B982086" w14:textId="77777777" w:rsidR="002A72A8" w:rsidRPr="007B5AC3" w:rsidRDefault="002A72A8" w:rsidP="00B4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7624A3A5" w14:textId="77777777" w:rsidR="002A72A8" w:rsidRPr="007B5AC3" w:rsidRDefault="002A72A8" w:rsidP="00B4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76A6F184" w14:textId="77777777" w:rsidR="002A72A8" w:rsidRPr="007B5AC3" w:rsidRDefault="002A72A8" w:rsidP="00B4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B5A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2A72A8" w:rsidRPr="007B5AC3" w14:paraId="76A824BE" w14:textId="77777777" w:rsidTr="00B415D2">
        <w:tc>
          <w:tcPr>
            <w:tcW w:w="3510" w:type="dxa"/>
          </w:tcPr>
          <w:p w14:paraId="09EB4575" w14:textId="4858A783" w:rsidR="002A72A8" w:rsidRPr="007B5AC3" w:rsidRDefault="002A72A8" w:rsidP="00B4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7B5A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26D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27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21D44A49" w14:textId="6D5FD2E0" w:rsidR="002A72A8" w:rsidRPr="009A26D4" w:rsidRDefault="009227C3" w:rsidP="00B4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27</w:t>
            </w:r>
            <w:r w:rsidR="002A72A8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2A72A8">
              <w:rPr>
                <w:rFonts w:asciiTheme="majorBidi" w:hAnsiTheme="majorBidi" w:hint="cs"/>
                <w:sz w:val="30"/>
                <w:szCs w:val="30"/>
                <w:cs/>
              </w:rPr>
              <w:t xml:space="preserve">เมษายน </w:t>
            </w:r>
            <w:r w:rsidR="002A72A8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1386" w:type="dxa"/>
          </w:tcPr>
          <w:p w14:paraId="68328F82" w14:textId="223D39B2" w:rsidR="002A72A8" w:rsidRPr="009A26D4" w:rsidRDefault="002A72A8" w:rsidP="00B4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26D4">
              <w:rPr>
                <w:rFonts w:asciiTheme="majorBidi" w:hAnsiTheme="majorBidi" w:hint="cs"/>
                <w:sz w:val="30"/>
                <w:szCs w:val="30"/>
                <w:cs/>
              </w:rPr>
              <w:t xml:space="preserve">พฤษภาคม </w:t>
            </w:r>
            <w:r w:rsidRPr="009A26D4">
              <w:rPr>
                <w:rFonts w:asciiTheme="majorBidi" w:hAnsiTheme="majorBidi"/>
                <w:sz w:val="30"/>
                <w:szCs w:val="30"/>
              </w:rPr>
              <w:t>256</w:t>
            </w:r>
            <w:r w:rsidR="009227C3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1066" w:type="dxa"/>
          </w:tcPr>
          <w:p w14:paraId="76B868E2" w14:textId="6712C270" w:rsidR="002A72A8" w:rsidRPr="009A26D4" w:rsidRDefault="002A72A8" w:rsidP="00B4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26D4"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 w:rsidR="009227C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F3DE5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1" w:type="dxa"/>
          </w:tcPr>
          <w:p w14:paraId="1B9C8D35" w14:textId="77777777" w:rsidR="002A72A8" w:rsidRPr="007B5AC3" w:rsidRDefault="002A72A8" w:rsidP="00B4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5FE1DB55" w14:textId="4B6B9E4A" w:rsidR="002A72A8" w:rsidRPr="007B5AC3" w:rsidRDefault="00600896" w:rsidP="00B4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7,980</w:t>
            </w:r>
          </w:p>
        </w:tc>
      </w:tr>
      <w:tr w:rsidR="00293609" w:rsidRPr="007B5AC3" w14:paraId="0C5714AC" w14:textId="77777777" w:rsidTr="00B415D2">
        <w:tc>
          <w:tcPr>
            <w:tcW w:w="3510" w:type="dxa"/>
          </w:tcPr>
          <w:p w14:paraId="12EEBDC2" w14:textId="3BEA5177" w:rsidR="00293609" w:rsidRPr="00A10547" w:rsidRDefault="00293609" w:rsidP="0029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054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10547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620" w:type="dxa"/>
          </w:tcPr>
          <w:p w14:paraId="6BF26C41" w14:textId="11883AD6" w:rsidR="00293609" w:rsidRPr="00A10547" w:rsidRDefault="00293609" w:rsidP="0029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A10547">
              <w:rPr>
                <w:rFonts w:asciiTheme="majorBidi" w:hAnsiTheme="majorBidi"/>
                <w:sz w:val="30"/>
                <w:szCs w:val="30"/>
              </w:rPr>
              <w:t xml:space="preserve">19 </w:t>
            </w:r>
            <w:r w:rsidRPr="00A10547">
              <w:rPr>
                <w:rFonts w:asciiTheme="majorBidi" w:hAnsiTheme="majorBidi" w:hint="cs"/>
                <w:sz w:val="30"/>
                <w:szCs w:val="30"/>
                <w:cs/>
              </w:rPr>
              <w:t xml:space="preserve">เมษายน </w:t>
            </w:r>
            <w:r w:rsidRPr="00A10547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1386" w:type="dxa"/>
          </w:tcPr>
          <w:p w14:paraId="4E2FDCF8" w14:textId="3C80CF77" w:rsidR="00293609" w:rsidRPr="00A10547" w:rsidRDefault="00293609" w:rsidP="0029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A10547">
              <w:rPr>
                <w:rFonts w:asciiTheme="majorBidi" w:hAnsiTheme="majorBidi" w:hint="cs"/>
                <w:sz w:val="30"/>
                <w:szCs w:val="30"/>
                <w:cs/>
              </w:rPr>
              <w:t xml:space="preserve">พฤษภาคม </w:t>
            </w:r>
            <w:r w:rsidRPr="00A10547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1D3CEA8A" w14:textId="16EC76BA" w:rsidR="00293609" w:rsidRPr="00A10547" w:rsidRDefault="00293609" w:rsidP="0029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0547">
              <w:rPr>
                <w:rFonts w:asciiTheme="majorBidi" w:hAnsiTheme="majorBidi" w:cstheme="majorBidi"/>
                <w:sz w:val="30"/>
                <w:szCs w:val="30"/>
              </w:rPr>
              <w:t>0.04</w:t>
            </w:r>
          </w:p>
        </w:tc>
        <w:tc>
          <w:tcPr>
            <w:tcW w:w="231" w:type="dxa"/>
          </w:tcPr>
          <w:p w14:paraId="44FE7ECF" w14:textId="77777777" w:rsidR="00293609" w:rsidRPr="00A10547" w:rsidRDefault="00293609" w:rsidP="0029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72539A65" w14:textId="073EA65B" w:rsidR="00293609" w:rsidRPr="00A10547" w:rsidRDefault="00293609" w:rsidP="00293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0547">
              <w:rPr>
                <w:rFonts w:asciiTheme="majorBidi" w:hAnsiTheme="majorBidi" w:cstheme="majorBidi"/>
                <w:sz w:val="30"/>
                <w:szCs w:val="30"/>
              </w:rPr>
              <w:t>24,000</w:t>
            </w:r>
          </w:p>
        </w:tc>
      </w:tr>
    </w:tbl>
    <w:p w14:paraId="67C7667D" w14:textId="3F6521EC" w:rsidR="004755F5" w:rsidRDefault="004755F5" w:rsidP="002A72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B131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5F33487A" w14:textId="352F15F1" w:rsidR="002A72A8" w:rsidRPr="002A72A8" w:rsidRDefault="002A72A8" w:rsidP="002A72A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B131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 </w:t>
      </w:r>
    </w:p>
    <w:p w14:paraId="67B3B0CF" w14:textId="77777777" w:rsidR="004755F5" w:rsidRPr="008B1316" w:rsidRDefault="004755F5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392E883" w14:textId="77777777" w:rsidR="004755F5" w:rsidRPr="008B1316" w:rsidRDefault="004755F5" w:rsidP="004755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B1316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5EED855" w14:textId="77777777" w:rsidR="004755F5" w:rsidRPr="008B1316" w:rsidRDefault="004755F5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E20B4" w14:textId="528B6617" w:rsidR="004755F5" w:rsidRPr="008B1316" w:rsidRDefault="004755F5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B1316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และหนี้สินทางการเงินของกลุ่มบริษัทมีมูลค่าที่ใกล้เคียงกับมูลค่าตามบัญชีทุกรายการ</w:t>
      </w:r>
    </w:p>
    <w:p w14:paraId="5BEDC42C" w14:textId="65C0ADBF" w:rsidR="00047164" w:rsidRDefault="00047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BD654A0" w14:textId="5879489A" w:rsidR="00B96DDF" w:rsidRDefault="00B9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DBDB1DB" w14:textId="77777777" w:rsidR="00B96DDF" w:rsidRPr="00AC2343" w:rsidRDefault="00B9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3E6E55C" w14:textId="77777777" w:rsidR="002E0CB5" w:rsidRPr="008B1316" w:rsidRDefault="002E0CB5" w:rsidP="002E0CB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8B131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ภาระ</w:t>
      </w:r>
      <w:r w:rsidRPr="008B1316">
        <w:rPr>
          <w:rFonts w:asciiTheme="majorBidi" w:hAnsiTheme="majorBidi" w:cstheme="majorBidi"/>
          <w:b/>
          <w:bCs/>
          <w:sz w:val="30"/>
          <w:szCs w:val="30"/>
          <w:cs/>
        </w:rPr>
        <w:t>ผูกพัน</w:t>
      </w:r>
      <w:r w:rsidRPr="008B131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กับบุคคลหรือกิจการที่ไม่เกี่ยวข้องกัน</w:t>
      </w:r>
    </w:p>
    <w:p w14:paraId="0BF9CE1F" w14:textId="77777777" w:rsidR="002E0CB5" w:rsidRPr="004A0AA7" w:rsidRDefault="002E0CB5" w:rsidP="002E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7"/>
        <w:gridCol w:w="1189"/>
        <w:gridCol w:w="274"/>
        <w:gridCol w:w="1175"/>
        <w:gridCol w:w="270"/>
        <w:gridCol w:w="1080"/>
        <w:gridCol w:w="274"/>
        <w:gridCol w:w="1175"/>
      </w:tblGrid>
      <w:tr w:rsidR="002E0CB5" w:rsidRPr="004A0AA7" w14:paraId="034F3CB5" w14:textId="77777777" w:rsidTr="00F03E36">
        <w:tc>
          <w:tcPr>
            <w:tcW w:w="2081" w:type="pct"/>
          </w:tcPr>
          <w:p w14:paraId="09652A9F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6" w:type="pct"/>
            <w:gridSpan w:val="3"/>
          </w:tcPr>
          <w:p w14:paraId="0920C173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0A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8AA0848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3E0C9224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0A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0CB5" w:rsidRPr="004A0AA7" w14:paraId="4968B559" w14:textId="77777777" w:rsidTr="00F03E36">
        <w:tc>
          <w:tcPr>
            <w:tcW w:w="2081" w:type="pct"/>
          </w:tcPr>
          <w:p w14:paraId="11D8A620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8" w:type="pct"/>
          </w:tcPr>
          <w:p w14:paraId="3F69E036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8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A0AA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A0A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7" w:type="pct"/>
          </w:tcPr>
          <w:p w14:paraId="5BCB4624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04EBAB5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0A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A0A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075D6D40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634EC45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0AA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A0A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7" w:type="pct"/>
          </w:tcPr>
          <w:p w14:paraId="5758D97F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69CD374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0A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A0A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E0CB5" w:rsidRPr="004A0AA7" w14:paraId="5F41C3B5" w14:textId="77777777" w:rsidTr="00F03E36">
        <w:tc>
          <w:tcPr>
            <w:tcW w:w="2081" w:type="pct"/>
          </w:tcPr>
          <w:p w14:paraId="5101F79D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53852B89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0A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36E3F705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28842E5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0A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207B415B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338704B2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0A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5DCBE2D3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1C9A166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0AA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E0CB5" w:rsidRPr="004A0AA7" w14:paraId="13E36DE4" w14:textId="77777777" w:rsidTr="00F03E36">
        <w:tc>
          <w:tcPr>
            <w:tcW w:w="2081" w:type="pct"/>
          </w:tcPr>
          <w:p w14:paraId="78FDE81E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9" w:type="pct"/>
            <w:gridSpan w:val="7"/>
          </w:tcPr>
          <w:p w14:paraId="3FBEC048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0A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0CB5" w:rsidRPr="004A0AA7" w14:paraId="7DB3B62E" w14:textId="77777777" w:rsidTr="00F03E36">
        <w:tc>
          <w:tcPr>
            <w:tcW w:w="2081" w:type="pct"/>
          </w:tcPr>
          <w:p w14:paraId="16FB6E3E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0A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8" w:type="pct"/>
          </w:tcPr>
          <w:p w14:paraId="46C0ECA8" w14:textId="77777777" w:rsidR="002E0CB5" w:rsidRPr="004A0AA7" w:rsidRDefault="002E0CB5" w:rsidP="00F03E36">
            <w:pPr>
              <w:tabs>
                <w:tab w:val="clear" w:pos="680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243C258" w14:textId="77777777" w:rsidR="002E0CB5" w:rsidRPr="004A0AA7" w:rsidRDefault="002E0CB5" w:rsidP="00F03E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C839797" w14:textId="77777777" w:rsidR="002E0CB5" w:rsidRPr="004A0AA7" w:rsidRDefault="002E0CB5" w:rsidP="00F03E36">
            <w:pPr>
              <w:tabs>
                <w:tab w:val="clear" w:pos="680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F5B4BCE" w14:textId="77777777" w:rsidR="002E0CB5" w:rsidRPr="004A0AA7" w:rsidRDefault="002E0CB5" w:rsidP="00F03E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C77F067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04EA611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4459D64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0CB5" w:rsidRPr="004A0AA7" w14:paraId="0D0B59B4" w14:textId="77777777" w:rsidTr="00F03E36">
        <w:tc>
          <w:tcPr>
            <w:tcW w:w="2081" w:type="pct"/>
            <w:vAlign w:val="center"/>
          </w:tcPr>
          <w:p w14:paraId="7260ED08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0AA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0B724285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0AA7">
              <w:rPr>
                <w:rFonts w:asciiTheme="majorBidi" w:hAnsiTheme="majorBidi" w:cstheme="majorBidi"/>
                <w:sz w:val="30"/>
                <w:szCs w:val="30"/>
              </w:rPr>
              <w:t>2,703</w:t>
            </w:r>
          </w:p>
        </w:tc>
        <w:tc>
          <w:tcPr>
            <w:tcW w:w="147" w:type="pct"/>
          </w:tcPr>
          <w:p w14:paraId="396EB079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674E8B9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 w:rsidRPr="004A0AA7">
              <w:rPr>
                <w:rFonts w:asciiTheme="majorBidi" w:hAnsiTheme="majorBidi" w:cstheme="majorBidi"/>
                <w:sz w:val="30"/>
                <w:szCs w:val="30"/>
              </w:rPr>
              <w:t>5,482</w:t>
            </w:r>
          </w:p>
        </w:tc>
        <w:tc>
          <w:tcPr>
            <w:tcW w:w="145" w:type="pct"/>
          </w:tcPr>
          <w:p w14:paraId="2E10E816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9A45687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0A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0985E46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065661E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4A0A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0CB5" w:rsidRPr="004A0AA7" w14:paraId="6D702621" w14:textId="77777777" w:rsidTr="00F03E36">
        <w:tc>
          <w:tcPr>
            <w:tcW w:w="2081" w:type="pct"/>
          </w:tcPr>
          <w:p w14:paraId="077D08D7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0A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62C8C74B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0A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2,703</w:t>
            </w:r>
          </w:p>
        </w:tc>
        <w:tc>
          <w:tcPr>
            <w:tcW w:w="147" w:type="pct"/>
          </w:tcPr>
          <w:p w14:paraId="4B926203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9C6D7CB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0A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5,482</w:t>
            </w:r>
          </w:p>
        </w:tc>
        <w:tc>
          <w:tcPr>
            <w:tcW w:w="145" w:type="pct"/>
          </w:tcPr>
          <w:p w14:paraId="6C516441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98005D5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0A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F6C655E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C798856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0A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E0CB5" w:rsidRPr="004A0AA7" w14:paraId="113632BD" w14:textId="77777777" w:rsidTr="00F03E36">
        <w:trPr>
          <w:trHeight w:val="144"/>
        </w:trPr>
        <w:tc>
          <w:tcPr>
            <w:tcW w:w="2081" w:type="pct"/>
          </w:tcPr>
          <w:p w14:paraId="0273A67F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29C6F5D5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0D1BFDA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19B9E604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BB9D670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736435E4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674564D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181FA629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0CB5" w:rsidRPr="004A0AA7" w14:paraId="49E41749" w14:textId="77777777" w:rsidTr="00F03E36">
        <w:tc>
          <w:tcPr>
            <w:tcW w:w="2081" w:type="pct"/>
          </w:tcPr>
          <w:p w14:paraId="674526D8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0A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38" w:type="pct"/>
          </w:tcPr>
          <w:p w14:paraId="62F0106C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EB2E4EA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004AB25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E265E84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104D102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0D318A9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D65EA8D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0CB5" w:rsidRPr="004A0AA7" w14:paraId="7E8D29F4" w14:textId="77777777" w:rsidTr="00F03E36">
        <w:tc>
          <w:tcPr>
            <w:tcW w:w="2081" w:type="pct"/>
          </w:tcPr>
          <w:p w14:paraId="4E5E334B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0AA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38" w:type="pct"/>
          </w:tcPr>
          <w:p w14:paraId="0EE2B40B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0AA7">
              <w:rPr>
                <w:rFonts w:asciiTheme="majorBidi" w:hAnsiTheme="majorBidi" w:cstheme="majorBidi"/>
                <w:sz w:val="30"/>
                <w:szCs w:val="30"/>
              </w:rPr>
              <w:t>100,642</w:t>
            </w:r>
          </w:p>
        </w:tc>
        <w:tc>
          <w:tcPr>
            <w:tcW w:w="147" w:type="pct"/>
          </w:tcPr>
          <w:p w14:paraId="2A21BDC6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B7A1C1C" w14:textId="77777777" w:rsidR="002E0CB5" w:rsidRPr="004A0AA7" w:rsidRDefault="002E0CB5" w:rsidP="00AA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 w:rsidRPr="004A0AA7">
              <w:rPr>
                <w:rFonts w:asciiTheme="majorBidi" w:hAnsiTheme="majorBidi" w:cstheme="majorBidi"/>
                <w:sz w:val="30"/>
                <w:szCs w:val="30"/>
              </w:rPr>
              <w:t>73,919</w:t>
            </w:r>
          </w:p>
        </w:tc>
        <w:tc>
          <w:tcPr>
            <w:tcW w:w="145" w:type="pct"/>
          </w:tcPr>
          <w:p w14:paraId="46954D71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68C8B7D9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 w:rsidRPr="004A0AA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741EAD4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6DAAF8B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4A0AA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E0CB5" w:rsidRPr="004A0AA7" w14:paraId="53704EAC" w14:textId="77777777" w:rsidTr="00F03E36">
        <w:tc>
          <w:tcPr>
            <w:tcW w:w="2081" w:type="pct"/>
          </w:tcPr>
          <w:p w14:paraId="088F7A44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A0AA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638" w:type="pct"/>
          </w:tcPr>
          <w:p w14:paraId="035249AA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0AA7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147" w:type="pct"/>
          </w:tcPr>
          <w:p w14:paraId="06E0B2C3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5369890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 w:rsidRPr="004A0AA7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145" w:type="pct"/>
          </w:tcPr>
          <w:p w14:paraId="4A87C636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5CBE48D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0AA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0A0BD463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2DF814E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0AA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E0CB5" w:rsidRPr="004A0AA7" w14:paraId="3B953DFD" w14:textId="77777777" w:rsidTr="00F03E36">
        <w:tc>
          <w:tcPr>
            <w:tcW w:w="2081" w:type="pct"/>
          </w:tcPr>
          <w:p w14:paraId="16870550" w14:textId="1DDACB9F" w:rsidR="002E0CB5" w:rsidRPr="00AA0154" w:rsidRDefault="004A0AA7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A015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หนังสือค้ำประกันสำหรับการซื้ออะไหล่</w:t>
            </w:r>
          </w:p>
        </w:tc>
        <w:tc>
          <w:tcPr>
            <w:tcW w:w="638" w:type="pct"/>
          </w:tcPr>
          <w:p w14:paraId="54E39CF6" w14:textId="612420C3" w:rsidR="002E0CB5" w:rsidRPr="00AA015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0154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4A0AA7" w:rsidRPr="00AA015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A0154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47" w:type="pct"/>
          </w:tcPr>
          <w:p w14:paraId="3B096D79" w14:textId="77777777" w:rsidR="002E0CB5" w:rsidRPr="00AA015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3B98835" w14:textId="77777777" w:rsidR="002E0CB5" w:rsidRPr="00AA015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 w:rsidRPr="00AA0154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145" w:type="pct"/>
          </w:tcPr>
          <w:p w14:paraId="2FAB3D82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7637F90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0AA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1F21A143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8345B08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0AA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E0CB5" w:rsidRPr="004A0AA7" w14:paraId="21A1911C" w14:textId="77777777" w:rsidTr="00F03E36">
        <w:tc>
          <w:tcPr>
            <w:tcW w:w="2081" w:type="pct"/>
          </w:tcPr>
          <w:p w14:paraId="6777E4F4" w14:textId="77777777" w:rsidR="002E0CB5" w:rsidRPr="00AA015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A015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หนังสือค้ำประกันสำหรับการซื้อรถยนต์ </w:t>
            </w:r>
          </w:p>
        </w:tc>
        <w:tc>
          <w:tcPr>
            <w:tcW w:w="638" w:type="pct"/>
          </w:tcPr>
          <w:p w14:paraId="7D9760DE" w14:textId="77777777" w:rsidR="002E0CB5" w:rsidRPr="00AA015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36C2AFF" w14:textId="77777777" w:rsidR="002E0CB5" w:rsidRPr="00AA015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7BA4656" w14:textId="77777777" w:rsidR="002E0CB5" w:rsidRPr="00AA015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02938F2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687A5E60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9836723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1187087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E0CB5" w:rsidRPr="004A0AA7" w14:paraId="524A8A36" w14:textId="77777777" w:rsidTr="00F03E36">
        <w:tc>
          <w:tcPr>
            <w:tcW w:w="2081" w:type="pct"/>
          </w:tcPr>
          <w:p w14:paraId="4E489D23" w14:textId="77777777" w:rsidR="002E0CB5" w:rsidRPr="00AA015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A01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อะไหล่และ อุปกรณ์ตกแต่งภายใต้</w:t>
            </w:r>
          </w:p>
        </w:tc>
        <w:tc>
          <w:tcPr>
            <w:tcW w:w="638" w:type="pct"/>
          </w:tcPr>
          <w:p w14:paraId="52C1355F" w14:textId="77777777" w:rsidR="002E0CB5" w:rsidRPr="00AA015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9296403" w14:textId="77777777" w:rsidR="002E0CB5" w:rsidRPr="00AA015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3EEB383" w14:textId="77777777" w:rsidR="002E0CB5" w:rsidRPr="00AA015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7697C10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C932A0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5A80288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9761683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E0CB5" w:rsidRPr="004A0AA7" w14:paraId="3D21D9E1" w14:textId="77777777" w:rsidTr="004A0AA7">
        <w:tc>
          <w:tcPr>
            <w:tcW w:w="2081" w:type="pct"/>
          </w:tcPr>
          <w:p w14:paraId="10A525AB" w14:textId="77777777" w:rsidR="002E0CB5" w:rsidRPr="00AA015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1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เครื่องหมายการค้า “ฮอนด้า”</w:t>
            </w:r>
          </w:p>
        </w:tc>
        <w:tc>
          <w:tcPr>
            <w:tcW w:w="638" w:type="pct"/>
          </w:tcPr>
          <w:p w14:paraId="2AA2C1C0" w14:textId="77777777" w:rsidR="002E0CB5" w:rsidRPr="00AA015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0154">
              <w:rPr>
                <w:rFonts w:asciiTheme="majorBidi" w:hAnsiTheme="majorBidi" w:cstheme="majorBidi"/>
                <w:sz w:val="30"/>
                <w:szCs w:val="30"/>
              </w:rPr>
              <w:t>82,000</w:t>
            </w:r>
          </w:p>
        </w:tc>
        <w:tc>
          <w:tcPr>
            <w:tcW w:w="147" w:type="pct"/>
          </w:tcPr>
          <w:p w14:paraId="40EFB82B" w14:textId="77777777" w:rsidR="002E0CB5" w:rsidRPr="00AA015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7792628" w14:textId="77777777" w:rsidR="002E0CB5" w:rsidRPr="00AA015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sz w:val="30"/>
                <w:szCs w:val="30"/>
              </w:rPr>
            </w:pPr>
            <w:r w:rsidRPr="00AA0154">
              <w:rPr>
                <w:rFonts w:asciiTheme="majorBidi" w:hAnsiTheme="majorBidi" w:cstheme="majorBidi"/>
                <w:sz w:val="30"/>
                <w:szCs w:val="30"/>
              </w:rPr>
              <w:t>82,000</w:t>
            </w:r>
          </w:p>
        </w:tc>
        <w:tc>
          <w:tcPr>
            <w:tcW w:w="145" w:type="pct"/>
          </w:tcPr>
          <w:p w14:paraId="0DB9B2E3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8106697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0AA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183C6435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FDD0551" w14:textId="77777777" w:rsidR="002E0CB5" w:rsidRPr="004A0AA7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0AA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A0AA7" w:rsidRPr="004A0AA7" w14:paraId="7D4E568D" w14:textId="77777777" w:rsidTr="00F03E36">
        <w:tc>
          <w:tcPr>
            <w:tcW w:w="2081" w:type="pct"/>
          </w:tcPr>
          <w:p w14:paraId="2BBA2258" w14:textId="2E22003B" w:rsidR="004A0AA7" w:rsidRPr="00AA0154" w:rsidRDefault="004A0AA7" w:rsidP="004A0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15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</w:t>
            </w:r>
            <w:r w:rsidRPr="00AA015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EC45DDA" w14:textId="727D55E8" w:rsidR="004A0AA7" w:rsidRPr="00AA0154" w:rsidRDefault="004A0AA7" w:rsidP="004A0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0154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47" w:type="pct"/>
          </w:tcPr>
          <w:p w14:paraId="6E514826" w14:textId="77777777" w:rsidR="004A0AA7" w:rsidRPr="00AA0154" w:rsidRDefault="004A0AA7" w:rsidP="004A0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F49DB18" w14:textId="4D558B42" w:rsidR="004A0AA7" w:rsidRPr="00AA0154" w:rsidRDefault="004A0AA7" w:rsidP="00AA0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 w:rsidRPr="00AA0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F66FE90" w14:textId="77777777" w:rsidR="004A0AA7" w:rsidRPr="004A0AA7" w:rsidRDefault="004A0AA7" w:rsidP="004A0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D40A1CA" w14:textId="564ADE3C" w:rsidR="004A0AA7" w:rsidRPr="004A0AA7" w:rsidRDefault="004A0AA7" w:rsidP="004A0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0AA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338BCD87" w14:textId="77777777" w:rsidR="004A0AA7" w:rsidRPr="004A0AA7" w:rsidRDefault="004A0AA7" w:rsidP="004A0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558735C" w14:textId="113C8176" w:rsidR="004A0AA7" w:rsidRPr="004A0AA7" w:rsidRDefault="004A0AA7" w:rsidP="004A0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0AA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A0AA7" w:rsidRPr="004A0AA7" w14:paraId="076589C6" w14:textId="77777777" w:rsidTr="00F03E36">
        <w:tc>
          <w:tcPr>
            <w:tcW w:w="2081" w:type="pct"/>
          </w:tcPr>
          <w:p w14:paraId="56B06454" w14:textId="77777777" w:rsidR="004A0AA7" w:rsidRPr="004A0AA7" w:rsidRDefault="004A0AA7" w:rsidP="004A0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0A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4805D151" w14:textId="77777777" w:rsidR="004A0AA7" w:rsidRPr="004A0AA7" w:rsidRDefault="004A0AA7" w:rsidP="004A0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0A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186,654</w:t>
            </w:r>
          </w:p>
        </w:tc>
        <w:tc>
          <w:tcPr>
            <w:tcW w:w="147" w:type="pct"/>
            <w:tcBorders>
              <w:bottom w:val="nil"/>
            </w:tcBorders>
          </w:tcPr>
          <w:p w14:paraId="223BF25C" w14:textId="77777777" w:rsidR="004A0AA7" w:rsidRPr="004A0AA7" w:rsidRDefault="004A0AA7" w:rsidP="004A0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0CD7668" w14:textId="77777777" w:rsidR="004A0AA7" w:rsidRPr="004A0AA7" w:rsidRDefault="004A0AA7" w:rsidP="004A0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0A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159,731</w:t>
            </w:r>
          </w:p>
        </w:tc>
        <w:tc>
          <w:tcPr>
            <w:tcW w:w="145" w:type="pct"/>
            <w:tcBorders>
              <w:bottom w:val="nil"/>
            </w:tcBorders>
          </w:tcPr>
          <w:p w14:paraId="15445C76" w14:textId="77777777" w:rsidR="004A0AA7" w:rsidRPr="004A0AA7" w:rsidRDefault="004A0AA7" w:rsidP="004A0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A9BC4E6" w14:textId="77777777" w:rsidR="004A0AA7" w:rsidRPr="004A0AA7" w:rsidRDefault="004A0AA7" w:rsidP="004A0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0A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tcBorders>
              <w:bottom w:val="nil"/>
            </w:tcBorders>
          </w:tcPr>
          <w:p w14:paraId="44DDA7F0" w14:textId="77777777" w:rsidR="004A0AA7" w:rsidRPr="004A0AA7" w:rsidRDefault="004A0AA7" w:rsidP="004A0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68069BF" w14:textId="77777777" w:rsidR="004A0AA7" w:rsidRPr="004A0AA7" w:rsidRDefault="004A0AA7" w:rsidP="004A0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0A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5D632C0C" w14:textId="77777777" w:rsidR="002E0CB5" w:rsidRPr="004A0AA7" w:rsidRDefault="002E0CB5" w:rsidP="002E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theme="minorBidi"/>
          <w:sz w:val="30"/>
          <w:szCs w:val="30"/>
        </w:rPr>
      </w:pPr>
    </w:p>
    <w:p w14:paraId="409DAE43" w14:textId="77777777" w:rsidR="002E0CB5" w:rsidRPr="008B1316" w:rsidRDefault="002E0CB5" w:rsidP="002E0C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B13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การค้ำประกัน</w:t>
      </w:r>
    </w:p>
    <w:p w14:paraId="7C331B60" w14:textId="77777777" w:rsidR="002E0CB5" w:rsidRPr="004A0AA7" w:rsidRDefault="002E0CB5" w:rsidP="002E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FAE2650" w14:textId="77777777" w:rsidR="002E0CB5" w:rsidRPr="009718D5" w:rsidRDefault="002E0CB5" w:rsidP="002E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B1316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Pr="008B1316">
        <w:rPr>
          <w:rFonts w:ascii="Angsana New" w:eastAsia="Calibri" w:hAnsi="Angsana New" w:cs="Angsana New" w:hint="cs"/>
          <w:sz w:val="30"/>
          <w:szCs w:val="30"/>
          <w:cs/>
        </w:rPr>
        <w:t xml:space="preserve">ที่มีภาระดอกเบี้ยส่วนที่มีหลักประกัน </w:t>
      </w:r>
      <w:r w:rsidRPr="008B1316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8B1316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8B131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1316">
        <w:rPr>
          <w:rFonts w:ascii="Angsana New" w:hAnsi="Angsana New" w:cs="Angsana New"/>
          <w:sz w:val="30"/>
          <w:szCs w:val="30"/>
        </w:rPr>
        <w:t>2565</w:t>
      </w:r>
      <w:r w:rsidRPr="008B131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1316">
        <w:rPr>
          <w:rFonts w:ascii="Angsana New" w:eastAsia="Calibri" w:hAnsi="Angsana New" w:cs="Angsana New" w:hint="cs"/>
          <w:sz w:val="30"/>
          <w:szCs w:val="30"/>
          <w:cs/>
        </w:rPr>
        <w:t>ถูกค้ำประกันโดยกรรมการ และการ</w:t>
      </w:r>
      <w:r w:rsidRPr="008B1316">
        <w:rPr>
          <w:rFonts w:ascii="Angsana New" w:eastAsia="Calibri" w:hAnsi="Angsana New" w:cs="Angsana New" w:hint="cs"/>
          <w:sz w:val="30"/>
          <w:szCs w:val="30"/>
        </w:rPr>
        <w:br/>
      </w:r>
      <w:r w:rsidRPr="008B1316">
        <w:rPr>
          <w:rFonts w:ascii="Angsana New" w:eastAsia="Calibri" w:hAnsi="Angsana New" w:cs="Angsana New" w:hint="cs"/>
          <w:sz w:val="30"/>
          <w:szCs w:val="30"/>
          <w:cs/>
        </w:rPr>
        <w:t xml:space="preserve">จดจำนองที่ดิน สิ่งปลูกสร้างของกลุ่มบริษัท </w:t>
      </w:r>
      <w:r w:rsidRPr="008B1316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(</w:t>
      </w:r>
      <w:r w:rsidRPr="008B1316">
        <w:rPr>
          <w:rFonts w:ascii="Angsana New" w:eastAsia="Calibri" w:hAnsi="Angsana New" w:cs="Angsana New" w:hint="cs"/>
          <w:i/>
          <w:iCs/>
          <w:sz w:val="30"/>
          <w:szCs w:val="30"/>
        </w:rPr>
        <w:t>31</w:t>
      </w:r>
      <w:r w:rsidRPr="008B1316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 ธันวาคม </w:t>
      </w:r>
      <w:r w:rsidRPr="008B1316">
        <w:rPr>
          <w:rFonts w:ascii="Angsana New" w:eastAsia="Calibri" w:hAnsi="Angsana New" w:cs="Angsana New" w:hint="cs"/>
          <w:i/>
          <w:iCs/>
          <w:sz w:val="30"/>
          <w:szCs w:val="30"/>
        </w:rPr>
        <w:t>256</w:t>
      </w:r>
      <w:r w:rsidRPr="008B1316">
        <w:rPr>
          <w:rFonts w:ascii="Angsana New" w:eastAsia="Calibri" w:hAnsi="Angsana New" w:cs="Angsana New"/>
          <w:i/>
          <w:iCs/>
          <w:sz w:val="30"/>
          <w:szCs w:val="30"/>
        </w:rPr>
        <w:t>4</w:t>
      </w:r>
      <w:r w:rsidRPr="008B1316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: ถูกค้ำประกันโดยกรรมการ การจดจำนองที่ดิน</w:t>
      </w:r>
      <w:r>
        <w:rPr>
          <w:rFonts w:ascii="Angsana New" w:eastAsia="Calibri" w:hAnsi="Angsana New" w:cs="Angsana New"/>
          <w:i/>
          <w:iCs/>
          <w:sz w:val="30"/>
          <w:szCs w:val="30"/>
        </w:rPr>
        <w:t xml:space="preserve"> </w:t>
      </w:r>
      <w:r w:rsidRPr="008B1316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สิ่</w:t>
      </w:r>
      <w:r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ง</w:t>
      </w:r>
      <w:r w:rsidRPr="008B1316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ปลูกสร้างของกลุ่มบริษัท) </w:t>
      </w:r>
      <w:r w:rsidRPr="008B1316">
        <w:rPr>
          <w:rFonts w:ascii="Angsana New" w:hAnsi="Angsana New" w:cs="Angsana New" w:hint="cs"/>
          <w:sz w:val="30"/>
          <w:szCs w:val="30"/>
          <w:cs/>
        </w:rPr>
        <w:t>โดยมีรายละเอียดของหลักประกันซึ่งเป็นสินทรัพย์ของบริษัทดังนี้</w:t>
      </w:r>
    </w:p>
    <w:p w14:paraId="6700AF64" w14:textId="0024BFA9" w:rsidR="002E0CB5" w:rsidRDefault="002E0CB5" w:rsidP="002E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CD9600F" w14:textId="5A46D2A0" w:rsidR="005C1B5A" w:rsidRDefault="005C1B5A" w:rsidP="002E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A0B2EAC" w14:textId="4A0A6190" w:rsidR="005C1B5A" w:rsidRDefault="005C1B5A" w:rsidP="002E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B4DAC6E" w14:textId="77777777" w:rsidR="005C1B5A" w:rsidRPr="004A0AA7" w:rsidRDefault="005C1B5A" w:rsidP="002E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3060"/>
        <w:gridCol w:w="720"/>
        <w:gridCol w:w="1368"/>
        <w:gridCol w:w="269"/>
        <w:gridCol w:w="1171"/>
        <w:gridCol w:w="270"/>
        <w:gridCol w:w="1076"/>
        <w:gridCol w:w="270"/>
        <w:gridCol w:w="1174"/>
      </w:tblGrid>
      <w:tr w:rsidR="002E0CB5" w:rsidRPr="00047164" w14:paraId="7EF38E96" w14:textId="77777777" w:rsidTr="00F03E36">
        <w:trPr>
          <w:tblHeader/>
        </w:trPr>
        <w:tc>
          <w:tcPr>
            <w:tcW w:w="3060" w:type="dxa"/>
            <w:vMerge w:val="restart"/>
            <w:shd w:val="clear" w:color="auto" w:fill="auto"/>
          </w:tcPr>
          <w:p w14:paraId="2055717D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08EF79F1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380" w:lineRule="exact"/>
              <w:ind w:left="163" w:right="-108" w:hanging="163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20" w:type="dxa"/>
          </w:tcPr>
          <w:p w14:paraId="6625C87F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</w:tcPr>
          <w:p w14:paraId="5289A7F2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FCD9C4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03AE86D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0CB5" w:rsidRPr="00047164" w14:paraId="6CB8CC57" w14:textId="77777777" w:rsidTr="00F03E36">
        <w:trPr>
          <w:tblHeader/>
        </w:trPr>
        <w:tc>
          <w:tcPr>
            <w:tcW w:w="3060" w:type="dxa"/>
            <w:vMerge/>
          </w:tcPr>
          <w:p w14:paraId="60B20D65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29B8D41A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2ADBF50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0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9" w:type="dxa"/>
            <w:shd w:val="clear" w:color="auto" w:fill="auto"/>
          </w:tcPr>
          <w:p w14:paraId="4E91400C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552D9FC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46817947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701685BC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2B15818C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7317A243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E0CB5" w:rsidRPr="00047164" w14:paraId="27877189" w14:textId="77777777" w:rsidTr="00F03E36">
        <w:trPr>
          <w:tblHeader/>
        </w:trPr>
        <w:tc>
          <w:tcPr>
            <w:tcW w:w="3060" w:type="dxa"/>
            <w:vMerge/>
          </w:tcPr>
          <w:p w14:paraId="088403F2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4B980267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21A0F8B2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269" w:type="dxa"/>
            <w:shd w:val="clear" w:color="auto" w:fill="auto"/>
          </w:tcPr>
          <w:p w14:paraId="37717EE2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81D831D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F3BAF4D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6FC0E68D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659974C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460E23FD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</w:tr>
      <w:tr w:rsidR="002E0CB5" w:rsidRPr="00047164" w14:paraId="710B4B0F" w14:textId="77777777" w:rsidTr="00F03E36">
        <w:trPr>
          <w:tblHeader/>
        </w:trPr>
        <w:tc>
          <w:tcPr>
            <w:tcW w:w="3060" w:type="dxa"/>
          </w:tcPr>
          <w:p w14:paraId="121B5955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3E3ECD13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</w:tcPr>
          <w:p w14:paraId="0A4E186A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0CB5" w:rsidRPr="00047164" w14:paraId="3D237EB4" w14:textId="77777777" w:rsidTr="00F03E36">
        <w:tc>
          <w:tcPr>
            <w:tcW w:w="3060" w:type="dxa"/>
          </w:tcPr>
          <w:p w14:paraId="594B7343" w14:textId="77777777" w:rsidR="002E0CB5" w:rsidRPr="00047164" w:rsidRDefault="002E0CB5" w:rsidP="00F03E36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20" w:type="dxa"/>
          </w:tcPr>
          <w:p w14:paraId="3E91B213" w14:textId="77777777" w:rsidR="002E0CB5" w:rsidRPr="00047164" w:rsidRDefault="002E0CB5" w:rsidP="00F03E3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7669497B" w14:textId="77777777" w:rsidR="002E0CB5" w:rsidRPr="00047164" w:rsidRDefault="002E0CB5" w:rsidP="00F03E3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23,642</w:t>
            </w:r>
          </w:p>
        </w:tc>
        <w:tc>
          <w:tcPr>
            <w:tcW w:w="269" w:type="dxa"/>
          </w:tcPr>
          <w:p w14:paraId="4034F7EF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4B18563A" w14:textId="77777777" w:rsidR="002E0CB5" w:rsidRPr="00047164" w:rsidRDefault="002E0CB5" w:rsidP="00F03E3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23,642</w:t>
            </w:r>
          </w:p>
        </w:tc>
        <w:tc>
          <w:tcPr>
            <w:tcW w:w="270" w:type="dxa"/>
          </w:tcPr>
          <w:p w14:paraId="7FB0D711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3E37ABE0" w14:textId="77777777" w:rsidR="002E0CB5" w:rsidRPr="00047164" w:rsidRDefault="002E0CB5" w:rsidP="00F03E36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9" w:right="-18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C97E39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64FC4658" w14:textId="77777777" w:rsidR="002E0CB5" w:rsidRPr="00047164" w:rsidRDefault="002E0CB5" w:rsidP="00F03E3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2E0CB5" w:rsidRPr="00047164" w14:paraId="5A86970A" w14:textId="77777777" w:rsidTr="00F03E36">
        <w:tc>
          <w:tcPr>
            <w:tcW w:w="3060" w:type="dxa"/>
          </w:tcPr>
          <w:p w14:paraId="15C085FA" w14:textId="77777777" w:rsidR="002E0CB5" w:rsidRPr="00047164" w:rsidRDefault="002E0CB5" w:rsidP="00F03E36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อาคารและส่วนปรับปรุง</w:t>
            </w:r>
          </w:p>
        </w:tc>
        <w:tc>
          <w:tcPr>
            <w:tcW w:w="720" w:type="dxa"/>
          </w:tcPr>
          <w:p w14:paraId="15E07F58" w14:textId="77777777" w:rsidR="002E0CB5" w:rsidRPr="00047164" w:rsidRDefault="002E0CB5" w:rsidP="00F03E3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68" w:type="dxa"/>
          </w:tcPr>
          <w:p w14:paraId="60821D4C" w14:textId="77777777" w:rsidR="002E0CB5" w:rsidRPr="00047164" w:rsidRDefault="002E0CB5" w:rsidP="00F03E3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A4022">
              <w:rPr>
                <w:rFonts w:ascii="Angsana New" w:hAnsi="Angsana New" w:cs="Angsana New"/>
                <w:sz w:val="30"/>
                <w:szCs w:val="30"/>
                <w:lang w:val="en-US"/>
              </w:rPr>
              <w:t>490,161</w:t>
            </w:r>
          </w:p>
        </w:tc>
        <w:tc>
          <w:tcPr>
            <w:tcW w:w="269" w:type="dxa"/>
          </w:tcPr>
          <w:p w14:paraId="7AAACDA3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059FEF0A" w14:textId="77777777" w:rsidR="002E0CB5" w:rsidRPr="00047164" w:rsidRDefault="002E0CB5" w:rsidP="00F03E3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494,208</w:t>
            </w:r>
          </w:p>
        </w:tc>
        <w:tc>
          <w:tcPr>
            <w:tcW w:w="270" w:type="dxa"/>
          </w:tcPr>
          <w:p w14:paraId="63A1F9D2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57F9C70D" w14:textId="77777777" w:rsidR="002E0CB5" w:rsidRPr="00047164" w:rsidRDefault="002E0CB5" w:rsidP="00F03E36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9" w:right="-18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562ECB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194DD8E5" w14:textId="77777777" w:rsidR="002E0CB5" w:rsidRPr="00575A21" w:rsidRDefault="002E0CB5" w:rsidP="00F03E3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75A2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2E0CB5" w:rsidRPr="00047164" w14:paraId="1A54CD10" w14:textId="77777777" w:rsidTr="00F03E36">
        <w:tc>
          <w:tcPr>
            <w:tcW w:w="3060" w:type="dxa"/>
          </w:tcPr>
          <w:p w14:paraId="785D5044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4716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14:paraId="2EDD47A6" w14:textId="77777777" w:rsidR="002E0CB5" w:rsidRPr="00047164" w:rsidRDefault="002E0CB5" w:rsidP="00F03E3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7A128A63" w14:textId="77777777" w:rsidR="002E0CB5" w:rsidRPr="00047164" w:rsidRDefault="002E0CB5" w:rsidP="00F03E3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513,803</w:t>
            </w:r>
          </w:p>
        </w:tc>
        <w:tc>
          <w:tcPr>
            <w:tcW w:w="269" w:type="dxa"/>
          </w:tcPr>
          <w:p w14:paraId="3453E510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1875C46" w14:textId="77777777" w:rsidR="002E0CB5" w:rsidRPr="00047164" w:rsidRDefault="002E0CB5" w:rsidP="00F03E3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517,850</w:t>
            </w:r>
          </w:p>
        </w:tc>
        <w:tc>
          <w:tcPr>
            <w:tcW w:w="270" w:type="dxa"/>
          </w:tcPr>
          <w:p w14:paraId="10EBAB85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3C1FC8BC" w14:textId="77777777" w:rsidR="002E0CB5" w:rsidRPr="00047164" w:rsidRDefault="002E0CB5" w:rsidP="00F03E36">
            <w:pPr>
              <w:pStyle w:val="acctfourfigures"/>
              <w:tabs>
                <w:tab w:val="clear" w:pos="765"/>
                <w:tab w:val="decimal" w:pos="840"/>
              </w:tabs>
              <w:spacing w:line="380" w:lineRule="exact"/>
              <w:ind w:left="-79" w:right="-18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64AFB6" w14:textId="77777777" w:rsidR="002E0CB5" w:rsidRPr="00047164" w:rsidRDefault="002E0CB5" w:rsidP="00F03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3B5A3AB" w14:textId="77777777" w:rsidR="002E0CB5" w:rsidRPr="00575A21" w:rsidRDefault="002E0CB5" w:rsidP="00F03E3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5A2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424B8EB1" w14:textId="77777777" w:rsidR="002E0CB5" w:rsidRPr="004A0AA7" w:rsidRDefault="002E0CB5" w:rsidP="002E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1108BBF2" w14:textId="08ABD819" w:rsidR="00634CEC" w:rsidRPr="00634CEC" w:rsidRDefault="002E0CB5" w:rsidP="002E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Angsana New" w:hAnsi="Angsana New" w:cs="Angsana New"/>
          <w:i/>
          <w:iCs/>
          <w:spacing w:val="-16"/>
          <w:sz w:val="30"/>
          <w:szCs w:val="30"/>
        </w:rPr>
      </w:pPr>
      <w:r w:rsidRPr="0070467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 w:cs="Angsana New"/>
          <w:sz w:val="30"/>
          <w:szCs w:val="30"/>
        </w:rPr>
        <w:t xml:space="preserve">2565 </w:t>
      </w:r>
      <w:r w:rsidRPr="00704674">
        <w:rPr>
          <w:rFonts w:ascii="Angsana New" w:hAnsi="Angsana New" w:cs="Angsana New"/>
          <w:sz w:val="30"/>
          <w:szCs w:val="30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00671F">
        <w:rPr>
          <w:rFonts w:ascii="Angsana New" w:hAnsi="Angsana New" w:cs="Angsana New"/>
          <w:sz w:val="30"/>
          <w:szCs w:val="30"/>
        </w:rPr>
        <w:t>9</w:t>
      </w:r>
      <w:r w:rsidR="00087487">
        <w:rPr>
          <w:rFonts w:ascii="Angsana New" w:hAnsi="Angsana New" w:cs="Angsana New"/>
          <w:sz w:val="30"/>
          <w:szCs w:val="30"/>
        </w:rPr>
        <w:t>5</w:t>
      </w:r>
      <w:r w:rsidR="0000671F">
        <w:rPr>
          <w:rFonts w:ascii="Angsana New" w:hAnsi="Angsana New" w:cs="Angsana New"/>
          <w:sz w:val="30"/>
          <w:szCs w:val="30"/>
        </w:rPr>
        <w:t xml:space="preserve">1 </w:t>
      </w:r>
      <w:r w:rsidRPr="00704674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70467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(</w:t>
      </w:r>
      <w:r w:rsidRPr="00704674">
        <w:rPr>
          <w:rFonts w:ascii="Angsana New" w:hAnsi="Angsana New" w:cs="Angsana New"/>
          <w:i/>
          <w:iCs/>
          <w:sz w:val="30"/>
          <w:szCs w:val="30"/>
        </w:rPr>
        <w:t>31</w:t>
      </w:r>
      <w:r w:rsidRPr="0070467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ธันวาคม </w:t>
      </w:r>
      <w:r w:rsidRPr="00704674">
        <w:rPr>
          <w:rFonts w:ascii="Angsana New" w:hAnsi="Angsana New" w:cs="Angsana New"/>
          <w:i/>
          <w:iCs/>
          <w:sz w:val="30"/>
          <w:szCs w:val="30"/>
        </w:rPr>
        <w:t>256</w:t>
      </w:r>
      <w:r>
        <w:rPr>
          <w:rFonts w:ascii="Angsana New" w:hAnsi="Angsana New" w:cs="Angsana New"/>
          <w:i/>
          <w:iCs/>
          <w:sz w:val="30"/>
          <w:szCs w:val="30"/>
        </w:rPr>
        <w:t>4</w:t>
      </w:r>
      <w:r w:rsidRPr="00704674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Pr="00704674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>
        <w:rPr>
          <w:rFonts w:ascii="Angsana New" w:hAnsi="Angsana New" w:cs="Angsana New"/>
          <w:i/>
          <w:iCs/>
          <w:sz w:val="30"/>
          <w:szCs w:val="30"/>
        </w:rPr>
        <w:t>891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704674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Pr="00704674">
        <w:rPr>
          <w:rFonts w:ascii="Angsana New" w:hAnsi="Angsana New" w:cs="Angsana New"/>
          <w:i/>
          <w:iCs/>
          <w:spacing w:val="-16"/>
          <w:sz w:val="30"/>
          <w:szCs w:val="30"/>
          <w:cs/>
        </w:rPr>
        <w:t>)</w:t>
      </w:r>
    </w:p>
    <w:sectPr w:rsidR="00634CEC" w:rsidRPr="00634CEC" w:rsidSect="00334F49">
      <w:headerReference w:type="default" r:id="rId8"/>
      <w:footerReference w:type="default" r:id="rId9"/>
      <w:pgSz w:w="11909" w:h="16834" w:code="9"/>
      <w:pgMar w:top="691" w:right="1152" w:bottom="576" w:left="1152" w:header="720" w:footer="720" w:gutter="0"/>
      <w:pgNumType w:start="1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9E6AC" w14:textId="77777777" w:rsidR="00F40028" w:rsidRDefault="00F40028">
      <w:r>
        <w:separator/>
      </w:r>
    </w:p>
  </w:endnote>
  <w:endnote w:type="continuationSeparator" w:id="0">
    <w:p w14:paraId="020C11C0" w14:textId="77777777" w:rsidR="00F40028" w:rsidRDefault="00F40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84398" w14:textId="77777777" w:rsidR="00AB1BBB" w:rsidRPr="00853DEB" w:rsidRDefault="00AB1BB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7C5CF60" w14:textId="77777777" w:rsidR="00AB1BBB" w:rsidRPr="006105F4" w:rsidRDefault="00AB1BB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3AD38" w14:textId="77777777" w:rsidR="00F40028" w:rsidRDefault="00F40028">
      <w:r>
        <w:separator/>
      </w:r>
    </w:p>
  </w:footnote>
  <w:footnote w:type="continuationSeparator" w:id="0">
    <w:p w14:paraId="735520B7" w14:textId="77777777" w:rsidR="00F40028" w:rsidRDefault="00F40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17364" w14:textId="77777777" w:rsidR="00AB1BBB" w:rsidRDefault="00AB1BB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6948B1B" w14:textId="77777777" w:rsidR="00AB1BBB" w:rsidRDefault="00AB1BB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1A668D63" w14:textId="1B8E49F3" w:rsidR="00EE3EF9" w:rsidRPr="0034106F" w:rsidRDefault="00EE3EF9" w:rsidP="00EE3E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>2565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7258030F" w14:textId="77777777" w:rsidR="00AB1BBB" w:rsidRPr="00B239E0" w:rsidRDefault="00AB1BBB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2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5"/>
  </w:num>
  <w:num w:numId="14">
    <w:abstractNumId w:val="15"/>
  </w:num>
  <w:num w:numId="15">
    <w:abstractNumId w:val="19"/>
  </w:num>
  <w:num w:numId="16">
    <w:abstractNumId w:val="17"/>
  </w:num>
  <w:num w:numId="17">
    <w:abstractNumId w:val="10"/>
  </w:num>
  <w:num w:numId="18">
    <w:abstractNumId w:val="23"/>
  </w:num>
  <w:num w:numId="19">
    <w:abstractNumId w:val="13"/>
  </w:num>
  <w:num w:numId="20">
    <w:abstractNumId w:val="24"/>
  </w:num>
  <w:num w:numId="21">
    <w:abstractNumId w:val="11"/>
  </w:num>
  <w:num w:numId="22">
    <w:abstractNumId w:val="20"/>
  </w:num>
  <w:num w:numId="23">
    <w:abstractNumId w:val="16"/>
  </w:num>
  <w:num w:numId="24">
    <w:abstractNumId w:val="22"/>
  </w:num>
  <w:num w:numId="25">
    <w:abstractNumId w:val="29"/>
  </w:num>
  <w:num w:numId="26">
    <w:abstractNumId w:val="28"/>
  </w:num>
  <w:num w:numId="27">
    <w:abstractNumId w:val="12"/>
  </w:num>
  <w:num w:numId="28">
    <w:abstractNumId w:val="26"/>
  </w:num>
  <w:num w:numId="29">
    <w:abstractNumId w:val="27"/>
  </w:num>
  <w:num w:numId="30">
    <w:abstractNumId w:val="21"/>
  </w:num>
  <w:num w:numId="31">
    <w:abstractNumId w:val="3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8A8"/>
    <w:rsid w:val="00001B5F"/>
    <w:rsid w:val="00001F3A"/>
    <w:rsid w:val="00002013"/>
    <w:rsid w:val="00002A1C"/>
    <w:rsid w:val="00002B6C"/>
    <w:rsid w:val="00002BCB"/>
    <w:rsid w:val="00002E06"/>
    <w:rsid w:val="00002FC2"/>
    <w:rsid w:val="0000436C"/>
    <w:rsid w:val="00005E91"/>
    <w:rsid w:val="0000671F"/>
    <w:rsid w:val="00006A85"/>
    <w:rsid w:val="00006BAA"/>
    <w:rsid w:val="0000763E"/>
    <w:rsid w:val="00007C2F"/>
    <w:rsid w:val="00007CD2"/>
    <w:rsid w:val="00010FAB"/>
    <w:rsid w:val="00011505"/>
    <w:rsid w:val="00012EF6"/>
    <w:rsid w:val="00014D70"/>
    <w:rsid w:val="00014F2A"/>
    <w:rsid w:val="00015351"/>
    <w:rsid w:val="0001540F"/>
    <w:rsid w:val="00016396"/>
    <w:rsid w:val="000167C6"/>
    <w:rsid w:val="0001715D"/>
    <w:rsid w:val="00017BB1"/>
    <w:rsid w:val="00017F2E"/>
    <w:rsid w:val="0002015B"/>
    <w:rsid w:val="00020849"/>
    <w:rsid w:val="00022049"/>
    <w:rsid w:val="00022A4D"/>
    <w:rsid w:val="0002302B"/>
    <w:rsid w:val="0002387C"/>
    <w:rsid w:val="0002448E"/>
    <w:rsid w:val="00024CB8"/>
    <w:rsid w:val="00025237"/>
    <w:rsid w:val="00026259"/>
    <w:rsid w:val="000271FD"/>
    <w:rsid w:val="00031EEC"/>
    <w:rsid w:val="00032317"/>
    <w:rsid w:val="00033962"/>
    <w:rsid w:val="00033B43"/>
    <w:rsid w:val="0003439E"/>
    <w:rsid w:val="000345BD"/>
    <w:rsid w:val="000348F3"/>
    <w:rsid w:val="00034A38"/>
    <w:rsid w:val="000351DA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6C33"/>
    <w:rsid w:val="00047164"/>
    <w:rsid w:val="0004764E"/>
    <w:rsid w:val="00050189"/>
    <w:rsid w:val="00050499"/>
    <w:rsid w:val="000521F3"/>
    <w:rsid w:val="0005240A"/>
    <w:rsid w:val="00052ACD"/>
    <w:rsid w:val="00052DDE"/>
    <w:rsid w:val="000538DA"/>
    <w:rsid w:val="00055AAD"/>
    <w:rsid w:val="00055EA0"/>
    <w:rsid w:val="0005619C"/>
    <w:rsid w:val="0006078F"/>
    <w:rsid w:val="00060DB9"/>
    <w:rsid w:val="000615EA"/>
    <w:rsid w:val="00061884"/>
    <w:rsid w:val="00061938"/>
    <w:rsid w:val="00061C9E"/>
    <w:rsid w:val="00062E41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42D5"/>
    <w:rsid w:val="0007538D"/>
    <w:rsid w:val="00076326"/>
    <w:rsid w:val="00076A0F"/>
    <w:rsid w:val="00076BF3"/>
    <w:rsid w:val="00076EB6"/>
    <w:rsid w:val="00076FB0"/>
    <w:rsid w:val="00077C1A"/>
    <w:rsid w:val="000800AA"/>
    <w:rsid w:val="000803C8"/>
    <w:rsid w:val="0008096C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48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4B0C"/>
    <w:rsid w:val="00095BA6"/>
    <w:rsid w:val="00095C58"/>
    <w:rsid w:val="00096537"/>
    <w:rsid w:val="0009720F"/>
    <w:rsid w:val="00097943"/>
    <w:rsid w:val="00097DB9"/>
    <w:rsid w:val="000A0173"/>
    <w:rsid w:val="000A08D7"/>
    <w:rsid w:val="000A1A61"/>
    <w:rsid w:val="000A1B71"/>
    <w:rsid w:val="000A1DA3"/>
    <w:rsid w:val="000A2B73"/>
    <w:rsid w:val="000A2EBF"/>
    <w:rsid w:val="000A3018"/>
    <w:rsid w:val="000A404F"/>
    <w:rsid w:val="000A40BA"/>
    <w:rsid w:val="000A5165"/>
    <w:rsid w:val="000A5444"/>
    <w:rsid w:val="000A56FF"/>
    <w:rsid w:val="000A5F28"/>
    <w:rsid w:val="000A61EB"/>
    <w:rsid w:val="000A61F8"/>
    <w:rsid w:val="000A6928"/>
    <w:rsid w:val="000A697F"/>
    <w:rsid w:val="000B008F"/>
    <w:rsid w:val="000B0ACE"/>
    <w:rsid w:val="000B0B7C"/>
    <w:rsid w:val="000B0DF7"/>
    <w:rsid w:val="000B2897"/>
    <w:rsid w:val="000B4B60"/>
    <w:rsid w:val="000B4EF0"/>
    <w:rsid w:val="000B56C8"/>
    <w:rsid w:val="000B5E44"/>
    <w:rsid w:val="000B726C"/>
    <w:rsid w:val="000B773D"/>
    <w:rsid w:val="000C0677"/>
    <w:rsid w:val="000C1748"/>
    <w:rsid w:val="000C1A37"/>
    <w:rsid w:val="000C1E19"/>
    <w:rsid w:val="000C1E38"/>
    <w:rsid w:val="000C2001"/>
    <w:rsid w:val="000C22A4"/>
    <w:rsid w:val="000C293D"/>
    <w:rsid w:val="000C476D"/>
    <w:rsid w:val="000C480F"/>
    <w:rsid w:val="000C4923"/>
    <w:rsid w:val="000C4FB4"/>
    <w:rsid w:val="000C58A4"/>
    <w:rsid w:val="000C5D36"/>
    <w:rsid w:val="000C63D1"/>
    <w:rsid w:val="000C644E"/>
    <w:rsid w:val="000C75F1"/>
    <w:rsid w:val="000C77E4"/>
    <w:rsid w:val="000D0CC6"/>
    <w:rsid w:val="000D141B"/>
    <w:rsid w:val="000D15B0"/>
    <w:rsid w:val="000D1DAE"/>
    <w:rsid w:val="000D202D"/>
    <w:rsid w:val="000D3484"/>
    <w:rsid w:val="000D3EF2"/>
    <w:rsid w:val="000D47FC"/>
    <w:rsid w:val="000D4E68"/>
    <w:rsid w:val="000D6312"/>
    <w:rsid w:val="000D6CDD"/>
    <w:rsid w:val="000D6E8D"/>
    <w:rsid w:val="000D776D"/>
    <w:rsid w:val="000D7EE9"/>
    <w:rsid w:val="000E04E2"/>
    <w:rsid w:val="000E0C67"/>
    <w:rsid w:val="000E16F0"/>
    <w:rsid w:val="000E1B31"/>
    <w:rsid w:val="000E32B2"/>
    <w:rsid w:val="000E3409"/>
    <w:rsid w:val="000E406B"/>
    <w:rsid w:val="000E4BAC"/>
    <w:rsid w:val="000E5277"/>
    <w:rsid w:val="000E5AC0"/>
    <w:rsid w:val="000E7686"/>
    <w:rsid w:val="000E7F6B"/>
    <w:rsid w:val="000F15CB"/>
    <w:rsid w:val="000F1736"/>
    <w:rsid w:val="000F191E"/>
    <w:rsid w:val="000F292E"/>
    <w:rsid w:val="000F43C6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7C"/>
    <w:rsid w:val="00111E99"/>
    <w:rsid w:val="001122EA"/>
    <w:rsid w:val="00112BA6"/>
    <w:rsid w:val="001151EA"/>
    <w:rsid w:val="001158F6"/>
    <w:rsid w:val="00115D13"/>
    <w:rsid w:val="00116FE1"/>
    <w:rsid w:val="00117F53"/>
    <w:rsid w:val="001218F7"/>
    <w:rsid w:val="001224FD"/>
    <w:rsid w:val="00123835"/>
    <w:rsid w:val="0012704B"/>
    <w:rsid w:val="00127B83"/>
    <w:rsid w:val="00132250"/>
    <w:rsid w:val="00132FDC"/>
    <w:rsid w:val="001346A5"/>
    <w:rsid w:val="001346EA"/>
    <w:rsid w:val="00135322"/>
    <w:rsid w:val="00135923"/>
    <w:rsid w:val="00135E95"/>
    <w:rsid w:val="0013630A"/>
    <w:rsid w:val="00136C26"/>
    <w:rsid w:val="001379F1"/>
    <w:rsid w:val="00137CA3"/>
    <w:rsid w:val="00137EF8"/>
    <w:rsid w:val="00137F22"/>
    <w:rsid w:val="00140539"/>
    <w:rsid w:val="00140EB5"/>
    <w:rsid w:val="00141DCF"/>
    <w:rsid w:val="001436BC"/>
    <w:rsid w:val="00143E23"/>
    <w:rsid w:val="0014598A"/>
    <w:rsid w:val="00145E66"/>
    <w:rsid w:val="001474BD"/>
    <w:rsid w:val="00147D18"/>
    <w:rsid w:val="00147F37"/>
    <w:rsid w:val="00147FB5"/>
    <w:rsid w:val="00150D6A"/>
    <w:rsid w:val="00150FC1"/>
    <w:rsid w:val="001518EC"/>
    <w:rsid w:val="0015217A"/>
    <w:rsid w:val="00152642"/>
    <w:rsid w:val="00152F09"/>
    <w:rsid w:val="001531C2"/>
    <w:rsid w:val="0015362C"/>
    <w:rsid w:val="00153D11"/>
    <w:rsid w:val="00154B96"/>
    <w:rsid w:val="001553E8"/>
    <w:rsid w:val="00155D73"/>
    <w:rsid w:val="001560F8"/>
    <w:rsid w:val="00156135"/>
    <w:rsid w:val="001562ED"/>
    <w:rsid w:val="00156874"/>
    <w:rsid w:val="00156BCD"/>
    <w:rsid w:val="00156C8F"/>
    <w:rsid w:val="0015717C"/>
    <w:rsid w:val="00157B7E"/>
    <w:rsid w:val="0016095F"/>
    <w:rsid w:val="0016104C"/>
    <w:rsid w:val="001621C1"/>
    <w:rsid w:val="00162C0B"/>
    <w:rsid w:val="00163CBB"/>
    <w:rsid w:val="001641BC"/>
    <w:rsid w:val="00164323"/>
    <w:rsid w:val="001653A5"/>
    <w:rsid w:val="00165BC4"/>
    <w:rsid w:val="001663E3"/>
    <w:rsid w:val="00166747"/>
    <w:rsid w:val="001678F1"/>
    <w:rsid w:val="00172B4E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477D"/>
    <w:rsid w:val="001855C5"/>
    <w:rsid w:val="00185A61"/>
    <w:rsid w:val="00185E54"/>
    <w:rsid w:val="00186457"/>
    <w:rsid w:val="00186CE4"/>
    <w:rsid w:val="00186D97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4529"/>
    <w:rsid w:val="00195902"/>
    <w:rsid w:val="00195F8F"/>
    <w:rsid w:val="0019603D"/>
    <w:rsid w:val="00196DC4"/>
    <w:rsid w:val="001978DB"/>
    <w:rsid w:val="001A0E06"/>
    <w:rsid w:val="001A1240"/>
    <w:rsid w:val="001A1311"/>
    <w:rsid w:val="001A155A"/>
    <w:rsid w:val="001A1816"/>
    <w:rsid w:val="001A1A14"/>
    <w:rsid w:val="001A345A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2E9F"/>
    <w:rsid w:val="001B39E2"/>
    <w:rsid w:val="001B4712"/>
    <w:rsid w:val="001B4DD8"/>
    <w:rsid w:val="001B4F7A"/>
    <w:rsid w:val="001B5EB2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2FAD"/>
    <w:rsid w:val="001D345D"/>
    <w:rsid w:val="001D471F"/>
    <w:rsid w:val="001D475A"/>
    <w:rsid w:val="001D6024"/>
    <w:rsid w:val="001D6C83"/>
    <w:rsid w:val="001D7BA2"/>
    <w:rsid w:val="001E014B"/>
    <w:rsid w:val="001E26F9"/>
    <w:rsid w:val="001E48E6"/>
    <w:rsid w:val="001E4C42"/>
    <w:rsid w:val="001E57D1"/>
    <w:rsid w:val="001E6FD7"/>
    <w:rsid w:val="001E737A"/>
    <w:rsid w:val="001F09E2"/>
    <w:rsid w:val="001F0DBB"/>
    <w:rsid w:val="001F156A"/>
    <w:rsid w:val="001F179B"/>
    <w:rsid w:val="001F181F"/>
    <w:rsid w:val="001F383F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1F7B5C"/>
    <w:rsid w:val="001F7D56"/>
    <w:rsid w:val="00200C6F"/>
    <w:rsid w:val="002021B6"/>
    <w:rsid w:val="0020223C"/>
    <w:rsid w:val="00202B6C"/>
    <w:rsid w:val="00202BA8"/>
    <w:rsid w:val="00203B0B"/>
    <w:rsid w:val="002048B6"/>
    <w:rsid w:val="00206DEA"/>
    <w:rsid w:val="00207CFB"/>
    <w:rsid w:val="0021097B"/>
    <w:rsid w:val="00210B51"/>
    <w:rsid w:val="002112C8"/>
    <w:rsid w:val="00211571"/>
    <w:rsid w:val="00211A30"/>
    <w:rsid w:val="002124DF"/>
    <w:rsid w:val="0021256B"/>
    <w:rsid w:val="0021402C"/>
    <w:rsid w:val="002140A6"/>
    <w:rsid w:val="00214941"/>
    <w:rsid w:val="00215C6E"/>
    <w:rsid w:val="00216018"/>
    <w:rsid w:val="00217648"/>
    <w:rsid w:val="00217923"/>
    <w:rsid w:val="00217E16"/>
    <w:rsid w:val="002203AD"/>
    <w:rsid w:val="00220CA9"/>
    <w:rsid w:val="002218BD"/>
    <w:rsid w:val="0022200C"/>
    <w:rsid w:val="0022283E"/>
    <w:rsid w:val="00222C4F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212A"/>
    <w:rsid w:val="002322E0"/>
    <w:rsid w:val="0023331A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5476"/>
    <w:rsid w:val="00245B1A"/>
    <w:rsid w:val="00246062"/>
    <w:rsid w:val="00247131"/>
    <w:rsid w:val="00247404"/>
    <w:rsid w:val="00247805"/>
    <w:rsid w:val="0025000E"/>
    <w:rsid w:val="00250DC6"/>
    <w:rsid w:val="002510F1"/>
    <w:rsid w:val="002522C4"/>
    <w:rsid w:val="002523B1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0402"/>
    <w:rsid w:val="00260B81"/>
    <w:rsid w:val="00261221"/>
    <w:rsid w:val="00261461"/>
    <w:rsid w:val="00262E27"/>
    <w:rsid w:val="00262EF0"/>
    <w:rsid w:val="00262F12"/>
    <w:rsid w:val="0026572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11FC"/>
    <w:rsid w:val="0028276B"/>
    <w:rsid w:val="00282B36"/>
    <w:rsid w:val="00282CB5"/>
    <w:rsid w:val="002830B7"/>
    <w:rsid w:val="002841FD"/>
    <w:rsid w:val="00285239"/>
    <w:rsid w:val="002857E0"/>
    <w:rsid w:val="00285D8D"/>
    <w:rsid w:val="00290017"/>
    <w:rsid w:val="00290B11"/>
    <w:rsid w:val="00290C9E"/>
    <w:rsid w:val="00293036"/>
    <w:rsid w:val="00293609"/>
    <w:rsid w:val="00294110"/>
    <w:rsid w:val="0029461B"/>
    <w:rsid w:val="00294966"/>
    <w:rsid w:val="0029498A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D14"/>
    <w:rsid w:val="002A2E2B"/>
    <w:rsid w:val="002A2F25"/>
    <w:rsid w:val="002A3E73"/>
    <w:rsid w:val="002A3ED3"/>
    <w:rsid w:val="002A57C4"/>
    <w:rsid w:val="002A7019"/>
    <w:rsid w:val="002A72A8"/>
    <w:rsid w:val="002A7336"/>
    <w:rsid w:val="002A734C"/>
    <w:rsid w:val="002A7AD1"/>
    <w:rsid w:val="002A7B68"/>
    <w:rsid w:val="002A7C97"/>
    <w:rsid w:val="002B0343"/>
    <w:rsid w:val="002B0E9E"/>
    <w:rsid w:val="002B1A81"/>
    <w:rsid w:val="002B1D5A"/>
    <w:rsid w:val="002B1F9F"/>
    <w:rsid w:val="002B3021"/>
    <w:rsid w:val="002B3191"/>
    <w:rsid w:val="002B48A7"/>
    <w:rsid w:val="002B5746"/>
    <w:rsid w:val="002B630E"/>
    <w:rsid w:val="002B645B"/>
    <w:rsid w:val="002B73D0"/>
    <w:rsid w:val="002B79C7"/>
    <w:rsid w:val="002C0570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C7157"/>
    <w:rsid w:val="002C72AC"/>
    <w:rsid w:val="002C7D5C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616"/>
    <w:rsid w:val="002D66F0"/>
    <w:rsid w:val="002D67B1"/>
    <w:rsid w:val="002D6C3F"/>
    <w:rsid w:val="002D71F7"/>
    <w:rsid w:val="002D7219"/>
    <w:rsid w:val="002E0063"/>
    <w:rsid w:val="002E0C27"/>
    <w:rsid w:val="002E0CB5"/>
    <w:rsid w:val="002E1924"/>
    <w:rsid w:val="002E24CF"/>
    <w:rsid w:val="002E32D6"/>
    <w:rsid w:val="002E3747"/>
    <w:rsid w:val="002E377E"/>
    <w:rsid w:val="002E428A"/>
    <w:rsid w:val="002E5037"/>
    <w:rsid w:val="002E57A5"/>
    <w:rsid w:val="002E620D"/>
    <w:rsid w:val="002E6EBC"/>
    <w:rsid w:val="002E78EE"/>
    <w:rsid w:val="002E7CBA"/>
    <w:rsid w:val="002F08F4"/>
    <w:rsid w:val="002F1641"/>
    <w:rsid w:val="002F226F"/>
    <w:rsid w:val="002F26B1"/>
    <w:rsid w:val="002F346E"/>
    <w:rsid w:val="002F37B2"/>
    <w:rsid w:val="002F3F51"/>
    <w:rsid w:val="002F49F0"/>
    <w:rsid w:val="002F6152"/>
    <w:rsid w:val="002F6976"/>
    <w:rsid w:val="002F6BC4"/>
    <w:rsid w:val="002F6E54"/>
    <w:rsid w:val="002F70EE"/>
    <w:rsid w:val="002F7CF1"/>
    <w:rsid w:val="002F7F3B"/>
    <w:rsid w:val="00301FD2"/>
    <w:rsid w:val="0030241D"/>
    <w:rsid w:val="00302D16"/>
    <w:rsid w:val="00303494"/>
    <w:rsid w:val="003039E5"/>
    <w:rsid w:val="00304480"/>
    <w:rsid w:val="00304D21"/>
    <w:rsid w:val="00304FED"/>
    <w:rsid w:val="0030551C"/>
    <w:rsid w:val="00305AEF"/>
    <w:rsid w:val="00305B55"/>
    <w:rsid w:val="00305BB0"/>
    <w:rsid w:val="00306006"/>
    <w:rsid w:val="003062C4"/>
    <w:rsid w:val="00306602"/>
    <w:rsid w:val="00307B04"/>
    <w:rsid w:val="00307B83"/>
    <w:rsid w:val="0031014A"/>
    <w:rsid w:val="00310AFA"/>
    <w:rsid w:val="00311144"/>
    <w:rsid w:val="00311BEA"/>
    <w:rsid w:val="003122E3"/>
    <w:rsid w:val="00312B85"/>
    <w:rsid w:val="00313C04"/>
    <w:rsid w:val="0031503D"/>
    <w:rsid w:val="003159AC"/>
    <w:rsid w:val="00316A1D"/>
    <w:rsid w:val="003201B3"/>
    <w:rsid w:val="00322491"/>
    <w:rsid w:val="00322742"/>
    <w:rsid w:val="0032302B"/>
    <w:rsid w:val="00323050"/>
    <w:rsid w:val="003238D1"/>
    <w:rsid w:val="003238E7"/>
    <w:rsid w:val="00323EA7"/>
    <w:rsid w:val="00324AAB"/>
    <w:rsid w:val="003255E1"/>
    <w:rsid w:val="00325CAE"/>
    <w:rsid w:val="003265AE"/>
    <w:rsid w:val="003315F0"/>
    <w:rsid w:val="0033265F"/>
    <w:rsid w:val="003339E3"/>
    <w:rsid w:val="00333BCF"/>
    <w:rsid w:val="00334590"/>
    <w:rsid w:val="00334D2F"/>
    <w:rsid w:val="00334E05"/>
    <w:rsid w:val="00334F1B"/>
    <w:rsid w:val="00334F49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0D2"/>
    <w:rsid w:val="00347229"/>
    <w:rsid w:val="0034756F"/>
    <w:rsid w:val="00347614"/>
    <w:rsid w:val="00347619"/>
    <w:rsid w:val="00347D39"/>
    <w:rsid w:val="00347E8F"/>
    <w:rsid w:val="0035270C"/>
    <w:rsid w:val="00352A6F"/>
    <w:rsid w:val="003533D6"/>
    <w:rsid w:val="00353738"/>
    <w:rsid w:val="00355759"/>
    <w:rsid w:val="00356DF5"/>
    <w:rsid w:val="00357CC8"/>
    <w:rsid w:val="00360B21"/>
    <w:rsid w:val="00361087"/>
    <w:rsid w:val="003622F1"/>
    <w:rsid w:val="003647B1"/>
    <w:rsid w:val="00364D23"/>
    <w:rsid w:val="0036632F"/>
    <w:rsid w:val="003675D2"/>
    <w:rsid w:val="00370285"/>
    <w:rsid w:val="00370B9B"/>
    <w:rsid w:val="0037111F"/>
    <w:rsid w:val="003722E4"/>
    <w:rsid w:val="00372359"/>
    <w:rsid w:val="003734B5"/>
    <w:rsid w:val="0037357F"/>
    <w:rsid w:val="00373E3D"/>
    <w:rsid w:val="00373F4D"/>
    <w:rsid w:val="003752B0"/>
    <w:rsid w:val="00376C56"/>
    <w:rsid w:val="003772C3"/>
    <w:rsid w:val="00377A2E"/>
    <w:rsid w:val="003819BD"/>
    <w:rsid w:val="00382404"/>
    <w:rsid w:val="00384711"/>
    <w:rsid w:val="0038508F"/>
    <w:rsid w:val="00386824"/>
    <w:rsid w:val="00386FA5"/>
    <w:rsid w:val="0038785D"/>
    <w:rsid w:val="00387BFD"/>
    <w:rsid w:val="0039002A"/>
    <w:rsid w:val="00390030"/>
    <w:rsid w:val="00390D52"/>
    <w:rsid w:val="0039186A"/>
    <w:rsid w:val="0039253A"/>
    <w:rsid w:val="003929CA"/>
    <w:rsid w:val="00393CC0"/>
    <w:rsid w:val="00394738"/>
    <w:rsid w:val="00394B5F"/>
    <w:rsid w:val="00394D34"/>
    <w:rsid w:val="00396096"/>
    <w:rsid w:val="003965D2"/>
    <w:rsid w:val="00396E41"/>
    <w:rsid w:val="00396E71"/>
    <w:rsid w:val="00397A68"/>
    <w:rsid w:val="00397AFB"/>
    <w:rsid w:val="003A0402"/>
    <w:rsid w:val="003A13BC"/>
    <w:rsid w:val="003A1B4C"/>
    <w:rsid w:val="003A1C9A"/>
    <w:rsid w:val="003A28EB"/>
    <w:rsid w:val="003A34F7"/>
    <w:rsid w:val="003A38BE"/>
    <w:rsid w:val="003A63BC"/>
    <w:rsid w:val="003A6A03"/>
    <w:rsid w:val="003B0E0E"/>
    <w:rsid w:val="003B1BDB"/>
    <w:rsid w:val="003B2CF1"/>
    <w:rsid w:val="003B45EB"/>
    <w:rsid w:val="003B4A91"/>
    <w:rsid w:val="003B52CC"/>
    <w:rsid w:val="003B52E9"/>
    <w:rsid w:val="003B587F"/>
    <w:rsid w:val="003B6064"/>
    <w:rsid w:val="003B6276"/>
    <w:rsid w:val="003B69E1"/>
    <w:rsid w:val="003B7DBF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7F36"/>
    <w:rsid w:val="003E03B1"/>
    <w:rsid w:val="003E06B6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BEC"/>
    <w:rsid w:val="003F2FD4"/>
    <w:rsid w:val="003F3394"/>
    <w:rsid w:val="003F3AC6"/>
    <w:rsid w:val="003F5DCE"/>
    <w:rsid w:val="003F6371"/>
    <w:rsid w:val="003F640C"/>
    <w:rsid w:val="003F6AC4"/>
    <w:rsid w:val="003F73D3"/>
    <w:rsid w:val="00401456"/>
    <w:rsid w:val="004016DE"/>
    <w:rsid w:val="00401C7B"/>
    <w:rsid w:val="004048FE"/>
    <w:rsid w:val="00405CD2"/>
    <w:rsid w:val="004065AD"/>
    <w:rsid w:val="00407B78"/>
    <w:rsid w:val="00410116"/>
    <w:rsid w:val="0041044A"/>
    <w:rsid w:val="00411BC8"/>
    <w:rsid w:val="00412109"/>
    <w:rsid w:val="004121CB"/>
    <w:rsid w:val="004137D6"/>
    <w:rsid w:val="00413AF5"/>
    <w:rsid w:val="004140DE"/>
    <w:rsid w:val="00414A2E"/>
    <w:rsid w:val="00414CF6"/>
    <w:rsid w:val="00414E6C"/>
    <w:rsid w:val="00416797"/>
    <w:rsid w:val="00416DD0"/>
    <w:rsid w:val="00417044"/>
    <w:rsid w:val="004200B6"/>
    <w:rsid w:val="004202AB"/>
    <w:rsid w:val="00421E77"/>
    <w:rsid w:val="00422083"/>
    <w:rsid w:val="00422DE4"/>
    <w:rsid w:val="00422EC2"/>
    <w:rsid w:val="00423496"/>
    <w:rsid w:val="004239FB"/>
    <w:rsid w:val="00423C22"/>
    <w:rsid w:val="00424B34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5527"/>
    <w:rsid w:val="00435AAD"/>
    <w:rsid w:val="00436074"/>
    <w:rsid w:val="00437BAF"/>
    <w:rsid w:val="00437E09"/>
    <w:rsid w:val="004409C8"/>
    <w:rsid w:val="00441B34"/>
    <w:rsid w:val="00441BD2"/>
    <w:rsid w:val="0044203A"/>
    <w:rsid w:val="00443DA7"/>
    <w:rsid w:val="00444487"/>
    <w:rsid w:val="004448E5"/>
    <w:rsid w:val="00444DEA"/>
    <w:rsid w:val="00446A99"/>
    <w:rsid w:val="00447CED"/>
    <w:rsid w:val="004512CE"/>
    <w:rsid w:val="004516AE"/>
    <w:rsid w:val="00451D98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230"/>
    <w:rsid w:val="004576A4"/>
    <w:rsid w:val="004617CA"/>
    <w:rsid w:val="004621D8"/>
    <w:rsid w:val="00462212"/>
    <w:rsid w:val="0046261B"/>
    <w:rsid w:val="00463304"/>
    <w:rsid w:val="00463EDA"/>
    <w:rsid w:val="0046504F"/>
    <w:rsid w:val="004659DD"/>
    <w:rsid w:val="00465F7E"/>
    <w:rsid w:val="004662E7"/>
    <w:rsid w:val="00466991"/>
    <w:rsid w:val="0046766A"/>
    <w:rsid w:val="00470401"/>
    <w:rsid w:val="00470B91"/>
    <w:rsid w:val="00471D07"/>
    <w:rsid w:val="00471DD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FDD"/>
    <w:rsid w:val="004763F4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3A02"/>
    <w:rsid w:val="00484162"/>
    <w:rsid w:val="00484FDE"/>
    <w:rsid w:val="004850C8"/>
    <w:rsid w:val="004853A0"/>
    <w:rsid w:val="00485C8E"/>
    <w:rsid w:val="00486814"/>
    <w:rsid w:val="00486A4F"/>
    <w:rsid w:val="004874A1"/>
    <w:rsid w:val="004874C3"/>
    <w:rsid w:val="00487C10"/>
    <w:rsid w:val="004907A0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6CAF"/>
    <w:rsid w:val="00497942"/>
    <w:rsid w:val="004A0256"/>
    <w:rsid w:val="004A0AA7"/>
    <w:rsid w:val="004A2369"/>
    <w:rsid w:val="004A262F"/>
    <w:rsid w:val="004A2DD3"/>
    <w:rsid w:val="004A2EAE"/>
    <w:rsid w:val="004A396C"/>
    <w:rsid w:val="004A3B57"/>
    <w:rsid w:val="004A3FF0"/>
    <w:rsid w:val="004A4744"/>
    <w:rsid w:val="004A4D29"/>
    <w:rsid w:val="004A4E44"/>
    <w:rsid w:val="004A7B1A"/>
    <w:rsid w:val="004A7C98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C09CC"/>
    <w:rsid w:val="004C0A04"/>
    <w:rsid w:val="004C0B0A"/>
    <w:rsid w:val="004C1F6F"/>
    <w:rsid w:val="004C20A9"/>
    <w:rsid w:val="004C332B"/>
    <w:rsid w:val="004C36EB"/>
    <w:rsid w:val="004C3C7A"/>
    <w:rsid w:val="004C4BBF"/>
    <w:rsid w:val="004C53A7"/>
    <w:rsid w:val="004C6723"/>
    <w:rsid w:val="004C6AB1"/>
    <w:rsid w:val="004C6C14"/>
    <w:rsid w:val="004C700C"/>
    <w:rsid w:val="004C7065"/>
    <w:rsid w:val="004C7283"/>
    <w:rsid w:val="004C7B0A"/>
    <w:rsid w:val="004D0EE7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B7"/>
    <w:rsid w:val="004E75EC"/>
    <w:rsid w:val="004F08F2"/>
    <w:rsid w:val="004F0D67"/>
    <w:rsid w:val="004F1D0B"/>
    <w:rsid w:val="004F24B4"/>
    <w:rsid w:val="004F29BC"/>
    <w:rsid w:val="004F2C51"/>
    <w:rsid w:val="004F330E"/>
    <w:rsid w:val="004F4091"/>
    <w:rsid w:val="004F4204"/>
    <w:rsid w:val="004F4BF7"/>
    <w:rsid w:val="004F4C47"/>
    <w:rsid w:val="004F50F4"/>
    <w:rsid w:val="004F5E42"/>
    <w:rsid w:val="004F62C1"/>
    <w:rsid w:val="004F7773"/>
    <w:rsid w:val="005014A2"/>
    <w:rsid w:val="005018F4"/>
    <w:rsid w:val="00501D2B"/>
    <w:rsid w:val="00502120"/>
    <w:rsid w:val="00502762"/>
    <w:rsid w:val="00503364"/>
    <w:rsid w:val="00503A17"/>
    <w:rsid w:val="00506779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FCD"/>
    <w:rsid w:val="005234B1"/>
    <w:rsid w:val="005236CE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00F3"/>
    <w:rsid w:val="00531D04"/>
    <w:rsid w:val="0053250F"/>
    <w:rsid w:val="00532EC3"/>
    <w:rsid w:val="005333BF"/>
    <w:rsid w:val="00533850"/>
    <w:rsid w:val="00533B45"/>
    <w:rsid w:val="005348BD"/>
    <w:rsid w:val="00535122"/>
    <w:rsid w:val="005357E2"/>
    <w:rsid w:val="00535E98"/>
    <w:rsid w:val="00536177"/>
    <w:rsid w:val="00536844"/>
    <w:rsid w:val="005368D3"/>
    <w:rsid w:val="00536D61"/>
    <w:rsid w:val="00540068"/>
    <w:rsid w:val="00541403"/>
    <w:rsid w:val="005414A8"/>
    <w:rsid w:val="005431E7"/>
    <w:rsid w:val="00543E18"/>
    <w:rsid w:val="00543E9B"/>
    <w:rsid w:val="0054481A"/>
    <w:rsid w:val="00544CFB"/>
    <w:rsid w:val="00544E89"/>
    <w:rsid w:val="00545EE5"/>
    <w:rsid w:val="00547ACA"/>
    <w:rsid w:val="00547AFF"/>
    <w:rsid w:val="005513E6"/>
    <w:rsid w:val="00551BE1"/>
    <w:rsid w:val="0055215A"/>
    <w:rsid w:val="005522B8"/>
    <w:rsid w:val="0055274D"/>
    <w:rsid w:val="00552839"/>
    <w:rsid w:val="00553D7D"/>
    <w:rsid w:val="00555748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3457"/>
    <w:rsid w:val="005735D5"/>
    <w:rsid w:val="00573706"/>
    <w:rsid w:val="00573E78"/>
    <w:rsid w:val="0057458D"/>
    <w:rsid w:val="0057467A"/>
    <w:rsid w:val="00574C3B"/>
    <w:rsid w:val="0057535E"/>
    <w:rsid w:val="00575A21"/>
    <w:rsid w:val="00576259"/>
    <w:rsid w:val="00576388"/>
    <w:rsid w:val="00580289"/>
    <w:rsid w:val="005805AD"/>
    <w:rsid w:val="00580AD1"/>
    <w:rsid w:val="00581E5A"/>
    <w:rsid w:val="0058286C"/>
    <w:rsid w:val="005837E7"/>
    <w:rsid w:val="00583F46"/>
    <w:rsid w:val="00584022"/>
    <w:rsid w:val="0058409B"/>
    <w:rsid w:val="005850A4"/>
    <w:rsid w:val="0058548E"/>
    <w:rsid w:val="00585867"/>
    <w:rsid w:val="00585A56"/>
    <w:rsid w:val="00585EC0"/>
    <w:rsid w:val="005869D5"/>
    <w:rsid w:val="005869F9"/>
    <w:rsid w:val="00586D76"/>
    <w:rsid w:val="0058743A"/>
    <w:rsid w:val="0058767A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A0EEC"/>
    <w:rsid w:val="005A1FE6"/>
    <w:rsid w:val="005A2C56"/>
    <w:rsid w:val="005A3143"/>
    <w:rsid w:val="005A5231"/>
    <w:rsid w:val="005A590C"/>
    <w:rsid w:val="005A7CF9"/>
    <w:rsid w:val="005A7E83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D5"/>
    <w:rsid w:val="005C07D2"/>
    <w:rsid w:val="005C1B5A"/>
    <w:rsid w:val="005C1CAB"/>
    <w:rsid w:val="005C36EF"/>
    <w:rsid w:val="005C40FB"/>
    <w:rsid w:val="005C424C"/>
    <w:rsid w:val="005C4626"/>
    <w:rsid w:val="005C47C1"/>
    <w:rsid w:val="005C4A1E"/>
    <w:rsid w:val="005C4B57"/>
    <w:rsid w:val="005C594C"/>
    <w:rsid w:val="005C685F"/>
    <w:rsid w:val="005C78A2"/>
    <w:rsid w:val="005C7E59"/>
    <w:rsid w:val="005D0156"/>
    <w:rsid w:val="005D0500"/>
    <w:rsid w:val="005D08C2"/>
    <w:rsid w:val="005D0E0D"/>
    <w:rsid w:val="005D0E69"/>
    <w:rsid w:val="005D1153"/>
    <w:rsid w:val="005D2812"/>
    <w:rsid w:val="005D2946"/>
    <w:rsid w:val="005D3E3B"/>
    <w:rsid w:val="005D5060"/>
    <w:rsid w:val="005D5B68"/>
    <w:rsid w:val="005D5DCC"/>
    <w:rsid w:val="005D7585"/>
    <w:rsid w:val="005D7F0B"/>
    <w:rsid w:val="005E0025"/>
    <w:rsid w:val="005E0ACA"/>
    <w:rsid w:val="005E122A"/>
    <w:rsid w:val="005E15B1"/>
    <w:rsid w:val="005E27B8"/>
    <w:rsid w:val="005E3D1D"/>
    <w:rsid w:val="005E3D4F"/>
    <w:rsid w:val="005E48C3"/>
    <w:rsid w:val="005E625D"/>
    <w:rsid w:val="005E779C"/>
    <w:rsid w:val="005F1F75"/>
    <w:rsid w:val="005F36C9"/>
    <w:rsid w:val="005F3EF9"/>
    <w:rsid w:val="005F5899"/>
    <w:rsid w:val="005F6639"/>
    <w:rsid w:val="005F69CF"/>
    <w:rsid w:val="005F7159"/>
    <w:rsid w:val="005F72BD"/>
    <w:rsid w:val="005F7DE2"/>
    <w:rsid w:val="006003D1"/>
    <w:rsid w:val="00600514"/>
    <w:rsid w:val="00600896"/>
    <w:rsid w:val="00600A92"/>
    <w:rsid w:val="00600AB3"/>
    <w:rsid w:val="0060272F"/>
    <w:rsid w:val="00602D14"/>
    <w:rsid w:val="00603725"/>
    <w:rsid w:val="00603734"/>
    <w:rsid w:val="00604AA8"/>
    <w:rsid w:val="00605541"/>
    <w:rsid w:val="006056D3"/>
    <w:rsid w:val="0060581E"/>
    <w:rsid w:val="00605A6D"/>
    <w:rsid w:val="00606733"/>
    <w:rsid w:val="0060682E"/>
    <w:rsid w:val="00606D69"/>
    <w:rsid w:val="006105F4"/>
    <w:rsid w:val="00610AD5"/>
    <w:rsid w:val="00610DA1"/>
    <w:rsid w:val="0061330B"/>
    <w:rsid w:val="006137D0"/>
    <w:rsid w:val="00613EB7"/>
    <w:rsid w:val="0061478D"/>
    <w:rsid w:val="0061556F"/>
    <w:rsid w:val="00615749"/>
    <w:rsid w:val="00615C2B"/>
    <w:rsid w:val="00616D6C"/>
    <w:rsid w:val="0061798D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2491F"/>
    <w:rsid w:val="006300D0"/>
    <w:rsid w:val="0063012B"/>
    <w:rsid w:val="00630270"/>
    <w:rsid w:val="0063156D"/>
    <w:rsid w:val="00632C80"/>
    <w:rsid w:val="00633202"/>
    <w:rsid w:val="00633CE9"/>
    <w:rsid w:val="00633FF2"/>
    <w:rsid w:val="00634CEC"/>
    <w:rsid w:val="00634E79"/>
    <w:rsid w:val="0063513D"/>
    <w:rsid w:val="0063540F"/>
    <w:rsid w:val="00635880"/>
    <w:rsid w:val="00635A11"/>
    <w:rsid w:val="00635FFE"/>
    <w:rsid w:val="00636305"/>
    <w:rsid w:val="006418C1"/>
    <w:rsid w:val="00642537"/>
    <w:rsid w:val="0064408C"/>
    <w:rsid w:val="00644731"/>
    <w:rsid w:val="00650B0D"/>
    <w:rsid w:val="00650FAE"/>
    <w:rsid w:val="00651602"/>
    <w:rsid w:val="00651644"/>
    <w:rsid w:val="0065280C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6E74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5D4C"/>
    <w:rsid w:val="00666011"/>
    <w:rsid w:val="006661A8"/>
    <w:rsid w:val="006667F0"/>
    <w:rsid w:val="00666A3F"/>
    <w:rsid w:val="00666BA4"/>
    <w:rsid w:val="00667ADC"/>
    <w:rsid w:val="00667DE2"/>
    <w:rsid w:val="006709B8"/>
    <w:rsid w:val="00671454"/>
    <w:rsid w:val="00671888"/>
    <w:rsid w:val="0067346A"/>
    <w:rsid w:val="006740C8"/>
    <w:rsid w:val="00675253"/>
    <w:rsid w:val="00675434"/>
    <w:rsid w:val="00676F54"/>
    <w:rsid w:val="006804DA"/>
    <w:rsid w:val="00680EF2"/>
    <w:rsid w:val="006818D5"/>
    <w:rsid w:val="0068210A"/>
    <w:rsid w:val="00683D20"/>
    <w:rsid w:val="00684A97"/>
    <w:rsid w:val="00684F0E"/>
    <w:rsid w:val="006853BE"/>
    <w:rsid w:val="00686550"/>
    <w:rsid w:val="0068692E"/>
    <w:rsid w:val="00686B1C"/>
    <w:rsid w:val="0069409F"/>
    <w:rsid w:val="00694366"/>
    <w:rsid w:val="00694D7E"/>
    <w:rsid w:val="00697FE0"/>
    <w:rsid w:val="006A03EB"/>
    <w:rsid w:val="006A093B"/>
    <w:rsid w:val="006A0F59"/>
    <w:rsid w:val="006A1552"/>
    <w:rsid w:val="006A3432"/>
    <w:rsid w:val="006A378C"/>
    <w:rsid w:val="006A395D"/>
    <w:rsid w:val="006A4022"/>
    <w:rsid w:val="006A433B"/>
    <w:rsid w:val="006A5A7D"/>
    <w:rsid w:val="006A69D2"/>
    <w:rsid w:val="006A71F2"/>
    <w:rsid w:val="006A732E"/>
    <w:rsid w:val="006A73E5"/>
    <w:rsid w:val="006B07F9"/>
    <w:rsid w:val="006B0F0D"/>
    <w:rsid w:val="006B15AD"/>
    <w:rsid w:val="006B2571"/>
    <w:rsid w:val="006B2BA2"/>
    <w:rsid w:val="006B3B9D"/>
    <w:rsid w:val="006B4419"/>
    <w:rsid w:val="006B45DC"/>
    <w:rsid w:val="006B49CD"/>
    <w:rsid w:val="006B54EC"/>
    <w:rsid w:val="006B5D0E"/>
    <w:rsid w:val="006B6CF1"/>
    <w:rsid w:val="006C0B4E"/>
    <w:rsid w:val="006C1639"/>
    <w:rsid w:val="006C1DC1"/>
    <w:rsid w:val="006C1EBF"/>
    <w:rsid w:val="006C2B36"/>
    <w:rsid w:val="006C2C0A"/>
    <w:rsid w:val="006C303F"/>
    <w:rsid w:val="006C30F9"/>
    <w:rsid w:val="006C337F"/>
    <w:rsid w:val="006C48FA"/>
    <w:rsid w:val="006C4DA9"/>
    <w:rsid w:val="006C54B6"/>
    <w:rsid w:val="006C7659"/>
    <w:rsid w:val="006C7874"/>
    <w:rsid w:val="006C7F94"/>
    <w:rsid w:val="006D0419"/>
    <w:rsid w:val="006D2A6E"/>
    <w:rsid w:val="006D2CAE"/>
    <w:rsid w:val="006D355D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665"/>
    <w:rsid w:val="006E38B2"/>
    <w:rsid w:val="006E5C48"/>
    <w:rsid w:val="006E6513"/>
    <w:rsid w:val="006F086E"/>
    <w:rsid w:val="006F0CE8"/>
    <w:rsid w:val="006F0D94"/>
    <w:rsid w:val="006F116A"/>
    <w:rsid w:val="006F1BEC"/>
    <w:rsid w:val="006F3A07"/>
    <w:rsid w:val="006F4074"/>
    <w:rsid w:val="006F6BBF"/>
    <w:rsid w:val="006F7B59"/>
    <w:rsid w:val="0070002D"/>
    <w:rsid w:val="0070116A"/>
    <w:rsid w:val="00701CC0"/>
    <w:rsid w:val="00701DD8"/>
    <w:rsid w:val="00702245"/>
    <w:rsid w:val="00703106"/>
    <w:rsid w:val="00703403"/>
    <w:rsid w:val="00704542"/>
    <w:rsid w:val="00704674"/>
    <w:rsid w:val="00704EBE"/>
    <w:rsid w:val="00705FE8"/>
    <w:rsid w:val="00706C2A"/>
    <w:rsid w:val="00710873"/>
    <w:rsid w:val="00710CCF"/>
    <w:rsid w:val="00713D9F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3CD"/>
    <w:rsid w:val="00726586"/>
    <w:rsid w:val="007271AD"/>
    <w:rsid w:val="00727D7D"/>
    <w:rsid w:val="00727F6F"/>
    <w:rsid w:val="00730369"/>
    <w:rsid w:val="00730C16"/>
    <w:rsid w:val="00732715"/>
    <w:rsid w:val="00732D26"/>
    <w:rsid w:val="007337D0"/>
    <w:rsid w:val="00733B5D"/>
    <w:rsid w:val="007342D7"/>
    <w:rsid w:val="0073455B"/>
    <w:rsid w:val="00735963"/>
    <w:rsid w:val="00735B0D"/>
    <w:rsid w:val="0073656A"/>
    <w:rsid w:val="00736D7E"/>
    <w:rsid w:val="00737123"/>
    <w:rsid w:val="00737D00"/>
    <w:rsid w:val="00741A07"/>
    <w:rsid w:val="00742AC3"/>
    <w:rsid w:val="00743BC0"/>
    <w:rsid w:val="00743C83"/>
    <w:rsid w:val="00743E40"/>
    <w:rsid w:val="00744590"/>
    <w:rsid w:val="00745DF8"/>
    <w:rsid w:val="00746740"/>
    <w:rsid w:val="00747A7D"/>
    <w:rsid w:val="00750BD6"/>
    <w:rsid w:val="00751472"/>
    <w:rsid w:val="007522EE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62F4"/>
    <w:rsid w:val="007666DC"/>
    <w:rsid w:val="00766A05"/>
    <w:rsid w:val="00766BB0"/>
    <w:rsid w:val="00766F9C"/>
    <w:rsid w:val="007670E1"/>
    <w:rsid w:val="0076718A"/>
    <w:rsid w:val="007673AC"/>
    <w:rsid w:val="00767411"/>
    <w:rsid w:val="00767F70"/>
    <w:rsid w:val="007710FB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5A9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A8D"/>
    <w:rsid w:val="0079209E"/>
    <w:rsid w:val="00792306"/>
    <w:rsid w:val="0079245F"/>
    <w:rsid w:val="00792720"/>
    <w:rsid w:val="00792E53"/>
    <w:rsid w:val="007947CB"/>
    <w:rsid w:val="00794ACF"/>
    <w:rsid w:val="00794B9E"/>
    <w:rsid w:val="00795F1C"/>
    <w:rsid w:val="00796552"/>
    <w:rsid w:val="007A018A"/>
    <w:rsid w:val="007A0E63"/>
    <w:rsid w:val="007A1470"/>
    <w:rsid w:val="007A1DD2"/>
    <w:rsid w:val="007A2A69"/>
    <w:rsid w:val="007A2B92"/>
    <w:rsid w:val="007A2D89"/>
    <w:rsid w:val="007A2F41"/>
    <w:rsid w:val="007A3F6B"/>
    <w:rsid w:val="007A6500"/>
    <w:rsid w:val="007A6A78"/>
    <w:rsid w:val="007A7BFE"/>
    <w:rsid w:val="007B043C"/>
    <w:rsid w:val="007B092F"/>
    <w:rsid w:val="007B2118"/>
    <w:rsid w:val="007B236F"/>
    <w:rsid w:val="007B2C9C"/>
    <w:rsid w:val="007B31F6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5AC3"/>
    <w:rsid w:val="007B67B3"/>
    <w:rsid w:val="007B67E5"/>
    <w:rsid w:val="007B7781"/>
    <w:rsid w:val="007B7BC9"/>
    <w:rsid w:val="007C0080"/>
    <w:rsid w:val="007C1D29"/>
    <w:rsid w:val="007C25B9"/>
    <w:rsid w:val="007C314D"/>
    <w:rsid w:val="007C3B0C"/>
    <w:rsid w:val="007C52B8"/>
    <w:rsid w:val="007C5F0A"/>
    <w:rsid w:val="007C6FD0"/>
    <w:rsid w:val="007D0297"/>
    <w:rsid w:val="007D0447"/>
    <w:rsid w:val="007D04DF"/>
    <w:rsid w:val="007D07BF"/>
    <w:rsid w:val="007D083C"/>
    <w:rsid w:val="007D0876"/>
    <w:rsid w:val="007D1852"/>
    <w:rsid w:val="007D20C7"/>
    <w:rsid w:val="007D2188"/>
    <w:rsid w:val="007D32EE"/>
    <w:rsid w:val="007D3EC7"/>
    <w:rsid w:val="007D3F6B"/>
    <w:rsid w:val="007D455C"/>
    <w:rsid w:val="007D6422"/>
    <w:rsid w:val="007D6BD8"/>
    <w:rsid w:val="007D6BF1"/>
    <w:rsid w:val="007D7970"/>
    <w:rsid w:val="007E04D5"/>
    <w:rsid w:val="007E060E"/>
    <w:rsid w:val="007E0EE4"/>
    <w:rsid w:val="007E1E70"/>
    <w:rsid w:val="007E22A9"/>
    <w:rsid w:val="007E2C19"/>
    <w:rsid w:val="007E2D73"/>
    <w:rsid w:val="007E4093"/>
    <w:rsid w:val="007E4A67"/>
    <w:rsid w:val="007E54F9"/>
    <w:rsid w:val="007E5C7D"/>
    <w:rsid w:val="007E6C06"/>
    <w:rsid w:val="007E7CBD"/>
    <w:rsid w:val="007F1322"/>
    <w:rsid w:val="007F1CEB"/>
    <w:rsid w:val="007F1E28"/>
    <w:rsid w:val="007F382B"/>
    <w:rsid w:val="007F46F2"/>
    <w:rsid w:val="007F4772"/>
    <w:rsid w:val="007F48CA"/>
    <w:rsid w:val="007F4EE1"/>
    <w:rsid w:val="007F5E02"/>
    <w:rsid w:val="007F6AE3"/>
    <w:rsid w:val="007F70A1"/>
    <w:rsid w:val="007F7998"/>
    <w:rsid w:val="007F7AAD"/>
    <w:rsid w:val="008003D2"/>
    <w:rsid w:val="0080051B"/>
    <w:rsid w:val="00800D1F"/>
    <w:rsid w:val="00801B0F"/>
    <w:rsid w:val="00802770"/>
    <w:rsid w:val="00802B3E"/>
    <w:rsid w:val="00802DDC"/>
    <w:rsid w:val="00803543"/>
    <w:rsid w:val="00805636"/>
    <w:rsid w:val="00805775"/>
    <w:rsid w:val="00805B33"/>
    <w:rsid w:val="00807AF6"/>
    <w:rsid w:val="00810032"/>
    <w:rsid w:val="008102BF"/>
    <w:rsid w:val="00810614"/>
    <w:rsid w:val="00810CAD"/>
    <w:rsid w:val="008118AA"/>
    <w:rsid w:val="0081207F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27968"/>
    <w:rsid w:val="008305CE"/>
    <w:rsid w:val="00830600"/>
    <w:rsid w:val="00831108"/>
    <w:rsid w:val="008311A7"/>
    <w:rsid w:val="00831E25"/>
    <w:rsid w:val="00833EEF"/>
    <w:rsid w:val="00834133"/>
    <w:rsid w:val="00834201"/>
    <w:rsid w:val="00834D37"/>
    <w:rsid w:val="00835609"/>
    <w:rsid w:val="00835A76"/>
    <w:rsid w:val="00840B47"/>
    <w:rsid w:val="008414A7"/>
    <w:rsid w:val="008414D4"/>
    <w:rsid w:val="00842E8E"/>
    <w:rsid w:val="00843054"/>
    <w:rsid w:val="00844A1D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38D"/>
    <w:rsid w:val="00852CAD"/>
    <w:rsid w:val="00853DEB"/>
    <w:rsid w:val="008555E2"/>
    <w:rsid w:val="0085642F"/>
    <w:rsid w:val="00857A9D"/>
    <w:rsid w:val="008600F6"/>
    <w:rsid w:val="00860955"/>
    <w:rsid w:val="00861259"/>
    <w:rsid w:val="0086183C"/>
    <w:rsid w:val="00861A24"/>
    <w:rsid w:val="00861B7C"/>
    <w:rsid w:val="00861B91"/>
    <w:rsid w:val="00861F0E"/>
    <w:rsid w:val="008639D2"/>
    <w:rsid w:val="00865668"/>
    <w:rsid w:val="00865E28"/>
    <w:rsid w:val="00866323"/>
    <w:rsid w:val="00867C67"/>
    <w:rsid w:val="00867DED"/>
    <w:rsid w:val="00871897"/>
    <w:rsid w:val="008723FD"/>
    <w:rsid w:val="00872980"/>
    <w:rsid w:val="008736DD"/>
    <w:rsid w:val="00873961"/>
    <w:rsid w:val="00873C8E"/>
    <w:rsid w:val="008747E2"/>
    <w:rsid w:val="00875605"/>
    <w:rsid w:val="008773D5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2924"/>
    <w:rsid w:val="00883526"/>
    <w:rsid w:val="00883772"/>
    <w:rsid w:val="0088379A"/>
    <w:rsid w:val="008838C9"/>
    <w:rsid w:val="00884369"/>
    <w:rsid w:val="00884878"/>
    <w:rsid w:val="008857A3"/>
    <w:rsid w:val="0088621F"/>
    <w:rsid w:val="00886268"/>
    <w:rsid w:val="008878CB"/>
    <w:rsid w:val="00890219"/>
    <w:rsid w:val="0089048A"/>
    <w:rsid w:val="00890B66"/>
    <w:rsid w:val="00892153"/>
    <w:rsid w:val="00892671"/>
    <w:rsid w:val="0089362F"/>
    <w:rsid w:val="008939C8"/>
    <w:rsid w:val="00893B12"/>
    <w:rsid w:val="008949AA"/>
    <w:rsid w:val="0089511D"/>
    <w:rsid w:val="00895314"/>
    <w:rsid w:val="008957D4"/>
    <w:rsid w:val="008966BD"/>
    <w:rsid w:val="00896F97"/>
    <w:rsid w:val="00897381"/>
    <w:rsid w:val="00897D82"/>
    <w:rsid w:val="008A053B"/>
    <w:rsid w:val="008A13CC"/>
    <w:rsid w:val="008A1DA9"/>
    <w:rsid w:val="008A2CFE"/>
    <w:rsid w:val="008A30C2"/>
    <w:rsid w:val="008A375E"/>
    <w:rsid w:val="008A3B52"/>
    <w:rsid w:val="008A3F26"/>
    <w:rsid w:val="008A560A"/>
    <w:rsid w:val="008B016A"/>
    <w:rsid w:val="008B105B"/>
    <w:rsid w:val="008B1316"/>
    <w:rsid w:val="008B2437"/>
    <w:rsid w:val="008B3F31"/>
    <w:rsid w:val="008B4126"/>
    <w:rsid w:val="008B7BED"/>
    <w:rsid w:val="008C0E18"/>
    <w:rsid w:val="008C1467"/>
    <w:rsid w:val="008C1E27"/>
    <w:rsid w:val="008C1E3D"/>
    <w:rsid w:val="008C20D1"/>
    <w:rsid w:val="008C26AC"/>
    <w:rsid w:val="008C393D"/>
    <w:rsid w:val="008C3DF7"/>
    <w:rsid w:val="008C3EAD"/>
    <w:rsid w:val="008C410D"/>
    <w:rsid w:val="008C4473"/>
    <w:rsid w:val="008C51B7"/>
    <w:rsid w:val="008C60A7"/>
    <w:rsid w:val="008C6A2F"/>
    <w:rsid w:val="008C6BD3"/>
    <w:rsid w:val="008C7207"/>
    <w:rsid w:val="008C7250"/>
    <w:rsid w:val="008C73C2"/>
    <w:rsid w:val="008C7EBB"/>
    <w:rsid w:val="008D085E"/>
    <w:rsid w:val="008D0ECB"/>
    <w:rsid w:val="008D16F6"/>
    <w:rsid w:val="008D1A9C"/>
    <w:rsid w:val="008D1AC4"/>
    <w:rsid w:val="008D22E4"/>
    <w:rsid w:val="008D22F3"/>
    <w:rsid w:val="008D491F"/>
    <w:rsid w:val="008D4CEE"/>
    <w:rsid w:val="008D4ECA"/>
    <w:rsid w:val="008D5529"/>
    <w:rsid w:val="008D56A8"/>
    <w:rsid w:val="008D5D55"/>
    <w:rsid w:val="008D6195"/>
    <w:rsid w:val="008D72C3"/>
    <w:rsid w:val="008E087A"/>
    <w:rsid w:val="008E117A"/>
    <w:rsid w:val="008E1DE6"/>
    <w:rsid w:val="008E22EB"/>
    <w:rsid w:val="008E57A8"/>
    <w:rsid w:val="008E634A"/>
    <w:rsid w:val="008E6F0E"/>
    <w:rsid w:val="008E7023"/>
    <w:rsid w:val="008E714D"/>
    <w:rsid w:val="008F23CD"/>
    <w:rsid w:val="008F2B58"/>
    <w:rsid w:val="008F31DF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6CF6"/>
    <w:rsid w:val="009076E4"/>
    <w:rsid w:val="009111A4"/>
    <w:rsid w:val="00913501"/>
    <w:rsid w:val="009139F8"/>
    <w:rsid w:val="00913CBD"/>
    <w:rsid w:val="00914593"/>
    <w:rsid w:val="00914A41"/>
    <w:rsid w:val="00914D2D"/>
    <w:rsid w:val="009150AB"/>
    <w:rsid w:val="00917ACD"/>
    <w:rsid w:val="0092016A"/>
    <w:rsid w:val="0092033E"/>
    <w:rsid w:val="00920A2E"/>
    <w:rsid w:val="00920AC1"/>
    <w:rsid w:val="0092158D"/>
    <w:rsid w:val="00921776"/>
    <w:rsid w:val="009227C3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A5"/>
    <w:rsid w:val="00930CB5"/>
    <w:rsid w:val="00930E61"/>
    <w:rsid w:val="00931CAC"/>
    <w:rsid w:val="009323B7"/>
    <w:rsid w:val="00932A68"/>
    <w:rsid w:val="009348B1"/>
    <w:rsid w:val="00934D12"/>
    <w:rsid w:val="00935EF6"/>
    <w:rsid w:val="00936E92"/>
    <w:rsid w:val="00937DB4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F28"/>
    <w:rsid w:val="00947572"/>
    <w:rsid w:val="009475D2"/>
    <w:rsid w:val="009476B4"/>
    <w:rsid w:val="00950040"/>
    <w:rsid w:val="00950363"/>
    <w:rsid w:val="0095052A"/>
    <w:rsid w:val="009507B1"/>
    <w:rsid w:val="009513E6"/>
    <w:rsid w:val="0095325F"/>
    <w:rsid w:val="009574AD"/>
    <w:rsid w:val="0095761F"/>
    <w:rsid w:val="00957AB8"/>
    <w:rsid w:val="00961DE6"/>
    <w:rsid w:val="00963018"/>
    <w:rsid w:val="0096336E"/>
    <w:rsid w:val="00964237"/>
    <w:rsid w:val="009646A5"/>
    <w:rsid w:val="00964A83"/>
    <w:rsid w:val="00965903"/>
    <w:rsid w:val="00965AD8"/>
    <w:rsid w:val="00965D23"/>
    <w:rsid w:val="00965DC3"/>
    <w:rsid w:val="00966257"/>
    <w:rsid w:val="00966966"/>
    <w:rsid w:val="0097030F"/>
    <w:rsid w:val="00970A3E"/>
    <w:rsid w:val="00971848"/>
    <w:rsid w:val="009718D5"/>
    <w:rsid w:val="0097363A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968"/>
    <w:rsid w:val="00990AEE"/>
    <w:rsid w:val="00990C65"/>
    <w:rsid w:val="00991587"/>
    <w:rsid w:val="00992328"/>
    <w:rsid w:val="009928ED"/>
    <w:rsid w:val="00992D48"/>
    <w:rsid w:val="00993F70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6D4"/>
    <w:rsid w:val="009A2BE3"/>
    <w:rsid w:val="009A43DA"/>
    <w:rsid w:val="009A4FA6"/>
    <w:rsid w:val="009A505D"/>
    <w:rsid w:val="009A689C"/>
    <w:rsid w:val="009B1F57"/>
    <w:rsid w:val="009B2C26"/>
    <w:rsid w:val="009B4148"/>
    <w:rsid w:val="009B5FF3"/>
    <w:rsid w:val="009B6592"/>
    <w:rsid w:val="009B6C0F"/>
    <w:rsid w:val="009C0340"/>
    <w:rsid w:val="009C0F12"/>
    <w:rsid w:val="009C0F1D"/>
    <w:rsid w:val="009C24B3"/>
    <w:rsid w:val="009C2C17"/>
    <w:rsid w:val="009C3554"/>
    <w:rsid w:val="009C39A2"/>
    <w:rsid w:val="009C4879"/>
    <w:rsid w:val="009C5776"/>
    <w:rsid w:val="009C5DAA"/>
    <w:rsid w:val="009C6113"/>
    <w:rsid w:val="009C6C47"/>
    <w:rsid w:val="009C6F19"/>
    <w:rsid w:val="009C7490"/>
    <w:rsid w:val="009D00D1"/>
    <w:rsid w:val="009D0419"/>
    <w:rsid w:val="009D09A8"/>
    <w:rsid w:val="009D0FE0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D78C0"/>
    <w:rsid w:val="009E13C8"/>
    <w:rsid w:val="009E1646"/>
    <w:rsid w:val="009E181B"/>
    <w:rsid w:val="009E379A"/>
    <w:rsid w:val="009E3A13"/>
    <w:rsid w:val="009E4330"/>
    <w:rsid w:val="009E458D"/>
    <w:rsid w:val="009F02CD"/>
    <w:rsid w:val="009F0E00"/>
    <w:rsid w:val="009F14D3"/>
    <w:rsid w:val="009F18F6"/>
    <w:rsid w:val="009F21B1"/>
    <w:rsid w:val="009F2749"/>
    <w:rsid w:val="009F358A"/>
    <w:rsid w:val="009F3BA4"/>
    <w:rsid w:val="009F3DE5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1D"/>
    <w:rsid w:val="00A026AA"/>
    <w:rsid w:val="00A03BAC"/>
    <w:rsid w:val="00A03D6C"/>
    <w:rsid w:val="00A0417F"/>
    <w:rsid w:val="00A04AD2"/>
    <w:rsid w:val="00A04D44"/>
    <w:rsid w:val="00A05E8B"/>
    <w:rsid w:val="00A10547"/>
    <w:rsid w:val="00A1298F"/>
    <w:rsid w:val="00A13448"/>
    <w:rsid w:val="00A134F2"/>
    <w:rsid w:val="00A13F91"/>
    <w:rsid w:val="00A14BCE"/>
    <w:rsid w:val="00A15102"/>
    <w:rsid w:val="00A157E2"/>
    <w:rsid w:val="00A16479"/>
    <w:rsid w:val="00A16653"/>
    <w:rsid w:val="00A166EC"/>
    <w:rsid w:val="00A204D3"/>
    <w:rsid w:val="00A20643"/>
    <w:rsid w:val="00A2087B"/>
    <w:rsid w:val="00A217B5"/>
    <w:rsid w:val="00A233D6"/>
    <w:rsid w:val="00A23A33"/>
    <w:rsid w:val="00A23AFE"/>
    <w:rsid w:val="00A264AF"/>
    <w:rsid w:val="00A27281"/>
    <w:rsid w:val="00A27342"/>
    <w:rsid w:val="00A274D6"/>
    <w:rsid w:val="00A278A1"/>
    <w:rsid w:val="00A27F69"/>
    <w:rsid w:val="00A3137D"/>
    <w:rsid w:val="00A31504"/>
    <w:rsid w:val="00A31BAA"/>
    <w:rsid w:val="00A31FE8"/>
    <w:rsid w:val="00A32377"/>
    <w:rsid w:val="00A3310B"/>
    <w:rsid w:val="00A3360F"/>
    <w:rsid w:val="00A355B7"/>
    <w:rsid w:val="00A3571E"/>
    <w:rsid w:val="00A362D6"/>
    <w:rsid w:val="00A36A94"/>
    <w:rsid w:val="00A40314"/>
    <w:rsid w:val="00A40507"/>
    <w:rsid w:val="00A405E0"/>
    <w:rsid w:val="00A410E4"/>
    <w:rsid w:val="00A4168A"/>
    <w:rsid w:val="00A41DD8"/>
    <w:rsid w:val="00A4200C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1BC0"/>
    <w:rsid w:val="00A54E27"/>
    <w:rsid w:val="00A54E52"/>
    <w:rsid w:val="00A56107"/>
    <w:rsid w:val="00A56CC0"/>
    <w:rsid w:val="00A56D1D"/>
    <w:rsid w:val="00A5715A"/>
    <w:rsid w:val="00A57C3C"/>
    <w:rsid w:val="00A60EEF"/>
    <w:rsid w:val="00A6194C"/>
    <w:rsid w:val="00A62A38"/>
    <w:rsid w:val="00A62B72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1A38"/>
    <w:rsid w:val="00A72B9C"/>
    <w:rsid w:val="00A7359A"/>
    <w:rsid w:val="00A73A20"/>
    <w:rsid w:val="00A74127"/>
    <w:rsid w:val="00A771D5"/>
    <w:rsid w:val="00A77B46"/>
    <w:rsid w:val="00A81D0C"/>
    <w:rsid w:val="00A82817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1511"/>
    <w:rsid w:val="00A925E2"/>
    <w:rsid w:val="00A93206"/>
    <w:rsid w:val="00A94232"/>
    <w:rsid w:val="00A94C9A"/>
    <w:rsid w:val="00A94DC8"/>
    <w:rsid w:val="00A95BA4"/>
    <w:rsid w:val="00A9651D"/>
    <w:rsid w:val="00A96CCD"/>
    <w:rsid w:val="00A9798A"/>
    <w:rsid w:val="00AA0154"/>
    <w:rsid w:val="00AA2635"/>
    <w:rsid w:val="00AA2922"/>
    <w:rsid w:val="00AA2BFD"/>
    <w:rsid w:val="00AA31BB"/>
    <w:rsid w:val="00AA3B60"/>
    <w:rsid w:val="00AA3BAA"/>
    <w:rsid w:val="00AA4AA1"/>
    <w:rsid w:val="00AA4E81"/>
    <w:rsid w:val="00AA5028"/>
    <w:rsid w:val="00AA6664"/>
    <w:rsid w:val="00AA6C74"/>
    <w:rsid w:val="00AA6E54"/>
    <w:rsid w:val="00AA7184"/>
    <w:rsid w:val="00AB05CE"/>
    <w:rsid w:val="00AB0749"/>
    <w:rsid w:val="00AB119E"/>
    <w:rsid w:val="00AB1782"/>
    <w:rsid w:val="00AB186E"/>
    <w:rsid w:val="00AB193D"/>
    <w:rsid w:val="00AB1BBB"/>
    <w:rsid w:val="00AB1D46"/>
    <w:rsid w:val="00AB24EC"/>
    <w:rsid w:val="00AB256E"/>
    <w:rsid w:val="00AB28FC"/>
    <w:rsid w:val="00AB2B48"/>
    <w:rsid w:val="00AB3B6E"/>
    <w:rsid w:val="00AB3E38"/>
    <w:rsid w:val="00AB493D"/>
    <w:rsid w:val="00AB54AA"/>
    <w:rsid w:val="00AB5EBA"/>
    <w:rsid w:val="00AB63B4"/>
    <w:rsid w:val="00AB64CB"/>
    <w:rsid w:val="00AB67A9"/>
    <w:rsid w:val="00AC04CB"/>
    <w:rsid w:val="00AC21B1"/>
    <w:rsid w:val="00AC2343"/>
    <w:rsid w:val="00AC2CCC"/>
    <w:rsid w:val="00AC338B"/>
    <w:rsid w:val="00AC37F3"/>
    <w:rsid w:val="00AC4E76"/>
    <w:rsid w:val="00AC5800"/>
    <w:rsid w:val="00AC59FA"/>
    <w:rsid w:val="00AC66D6"/>
    <w:rsid w:val="00AC74E8"/>
    <w:rsid w:val="00AC767A"/>
    <w:rsid w:val="00AD0442"/>
    <w:rsid w:val="00AD0762"/>
    <w:rsid w:val="00AD0D48"/>
    <w:rsid w:val="00AD1D2E"/>
    <w:rsid w:val="00AD1D9C"/>
    <w:rsid w:val="00AD32F0"/>
    <w:rsid w:val="00AD4786"/>
    <w:rsid w:val="00AD5658"/>
    <w:rsid w:val="00AD589F"/>
    <w:rsid w:val="00AD5C1C"/>
    <w:rsid w:val="00AD60B5"/>
    <w:rsid w:val="00AD680A"/>
    <w:rsid w:val="00AD72B6"/>
    <w:rsid w:val="00AD7399"/>
    <w:rsid w:val="00AD7A68"/>
    <w:rsid w:val="00AE12C3"/>
    <w:rsid w:val="00AE1A47"/>
    <w:rsid w:val="00AE3259"/>
    <w:rsid w:val="00AE5670"/>
    <w:rsid w:val="00AE7199"/>
    <w:rsid w:val="00AE73AC"/>
    <w:rsid w:val="00AE7C27"/>
    <w:rsid w:val="00AF0330"/>
    <w:rsid w:val="00AF1A2F"/>
    <w:rsid w:val="00AF20B5"/>
    <w:rsid w:val="00AF24D8"/>
    <w:rsid w:val="00AF2C54"/>
    <w:rsid w:val="00AF3451"/>
    <w:rsid w:val="00AF3734"/>
    <w:rsid w:val="00AF4542"/>
    <w:rsid w:val="00AF59CD"/>
    <w:rsid w:val="00AF6C48"/>
    <w:rsid w:val="00AF7CB6"/>
    <w:rsid w:val="00B00D1E"/>
    <w:rsid w:val="00B00E46"/>
    <w:rsid w:val="00B0148D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2FCC"/>
    <w:rsid w:val="00B133A6"/>
    <w:rsid w:val="00B13777"/>
    <w:rsid w:val="00B13AFE"/>
    <w:rsid w:val="00B1658C"/>
    <w:rsid w:val="00B209A7"/>
    <w:rsid w:val="00B20F46"/>
    <w:rsid w:val="00B20FE2"/>
    <w:rsid w:val="00B213CE"/>
    <w:rsid w:val="00B21B62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17"/>
    <w:rsid w:val="00B35BAE"/>
    <w:rsid w:val="00B36D41"/>
    <w:rsid w:val="00B37242"/>
    <w:rsid w:val="00B37287"/>
    <w:rsid w:val="00B41A58"/>
    <w:rsid w:val="00B46BAF"/>
    <w:rsid w:val="00B46FA0"/>
    <w:rsid w:val="00B47452"/>
    <w:rsid w:val="00B47C47"/>
    <w:rsid w:val="00B5009A"/>
    <w:rsid w:val="00B50138"/>
    <w:rsid w:val="00B5078C"/>
    <w:rsid w:val="00B5126C"/>
    <w:rsid w:val="00B514F0"/>
    <w:rsid w:val="00B51FC7"/>
    <w:rsid w:val="00B52280"/>
    <w:rsid w:val="00B52C7E"/>
    <w:rsid w:val="00B52C9B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3FAA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4989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B7D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961FD"/>
    <w:rsid w:val="00B96DDF"/>
    <w:rsid w:val="00BA047F"/>
    <w:rsid w:val="00BA08FF"/>
    <w:rsid w:val="00BA0BBB"/>
    <w:rsid w:val="00BA0EDD"/>
    <w:rsid w:val="00BA1396"/>
    <w:rsid w:val="00BA1737"/>
    <w:rsid w:val="00BA1788"/>
    <w:rsid w:val="00BA4209"/>
    <w:rsid w:val="00BA436A"/>
    <w:rsid w:val="00BA4E25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3AE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205"/>
    <w:rsid w:val="00BD67A7"/>
    <w:rsid w:val="00BD6BA1"/>
    <w:rsid w:val="00BE035B"/>
    <w:rsid w:val="00BE0987"/>
    <w:rsid w:val="00BE0C4C"/>
    <w:rsid w:val="00BE0C59"/>
    <w:rsid w:val="00BE1174"/>
    <w:rsid w:val="00BE1775"/>
    <w:rsid w:val="00BE1910"/>
    <w:rsid w:val="00BE22F0"/>
    <w:rsid w:val="00BE2DA2"/>
    <w:rsid w:val="00BE4507"/>
    <w:rsid w:val="00BE596D"/>
    <w:rsid w:val="00BE5D08"/>
    <w:rsid w:val="00BF0CED"/>
    <w:rsid w:val="00BF1BD5"/>
    <w:rsid w:val="00BF279B"/>
    <w:rsid w:val="00BF2813"/>
    <w:rsid w:val="00BF4A65"/>
    <w:rsid w:val="00BF7283"/>
    <w:rsid w:val="00BF7B7C"/>
    <w:rsid w:val="00C0063E"/>
    <w:rsid w:val="00C00888"/>
    <w:rsid w:val="00C00C92"/>
    <w:rsid w:val="00C01EAC"/>
    <w:rsid w:val="00C03017"/>
    <w:rsid w:val="00C03250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1E2D"/>
    <w:rsid w:val="00C121CC"/>
    <w:rsid w:val="00C1268F"/>
    <w:rsid w:val="00C12B94"/>
    <w:rsid w:val="00C148E2"/>
    <w:rsid w:val="00C14DF3"/>
    <w:rsid w:val="00C15F81"/>
    <w:rsid w:val="00C15FAA"/>
    <w:rsid w:val="00C15FCE"/>
    <w:rsid w:val="00C17316"/>
    <w:rsid w:val="00C1754A"/>
    <w:rsid w:val="00C17E0A"/>
    <w:rsid w:val="00C20881"/>
    <w:rsid w:val="00C20903"/>
    <w:rsid w:val="00C21621"/>
    <w:rsid w:val="00C225E3"/>
    <w:rsid w:val="00C228C6"/>
    <w:rsid w:val="00C22917"/>
    <w:rsid w:val="00C22F4B"/>
    <w:rsid w:val="00C2350F"/>
    <w:rsid w:val="00C2416B"/>
    <w:rsid w:val="00C24B41"/>
    <w:rsid w:val="00C24C80"/>
    <w:rsid w:val="00C252E9"/>
    <w:rsid w:val="00C25818"/>
    <w:rsid w:val="00C25D46"/>
    <w:rsid w:val="00C25E61"/>
    <w:rsid w:val="00C25F73"/>
    <w:rsid w:val="00C269A3"/>
    <w:rsid w:val="00C26C55"/>
    <w:rsid w:val="00C30C35"/>
    <w:rsid w:val="00C31314"/>
    <w:rsid w:val="00C32B08"/>
    <w:rsid w:val="00C3306F"/>
    <w:rsid w:val="00C334C1"/>
    <w:rsid w:val="00C35277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6F73"/>
    <w:rsid w:val="00C6795A"/>
    <w:rsid w:val="00C70B9D"/>
    <w:rsid w:val="00C71827"/>
    <w:rsid w:val="00C71A97"/>
    <w:rsid w:val="00C72BFF"/>
    <w:rsid w:val="00C7344C"/>
    <w:rsid w:val="00C73B29"/>
    <w:rsid w:val="00C77A9D"/>
    <w:rsid w:val="00C77C56"/>
    <w:rsid w:val="00C800AA"/>
    <w:rsid w:val="00C80955"/>
    <w:rsid w:val="00C80A6A"/>
    <w:rsid w:val="00C81584"/>
    <w:rsid w:val="00C82D89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9A"/>
    <w:rsid w:val="00C87996"/>
    <w:rsid w:val="00C903FA"/>
    <w:rsid w:val="00C90E26"/>
    <w:rsid w:val="00C91D58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2A6"/>
    <w:rsid w:val="00CA6942"/>
    <w:rsid w:val="00CB0107"/>
    <w:rsid w:val="00CB1A50"/>
    <w:rsid w:val="00CB1A5A"/>
    <w:rsid w:val="00CB1DCE"/>
    <w:rsid w:val="00CB1E34"/>
    <w:rsid w:val="00CB474F"/>
    <w:rsid w:val="00CB527A"/>
    <w:rsid w:val="00CB587A"/>
    <w:rsid w:val="00CB66AF"/>
    <w:rsid w:val="00CB727F"/>
    <w:rsid w:val="00CC057B"/>
    <w:rsid w:val="00CC1C80"/>
    <w:rsid w:val="00CC215D"/>
    <w:rsid w:val="00CC296E"/>
    <w:rsid w:val="00CC2CB5"/>
    <w:rsid w:val="00CC4685"/>
    <w:rsid w:val="00CC4F2B"/>
    <w:rsid w:val="00CC60BF"/>
    <w:rsid w:val="00CC67A4"/>
    <w:rsid w:val="00CC6D5A"/>
    <w:rsid w:val="00CC6DCF"/>
    <w:rsid w:val="00CD0666"/>
    <w:rsid w:val="00CD0C36"/>
    <w:rsid w:val="00CD0F01"/>
    <w:rsid w:val="00CD0F58"/>
    <w:rsid w:val="00CD13A8"/>
    <w:rsid w:val="00CD295C"/>
    <w:rsid w:val="00CD4149"/>
    <w:rsid w:val="00CD423C"/>
    <w:rsid w:val="00CD4492"/>
    <w:rsid w:val="00CD4BE8"/>
    <w:rsid w:val="00CD5BE4"/>
    <w:rsid w:val="00CD6DD6"/>
    <w:rsid w:val="00CD7715"/>
    <w:rsid w:val="00CE003D"/>
    <w:rsid w:val="00CE0549"/>
    <w:rsid w:val="00CE0843"/>
    <w:rsid w:val="00CE0A74"/>
    <w:rsid w:val="00CE0BAC"/>
    <w:rsid w:val="00CE0BED"/>
    <w:rsid w:val="00CE0D71"/>
    <w:rsid w:val="00CE1ACC"/>
    <w:rsid w:val="00CE1C3E"/>
    <w:rsid w:val="00CE3D3D"/>
    <w:rsid w:val="00CE3F5B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2A64"/>
    <w:rsid w:val="00CF3C0D"/>
    <w:rsid w:val="00CF436A"/>
    <w:rsid w:val="00CF506C"/>
    <w:rsid w:val="00CF528D"/>
    <w:rsid w:val="00CF6058"/>
    <w:rsid w:val="00CF6B60"/>
    <w:rsid w:val="00CF6F23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628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EC8"/>
    <w:rsid w:val="00D36285"/>
    <w:rsid w:val="00D37309"/>
    <w:rsid w:val="00D418B2"/>
    <w:rsid w:val="00D41C4A"/>
    <w:rsid w:val="00D423BC"/>
    <w:rsid w:val="00D43A26"/>
    <w:rsid w:val="00D44EE4"/>
    <w:rsid w:val="00D46329"/>
    <w:rsid w:val="00D47834"/>
    <w:rsid w:val="00D47845"/>
    <w:rsid w:val="00D50685"/>
    <w:rsid w:val="00D50A7F"/>
    <w:rsid w:val="00D5132A"/>
    <w:rsid w:val="00D524C8"/>
    <w:rsid w:val="00D52559"/>
    <w:rsid w:val="00D53EE6"/>
    <w:rsid w:val="00D55147"/>
    <w:rsid w:val="00D56557"/>
    <w:rsid w:val="00D56967"/>
    <w:rsid w:val="00D57A4F"/>
    <w:rsid w:val="00D61183"/>
    <w:rsid w:val="00D617C9"/>
    <w:rsid w:val="00D62A96"/>
    <w:rsid w:val="00D62F5B"/>
    <w:rsid w:val="00D63D92"/>
    <w:rsid w:val="00D64262"/>
    <w:rsid w:val="00D64CC3"/>
    <w:rsid w:val="00D652D9"/>
    <w:rsid w:val="00D65499"/>
    <w:rsid w:val="00D65BBE"/>
    <w:rsid w:val="00D65E19"/>
    <w:rsid w:val="00D661A3"/>
    <w:rsid w:val="00D67484"/>
    <w:rsid w:val="00D706AB"/>
    <w:rsid w:val="00D7077B"/>
    <w:rsid w:val="00D732ED"/>
    <w:rsid w:val="00D749F4"/>
    <w:rsid w:val="00D74C65"/>
    <w:rsid w:val="00D75AEA"/>
    <w:rsid w:val="00D75B17"/>
    <w:rsid w:val="00D75D53"/>
    <w:rsid w:val="00D76ADF"/>
    <w:rsid w:val="00D76C5F"/>
    <w:rsid w:val="00D80978"/>
    <w:rsid w:val="00D826B4"/>
    <w:rsid w:val="00D82733"/>
    <w:rsid w:val="00D82A8C"/>
    <w:rsid w:val="00D82E09"/>
    <w:rsid w:val="00D834E3"/>
    <w:rsid w:val="00D835E1"/>
    <w:rsid w:val="00D8452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260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85A"/>
    <w:rsid w:val="00DA5908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9C7"/>
    <w:rsid w:val="00DC2DA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52E0"/>
    <w:rsid w:val="00DD682D"/>
    <w:rsid w:val="00DE0B75"/>
    <w:rsid w:val="00DE2E30"/>
    <w:rsid w:val="00DE3048"/>
    <w:rsid w:val="00DE4575"/>
    <w:rsid w:val="00DE48EA"/>
    <w:rsid w:val="00DE5230"/>
    <w:rsid w:val="00DE5914"/>
    <w:rsid w:val="00DE679A"/>
    <w:rsid w:val="00DE69A0"/>
    <w:rsid w:val="00DE7252"/>
    <w:rsid w:val="00DE7D71"/>
    <w:rsid w:val="00DF01E7"/>
    <w:rsid w:val="00DF032F"/>
    <w:rsid w:val="00DF07A8"/>
    <w:rsid w:val="00DF1BD9"/>
    <w:rsid w:val="00DF24D3"/>
    <w:rsid w:val="00DF398A"/>
    <w:rsid w:val="00DF40C3"/>
    <w:rsid w:val="00DF4C20"/>
    <w:rsid w:val="00DF4D6D"/>
    <w:rsid w:val="00DF68E2"/>
    <w:rsid w:val="00DF7EC5"/>
    <w:rsid w:val="00DF7EE0"/>
    <w:rsid w:val="00DF7F7E"/>
    <w:rsid w:val="00E00084"/>
    <w:rsid w:val="00E0139F"/>
    <w:rsid w:val="00E015A6"/>
    <w:rsid w:val="00E04466"/>
    <w:rsid w:val="00E048A5"/>
    <w:rsid w:val="00E04B5B"/>
    <w:rsid w:val="00E04F93"/>
    <w:rsid w:val="00E07716"/>
    <w:rsid w:val="00E07B73"/>
    <w:rsid w:val="00E104B5"/>
    <w:rsid w:val="00E10932"/>
    <w:rsid w:val="00E11D35"/>
    <w:rsid w:val="00E12A61"/>
    <w:rsid w:val="00E12D0D"/>
    <w:rsid w:val="00E12F26"/>
    <w:rsid w:val="00E13D16"/>
    <w:rsid w:val="00E14EB7"/>
    <w:rsid w:val="00E1637A"/>
    <w:rsid w:val="00E1736C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A65"/>
    <w:rsid w:val="00E27D3B"/>
    <w:rsid w:val="00E30708"/>
    <w:rsid w:val="00E309E0"/>
    <w:rsid w:val="00E30DB1"/>
    <w:rsid w:val="00E3153A"/>
    <w:rsid w:val="00E31ABF"/>
    <w:rsid w:val="00E328CA"/>
    <w:rsid w:val="00E32BB2"/>
    <w:rsid w:val="00E33EBE"/>
    <w:rsid w:val="00E374B4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4FE"/>
    <w:rsid w:val="00E45FD0"/>
    <w:rsid w:val="00E4699B"/>
    <w:rsid w:val="00E47866"/>
    <w:rsid w:val="00E50C66"/>
    <w:rsid w:val="00E5161B"/>
    <w:rsid w:val="00E51842"/>
    <w:rsid w:val="00E51A16"/>
    <w:rsid w:val="00E53006"/>
    <w:rsid w:val="00E534A8"/>
    <w:rsid w:val="00E535E1"/>
    <w:rsid w:val="00E54421"/>
    <w:rsid w:val="00E5552B"/>
    <w:rsid w:val="00E56B88"/>
    <w:rsid w:val="00E56DEE"/>
    <w:rsid w:val="00E571B6"/>
    <w:rsid w:val="00E576C8"/>
    <w:rsid w:val="00E57CF8"/>
    <w:rsid w:val="00E61C7D"/>
    <w:rsid w:val="00E62885"/>
    <w:rsid w:val="00E62C6D"/>
    <w:rsid w:val="00E630FA"/>
    <w:rsid w:val="00E645F6"/>
    <w:rsid w:val="00E65598"/>
    <w:rsid w:val="00E65BB9"/>
    <w:rsid w:val="00E66333"/>
    <w:rsid w:val="00E66912"/>
    <w:rsid w:val="00E676AA"/>
    <w:rsid w:val="00E7003A"/>
    <w:rsid w:val="00E70EE5"/>
    <w:rsid w:val="00E71516"/>
    <w:rsid w:val="00E728C2"/>
    <w:rsid w:val="00E72997"/>
    <w:rsid w:val="00E7347F"/>
    <w:rsid w:val="00E736AB"/>
    <w:rsid w:val="00E73B78"/>
    <w:rsid w:val="00E74427"/>
    <w:rsid w:val="00E7558E"/>
    <w:rsid w:val="00E75D7C"/>
    <w:rsid w:val="00E7667D"/>
    <w:rsid w:val="00E76E46"/>
    <w:rsid w:val="00E77802"/>
    <w:rsid w:val="00E77B9D"/>
    <w:rsid w:val="00E80D84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0BE"/>
    <w:rsid w:val="00E869D9"/>
    <w:rsid w:val="00E86FDD"/>
    <w:rsid w:val="00E87A8D"/>
    <w:rsid w:val="00E90895"/>
    <w:rsid w:val="00E92574"/>
    <w:rsid w:val="00E960F9"/>
    <w:rsid w:val="00E96602"/>
    <w:rsid w:val="00E96CB9"/>
    <w:rsid w:val="00E97CE4"/>
    <w:rsid w:val="00EA2271"/>
    <w:rsid w:val="00EA2C5F"/>
    <w:rsid w:val="00EA3B1D"/>
    <w:rsid w:val="00EA4F6E"/>
    <w:rsid w:val="00EA576A"/>
    <w:rsid w:val="00EA57E9"/>
    <w:rsid w:val="00EA5889"/>
    <w:rsid w:val="00EA5C17"/>
    <w:rsid w:val="00EA640C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5D"/>
    <w:rsid w:val="00ED2AC5"/>
    <w:rsid w:val="00ED3AD8"/>
    <w:rsid w:val="00ED43D7"/>
    <w:rsid w:val="00ED43F2"/>
    <w:rsid w:val="00ED5087"/>
    <w:rsid w:val="00ED5B91"/>
    <w:rsid w:val="00ED5C21"/>
    <w:rsid w:val="00ED5E61"/>
    <w:rsid w:val="00ED7EA2"/>
    <w:rsid w:val="00EE049C"/>
    <w:rsid w:val="00EE0A1E"/>
    <w:rsid w:val="00EE0EBA"/>
    <w:rsid w:val="00EE17EF"/>
    <w:rsid w:val="00EE1DDE"/>
    <w:rsid w:val="00EE38AE"/>
    <w:rsid w:val="00EE3AD3"/>
    <w:rsid w:val="00EE3E17"/>
    <w:rsid w:val="00EE3EF9"/>
    <w:rsid w:val="00EE58EF"/>
    <w:rsid w:val="00EE5E3C"/>
    <w:rsid w:val="00EE6126"/>
    <w:rsid w:val="00EE69B2"/>
    <w:rsid w:val="00EE6A90"/>
    <w:rsid w:val="00EE6E21"/>
    <w:rsid w:val="00EE7623"/>
    <w:rsid w:val="00EE76D4"/>
    <w:rsid w:val="00EE7846"/>
    <w:rsid w:val="00EF0997"/>
    <w:rsid w:val="00EF0B5A"/>
    <w:rsid w:val="00EF2547"/>
    <w:rsid w:val="00EF2B2F"/>
    <w:rsid w:val="00EF4751"/>
    <w:rsid w:val="00EF4C96"/>
    <w:rsid w:val="00EF51EB"/>
    <w:rsid w:val="00EF5EE0"/>
    <w:rsid w:val="00EF651F"/>
    <w:rsid w:val="00EF77AF"/>
    <w:rsid w:val="00EF77C0"/>
    <w:rsid w:val="00F0087D"/>
    <w:rsid w:val="00F013B5"/>
    <w:rsid w:val="00F013BD"/>
    <w:rsid w:val="00F022F0"/>
    <w:rsid w:val="00F02506"/>
    <w:rsid w:val="00F03970"/>
    <w:rsid w:val="00F04A7C"/>
    <w:rsid w:val="00F06392"/>
    <w:rsid w:val="00F06FFC"/>
    <w:rsid w:val="00F07278"/>
    <w:rsid w:val="00F11529"/>
    <w:rsid w:val="00F11D46"/>
    <w:rsid w:val="00F1255D"/>
    <w:rsid w:val="00F12C2C"/>
    <w:rsid w:val="00F14DF2"/>
    <w:rsid w:val="00F165C7"/>
    <w:rsid w:val="00F167B2"/>
    <w:rsid w:val="00F171AA"/>
    <w:rsid w:val="00F179A6"/>
    <w:rsid w:val="00F202C8"/>
    <w:rsid w:val="00F20FC2"/>
    <w:rsid w:val="00F21B30"/>
    <w:rsid w:val="00F22661"/>
    <w:rsid w:val="00F22FEE"/>
    <w:rsid w:val="00F2320D"/>
    <w:rsid w:val="00F246C2"/>
    <w:rsid w:val="00F24EAB"/>
    <w:rsid w:val="00F255D1"/>
    <w:rsid w:val="00F258B8"/>
    <w:rsid w:val="00F2689A"/>
    <w:rsid w:val="00F26A61"/>
    <w:rsid w:val="00F31139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37AAF"/>
    <w:rsid w:val="00F40028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1D1"/>
    <w:rsid w:val="00F524C0"/>
    <w:rsid w:val="00F52F98"/>
    <w:rsid w:val="00F5324D"/>
    <w:rsid w:val="00F53AAB"/>
    <w:rsid w:val="00F544A3"/>
    <w:rsid w:val="00F5454A"/>
    <w:rsid w:val="00F551EB"/>
    <w:rsid w:val="00F55769"/>
    <w:rsid w:val="00F55F41"/>
    <w:rsid w:val="00F562BD"/>
    <w:rsid w:val="00F56B19"/>
    <w:rsid w:val="00F57785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3B9"/>
    <w:rsid w:val="00F65BAC"/>
    <w:rsid w:val="00F67E9F"/>
    <w:rsid w:val="00F70506"/>
    <w:rsid w:val="00F7064A"/>
    <w:rsid w:val="00F70C8B"/>
    <w:rsid w:val="00F7135B"/>
    <w:rsid w:val="00F71B39"/>
    <w:rsid w:val="00F72F65"/>
    <w:rsid w:val="00F72FBB"/>
    <w:rsid w:val="00F73071"/>
    <w:rsid w:val="00F73976"/>
    <w:rsid w:val="00F739A0"/>
    <w:rsid w:val="00F749DD"/>
    <w:rsid w:val="00F74C46"/>
    <w:rsid w:val="00F7587B"/>
    <w:rsid w:val="00F75DFF"/>
    <w:rsid w:val="00F75F59"/>
    <w:rsid w:val="00F76A32"/>
    <w:rsid w:val="00F7763F"/>
    <w:rsid w:val="00F77903"/>
    <w:rsid w:val="00F77C95"/>
    <w:rsid w:val="00F80283"/>
    <w:rsid w:val="00F805EB"/>
    <w:rsid w:val="00F807E9"/>
    <w:rsid w:val="00F80A67"/>
    <w:rsid w:val="00F8110A"/>
    <w:rsid w:val="00F816E1"/>
    <w:rsid w:val="00F8327A"/>
    <w:rsid w:val="00F8332B"/>
    <w:rsid w:val="00F83A75"/>
    <w:rsid w:val="00F83C05"/>
    <w:rsid w:val="00F855FF"/>
    <w:rsid w:val="00F85C25"/>
    <w:rsid w:val="00F86010"/>
    <w:rsid w:val="00F86B5B"/>
    <w:rsid w:val="00F91E7C"/>
    <w:rsid w:val="00F930F6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59D7"/>
    <w:rsid w:val="00FA5A7B"/>
    <w:rsid w:val="00FA601E"/>
    <w:rsid w:val="00FA68AA"/>
    <w:rsid w:val="00FA6AF2"/>
    <w:rsid w:val="00FB026B"/>
    <w:rsid w:val="00FB1462"/>
    <w:rsid w:val="00FB2306"/>
    <w:rsid w:val="00FB3492"/>
    <w:rsid w:val="00FB3C32"/>
    <w:rsid w:val="00FB3C66"/>
    <w:rsid w:val="00FB4179"/>
    <w:rsid w:val="00FB488D"/>
    <w:rsid w:val="00FB501D"/>
    <w:rsid w:val="00FB5B33"/>
    <w:rsid w:val="00FB7D24"/>
    <w:rsid w:val="00FC03AD"/>
    <w:rsid w:val="00FC1639"/>
    <w:rsid w:val="00FC19A4"/>
    <w:rsid w:val="00FC2A8B"/>
    <w:rsid w:val="00FC2A97"/>
    <w:rsid w:val="00FC4F58"/>
    <w:rsid w:val="00FC59B8"/>
    <w:rsid w:val="00FC5F1B"/>
    <w:rsid w:val="00FC72F7"/>
    <w:rsid w:val="00FC7632"/>
    <w:rsid w:val="00FC7D7F"/>
    <w:rsid w:val="00FD0D7B"/>
    <w:rsid w:val="00FD2168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0191"/>
    <w:rsid w:val="00FE07CD"/>
    <w:rsid w:val="00FE1D8C"/>
    <w:rsid w:val="00FE3840"/>
    <w:rsid w:val="00FE3960"/>
    <w:rsid w:val="00FE51A8"/>
    <w:rsid w:val="00FE52EA"/>
    <w:rsid w:val="00FE5449"/>
    <w:rsid w:val="00FE5716"/>
    <w:rsid w:val="00FE6CA6"/>
    <w:rsid w:val="00FF03ED"/>
    <w:rsid w:val="00FF2535"/>
    <w:rsid w:val="00FF2A51"/>
    <w:rsid w:val="00FF32D3"/>
    <w:rsid w:val="00FF34E4"/>
    <w:rsid w:val="00FF3B3F"/>
    <w:rsid w:val="00FF4627"/>
    <w:rsid w:val="00FF4BA4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E94387-7365-4E10-B60D-EBE151D43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14</Pages>
  <Words>1594</Words>
  <Characters>9087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Saisamorn, Chimyoo</cp:lastModifiedBy>
  <cp:revision>3</cp:revision>
  <cp:lastPrinted>2022-08-05T05:53:00Z</cp:lastPrinted>
  <dcterms:created xsi:type="dcterms:W3CDTF">2022-08-10T05:22:00Z</dcterms:created>
  <dcterms:modified xsi:type="dcterms:W3CDTF">2022-08-10T05:22:00Z</dcterms:modified>
</cp:coreProperties>
</file>