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1E9140D1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77777777" w:rsidR="009A7DBF" w:rsidRPr="002C44C3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76DDCFD8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9A7DB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AA7A48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BD6BE7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AA7A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A7A48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BD6BE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0C4B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D6BE7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BD6BE7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BD6BE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BD6BE7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AA7A4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0618C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(รวมเรียกว่า “</w:t>
      </w:r>
      <w:r w:rsidR="003E7F40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BD6BE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8524AFF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81690E">
        <w:rPr>
          <w:rFonts w:ascii="BrowalliaUPC" w:hAnsi="BrowalliaUPC" w:cs="BrowalliaUPC"/>
          <w:sz w:val="28"/>
          <w:szCs w:val="28"/>
          <w:lang w:bidi="th-TH"/>
        </w:rPr>
        <w:br/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32734337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0AE65A5E" w14:textId="42258344" w:rsidR="008F254C" w:rsidRDefault="008F254C" w:rsidP="00CD4D4E">
      <w:pPr>
        <w:jc w:val="thaiDistribute"/>
        <w:rPr>
          <w:rFonts w:ascii="BrowalliaUPC" w:hAnsi="BrowalliaUPC" w:cs="BrowalliaUPC"/>
        </w:rPr>
      </w:pPr>
    </w:p>
    <w:p w14:paraId="3429AD9B" w14:textId="3DF5EE59" w:rsidR="008F254C" w:rsidRDefault="008F254C" w:rsidP="00CD4D4E">
      <w:pPr>
        <w:jc w:val="thaiDistribute"/>
        <w:rPr>
          <w:rFonts w:ascii="BrowalliaUPC" w:hAnsi="BrowalliaUPC" w:cs="BrowalliaUPC"/>
        </w:rPr>
      </w:pPr>
    </w:p>
    <w:p w14:paraId="1EC59A69" w14:textId="77777777" w:rsidR="008F254C" w:rsidRPr="002C44C3" w:rsidRDefault="008F254C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Pr="002C44C3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Pr="002C44C3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51D81AC9" w14:textId="77777777" w:rsidR="00EF11C2" w:rsidRPr="00776BB8" w:rsidRDefault="00EF11C2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77777777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0A2B1E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5CFD8CB6" w:rsidR="00EF11C2" w:rsidRPr="007A6C35" w:rsidRDefault="00EE40D3" w:rsidP="00037FD9">
      <w:pPr>
        <w:pStyle w:val="BodyText"/>
        <w:spacing w:after="0" w:line="240" w:lineRule="auto"/>
        <w:rPr>
          <w:lang w:val="en-US"/>
        </w:rPr>
      </w:pPr>
      <w:r w:rsidRPr="00EE40D3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BD6BE7" w:rsidRPr="00EE40D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D6BE7" w:rsidRPr="00EE40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</w:t>
      </w:r>
      <w:r w:rsidR="00AA7A48" w:rsidRPr="00EE40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 </w:t>
      </w:r>
      <w:r w:rsidR="00AA7A48" w:rsidRPr="00EE40D3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3B30" w14:textId="77777777" w:rsidR="00EB600E" w:rsidRDefault="00EB600E">
      <w:r>
        <w:separator/>
      </w:r>
    </w:p>
  </w:endnote>
  <w:endnote w:type="continuationSeparator" w:id="0">
    <w:p w14:paraId="57C1AB9B" w14:textId="77777777" w:rsidR="00EB600E" w:rsidRDefault="00EB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2E6B2" w14:textId="77777777" w:rsidR="00EB600E" w:rsidRDefault="00EB600E">
      <w:bookmarkStart w:id="0" w:name="_Hlk482348182"/>
      <w:bookmarkEnd w:id="0"/>
      <w:r>
        <w:separator/>
      </w:r>
    </w:p>
  </w:footnote>
  <w:footnote w:type="continuationSeparator" w:id="0">
    <w:p w14:paraId="3AAC0B3D" w14:textId="77777777" w:rsidR="00EB600E" w:rsidRDefault="00EB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862191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75CA6A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2186A"/>
    <w:rsid w:val="00525239"/>
    <w:rsid w:val="005321DA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B411F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1DDA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254C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F01358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1" ma:contentTypeDescription="Create a new document." ma:contentTypeScope="" ma:versionID="0d3c854446cf9131cdea6ade918a4df1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871d4b086b554034560663c7755c85c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F50A7-9C67-4809-824E-6B47F1A9D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2e69a94-7668-43ca-b8be-de16f28eb7ca"/>
    <ds:schemaRef ds:uri="7665a464-acd4-4c70-80c3-9e7a6a849254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</TotalTime>
  <Pages>2</Pages>
  <Words>323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33</cp:revision>
  <cp:lastPrinted>2017-11-14T11:56:00Z</cp:lastPrinted>
  <dcterms:created xsi:type="dcterms:W3CDTF">2021-08-01T16:37:00Z</dcterms:created>
  <dcterms:modified xsi:type="dcterms:W3CDTF">2022-08-10T07:30:00Z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