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9A4C" w14:textId="24C41B41" w:rsidR="005D4B71" w:rsidRPr="008A5A08" w:rsidRDefault="00935C54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  <w:r>
        <w:rPr>
          <w:rFonts w:ascii="Angsana New" w:hAnsi="Angsana New" w:cs="Angsana New"/>
          <w:sz w:val="52"/>
          <w:szCs w:val="52"/>
        </w:rPr>
        <w:t xml:space="preserve">                             </w:t>
      </w:r>
    </w:p>
    <w:p w14:paraId="10A40E8F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CF393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8D32AA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4818B3FB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60284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จำกัด</w:t>
      </w:r>
      <w:r w:rsidRPr="00C60284">
        <w:rPr>
          <w:rFonts w:ascii="Angsana New" w:hAnsi="Angsana New" w:cs="Angsana New"/>
          <w:sz w:val="52"/>
          <w:szCs w:val="52"/>
        </w:rPr>
        <w:t xml:space="preserve"> </w:t>
      </w:r>
      <w:r w:rsidRPr="00C6028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76BD875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4B2F09" w14:textId="5E4BC631" w:rsidR="00747632" w:rsidRPr="00C146C0" w:rsidRDefault="00747632" w:rsidP="007476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4415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5852DA" w14:textId="45A6BDD0" w:rsidR="00747632" w:rsidRPr="00C146C0" w:rsidRDefault="00747632" w:rsidP="007476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35C78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F35C7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96F2779" w14:textId="77777777" w:rsidR="00747632" w:rsidRPr="00C146C0" w:rsidRDefault="00747632" w:rsidP="007476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84A223A" w14:textId="77777777" w:rsidR="00747632" w:rsidRPr="00A4230F" w:rsidRDefault="00747632" w:rsidP="007476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43FA99" w14:textId="00DB474E" w:rsidR="005D4B71" w:rsidRPr="00C60284" w:rsidRDefault="005D4B71" w:rsidP="002836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F1C122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98B1170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728D898" w14:textId="77777777" w:rsidR="005D4B71" w:rsidRPr="00C60284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0A1010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0495C8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696FBDB9" w14:textId="77777777" w:rsidR="005D4B71" w:rsidRPr="00C60284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7ECE46C2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5D4B71" w:rsidRPr="00C60284" w:rsidSect="005D4B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C60284">
        <w:rPr>
          <w:rFonts w:ascii="Angsana New" w:hAnsi="Angsana New" w:cs="Angsana New"/>
          <w:sz w:val="30"/>
          <w:szCs w:val="30"/>
        </w:rPr>
        <w:tab/>
      </w:r>
    </w:p>
    <w:p w14:paraId="0D8AA94E" w14:textId="77777777" w:rsidR="005D4B71" w:rsidRPr="00C60284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81C3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487763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9C6185F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A1BAD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8AC5FD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Pr="00C6028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8DA781E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303EDE7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C60284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C6028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60284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76E8F3E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616D0E6" w14:textId="76089E23" w:rsidR="00747632" w:rsidRPr="008877D9" w:rsidRDefault="00747632" w:rsidP="00747632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F35C78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>5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 xml:space="preserve">สำหรับงวดสามเดือนและหกเดือนสิ้นสุดวันที่ </w:t>
      </w:r>
      <w:r w:rsidRPr="00F35C78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Pr="00F35C78">
        <w:rPr>
          <w:rFonts w:ascii="Angsana New" w:hAnsi="Angsana New" w:cs="Angsana New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 xml:space="preserve">5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color w:val="000000"/>
          <w:cs/>
        </w:rPr>
        <w:t>หก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มิถุนายน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5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>รฐาน</w:t>
      </w:r>
      <w:r>
        <w:rPr>
          <w:rFonts w:ascii="Angsana New" w:hAnsi="Angsana New" w:cs="Angsana New"/>
          <w:color w:val="000000"/>
          <w:cs/>
        </w:rPr>
        <w:br/>
        <w:t xml:space="preserve">การบัญชีฉบับที่ </w:t>
      </w:r>
      <w:r w:rsidRPr="00F35C7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14:paraId="168625E5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33687DD6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AB044B2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7484537" w14:textId="2C421E4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C60284">
        <w:rPr>
          <w:rFonts w:ascii="Angsana New" w:hAnsi="Angsana New" w:cs="Angsana New" w:hint="cs"/>
          <w:color w:val="000000"/>
          <w:cs/>
        </w:rPr>
        <w:t xml:space="preserve">ส </w:t>
      </w:r>
      <w:r w:rsidR="00CB4BC6" w:rsidRPr="00CB4BC6">
        <w:rPr>
          <w:rFonts w:ascii="Angsana New" w:hAnsi="Angsana New" w:cs="Angsana New"/>
          <w:color w:val="000000"/>
          <w:lang w:val="en-US"/>
        </w:rPr>
        <w:t>24</w:t>
      </w:r>
      <w:r w:rsidR="00765D71" w:rsidRPr="00765D71">
        <w:rPr>
          <w:rFonts w:ascii="Angsana New" w:hAnsi="Angsana New" w:cs="Angsana New"/>
          <w:color w:val="000000"/>
          <w:lang w:val="en-US"/>
        </w:rPr>
        <w:t>1</w:t>
      </w:r>
      <w:r w:rsidR="00CB4BC6" w:rsidRPr="00CB4BC6">
        <w:rPr>
          <w:rFonts w:ascii="Angsana New" w:hAnsi="Angsana New" w:cs="Angsana New"/>
          <w:color w:val="000000"/>
          <w:lang w:val="en-US"/>
        </w:rPr>
        <w:t>0</w:t>
      </w:r>
      <w:r w:rsidRPr="00C60284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C60284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C60284">
        <w:rPr>
          <w:rFonts w:ascii="Angsana New" w:hAnsi="Angsana New" w:cs="Angsana New"/>
          <w:color w:val="000000"/>
          <w:cs/>
        </w:rPr>
        <w:t>รับผิดชอบ</w:t>
      </w:r>
      <w:r w:rsidRPr="00C60284">
        <w:rPr>
          <w:rFonts w:ascii="Angsana New" w:hAnsi="Angsana New" w:cs="Angsana New" w:hint="cs"/>
          <w:color w:val="000000"/>
          <w:cs/>
        </w:rPr>
        <w:t>ด้าน</w:t>
      </w:r>
      <w:r w:rsidRPr="00C60284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C60284">
        <w:rPr>
          <w:rFonts w:ascii="Angsana New" w:hAnsi="Angsana New" w:cs="Angsana New" w:hint="cs"/>
          <w:color w:val="000000"/>
          <w:cs/>
        </w:rPr>
        <w:t xml:space="preserve">  </w:t>
      </w:r>
      <w:r w:rsidRPr="00C60284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C60284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C60284">
        <w:rPr>
          <w:rFonts w:ascii="Angsana New" w:hAnsi="Angsana New" w:cs="Angsana New"/>
          <w:color w:val="000000"/>
          <w:cs/>
        </w:rPr>
        <w:t>ไม่สามารถ</w:t>
      </w:r>
      <w:r w:rsidRPr="00C60284">
        <w:rPr>
          <w:rFonts w:ascii="Angsana New" w:hAnsi="Angsana New" w:cs="Angsana New" w:hint="cs"/>
          <w:color w:val="000000"/>
          <w:cs/>
        </w:rPr>
        <w:t>ได้</w:t>
      </w:r>
      <w:r w:rsidRPr="00C60284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C60284">
        <w:rPr>
          <w:rFonts w:ascii="Angsana New" w:hAnsi="Angsana New" w:cs="Angsana New" w:hint="cs"/>
          <w:color w:val="000000"/>
          <w:cs/>
        </w:rPr>
        <w:t>พบ</w:t>
      </w:r>
      <w:r w:rsidRPr="00C60284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C60284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A94460A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054FDF87" w14:textId="4C6BE233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28361C" w:rsidRPr="00C60284" w:rsidSect="00C90DEA"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C60284">
        <w:rPr>
          <w:rFonts w:ascii="Angsana New" w:hAnsi="Angsana New" w:cs="Angsana New"/>
          <w:i/>
          <w:iCs/>
          <w:cs/>
          <w:lang w:val="en-US"/>
        </w:rPr>
        <w:br/>
      </w:r>
    </w:p>
    <w:p w14:paraId="643EF51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5E4E46C7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C60284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14:paraId="7BFE3A0C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305E4EE" w14:textId="3758643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C60284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C60284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C60284">
        <w:rPr>
          <w:rFonts w:ascii="Angsana New" w:hAnsi="Angsana New" w:cs="Angsana New"/>
          <w:color w:val="000000"/>
          <w:cs/>
        </w:rPr>
        <w:t>ดังกล่าว</w:t>
      </w:r>
      <w:r w:rsidRPr="00C60284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765D71" w:rsidRPr="00765D71">
        <w:rPr>
          <w:rFonts w:ascii="Angsana New" w:hAnsi="Angsana New" w:cs="Angsana New"/>
          <w:color w:val="000000"/>
          <w:lang w:val="en-US"/>
        </w:rPr>
        <w:t>3</w:t>
      </w:r>
      <w:r w:rsidR="00CB4BC6" w:rsidRPr="00CB4BC6">
        <w:rPr>
          <w:rFonts w:ascii="Angsana New" w:hAnsi="Angsana New" w:cs="Angsana New"/>
          <w:color w:val="000000"/>
          <w:lang w:val="en-US"/>
        </w:rPr>
        <w:t>4</w:t>
      </w:r>
      <w:r w:rsidRPr="00C60284">
        <w:rPr>
          <w:rFonts w:ascii="Angsana New" w:hAnsi="Angsana New" w:cs="Angsana New"/>
          <w:color w:val="000000"/>
          <w:cs/>
        </w:rPr>
        <w:t xml:space="preserve"> </w:t>
      </w:r>
      <w:r w:rsidRPr="00C60284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2C60F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6591C4A4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431B5CD" w14:textId="77777777" w:rsidR="0028361C" w:rsidRPr="00C60284" w:rsidRDefault="0028361C" w:rsidP="0028361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218345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159DCB26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(</w:t>
      </w:r>
      <w:r w:rsidRPr="00C60284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C60284">
        <w:rPr>
          <w:rFonts w:ascii="Angsana New" w:hAnsi="Angsana New" w:cs="Angsana New"/>
          <w:cs/>
        </w:rPr>
        <w:t>)</w:t>
      </w:r>
    </w:p>
    <w:p w14:paraId="618731D7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ผู้สอบบัญชีรับอนุญาต</w:t>
      </w:r>
    </w:p>
    <w:p w14:paraId="1A8FF86C" w14:textId="27AF60F8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C60284">
        <w:rPr>
          <w:rFonts w:ascii="Angsana New" w:hAnsi="Angsana New" w:cs="Angsana New"/>
          <w:cs/>
        </w:rPr>
        <w:t>เลขทะเบียน</w:t>
      </w:r>
      <w:r w:rsidRPr="00C60284">
        <w:rPr>
          <w:rFonts w:ascii="Angsana New" w:hAnsi="Angsana New" w:cs="Angsana New"/>
          <w:lang w:val="en-US"/>
        </w:rPr>
        <w:t xml:space="preserve"> </w:t>
      </w:r>
      <w:r w:rsidR="00CB4BC6" w:rsidRPr="00CB4BC6">
        <w:rPr>
          <w:rFonts w:ascii="Angsana New" w:hAnsi="Angsana New" w:cs="Angsana New"/>
          <w:lang w:val="en-US"/>
        </w:rPr>
        <w:t>4</w:t>
      </w:r>
      <w:r w:rsidR="00765D71" w:rsidRPr="00765D71">
        <w:rPr>
          <w:rFonts w:ascii="Angsana New" w:hAnsi="Angsana New" w:cs="Angsana New"/>
          <w:lang w:val="en-US"/>
        </w:rPr>
        <w:t>3</w:t>
      </w:r>
      <w:r w:rsidR="00CB4BC6" w:rsidRPr="00CB4BC6">
        <w:rPr>
          <w:rFonts w:ascii="Angsana New" w:hAnsi="Angsana New" w:cs="Angsana New"/>
          <w:lang w:val="en-US"/>
        </w:rPr>
        <w:t>2</w:t>
      </w:r>
      <w:r w:rsidR="00765D71" w:rsidRPr="00765D71">
        <w:rPr>
          <w:rFonts w:ascii="Angsana New" w:hAnsi="Angsana New" w:cs="Angsana New"/>
          <w:lang w:val="en-US"/>
        </w:rPr>
        <w:t>3</w:t>
      </w:r>
    </w:p>
    <w:p w14:paraId="203A0F9E" w14:textId="77777777" w:rsidR="0028361C" w:rsidRPr="00C60284" w:rsidRDefault="0028361C" w:rsidP="0028361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6E75E5B4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FA2B45" w14:textId="77777777" w:rsidR="0028361C" w:rsidRPr="00C60284" w:rsidRDefault="0028361C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75AB9BB" w14:textId="1F77C1C9" w:rsidR="0028361C" w:rsidRPr="00C60284" w:rsidRDefault="00573BC3" w:rsidP="0028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37327958"/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8361C" w:rsidRPr="00186A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BC6" w:rsidRPr="00186AFD">
        <w:rPr>
          <w:rFonts w:ascii="Angsana New" w:hAnsi="Angsana New" w:cs="Angsana New"/>
          <w:sz w:val="30"/>
          <w:szCs w:val="30"/>
        </w:rPr>
        <w:t>256</w:t>
      </w:r>
      <w:bookmarkEnd w:id="1"/>
      <w:r>
        <w:rPr>
          <w:rFonts w:ascii="Angsana New" w:hAnsi="Angsana New" w:cs="Angsana New"/>
          <w:sz w:val="30"/>
          <w:szCs w:val="30"/>
        </w:rPr>
        <w:t>5</w:t>
      </w:r>
    </w:p>
    <w:sectPr w:rsidR="0028361C" w:rsidRPr="00C60284" w:rsidSect="00FB0710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80343" w14:textId="77777777" w:rsidR="006B2A74" w:rsidRDefault="006B2A74">
      <w:r>
        <w:separator/>
      </w:r>
    </w:p>
  </w:endnote>
  <w:endnote w:type="continuationSeparator" w:id="0">
    <w:p w14:paraId="65B49DE1" w14:textId="77777777" w:rsidR="006B2A74" w:rsidRDefault="006B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A9183" w14:textId="77777777" w:rsidR="00930BE9" w:rsidRDefault="00930BE9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66CD0164" w14:textId="56BF6477" w:rsidR="00930BE9" w:rsidRDefault="00930B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765D71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CB4BC6">
      <w:rPr>
        <w:rFonts w:ascii="Angsana New" w:hAnsi="Angsana New"/>
        <w:i/>
        <w:iCs/>
        <w:color w:val="0000FF"/>
        <w:sz w:val="30"/>
        <w:szCs w:val="30"/>
      </w:rPr>
      <w:t>20</w:t>
    </w:r>
    <w:r w:rsidRPr="00765D71">
      <w:rPr>
        <w:rFonts w:ascii="Angsana New" w:hAnsi="Angsana New"/>
        <w:i/>
        <w:iCs/>
        <w:color w:val="0000FF"/>
        <w:sz w:val="30"/>
        <w:szCs w:val="30"/>
      </w:rPr>
      <w:t>1</w:t>
    </w:r>
    <w:r w:rsidRPr="00CB4BC6">
      <w:rPr>
        <w:rFonts w:ascii="Angsana New" w:hAnsi="Angsana New"/>
        <w:i/>
        <w:iCs/>
        <w:color w:val="0000FF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70034" w14:textId="5F92DA7E" w:rsidR="00930BE9" w:rsidRDefault="00930BE9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BF5FF6">
      <w:rPr>
        <w:noProof/>
      </w:rPr>
      <w:t>TFGt1-Q1'22-set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765D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1FBC1B" w14:textId="77777777" w:rsidR="00930BE9" w:rsidRPr="00960645" w:rsidRDefault="00930B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AAD6D" w14:textId="77777777" w:rsidR="00044151" w:rsidRDefault="0004415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3EF3C" w14:textId="341D113D" w:rsidR="00930BE9" w:rsidRPr="00C2202A" w:rsidRDefault="00930BE9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765D71">
      <w:rPr>
        <w:rFonts w:ascii="Angsana New" w:hAnsi="Angsana New" w:cs="Angsana New"/>
        <w:sz w:val="30"/>
        <w:szCs w:val="30"/>
      </w:rPr>
      <w:t>1</w:t>
    </w:r>
    <w:r w:rsidRPr="00CB4BC6">
      <w:rPr>
        <w:rFonts w:ascii="Angsana New" w:hAnsi="Angsana New" w:cs="Angsana New"/>
        <w:sz w:val="30"/>
        <w:szCs w:val="30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BCF1C" w14:textId="77777777" w:rsidR="00930BE9" w:rsidRPr="00C2202A" w:rsidRDefault="00930BE9" w:rsidP="00C2202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45567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0C1EE53B" w14:textId="54F0F2DF" w:rsidR="00FB0710" w:rsidRPr="00FB0710" w:rsidRDefault="00FB0710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FB0710">
          <w:rPr>
            <w:rFonts w:ascii="Angsana New" w:hAnsi="Angsana New" w:cs="Angsana New"/>
            <w:sz w:val="30"/>
            <w:szCs w:val="30"/>
          </w:rPr>
          <w:fldChar w:fldCharType="begin"/>
        </w:r>
        <w:r w:rsidRPr="00FB0710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FB0710">
          <w:rPr>
            <w:rFonts w:ascii="Angsana New" w:hAnsi="Angsana New" w:cs="Angsana New"/>
            <w:sz w:val="30"/>
            <w:szCs w:val="30"/>
          </w:rPr>
          <w:fldChar w:fldCharType="separate"/>
        </w:r>
        <w:r w:rsidR="00151927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FB0710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23298" w14:textId="77777777" w:rsidR="006B2A74" w:rsidRDefault="006B2A74">
      <w:r>
        <w:separator/>
      </w:r>
    </w:p>
  </w:footnote>
  <w:footnote w:type="continuationSeparator" w:id="0">
    <w:p w14:paraId="37A8EC2B" w14:textId="77777777" w:rsidR="006B2A74" w:rsidRDefault="006B2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48546" w14:textId="77777777" w:rsidR="00930BE9" w:rsidRDefault="00151927" w:rsidP="00713C50">
    <w:pPr>
      <w:pStyle w:val="Header"/>
    </w:pPr>
    <w:r>
      <w:rPr>
        <w:noProof/>
      </w:rPr>
      <w:pict w14:anchorId="69BFC2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07A7F" w14:textId="77777777" w:rsidR="00930BE9" w:rsidRDefault="00930BE9" w:rsidP="00713C50">
    <w:pPr>
      <w:pStyle w:val="Header"/>
    </w:pPr>
  </w:p>
  <w:p w14:paraId="4D183600" w14:textId="1726A84D" w:rsidR="00930BE9" w:rsidRDefault="00930BE9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Pr="00765D71">
      <w:rPr>
        <w:rFonts w:ascii="Angsana New" w:hAnsi="Angsana New" w:cs="Angsana New"/>
        <w:b/>
        <w:bCs/>
        <w:noProof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CB4BC6">
      <w:rPr>
        <w:rStyle w:val="PageNumber"/>
        <w:noProof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10096" w14:textId="77777777" w:rsidR="00930BE9" w:rsidRDefault="00930BE9" w:rsidP="00713C50">
    <w:pPr>
      <w:pStyle w:val="Header"/>
    </w:pPr>
  </w:p>
  <w:p w14:paraId="12A04A85" w14:textId="77777777" w:rsidR="00930BE9" w:rsidRDefault="00930BE9" w:rsidP="00713C50">
    <w:pPr>
      <w:pStyle w:val="Header"/>
    </w:pPr>
  </w:p>
  <w:p w14:paraId="2A57837E" w14:textId="77777777" w:rsidR="00930BE9" w:rsidRDefault="00930BE9" w:rsidP="00713C50">
    <w:pPr>
      <w:pStyle w:val="Header"/>
    </w:pPr>
  </w:p>
  <w:p w14:paraId="7A5C54EF" w14:textId="77777777" w:rsidR="00930BE9" w:rsidRDefault="00930BE9" w:rsidP="00713C50">
    <w:pPr>
      <w:pStyle w:val="Header"/>
    </w:pPr>
  </w:p>
  <w:p w14:paraId="43333EB3" w14:textId="77777777" w:rsidR="00930BE9" w:rsidRDefault="00930BE9" w:rsidP="00713C50">
    <w:pPr>
      <w:pStyle w:val="Header"/>
    </w:pPr>
  </w:p>
  <w:p w14:paraId="1FF925D5" w14:textId="77777777" w:rsidR="00930BE9" w:rsidRDefault="00930BE9" w:rsidP="00713C50">
    <w:pPr>
      <w:pStyle w:val="Header"/>
    </w:pPr>
  </w:p>
  <w:p w14:paraId="342D16D3" w14:textId="77777777" w:rsidR="00930BE9" w:rsidRPr="00005ACB" w:rsidRDefault="00930BE9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3D9FB" w14:textId="1A9AA7E8" w:rsidR="00930BE9" w:rsidRDefault="00930BE9" w:rsidP="00FB0710">
    <w:pPr>
      <w:pStyle w:val="Header"/>
    </w:pPr>
  </w:p>
  <w:p w14:paraId="3A2825FB" w14:textId="77777777" w:rsidR="00BF5FF6" w:rsidRPr="00FB0710" w:rsidRDefault="00BF5FF6" w:rsidP="00FB0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2146"/>
    <w:multiLevelType w:val="multilevel"/>
    <w:tmpl w:val="E6CCB9F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A38323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8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66E5931"/>
    <w:multiLevelType w:val="hybridMultilevel"/>
    <w:tmpl w:val="D04EF266"/>
    <w:lvl w:ilvl="0" w:tplc="EB549A1A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63C93"/>
    <w:multiLevelType w:val="multilevel"/>
    <w:tmpl w:val="F9D890F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8A2508"/>
    <w:multiLevelType w:val="hybridMultilevel"/>
    <w:tmpl w:val="1EBA44DE"/>
    <w:lvl w:ilvl="0" w:tplc="C1FC5C6A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CF30805"/>
    <w:multiLevelType w:val="hybridMultilevel"/>
    <w:tmpl w:val="BB66E67E"/>
    <w:lvl w:ilvl="0" w:tplc="56D834F4">
      <w:start w:val="35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21"/>
  </w:num>
  <w:num w:numId="5">
    <w:abstractNumId w:val="1"/>
  </w:num>
  <w:num w:numId="6">
    <w:abstractNumId w:val="30"/>
  </w:num>
  <w:num w:numId="7">
    <w:abstractNumId w:val="11"/>
  </w:num>
  <w:num w:numId="8">
    <w:abstractNumId w:val="18"/>
  </w:num>
  <w:num w:numId="9">
    <w:abstractNumId w:val="10"/>
  </w:num>
  <w:num w:numId="10">
    <w:abstractNumId w:val="38"/>
  </w:num>
  <w:num w:numId="11">
    <w:abstractNumId w:val="12"/>
  </w:num>
  <w:num w:numId="12">
    <w:abstractNumId w:val="9"/>
  </w:num>
  <w:num w:numId="13">
    <w:abstractNumId w:val="33"/>
  </w:num>
  <w:num w:numId="14">
    <w:abstractNumId w:val="27"/>
  </w:num>
  <w:num w:numId="15">
    <w:abstractNumId w:val="23"/>
  </w:num>
  <w:num w:numId="16">
    <w:abstractNumId w:val="6"/>
  </w:num>
  <w:num w:numId="17">
    <w:abstractNumId w:val="34"/>
  </w:num>
  <w:num w:numId="18">
    <w:abstractNumId w:val="14"/>
  </w:num>
  <w:num w:numId="19">
    <w:abstractNumId w:val="39"/>
  </w:num>
  <w:num w:numId="20">
    <w:abstractNumId w:val="22"/>
  </w:num>
  <w:num w:numId="21">
    <w:abstractNumId w:val="16"/>
  </w:num>
  <w:num w:numId="22">
    <w:abstractNumId w:val="28"/>
  </w:num>
  <w:num w:numId="23">
    <w:abstractNumId w:val="5"/>
  </w:num>
  <w:num w:numId="24">
    <w:abstractNumId w:val="36"/>
  </w:num>
  <w:num w:numId="25">
    <w:abstractNumId w:val="13"/>
  </w:num>
  <w:num w:numId="26">
    <w:abstractNumId w:val="26"/>
  </w:num>
  <w:num w:numId="27">
    <w:abstractNumId w:val="20"/>
  </w:num>
  <w:num w:numId="28">
    <w:abstractNumId w:val="32"/>
  </w:num>
  <w:num w:numId="29">
    <w:abstractNumId w:val="15"/>
  </w:num>
  <w:num w:numId="30">
    <w:abstractNumId w:val="8"/>
  </w:num>
  <w:num w:numId="3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</w:num>
  <w:num w:numId="33">
    <w:abstractNumId w:val="4"/>
  </w:num>
  <w:num w:numId="34">
    <w:abstractNumId w:val="25"/>
  </w:num>
  <w:num w:numId="35">
    <w:abstractNumId w:val="3"/>
  </w:num>
  <w:num w:numId="36">
    <w:abstractNumId w:val="35"/>
  </w:num>
  <w:num w:numId="37">
    <w:abstractNumId w:val="17"/>
  </w:num>
  <w:num w:numId="38">
    <w:abstractNumId w:val="37"/>
  </w:num>
  <w:num w:numId="39">
    <w:abstractNumId w:val="31"/>
  </w:num>
  <w:num w:numId="40">
    <w:abstractNumId w:val="2"/>
  </w:num>
  <w:num w:numId="41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4B1"/>
    <w:rsid w:val="00001BEF"/>
    <w:rsid w:val="00002D6B"/>
    <w:rsid w:val="000039AE"/>
    <w:rsid w:val="00003C10"/>
    <w:rsid w:val="00003CF2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E83"/>
    <w:rsid w:val="00013298"/>
    <w:rsid w:val="000132E3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B02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5E"/>
    <w:rsid w:val="00020575"/>
    <w:rsid w:val="00020882"/>
    <w:rsid w:val="00020934"/>
    <w:rsid w:val="00020E35"/>
    <w:rsid w:val="00020F08"/>
    <w:rsid w:val="00020F97"/>
    <w:rsid w:val="00021255"/>
    <w:rsid w:val="000213AC"/>
    <w:rsid w:val="000213D3"/>
    <w:rsid w:val="0002165D"/>
    <w:rsid w:val="00021715"/>
    <w:rsid w:val="00022087"/>
    <w:rsid w:val="000222F7"/>
    <w:rsid w:val="00022CE8"/>
    <w:rsid w:val="00023CE6"/>
    <w:rsid w:val="00024174"/>
    <w:rsid w:val="00024953"/>
    <w:rsid w:val="00024DB8"/>
    <w:rsid w:val="00024F30"/>
    <w:rsid w:val="00025147"/>
    <w:rsid w:val="0002534C"/>
    <w:rsid w:val="00025392"/>
    <w:rsid w:val="000254E9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9E8"/>
    <w:rsid w:val="00040A82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51"/>
    <w:rsid w:val="000441C7"/>
    <w:rsid w:val="0004445C"/>
    <w:rsid w:val="000444A8"/>
    <w:rsid w:val="00044BAF"/>
    <w:rsid w:val="000451E5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C03"/>
    <w:rsid w:val="00050CCF"/>
    <w:rsid w:val="00050DDE"/>
    <w:rsid w:val="00051179"/>
    <w:rsid w:val="000511C8"/>
    <w:rsid w:val="00051417"/>
    <w:rsid w:val="000514D1"/>
    <w:rsid w:val="00051519"/>
    <w:rsid w:val="000517C5"/>
    <w:rsid w:val="00051E25"/>
    <w:rsid w:val="00052251"/>
    <w:rsid w:val="000523E0"/>
    <w:rsid w:val="000529F4"/>
    <w:rsid w:val="0005353C"/>
    <w:rsid w:val="0005373E"/>
    <w:rsid w:val="000537B4"/>
    <w:rsid w:val="000540DA"/>
    <w:rsid w:val="00054433"/>
    <w:rsid w:val="000545DF"/>
    <w:rsid w:val="00054791"/>
    <w:rsid w:val="0005479C"/>
    <w:rsid w:val="00054A85"/>
    <w:rsid w:val="00054E30"/>
    <w:rsid w:val="00054E92"/>
    <w:rsid w:val="0005542F"/>
    <w:rsid w:val="000554F0"/>
    <w:rsid w:val="00055589"/>
    <w:rsid w:val="0005578C"/>
    <w:rsid w:val="00055825"/>
    <w:rsid w:val="000558C4"/>
    <w:rsid w:val="000559FF"/>
    <w:rsid w:val="00055A41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1DA9"/>
    <w:rsid w:val="000623B2"/>
    <w:rsid w:val="00062721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A6E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21B"/>
    <w:rsid w:val="00073367"/>
    <w:rsid w:val="000746CC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B57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DD3"/>
    <w:rsid w:val="00094E49"/>
    <w:rsid w:val="00094FB4"/>
    <w:rsid w:val="00094FF6"/>
    <w:rsid w:val="00095A5F"/>
    <w:rsid w:val="00095A79"/>
    <w:rsid w:val="00095D48"/>
    <w:rsid w:val="00095E09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245"/>
    <w:rsid w:val="000B287F"/>
    <w:rsid w:val="000B2C43"/>
    <w:rsid w:val="000B2FDB"/>
    <w:rsid w:val="000B2FE1"/>
    <w:rsid w:val="000B3154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5009"/>
    <w:rsid w:val="000B5589"/>
    <w:rsid w:val="000B57F9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52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3ED"/>
    <w:rsid w:val="000D5A9D"/>
    <w:rsid w:val="000D5B4A"/>
    <w:rsid w:val="000D5D7D"/>
    <w:rsid w:val="000D60B1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D7E01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8C4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997"/>
    <w:rsid w:val="000F1A6F"/>
    <w:rsid w:val="000F1DBB"/>
    <w:rsid w:val="000F1DC5"/>
    <w:rsid w:val="000F1E1F"/>
    <w:rsid w:val="000F2983"/>
    <w:rsid w:val="000F2C64"/>
    <w:rsid w:val="000F2F01"/>
    <w:rsid w:val="000F38A1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304"/>
    <w:rsid w:val="00103783"/>
    <w:rsid w:val="00103B77"/>
    <w:rsid w:val="00103E4A"/>
    <w:rsid w:val="00104302"/>
    <w:rsid w:val="00104680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77"/>
    <w:rsid w:val="00106D5B"/>
    <w:rsid w:val="00107161"/>
    <w:rsid w:val="0010764B"/>
    <w:rsid w:val="00107DD2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0CE"/>
    <w:rsid w:val="0012500A"/>
    <w:rsid w:val="0012568A"/>
    <w:rsid w:val="00125754"/>
    <w:rsid w:val="001269B8"/>
    <w:rsid w:val="001272F0"/>
    <w:rsid w:val="00130237"/>
    <w:rsid w:val="001311D3"/>
    <w:rsid w:val="00131549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7F9"/>
    <w:rsid w:val="00146EC2"/>
    <w:rsid w:val="00146F9C"/>
    <w:rsid w:val="00146FE2"/>
    <w:rsid w:val="0014703F"/>
    <w:rsid w:val="0014738E"/>
    <w:rsid w:val="001476E8"/>
    <w:rsid w:val="0014774F"/>
    <w:rsid w:val="00150273"/>
    <w:rsid w:val="001503C5"/>
    <w:rsid w:val="00150E82"/>
    <w:rsid w:val="0015137E"/>
    <w:rsid w:val="00151687"/>
    <w:rsid w:val="00151754"/>
    <w:rsid w:val="00151927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240"/>
    <w:rsid w:val="001544E3"/>
    <w:rsid w:val="0015451C"/>
    <w:rsid w:val="001545E0"/>
    <w:rsid w:val="00154776"/>
    <w:rsid w:val="00154B74"/>
    <w:rsid w:val="001550B0"/>
    <w:rsid w:val="00155479"/>
    <w:rsid w:val="00155582"/>
    <w:rsid w:val="001557BD"/>
    <w:rsid w:val="00155844"/>
    <w:rsid w:val="00156307"/>
    <w:rsid w:val="001565AF"/>
    <w:rsid w:val="001573FD"/>
    <w:rsid w:val="001576A2"/>
    <w:rsid w:val="00157C97"/>
    <w:rsid w:val="0016031D"/>
    <w:rsid w:val="00160769"/>
    <w:rsid w:val="00160C44"/>
    <w:rsid w:val="00160DB6"/>
    <w:rsid w:val="001611CD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33F"/>
    <w:rsid w:val="0017045E"/>
    <w:rsid w:val="00170693"/>
    <w:rsid w:val="00170DF6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60"/>
    <w:rsid w:val="00174BF5"/>
    <w:rsid w:val="001751A8"/>
    <w:rsid w:val="0017540E"/>
    <w:rsid w:val="00175509"/>
    <w:rsid w:val="001757CF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E8B"/>
    <w:rsid w:val="00182235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39A"/>
    <w:rsid w:val="00186550"/>
    <w:rsid w:val="0018681D"/>
    <w:rsid w:val="00186A8F"/>
    <w:rsid w:val="00186AFD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6C"/>
    <w:rsid w:val="00190E74"/>
    <w:rsid w:val="00190E8B"/>
    <w:rsid w:val="00191328"/>
    <w:rsid w:val="00191564"/>
    <w:rsid w:val="0019156A"/>
    <w:rsid w:val="00191940"/>
    <w:rsid w:val="001919E9"/>
    <w:rsid w:val="00191B7A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4A3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10A"/>
    <w:rsid w:val="001B340D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049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FEC"/>
    <w:rsid w:val="001D31A4"/>
    <w:rsid w:val="001D326A"/>
    <w:rsid w:val="001D38AB"/>
    <w:rsid w:val="001D3D7E"/>
    <w:rsid w:val="001D3DA4"/>
    <w:rsid w:val="001D3F6A"/>
    <w:rsid w:val="001D446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B47"/>
    <w:rsid w:val="001E7058"/>
    <w:rsid w:val="001E727C"/>
    <w:rsid w:val="001E7747"/>
    <w:rsid w:val="001E7A88"/>
    <w:rsid w:val="001E7B58"/>
    <w:rsid w:val="001E7EF8"/>
    <w:rsid w:val="001F0B07"/>
    <w:rsid w:val="001F122A"/>
    <w:rsid w:val="001F134A"/>
    <w:rsid w:val="001F1483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7A4"/>
    <w:rsid w:val="001F2E68"/>
    <w:rsid w:val="001F2ECD"/>
    <w:rsid w:val="001F30D6"/>
    <w:rsid w:val="001F34F7"/>
    <w:rsid w:val="001F3867"/>
    <w:rsid w:val="001F3D41"/>
    <w:rsid w:val="001F3D49"/>
    <w:rsid w:val="001F3EA5"/>
    <w:rsid w:val="001F4050"/>
    <w:rsid w:val="001F41D4"/>
    <w:rsid w:val="001F442A"/>
    <w:rsid w:val="001F4849"/>
    <w:rsid w:val="001F4B0C"/>
    <w:rsid w:val="001F4E8F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DAD"/>
    <w:rsid w:val="001F70AE"/>
    <w:rsid w:val="001F7900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0AF"/>
    <w:rsid w:val="00212214"/>
    <w:rsid w:val="002124BD"/>
    <w:rsid w:val="00212853"/>
    <w:rsid w:val="0021287D"/>
    <w:rsid w:val="00213072"/>
    <w:rsid w:val="0021308B"/>
    <w:rsid w:val="0021327E"/>
    <w:rsid w:val="002134EA"/>
    <w:rsid w:val="002135A8"/>
    <w:rsid w:val="00213751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5FE2"/>
    <w:rsid w:val="002160DB"/>
    <w:rsid w:val="00216313"/>
    <w:rsid w:val="00216362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BA7"/>
    <w:rsid w:val="00223261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4C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B5"/>
    <w:rsid w:val="002573B5"/>
    <w:rsid w:val="00257704"/>
    <w:rsid w:val="002578B5"/>
    <w:rsid w:val="00257CDC"/>
    <w:rsid w:val="00257D9F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F60"/>
    <w:rsid w:val="00271216"/>
    <w:rsid w:val="0027146B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6FF6"/>
    <w:rsid w:val="0027703D"/>
    <w:rsid w:val="0027745D"/>
    <w:rsid w:val="0027751C"/>
    <w:rsid w:val="002775DC"/>
    <w:rsid w:val="0027789C"/>
    <w:rsid w:val="002778D8"/>
    <w:rsid w:val="00277AFB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43D"/>
    <w:rsid w:val="0028456D"/>
    <w:rsid w:val="002847C8"/>
    <w:rsid w:val="00284E05"/>
    <w:rsid w:val="00284FE0"/>
    <w:rsid w:val="00286420"/>
    <w:rsid w:val="00286617"/>
    <w:rsid w:val="00286671"/>
    <w:rsid w:val="00286E3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2"/>
    <w:rsid w:val="002904B9"/>
    <w:rsid w:val="002909F0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29C"/>
    <w:rsid w:val="00292305"/>
    <w:rsid w:val="002925F7"/>
    <w:rsid w:val="00293041"/>
    <w:rsid w:val="002932B6"/>
    <w:rsid w:val="0029350B"/>
    <w:rsid w:val="00293648"/>
    <w:rsid w:val="00293BE2"/>
    <w:rsid w:val="00293D47"/>
    <w:rsid w:val="00293E24"/>
    <w:rsid w:val="00294181"/>
    <w:rsid w:val="0029489D"/>
    <w:rsid w:val="00294959"/>
    <w:rsid w:val="00294C8E"/>
    <w:rsid w:val="00295391"/>
    <w:rsid w:val="002954BD"/>
    <w:rsid w:val="00295DB3"/>
    <w:rsid w:val="00295DE2"/>
    <w:rsid w:val="00296094"/>
    <w:rsid w:val="00296270"/>
    <w:rsid w:val="0029672F"/>
    <w:rsid w:val="00296759"/>
    <w:rsid w:val="002968DE"/>
    <w:rsid w:val="002969D6"/>
    <w:rsid w:val="00296A92"/>
    <w:rsid w:val="002970A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5CFB"/>
    <w:rsid w:val="002A6275"/>
    <w:rsid w:val="002A63A5"/>
    <w:rsid w:val="002A689B"/>
    <w:rsid w:val="002A6930"/>
    <w:rsid w:val="002A6E67"/>
    <w:rsid w:val="002A7BA5"/>
    <w:rsid w:val="002A7D0F"/>
    <w:rsid w:val="002A7E5D"/>
    <w:rsid w:val="002B0AA7"/>
    <w:rsid w:val="002B0D3D"/>
    <w:rsid w:val="002B0D8F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4FF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52E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6CC"/>
    <w:rsid w:val="002C2F98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2F7"/>
    <w:rsid w:val="002C4AF6"/>
    <w:rsid w:val="002C5085"/>
    <w:rsid w:val="002C519B"/>
    <w:rsid w:val="002C5833"/>
    <w:rsid w:val="002C5873"/>
    <w:rsid w:val="002C5BEA"/>
    <w:rsid w:val="002C7739"/>
    <w:rsid w:val="002C7791"/>
    <w:rsid w:val="002C799A"/>
    <w:rsid w:val="002C7E5C"/>
    <w:rsid w:val="002D02F4"/>
    <w:rsid w:val="002D03EF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9D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472"/>
    <w:rsid w:val="002F16E7"/>
    <w:rsid w:val="002F16E9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F98"/>
    <w:rsid w:val="002F33BD"/>
    <w:rsid w:val="002F37F1"/>
    <w:rsid w:val="002F3B1D"/>
    <w:rsid w:val="002F3F31"/>
    <w:rsid w:val="002F3FD8"/>
    <w:rsid w:val="002F40C9"/>
    <w:rsid w:val="002F438C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BAA"/>
    <w:rsid w:val="00310C34"/>
    <w:rsid w:val="00310DDA"/>
    <w:rsid w:val="00310FA0"/>
    <w:rsid w:val="0031126B"/>
    <w:rsid w:val="00311558"/>
    <w:rsid w:val="003115CC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8C5"/>
    <w:rsid w:val="00314B8A"/>
    <w:rsid w:val="00314DEF"/>
    <w:rsid w:val="00314FCB"/>
    <w:rsid w:val="00315184"/>
    <w:rsid w:val="00315F66"/>
    <w:rsid w:val="00315F78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501A3"/>
    <w:rsid w:val="0035040A"/>
    <w:rsid w:val="00350981"/>
    <w:rsid w:val="00350E29"/>
    <w:rsid w:val="00351077"/>
    <w:rsid w:val="00351089"/>
    <w:rsid w:val="0035123D"/>
    <w:rsid w:val="0035133E"/>
    <w:rsid w:val="00351732"/>
    <w:rsid w:val="0035173D"/>
    <w:rsid w:val="00351862"/>
    <w:rsid w:val="00351D48"/>
    <w:rsid w:val="0035281F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6000F"/>
    <w:rsid w:val="00360B44"/>
    <w:rsid w:val="00361709"/>
    <w:rsid w:val="00361AAD"/>
    <w:rsid w:val="00361B11"/>
    <w:rsid w:val="00361BA2"/>
    <w:rsid w:val="00361ED3"/>
    <w:rsid w:val="00361ED4"/>
    <w:rsid w:val="0036264C"/>
    <w:rsid w:val="003627C3"/>
    <w:rsid w:val="00362956"/>
    <w:rsid w:val="00362A1B"/>
    <w:rsid w:val="00362A74"/>
    <w:rsid w:val="00362E50"/>
    <w:rsid w:val="00362F66"/>
    <w:rsid w:val="0036353E"/>
    <w:rsid w:val="003635D0"/>
    <w:rsid w:val="00363C35"/>
    <w:rsid w:val="00364109"/>
    <w:rsid w:val="003642E0"/>
    <w:rsid w:val="0036476B"/>
    <w:rsid w:val="003651FC"/>
    <w:rsid w:val="00365305"/>
    <w:rsid w:val="003657EC"/>
    <w:rsid w:val="00365A7F"/>
    <w:rsid w:val="00365C86"/>
    <w:rsid w:val="00365F41"/>
    <w:rsid w:val="00366066"/>
    <w:rsid w:val="003674C4"/>
    <w:rsid w:val="003679C8"/>
    <w:rsid w:val="00367AE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6DF"/>
    <w:rsid w:val="0038589F"/>
    <w:rsid w:val="003858C5"/>
    <w:rsid w:val="0038595F"/>
    <w:rsid w:val="00385CFC"/>
    <w:rsid w:val="00385E65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1B7"/>
    <w:rsid w:val="003942BE"/>
    <w:rsid w:val="00394410"/>
    <w:rsid w:val="0039465D"/>
    <w:rsid w:val="0039539E"/>
    <w:rsid w:val="003955B1"/>
    <w:rsid w:val="00395D09"/>
    <w:rsid w:val="00395F42"/>
    <w:rsid w:val="003965AE"/>
    <w:rsid w:val="003967D8"/>
    <w:rsid w:val="00396930"/>
    <w:rsid w:val="003969E7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170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DF1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735"/>
    <w:rsid w:val="003A4876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08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94B"/>
    <w:rsid w:val="003C0A38"/>
    <w:rsid w:val="003C0C88"/>
    <w:rsid w:val="003C0F79"/>
    <w:rsid w:val="003C1079"/>
    <w:rsid w:val="003C1186"/>
    <w:rsid w:val="003C1404"/>
    <w:rsid w:val="003C1949"/>
    <w:rsid w:val="003C1EF7"/>
    <w:rsid w:val="003C2133"/>
    <w:rsid w:val="003C2252"/>
    <w:rsid w:val="003C2381"/>
    <w:rsid w:val="003C2603"/>
    <w:rsid w:val="003C2712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E6C"/>
    <w:rsid w:val="003C52D0"/>
    <w:rsid w:val="003C5707"/>
    <w:rsid w:val="003C58B3"/>
    <w:rsid w:val="003C5A26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188"/>
    <w:rsid w:val="003D2222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DB2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BE5"/>
    <w:rsid w:val="003E3D93"/>
    <w:rsid w:val="003E427E"/>
    <w:rsid w:val="003E44F5"/>
    <w:rsid w:val="003E45EC"/>
    <w:rsid w:val="003E4768"/>
    <w:rsid w:val="003E50B6"/>
    <w:rsid w:val="003E53B3"/>
    <w:rsid w:val="003E5B00"/>
    <w:rsid w:val="003E5CF9"/>
    <w:rsid w:val="003E63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3E1"/>
    <w:rsid w:val="003F06E0"/>
    <w:rsid w:val="003F0723"/>
    <w:rsid w:val="003F0D8D"/>
    <w:rsid w:val="003F0E4C"/>
    <w:rsid w:val="003F137B"/>
    <w:rsid w:val="003F148A"/>
    <w:rsid w:val="003F19EB"/>
    <w:rsid w:val="003F1D12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12C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1AF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60D"/>
    <w:rsid w:val="00405674"/>
    <w:rsid w:val="0040570A"/>
    <w:rsid w:val="004065B7"/>
    <w:rsid w:val="004065C3"/>
    <w:rsid w:val="00406E82"/>
    <w:rsid w:val="00406FC4"/>
    <w:rsid w:val="004070CD"/>
    <w:rsid w:val="004072B1"/>
    <w:rsid w:val="00407350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3011"/>
    <w:rsid w:val="004130ED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099"/>
    <w:rsid w:val="00415149"/>
    <w:rsid w:val="0041541C"/>
    <w:rsid w:val="00415BA7"/>
    <w:rsid w:val="00415E3E"/>
    <w:rsid w:val="00415EA0"/>
    <w:rsid w:val="00416065"/>
    <w:rsid w:val="00416132"/>
    <w:rsid w:val="00416BD0"/>
    <w:rsid w:val="00416DC2"/>
    <w:rsid w:val="004172D5"/>
    <w:rsid w:val="00420121"/>
    <w:rsid w:val="00420173"/>
    <w:rsid w:val="00420763"/>
    <w:rsid w:val="00420884"/>
    <w:rsid w:val="004208DF"/>
    <w:rsid w:val="00420EDC"/>
    <w:rsid w:val="004210F2"/>
    <w:rsid w:val="00421B60"/>
    <w:rsid w:val="004223ED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4D1"/>
    <w:rsid w:val="00434657"/>
    <w:rsid w:val="004348A1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ADE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52"/>
    <w:rsid w:val="00446E69"/>
    <w:rsid w:val="00447209"/>
    <w:rsid w:val="004474F9"/>
    <w:rsid w:val="00447577"/>
    <w:rsid w:val="00447A93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AF5"/>
    <w:rsid w:val="00455DF9"/>
    <w:rsid w:val="004561B5"/>
    <w:rsid w:val="0045641B"/>
    <w:rsid w:val="00456D39"/>
    <w:rsid w:val="00456FA9"/>
    <w:rsid w:val="00457903"/>
    <w:rsid w:val="00457C5D"/>
    <w:rsid w:val="0046037D"/>
    <w:rsid w:val="004603BF"/>
    <w:rsid w:val="00460722"/>
    <w:rsid w:val="00460847"/>
    <w:rsid w:val="00460C5C"/>
    <w:rsid w:val="00461A8A"/>
    <w:rsid w:val="004625B6"/>
    <w:rsid w:val="00462970"/>
    <w:rsid w:val="00462E53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08F"/>
    <w:rsid w:val="00470444"/>
    <w:rsid w:val="0047054B"/>
    <w:rsid w:val="00470AC8"/>
    <w:rsid w:val="00470BF1"/>
    <w:rsid w:val="00470E03"/>
    <w:rsid w:val="00470E45"/>
    <w:rsid w:val="0047102A"/>
    <w:rsid w:val="004712A2"/>
    <w:rsid w:val="004713CC"/>
    <w:rsid w:val="00471900"/>
    <w:rsid w:val="00471B40"/>
    <w:rsid w:val="00471DC9"/>
    <w:rsid w:val="0047202B"/>
    <w:rsid w:val="00472AC1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CF"/>
    <w:rsid w:val="00474F27"/>
    <w:rsid w:val="0047565E"/>
    <w:rsid w:val="00476542"/>
    <w:rsid w:val="00476735"/>
    <w:rsid w:val="00476BDE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23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840"/>
    <w:rsid w:val="004B5A25"/>
    <w:rsid w:val="004B5B8D"/>
    <w:rsid w:val="004B5CD7"/>
    <w:rsid w:val="004B687B"/>
    <w:rsid w:val="004B6BB8"/>
    <w:rsid w:val="004B6CBE"/>
    <w:rsid w:val="004B6D86"/>
    <w:rsid w:val="004B6DD6"/>
    <w:rsid w:val="004B76FA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57AA"/>
    <w:rsid w:val="004D58E8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3FD8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930"/>
    <w:rsid w:val="004E69B8"/>
    <w:rsid w:val="004E70A4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09B"/>
    <w:rsid w:val="004F3823"/>
    <w:rsid w:val="004F38E1"/>
    <w:rsid w:val="004F3FA9"/>
    <w:rsid w:val="004F4044"/>
    <w:rsid w:val="004F43AF"/>
    <w:rsid w:val="004F4561"/>
    <w:rsid w:val="004F488B"/>
    <w:rsid w:val="004F4BDF"/>
    <w:rsid w:val="004F520B"/>
    <w:rsid w:val="004F5258"/>
    <w:rsid w:val="004F53F4"/>
    <w:rsid w:val="004F5648"/>
    <w:rsid w:val="004F57E2"/>
    <w:rsid w:val="004F5DA5"/>
    <w:rsid w:val="004F5E2B"/>
    <w:rsid w:val="004F63BB"/>
    <w:rsid w:val="004F6AA3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37E"/>
    <w:rsid w:val="005033BC"/>
    <w:rsid w:val="005034DA"/>
    <w:rsid w:val="00503A39"/>
    <w:rsid w:val="00503F43"/>
    <w:rsid w:val="005046AB"/>
    <w:rsid w:val="00504DC5"/>
    <w:rsid w:val="00505259"/>
    <w:rsid w:val="005053F1"/>
    <w:rsid w:val="00505564"/>
    <w:rsid w:val="00505567"/>
    <w:rsid w:val="0050562C"/>
    <w:rsid w:val="00506248"/>
    <w:rsid w:val="00506378"/>
    <w:rsid w:val="00506385"/>
    <w:rsid w:val="00506504"/>
    <w:rsid w:val="00506AC7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D2A"/>
    <w:rsid w:val="00513FD2"/>
    <w:rsid w:val="00514221"/>
    <w:rsid w:val="0051480E"/>
    <w:rsid w:val="005150B2"/>
    <w:rsid w:val="005151CF"/>
    <w:rsid w:val="00515547"/>
    <w:rsid w:val="00515701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65B"/>
    <w:rsid w:val="005258E6"/>
    <w:rsid w:val="0052591D"/>
    <w:rsid w:val="00525CEA"/>
    <w:rsid w:val="00526091"/>
    <w:rsid w:val="00526872"/>
    <w:rsid w:val="00526C08"/>
    <w:rsid w:val="00527A78"/>
    <w:rsid w:val="00530061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27C0"/>
    <w:rsid w:val="005432F4"/>
    <w:rsid w:val="0054332B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E"/>
    <w:rsid w:val="00552FB4"/>
    <w:rsid w:val="005539E2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915"/>
    <w:rsid w:val="00562015"/>
    <w:rsid w:val="00562729"/>
    <w:rsid w:val="00562944"/>
    <w:rsid w:val="005630CE"/>
    <w:rsid w:val="005632E0"/>
    <w:rsid w:val="005635DC"/>
    <w:rsid w:val="005638F4"/>
    <w:rsid w:val="00563AE9"/>
    <w:rsid w:val="00564350"/>
    <w:rsid w:val="005648E7"/>
    <w:rsid w:val="00564D30"/>
    <w:rsid w:val="005654C0"/>
    <w:rsid w:val="00565CC5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C3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76"/>
    <w:rsid w:val="005820FE"/>
    <w:rsid w:val="0058282F"/>
    <w:rsid w:val="00582DDB"/>
    <w:rsid w:val="00583CF9"/>
    <w:rsid w:val="005840A5"/>
    <w:rsid w:val="005844B6"/>
    <w:rsid w:val="00584508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D3A"/>
    <w:rsid w:val="00592E3B"/>
    <w:rsid w:val="0059334C"/>
    <w:rsid w:val="0059371A"/>
    <w:rsid w:val="005937C0"/>
    <w:rsid w:val="005937ED"/>
    <w:rsid w:val="00593A57"/>
    <w:rsid w:val="005941F5"/>
    <w:rsid w:val="00594653"/>
    <w:rsid w:val="005946CA"/>
    <w:rsid w:val="00594704"/>
    <w:rsid w:val="00594914"/>
    <w:rsid w:val="00594C3A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90"/>
    <w:rsid w:val="005A0BAA"/>
    <w:rsid w:val="005A0CB7"/>
    <w:rsid w:val="005A0D92"/>
    <w:rsid w:val="005A1437"/>
    <w:rsid w:val="005A1A93"/>
    <w:rsid w:val="005A2674"/>
    <w:rsid w:val="005A28F1"/>
    <w:rsid w:val="005A29EC"/>
    <w:rsid w:val="005A2C34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A9A"/>
    <w:rsid w:val="005A7B15"/>
    <w:rsid w:val="005B00E9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5F0F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D03FD"/>
    <w:rsid w:val="005D066F"/>
    <w:rsid w:val="005D0EF8"/>
    <w:rsid w:val="005D0F71"/>
    <w:rsid w:val="005D0FAD"/>
    <w:rsid w:val="005D1050"/>
    <w:rsid w:val="005D1409"/>
    <w:rsid w:val="005D1566"/>
    <w:rsid w:val="005D1A55"/>
    <w:rsid w:val="005D2623"/>
    <w:rsid w:val="005D2931"/>
    <w:rsid w:val="005D2E2B"/>
    <w:rsid w:val="005D30C7"/>
    <w:rsid w:val="005D35A5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324"/>
    <w:rsid w:val="005E2702"/>
    <w:rsid w:val="005E2F30"/>
    <w:rsid w:val="005E3154"/>
    <w:rsid w:val="005E377E"/>
    <w:rsid w:val="005E3934"/>
    <w:rsid w:val="005E497A"/>
    <w:rsid w:val="005E4A74"/>
    <w:rsid w:val="005E4C1E"/>
    <w:rsid w:val="005E4F90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E68"/>
    <w:rsid w:val="0060013C"/>
    <w:rsid w:val="00600249"/>
    <w:rsid w:val="00600685"/>
    <w:rsid w:val="00600698"/>
    <w:rsid w:val="00601015"/>
    <w:rsid w:val="00601898"/>
    <w:rsid w:val="00601A61"/>
    <w:rsid w:val="00601B5A"/>
    <w:rsid w:val="00601BBB"/>
    <w:rsid w:val="00601D37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00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5377"/>
    <w:rsid w:val="00615607"/>
    <w:rsid w:val="006156CC"/>
    <w:rsid w:val="00615799"/>
    <w:rsid w:val="00615D6B"/>
    <w:rsid w:val="00615D7C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B33"/>
    <w:rsid w:val="00641DF3"/>
    <w:rsid w:val="00642495"/>
    <w:rsid w:val="006426F2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5B"/>
    <w:rsid w:val="00653284"/>
    <w:rsid w:val="00653568"/>
    <w:rsid w:val="00653AA4"/>
    <w:rsid w:val="00653E32"/>
    <w:rsid w:val="006542BF"/>
    <w:rsid w:val="00654A8B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677"/>
    <w:rsid w:val="006626AF"/>
    <w:rsid w:val="006628A7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25C"/>
    <w:rsid w:val="00664424"/>
    <w:rsid w:val="00664481"/>
    <w:rsid w:val="006648B5"/>
    <w:rsid w:val="00664DC9"/>
    <w:rsid w:val="0066608E"/>
    <w:rsid w:val="00666276"/>
    <w:rsid w:val="006667BD"/>
    <w:rsid w:val="00666BC9"/>
    <w:rsid w:val="00666C58"/>
    <w:rsid w:val="00666D2B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188F"/>
    <w:rsid w:val="00671C38"/>
    <w:rsid w:val="0067258A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A9"/>
    <w:rsid w:val="006836CC"/>
    <w:rsid w:val="00683869"/>
    <w:rsid w:val="00683E40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6B4"/>
    <w:rsid w:val="006859A0"/>
    <w:rsid w:val="00685B00"/>
    <w:rsid w:val="00685B8F"/>
    <w:rsid w:val="00686708"/>
    <w:rsid w:val="006867CC"/>
    <w:rsid w:val="00686FCA"/>
    <w:rsid w:val="00687123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6A84"/>
    <w:rsid w:val="00697359"/>
    <w:rsid w:val="00697A3A"/>
    <w:rsid w:val="006A0094"/>
    <w:rsid w:val="006A00FB"/>
    <w:rsid w:val="006A0451"/>
    <w:rsid w:val="006A0563"/>
    <w:rsid w:val="006A14CC"/>
    <w:rsid w:val="006A1815"/>
    <w:rsid w:val="006A1B0E"/>
    <w:rsid w:val="006A1B37"/>
    <w:rsid w:val="006A2695"/>
    <w:rsid w:val="006A270E"/>
    <w:rsid w:val="006A27E1"/>
    <w:rsid w:val="006A2804"/>
    <w:rsid w:val="006A280B"/>
    <w:rsid w:val="006A28FD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6D"/>
    <w:rsid w:val="006B1916"/>
    <w:rsid w:val="006B1C94"/>
    <w:rsid w:val="006B2356"/>
    <w:rsid w:val="006B2A74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4C92"/>
    <w:rsid w:val="006B5EFE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18D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A00"/>
    <w:rsid w:val="006C4C46"/>
    <w:rsid w:val="006C4D89"/>
    <w:rsid w:val="006C4F56"/>
    <w:rsid w:val="006C4F6E"/>
    <w:rsid w:val="006C5797"/>
    <w:rsid w:val="006C5A2F"/>
    <w:rsid w:val="006C6421"/>
    <w:rsid w:val="006C67CB"/>
    <w:rsid w:val="006C7218"/>
    <w:rsid w:val="006C7650"/>
    <w:rsid w:val="006C7CE9"/>
    <w:rsid w:val="006D0297"/>
    <w:rsid w:val="006D03D2"/>
    <w:rsid w:val="006D03D7"/>
    <w:rsid w:val="006D058F"/>
    <w:rsid w:val="006D0C4B"/>
    <w:rsid w:val="006D0F72"/>
    <w:rsid w:val="006D1512"/>
    <w:rsid w:val="006D17AE"/>
    <w:rsid w:val="006D17CD"/>
    <w:rsid w:val="006D19DF"/>
    <w:rsid w:val="006D1C65"/>
    <w:rsid w:val="006D1DA0"/>
    <w:rsid w:val="006D1DEF"/>
    <w:rsid w:val="006D1EEA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11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3E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6CA"/>
    <w:rsid w:val="006E7928"/>
    <w:rsid w:val="006E7C42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93"/>
    <w:rsid w:val="00701C8E"/>
    <w:rsid w:val="0070243B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77"/>
    <w:rsid w:val="0070567E"/>
    <w:rsid w:val="0070585D"/>
    <w:rsid w:val="00705BD2"/>
    <w:rsid w:val="00705CA6"/>
    <w:rsid w:val="00705CF9"/>
    <w:rsid w:val="00705EFC"/>
    <w:rsid w:val="0070613B"/>
    <w:rsid w:val="00706252"/>
    <w:rsid w:val="0070627C"/>
    <w:rsid w:val="00706432"/>
    <w:rsid w:val="00706A17"/>
    <w:rsid w:val="00706FAA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8B1"/>
    <w:rsid w:val="007109B0"/>
    <w:rsid w:val="00710AA6"/>
    <w:rsid w:val="00710DB9"/>
    <w:rsid w:val="00710EC9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384"/>
    <w:rsid w:val="0072260F"/>
    <w:rsid w:val="00722660"/>
    <w:rsid w:val="007233DE"/>
    <w:rsid w:val="0072350D"/>
    <w:rsid w:val="007235F3"/>
    <w:rsid w:val="007238C9"/>
    <w:rsid w:val="00723937"/>
    <w:rsid w:val="00723DA7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5962"/>
    <w:rsid w:val="00726220"/>
    <w:rsid w:val="007265B0"/>
    <w:rsid w:val="00726A5E"/>
    <w:rsid w:val="007272AD"/>
    <w:rsid w:val="007277E8"/>
    <w:rsid w:val="00727932"/>
    <w:rsid w:val="00727C3E"/>
    <w:rsid w:val="00727E2E"/>
    <w:rsid w:val="00730207"/>
    <w:rsid w:val="00730280"/>
    <w:rsid w:val="007302C2"/>
    <w:rsid w:val="007308F3"/>
    <w:rsid w:val="00730B4D"/>
    <w:rsid w:val="00730C99"/>
    <w:rsid w:val="00731227"/>
    <w:rsid w:val="0073162B"/>
    <w:rsid w:val="007318F5"/>
    <w:rsid w:val="00731C35"/>
    <w:rsid w:val="00731DBF"/>
    <w:rsid w:val="00732268"/>
    <w:rsid w:val="007326CC"/>
    <w:rsid w:val="00732DE0"/>
    <w:rsid w:val="00732E9F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1BC1"/>
    <w:rsid w:val="00742C89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362"/>
    <w:rsid w:val="00745A77"/>
    <w:rsid w:val="00745DC4"/>
    <w:rsid w:val="007463FD"/>
    <w:rsid w:val="007464D0"/>
    <w:rsid w:val="00746A5E"/>
    <w:rsid w:val="00746AC8"/>
    <w:rsid w:val="00746D72"/>
    <w:rsid w:val="00747354"/>
    <w:rsid w:val="00747632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1A2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4F19"/>
    <w:rsid w:val="00765051"/>
    <w:rsid w:val="00765145"/>
    <w:rsid w:val="00765D71"/>
    <w:rsid w:val="00765E8D"/>
    <w:rsid w:val="00765F81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2A0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58A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E57"/>
    <w:rsid w:val="0079406C"/>
    <w:rsid w:val="0079420A"/>
    <w:rsid w:val="00794259"/>
    <w:rsid w:val="0079457E"/>
    <w:rsid w:val="00794714"/>
    <w:rsid w:val="007947AE"/>
    <w:rsid w:val="00794E18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FB6"/>
    <w:rsid w:val="007A03BA"/>
    <w:rsid w:val="007A03FF"/>
    <w:rsid w:val="007A046F"/>
    <w:rsid w:val="007A0E4E"/>
    <w:rsid w:val="007A120B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01C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41B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09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D0109"/>
    <w:rsid w:val="007D01AE"/>
    <w:rsid w:val="007D07F0"/>
    <w:rsid w:val="007D081F"/>
    <w:rsid w:val="007D0DCF"/>
    <w:rsid w:val="007D13BF"/>
    <w:rsid w:val="007D13C5"/>
    <w:rsid w:val="007D13F5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D7FBE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CFE"/>
    <w:rsid w:val="007E2D73"/>
    <w:rsid w:val="007E305B"/>
    <w:rsid w:val="007E31E3"/>
    <w:rsid w:val="007E32E8"/>
    <w:rsid w:val="007E347B"/>
    <w:rsid w:val="007E35F5"/>
    <w:rsid w:val="007E361F"/>
    <w:rsid w:val="007E38B7"/>
    <w:rsid w:val="007E3BA9"/>
    <w:rsid w:val="007E3C74"/>
    <w:rsid w:val="007E411D"/>
    <w:rsid w:val="007E437E"/>
    <w:rsid w:val="007E446A"/>
    <w:rsid w:val="007E4486"/>
    <w:rsid w:val="007E4687"/>
    <w:rsid w:val="007E47D0"/>
    <w:rsid w:val="007E4A65"/>
    <w:rsid w:val="007E4F20"/>
    <w:rsid w:val="007E5029"/>
    <w:rsid w:val="007E5560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DFF"/>
    <w:rsid w:val="007F1107"/>
    <w:rsid w:val="007F135A"/>
    <w:rsid w:val="007F1A72"/>
    <w:rsid w:val="007F1C60"/>
    <w:rsid w:val="007F23B0"/>
    <w:rsid w:val="007F2BA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341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8BB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FD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47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20B"/>
    <w:rsid w:val="00833396"/>
    <w:rsid w:val="008334F5"/>
    <w:rsid w:val="008336B4"/>
    <w:rsid w:val="00833B54"/>
    <w:rsid w:val="00833E5C"/>
    <w:rsid w:val="00834312"/>
    <w:rsid w:val="00834359"/>
    <w:rsid w:val="00834556"/>
    <w:rsid w:val="00834592"/>
    <w:rsid w:val="00834610"/>
    <w:rsid w:val="00834911"/>
    <w:rsid w:val="008349E8"/>
    <w:rsid w:val="00834C2B"/>
    <w:rsid w:val="00835007"/>
    <w:rsid w:val="008353B1"/>
    <w:rsid w:val="00835865"/>
    <w:rsid w:val="0083672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234"/>
    <w:rsid w:val="00844579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1D"/>
    <w:rsid w:val="00847471"/>
    <w:rsid w:val="008474C7"/>
    <w:rsid w:val="0084770C"/>
    <w:rsid w:val="00847836"/>
    <w:rsid w:val="008478E2"/>
    <w:rsid w:val="00847BDF"/>
    <w:rsid w:val="00847EA7"/>
    <w:rsid w:val="00847FFB"/>
    <w:rsid w:val="008501C9"/>
    <w:rsid w:val="00850982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12"/>
    <w:rsid w:val="00855851"/>
    <w:rsid w:val="008559AE"/>
    <w:rsid w:val="00855BEB"/>
    <w:rsid w:val="0085609F"/>
    <w:rsid w:val="0085638B"/>
    <w:rsid w:val="0085643B"/>
    <w:rsid w:val="008564FF"/>
    <w:rsid w:val="0085663D"/>
    <w:rsid w:val="0085664E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55C"/>
    <w:rsid w:val="00866595"/>
    <w:rsid w:val="008666DD"/>
    <w:rsid w:val="00866766"/>
    <w:rsid w:val="00866DAC"/>
    <w:rsid w:val="00867A25"/>
    <w:rsid w:val="00867A77"/>
    <w:rsid w:val="0087010C"/>
    <w:rsid w:val="008705BE"/>
    <w:rsid w:val="0087099E"/>
    <w:rsid w:val="00870B9B"/>
    <w:rsid w:val="00870DA6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4363"/>
    <w:rsid w:val="008743F5"/>
    <w:rsid w:val="00874729"/>
    <w:rsid w:val="00874CB4"/>
    <w:rsid w:val="00875013"/>
    <w:rsid w:val="008753BF"/>
    <w:rsid w:val="00875FA5"/>
    <w:rsid w:val="0087647B"/>
    <w:rsid w:val="0087672C"/>
    <w:rsid w:val="00876984"/>
    <w:rsid w:val="00876B75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8F"/>
    <w:rsid w:val="00882FDC"/>
    <w:rsid w:val="0088322F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6D1"/>
    <w:rsid w:val="00895713"/>
    <w:rsid w:val="00895D22"/>
    <w:rsid w:val="0089621A"/>
    <w:rsid w:val="00896465"/>
    <w:rsid w:val="0089648D"/>
    <w:rsid w:val="00896AF4"/>
    <w:rsid w:val="00896CA1"/>
    <w:rsid w:val="00896E11"/>
    <w:rsid w:val="00897246"/>
    <w:rsid w:val="00897262"/>
    <w:rsid w:val="00897795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070"/>
    <w:rsid w:val="008A54FA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17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F"/>
    <w:rsid w:val="008B4BCB"/>
    <w:rsid w:val="008B5468"/>
    <w:rsid w:val="008B598B"/>
    <w:rsid w:val="008B5DFE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1E2"/>
    <w:rsid w:val="008D6387"/>
    <w:rsid w:val="008D6CCF"/>
    <w:rsid w:val="008D70C3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72"/>
    <w:rsid w:val="008E2273"/>
    <w:rsid w:val="008E2C30"/>
    <w:rsid w:val="008E2D89"/>
    <w:rsid w:val="008E31A0"/>
    <w:rsid w:val="008E3C1A"/>
    <w:rsid w:val="008E3E74"/>
    <w:rsid w:val="008E418A"/>
    <w:rsid w:val="008E432F"/>
    <w:rsid w:val="008E4361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5D5"/>
    <w:rsid w:val="008F26C0"/>
    <w:rsid w:val="008F2DC8"/>
    <w:rsid w:val="008F3AB7"/>
    <w:rsid w:val="008F3B02"/>
    <w:rsid w:val="008F3F48"/>
    <w:rsid w:val="008F4241"/>
    <w:rsid w:val="008F48E0"/>
    <w:rsid w:val="008F5C69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685"/>
    <w:rsid w:val="009059F4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6274"/>
    <w:rsid w:val="00916B48"/>
    <w:rsid w:val="00916EDD"/>
    <w:rsid w:val="00916F3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61A6"/>
    <w:rsid w:val="00926266"/>
    <w:rsid w:val="00926538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BE9"/>
    <w:rsid w:val="00930C1E"/>
    <w:rsid w:val="00930EB7"/>
    <w:rsid w:val="00930F5B"/>
    <w:rsid w:val="00931015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74"/>
    <w:rsid w:val="00934DC3"/>
    <w:rsid w:val="009350C9"/>
    <w:rsid w:val="009351E4"/>
    <w:rsid w:val="009353C3"/>
    <w:rsid w:val="009353D1"/>
    <w:rsid w:val="009358CF"/>
    <w:rsid w:val="00935BFF"/>
    <w:rsid w:val="00935C54"/>
    <w:rsid w:val="00935C7F"/>
    <w:rsid w:val="00935D1B"/>
    <w:rsid w:val="00935F04"/>
    <w:rsid w:val="00935FF1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172A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D"/>
    <w:rsid w:val="0096260F"/>
    <w:rsid w:val="0096330D"/>
    <w:rsid w:val="00963523"/>
    <w:rsid w:val="00963808"/>
    <w:rsid w:val="00963A76"/>
    <w:rsid w:val="009640EC"/>
    <w:rsid w:val="00964526"/>
    <w:rsid w:val="0096466F"/>
    <w:rsid w:val="00964B09"/>
    <w:rsid w:val="00964F0F"/>
    <w:rsid w:val="009651FE"/>
    <w:rsid w:val="009654B8"/>
    <w:rsid w:val="00965738"/>
    <w:rsid w:val="009659D7"/>
    <w:rsid w:val="00965A5C"/>
    <w:rsid w:val="00965B17"/>
    <w:rsid w:val="00965C1B"/>
    <w:rsid w:val="00965E7C"/>
    <w:rsid w:val="00965EE7"/>
    <w:rsid w:val="009660DB"/>
    <w:rsid w:val="00966192"/>
    <w:rsid w:val="0096673C"/>
    <w:rsid w:val="00966CC9"/>
    <w:rsid w:val="00967476"/>
    <w:rsid w:val="009675C2"/>
    <w:rsid w:val="00967B7B"/>
    <w:rsid w:val="00967D7E"/>
    <w:rsid w:val="00970286"/>
    <w:rsid w:val="0097031E"/>
    <w:rsid w:val="009703FF"/>
    <w:rsid w:val="009704F5"/>
    <w:rsid w:val="0097058F"/>
    <w:rsid w:val="00970BB9"/>
    <w:rsid w:val="009716F7"/>
    <w:rsid w:val="009717A4"/>
    <w:rsid w:val="00971A94"/>
    <w:rsid w:val="00971DE4"/>
    <w:rsid w:val="0097260E"/>
    <w:rsid w:val="00972995"/>
    <w:rsid w:val="00972B3E"/>
    <w:rsid w:val="00972B5A"/>
    <w:rsid w:val="00972B63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4EC"/>
    <w:rsid w:val="009756C1"/>
    <w:rsid w:val="009756C4"/>
    <w:rsid w:val="00975A19"/>
    <w:rsid w:val="00976814"/>
    <w:rsid w:val="00976B30"/>
    <w:rsid w:val="00976B6E"/>
    <w:rsid w:val="009778DF"/>
    <w:rsid w:val="00977E22"/>
    <w:rsid w:val="00977F07"/>
    <w:rsid w:val="009801AA"/>
    <w:rsid w:val="00980243"/>
    <w:rsid w:val="00980375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51F"/>
    <w:rsid w:val="009908D6"/>
    <w:rsid w:val="0099096A"/>
    <w:rsid w:val="00990B53"/>
    <w:rsid w:val="00990DC0"/>
    <w:rsid w:val="00990F85"/>
    <w:rsid w:val="009915DD"/>
    <w:rsid w:val="009917DC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D6"/>
    <w:rsid w:val="009B3E2F"/>
    <w:rsid w:val="009B3E86"/>
    <w:rsid w:val="009B4212"/>
    <w:rsid w:val="009B4213"/>
    <w:rsid w:val="009B42D6"/>
    <w:rsid w:val="009B4643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D4"/>
    <w:rsid w:val="009B5C81"/>
    <w:rsid w:val="009B6341"/>
    <w:rsid w:val="009B65F6"/>
    <w:rsid w:val="009B6DB6"/>
    <w:rsid w:val="009B70B2"/>
    <w:rsid w:val="009B758B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48"/>
    <w:rsid w:val="009C4C71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91A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28"/>
    <w:rsid w:val="009D0F98"/>
    <w:rsid w:val="009D0FB6"/>
    <w:rsid w:val="009D16A3"/>
    <w:rsid w:val="009D170B"/>
    <w:rsid w:val="009D182E"/>
    <w:rsid w:val="009D193C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B4C"/>
    <w:rsid w:val="009D3CB8"/>
    <w:rsid w:val="009D437C"/>
    <w:rsid w:val="009D4694"/>
    <w:rsid w:val="009D5A0D"/>
    <w:rsid w:val="009D60E5"/>
    <w:rsid w:val="009D68C8"/>
    <w:rsid w:val="009D6ED2"/>
    <w:rsid w:val="009D70DB"/>
    <w:rsid w:val="009D7190"/>
    <w:rsid w:val="009D72D0"/>
    <w:rsid w:val="009D7974"/>
    <w:rsid w:val="009D7A07"/>
    <w:rsid w:val="009D7A3D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861"/>
    <w:rsid w:val="009E4F0F"/>
    <w:rsid w:val="009E5D24"/>
    <w:rsid w:val="009E5E64"/>
    <w:rsid w:val="009E5F00"/>
    <w:rsid w:val="009E60BF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50D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AE3"/>
    <w:rsid w:val="00A23CB1"/>
    <w:rsid w:val="00A24897"/>
    <w:rsid w:val="00A24BD5"/>
    <w:rsid w:val="00A24C4E"/>
    <w:rsid w:val="00A24FEB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885"/>
    <w:rsid w:val="00A41C29"/>
    <w:rsid w:val="00A42271"/>
    <w:rsid w:val="00A4230F"/>
    <w:rsid w:val="00A42948"/>
    <w:rsid w:val="00A4299A"/>
    <w:rsid w:val="00A42A87"/>
    <w:rsid w:val="00A42D1F"/>
    <w:rsid w:val="00A42E86"/>
    <w:rsid w:val="00A42FB8"/>
    <w:rsid w:val="00A43A1F"/>
    <w:rsid w:val="00A43ADA"/>
    <w:rsid w:val="00A43D6B"/>
    <w:rsid w:val="00A43E9E"/>
    <w:rsid w:val="00A43F7E"/>
    <w:rsid w:val="00A44536"/>
    <w:rsid w:val="00A44AA2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407"/>
    <w:rsid w:val="00A4766A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5B9"/>
    <w:rsid w:val="00A577D7"/>
    <w:rsid w:val="00A57F5A"/>
    <w:rsid w:val="00A60780"/>
    <w:rsid w:val="00A60BDD"/>
    <w:rsid w:val="00A60E8C"/>
    <w:rsid w:val="00A61019"/>
    <w:rsid w:val="00A612F7"/>
    <w:rsid w:val="00A61497"/>
    <w:rsid w:val="00A6152D"/>
    <w:rsid w:val="00A618D4"/>
    <w:rsid w:val="00A61DEF"/>
    <w:rsid w:val="00A61FFF"/>
    <w:rsid w:val="00A631A6"/>
    <w:rsid w:val="00A6331D"/>
    <w:rsid w:val="00A638B9"/>
    <w:rsid w:val="00A6392B"/>
    <w:rsid w:val="00A63B38"/>
    <w:rsid w:val="00A63E4E"/>
    <w:rsid w:val="00A644EA"/>
    <w:rsid w:val="00A644FD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E89"/>
    <w:rsid w:val="00A71F3C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1E4D"/>
    <w:rsid w:val="00A821FD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52DB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377"/>
    <w:rsid w:val="00A87748"/>
    <w:rsid w:val="00A87E43"/>
    <w:rsid w:val="00A87FBE"/>
    <w:rsid w:val="00A90045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A8"/>
    <w:rsid w:val="00A952A8"/>
    <w:rsid w:val="00A954BA"/>
    <w:rsid w:val="00A959EE"/>
    <w:rsid w:val="00A95D46"/>
    <w:rsid w:val="00A95DE7"/>
    <w:rsid w:val="00A95E75"/>
    <w:rsid w:val="00A9614D"/>
    <w:rsid w:val="00A96859"/>
    <w:rsid w:val="00A96E82"/>
    <w:rsid w:val="00A96F53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119"/>
    <w:rsid w:val="00AA1A60"/>
    <w:rsid w:val="00AA1C99"/>
    <w:rsid w:val="00AA1D8A"/>
    <w:rsid w:val="00AA213A"/>
    <w:rsid w:val="00AA24DD"/>
    <w:rsid w:val="00AA284E"/>
    <w:rsid w:val="00AA2ABA"/>
    <w:rsid w:val="00AA3699"/>
    <w:rsid w:val="00AA36AD"/>
    <w:rsid w:val="00AA3A06"/>
    <w:rsid w:val="00AA43EE"/>
    <w:rsid w:val="00AA4FE4"/>
    <w:rsid w:val="00AA5263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AC3"/>
    <w:rsid w:val="00AC006C"/>
    <w:rsid w:val="00AC0288"/>
    <w:rsid w:val="00AC04B9"/>
    <w:rsid w:val="00AC05B5"/>
    <w:rsid w:val="00AC06F0"/>
    <w:rsid w:val="00AC09E6"/>
    <w:rsid w:val="00AC0D1B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4572"/>
    <w:rsid w:val="00AC5038"/>
    <w:rsid w:val="00AC54F3"/>
    <w:rsid w:val="00AC5673"/>
    <w:rsid w:val="00AC5AEE"/>
    <w:rsid w:val="00AC5BB1"/>
    <w:rsid w:val="00AC5BF5"/>
    <w:rsid w:val="00AC63C5"/>
    <w:rsid w:val="00AC645C"/>
    <w:rsid w:val="00AC6A29"/>
    <w:rsid w:val="00AC6B07"/>
    <w:rsid w:val="00AC6CF3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CD"/>
    <w:rsid w:val="00AD403F"/>
    <w:rsid w:val="00AD40E3"/>
    <w:rsid w:val="00AD47A7"/>
    <w:rsid w:val="00AD4D24"/>
    <w:rsid w:val="00AD4D8E"/>
    <w:rsid w:val="00AD4FF6"/>
    <w:rsid w:val="00AD5159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6A7"/>
    <w:rsid w:val="00AD7967"/>
    <w:rsid w:val="00AE0322"/>
    <w:rsid w:val="00AE0428"/>
    <w:rsid w:val="00AE08DF"/>
    <w:rsid w:val="00AE091B"/>
    <w:rsid w:val="00AE0BB8"/>
    <w:rsid w:val="00AE0D30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F7D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7D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126"/>
    <w:rsid w:val="00B013FB"/>
    <w:rsid w:val="00B01476"/>
    <w:rsid w:val="00B01506"/>
    <w:rsid w:val="00B016FF"/>
    <w:rsid w:val="00B02437"/>
    <w:rsid w:val="00B02705"/>
    <w:rsid w:val="00B027FC"/>
    <w:rsid w:val="00B03894"/>
    <w:rsid w:val="00B03A0E"/>
    <w:rsid w:val="00B03D8A"/>
    <w:rsid w:val="00B03DB1"/>
    <w:rsid w:val="00B048DB"/>
    <w:rsid w:val="00B04CF1"/>
    <w:rsid w:val="00B04DC2"/>
    <w:rsid w:val="00B04FE3"/>
    <w:rsid w:val="00B0511F"/>
    <w:rsid w:val="00B0518B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91A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21"/>
    <w:rsid w:val="00B17540"/>
    <w:rsid w:val="00B1774D"/>
    <w:rsid w:val="00B177BD"/>
    <w:rsid w:val="00B179F9"/>
    <w:rsid w:val="00B17D53"/>
    <w:rsid w:val="00B20263"/>
    <w:rsid w:val="00B20424"/>
    <w:rsid w:val="00B206DA"/>
    <w:rsid w:val="00B20D54"/>
    <w:rsid w:val="00B20F50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2F4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65E"/>
    <w:rsid w:val="00B259A4"/>
    <w:rsid w:val="00B25F54"/>
    <w:rsid w:val="00B261AB"/>
    <w:rsid w:val="00B261BB"/>
    <w:rsid w:val="00B26595"/>
    <w:rsid w:val="00B265B0"/>
    <w:rsid w:val="00B26872"/>
    <w:rsid w:val="00B26BC9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83"/>
    <w:rsid w:val="00B32C1A"/>
    <w:rsid w:val="00B32D30"/>
    <w:rsid w:val="00B3338A"/>
    <w:rsid w:val="00B3347E"/>
    <w:rsid w:val="00B339CE"/>
    <w:rsid w:val="00B33D27"/>
    <w:rsid w:val="00B342C5"/>
    <w:rsid w:val="00B34B59"/>
    <w:rsid w:val="00B34C90"/>
    <w:rsid w:val="00B34FF1"/>
    <w:rsid w:val="00B350D6"/>
    <w:rsid w:val="00B35578"/>
    <w:rsid w:val="00B35665"/>
    <w:rsid w:val="00B36387"/>
    <w:rsid w:val="00B36414"/>
    <w:rsid w:val="00B36666"/>
    <w:rsid w:val="00B36AD2"/>
    <w:rsid w:val="00B37575"/>
    <w:rsid w:val="00B375A6"/>
    <w:rsid w:val="00B376B4"/>
    <w:rsid w:val="00B379E2"/>
    <w:rsid w:val="00B40280"/>
    <w:rsid w:val="00B402D7"/>
    <w:rsid w:val="00B408AE"/>
    <w:rsid w:val="00B40B4F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60A5"/>
    <w:rsid w:val="00B46110"/>
    <w:rsid w:val="00B46F3A"/>
    <w:rsid w:val="00B470C6"/>
    <w:rsid w:val="00B47227"/>
    <w:rsid w:val="00B4757B"/>
    <w:rsid w:val="00B47636"/>
    <w:rsid w:val="00B477F8"/>
    <w:rsid w:val="00B478CB"/>
    <w:rsid w:val="00B479C1"/>
    <w:rsid w:val="00B47C6F"/>
    <w:rsid w:val="00B50225"/>
    <w:rsid w:val="00B505C1"/>
    <w:rsid w:val="00B50917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8DA"/>
    <w:rsid w:val="00B539FE"/>
    <w:rsid w:val="00B53DE5"/>
    <w:rsid w:val="00B54044"/>
    <w:rsid w:val="00B540B1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7A2"/>
    <w:rsid w:val="00B61DCA"/>
    <w:rsid w:val="00B62027"/>
    <w:rsid w:val="00B62730"/>
    <w:rsid w:val="00B62817"/>
    <w:rsid w:val="00B62A65"/>
    <w:rsid w:val="00B6339F"/>
    <w:rsid w:val="00B634AD"/>
    <w:rsid w:val="00B635D5"/>
    <w:rsid w:val="00B63928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67ED5"/>
    <w:rsid w:val="00B70329"/>
    <w:rsid w:val="00B7047E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E1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80196"/>
    <w:rsid w:val="00B80392"/>
    <w:rsid w:val="00B8058C"/>
    <w:rsid w:val="00B8071F"/>
    <w:rsid w:val="00B81239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A2C"/>
    <w:rsid w:val="00B83736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4AB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6ED"/>
    <w:rsid w:val="00B87E2B"/>
    <w:rsid w:val="00B87F69"/>
    <w:rsid w:val="00B903CF"/>
    <w:rsid w:val="00B9051B"/>
    <w:rsid w:val="00B90525"/>
    <w:rsid w:val="00B90A9C"/>
    <w:rsid w:val="00B91785"/>
    <w:rsid w:val="00B918FF"/>
    <w:rsid w:val="00B9193B"/>
    <w:rsid w:val="00B91A7E"/>
    <w:rsid w:val="00B91D52"/>
    <w:rsid w:val="00B92342"/>
    <w:rsid w:val="00B924E8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18BB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470"/>
    <w:rsid w:val="00BB0AEE"/>
    <w:rsid w:val="00BB0F4F"/>
    <w:rsid w:val="00BB10A9"/>
    <w:rsid w:val="00BB2059"/>
    <w:rsid w:val="00BB293C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14B"/>
    <w:rsid w:val="00BC1453"/>
    <w:rsid w:val="00BC1C19"/>
    <w:rsid w:val="00BC1D0B"/>
    <w:rsid w:val="00BC21C0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9A9"/>
    <w:rsid w:val="00BC3B4B"/>
    <w:rsid w:val="00BC3D41"/>
    <w:rsid w:val="00BC3F40"/>
    <w:rsid w:val="00BC438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D46"/>
    <w:rsid w:val="00BD43E0"/>
    <w:rsid w:val="00BD4936"/>
    <w:rsid w:val="00BD4A82"/>
    <w:rsid w:val="00BD4ADB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22F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41F0"/>
    <w:rsid w:val="00BE449B"/>
    <w:rsid w:val="00BE48F9"/>
    <w:rsid w:val="00BE4D10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15BB"/>
    <w:rsid w:val="00BF1753"/>
    <w:rsid w:val="00BF177D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D28"/>
    <w:rsid w:val="00BF5EC0"/>
    <w:rsid w:val="00BF5F4A"/>
    <w:rsid w:val="00BF5FF6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7E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AC7"/>
    <w:rsid w:val="00C16B4D"/>
    <w:rsid w:val="00C16E9E"/>
    <w:rsid w:val="00C170A5"/>
    <w:rsid w:val="00C1751B"/>
    <w:rsid w:val="00C17D24"/>
    <w:rsid w:val="00C17FDF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8B7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E3A"/>
    <w:rsid w:val="00C35279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952"/>
    <w:rsid w:val="00C419F4"/>
    <w:rsid w:val="00C4221D"/>
    <w:rsid w:val="00C42F2B"/>
    <w:rsid w:val="00C43168"/>
    <w:rsid w:val="00C432E7"/>
    <w:rsid w:val="00C432F8"/>
    <w:rsid w:val="00C4391F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4841"/>
    <w:rsid w:val="00C5491E"/>
    <w:rsid w:val="00C54965"/>
    <w:rsid w:val="00C550F5"/>
    <w:rsid w:val="00C551B5"/>
    <w:rsid w:val="00C551C8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DBA"/>
    <w:rsid w:val="00C61173"/>
    <w:rsid w:val="00C615A4"/>
    <w:rsid w:val="00C61646"/>
    <w:rsid w:val="00C61D1D"/>
    <w:rsid w:val="00C61DFE"/>
    <w:rsid w:val="00C624FB"/>
    <w:rsid w:val="00C625A4"/>
    <w:rsid w:val="00C636A3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61D"/>
    <w:rsid w:val="00C70CAC"/>
    <w:rsid w:val="00C70DC7"/>
    <w:rsid w:val="00C716A9"/>
    <w:rsid w:val="00C71711"/>
    <w:rsid w:val="00C717C8"/>
    <w:rsid w:val="00C71901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64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68D"/>
    <w:rsid w:val="00C827F6"/>
    <w:rsid w:val="00C827FD"/>
    <w:rsid w:val="00C8291B"/>
    <w:rsid w:val="00C829AB"/>
    <w:rsid w:val="00C82FF1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45C"/>
    <w:rsid w:val="00C856F1"/>
    <w:rsid w:val="00C85791"/>
    <w:rsid w:val="00C85A09"/>
    <w:rsid w:val="00C86579"/>
    <w:rsid w:val="00C86741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387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425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E9B"/>
    <w:rsid w:val="00CA34B6"/>
    <w:rsid w:val="00CA34CF"/>
    <w:rsid w:val="00CA3550"/>
    <w:rsid w:val="00CA42D7"/>
    <w:rsid w:val="00CA4422"/>
    <w:rsid w:val="00CA4451"/>
    <w:rsid w:val="00CA46C7"/>
    <w:rsid w:val="00CA46CA"/>
    <w:rsid w:val="00CA4721"/>
    <w:rsid w:val="00CA4974"/>
    <w:rsid w:val="00CA4CF3"/>
    <w:rsid w:val="00CA4E8D"/>
    <w:rsid w:val="00CA56D6"/>
    <w:rsid w:val="00CA5F09"/>
    <w:rsid w:val="00CA62D2"/>
    <w:rsid w:val="00CA6B1C"/>
    <w:rsid w:val="00CA7209"/>
    <w:rsid w:val="00CA74BA"/>
    <w:rsid w:val="00CA75E7"/>
    <w:rsid w:val="00CA79BB"/>
    <w:rsid w:val="00CA7AE4"/>
    <w:rsid w:val="00CA7E4D"/>
    <w:rsid w:val="00CB006A"/>
    <w:rsid w:val="00CB0F41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C4E"/>
    <w:rsid w:val="00CD2DC6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233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E0289"/>
    <w:rsid w:val="00CE02AF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1E07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7EF"/>
    <w:rsid w:val="00CE6810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2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AD"/>
    <w:rsid w:val="00CF25EC"/>
    <w:rsid w:val="00CF2694"/>
    <w:rsid w:val="00CF291C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5B14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2FB"/>
    <w:rsid w:val="00D066C7"/>
    <w:rsid w:val="00D06AF5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A9"/>
    <w:rsid w:val="00D11BE7"/>
    <w:rsid w:val="00D120B1"/>
    <w:rsid w:val="00D120EA"/>
    <w:rsid w:val="00D127EC"/>
    <w:rsid w:val="00D127F4"/>
    <w:rsid w:val="00D12875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08"/>
    <w:rsid w:val="00D16072"/>
    <w:rsid w:val="00D1683C"/>
    <w:rsid w:val="00D168B0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2000B"/>
    <w:rsid w:val="00D20779"/>
    <w:rsid w:val="00D20927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70"/>
    <w:rsid w:val="00D23AA3"/>
    <w:rsid w:val="00D23DB5"/>
    <w:rsid w:val="00D23E67"/>
    <w:rsid w:val="00D24270"/>
    <w:rsid w:val="00D2454A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63D"/>
    <w:rsid w:val="00D368CA"/>
    <w:rsid w:val="00D36CD5"/>
    <w:rsid w:val="00D377C3"/>
    <w:rsid w:val="00D37B17"/>
    <w:rsid w:val="00D4015D"/>
    <w:rsid w:val="00D402D1"/>
    <w:rsid w:val="00D40381"/>
    <w:rsid w:val="00D403BF"/>
    <w:rsid w:val="00D4063E"/>
    <w:rsid w:val="00D406AD"/>
    <w:rsid w:val="00D4181A"/>
    <w:rsid w:val="00D41E75"/>
    <w:rsid w:val="00D4248B"/>
    <w:rsid w:val="00D4278A"/>
    <w:rsid w:val="00D42C9B"/>
    <w:rsid w:val="00D4318E"/>
    <w:rsid w:val="00D43654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789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6033"/>
    <w:rsid w:val="00D564CA"/>
    <w:rsid w:val="00D56580"/>
    <w:rsid w:val="00D567CD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C65"/>
    <w:rsid w:val="00D624D4"/>
    <w:rsid w:val="00D62D97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F3A"/>
    <w:rsid w:val="00D65FF0"/>
    <w:rsid w:val="00D6616F"/>
    <w:rsid w:val="00D66285"/>
    <w:rsid w:val="00D66820"/>
    <w:rsid w:val="00D67307"/>
    <w:rsid w:val="00D7001C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FDB"/>
    <w:rsid w:val="00D73498"/>
    <w:rsid w:val="00D736B1"/>
    <w:rsid w:val="00D73AA2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CC"/>
    <w:rsid w:val="00D80C31"/>
    <w:rsid w:val="00D80E4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8DA"/>
    <w:rsid w:val="00D84D57"/>
    <w:rsid w:val="00D85060"/>
    <w:rsid w:val="00D851AB"/>
    <w:rsid w:val="00D85514"/>
    <w:rsid w:val="00D85C12"/>
    <w:rsid w:val="00D85C82"/>
    <w:rsid w:val="00D860D0"/>
    <w:rsid w:val="00D865C5"/>
    <w:rsid w:val="00D86949"/>
    <w:rsid w:val="00D86AAC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03C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62E"/>
    <w:rsid w:val="00DB2BFB"/>
    <w:rsid w:val="00DB3070"/>
    <w:rsid w:val="00DB3258"/>
    <w:rsid w:val="00DB3839"/>
    <w:rsid w:val="00DB3FD7"/>
    <w:rsid w:val="00DB40B7"/>
    <w:rsid w:val="00DB4439"/>
    <w:rsid w:val="00DB4495"/>
    <w:rsid w:val="00DB49B6"/>
    <w:rsid w:val="00DB4DB5"/>
    <w:rsid w:val="00DB5030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3E6"/>
    <w:rsid w:val="00DD0527"/>
    <w:rsid w:val="00DD0572"/>
    <w:rsid w:val="00DD06C4"/>
    <w:rsid w:val="00DD08D1"/>
    <w:rsid w:val="00DD0B98"/>
    <w:rsid w:val="00DD0DC4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A6"/>
    <w:rsid w:val="00DD39FC"/>
    <w:rsid w:val="00DD3B69"/>
    <w:rsid w:val="00DD44FD"/>
    <w:rsid w:val="00DD45A9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DAB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412"/>
    <w:rsid w:val="00DE2B79"/>
    <w:rsid w:val="00DE2C5A"/>
    <w:rsid w:val="00DE2EDC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29E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3F3"/>
    <w:rsid w:val="00E104E2"/>
    <w:rsid w:val="00E10894"/>
    <w:rsid w:val="00E10902"/>
    <w:rsid w:val="00E10F1C"/>
    <w:rsid w:val="00E112DB"/>
    <w:rsid w:val="00E11CF8"/>
    <w:rsid w:val="00E127CE"/>
    <w:rsid w:val="00E128D7"/>
    <w:rsid w:val="00E12D63"/>
    <w:rsid w:val="00E12DB0"/>
    <w:rsid w:val="00E13AA4"/>
    <w:rsid w:val="00E13DCE"/>
    <w:rsid w:val="00E13E91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9BB"/>
    <w:rsid w:val="00E16BE8"/>
    <w:rsid w:val="00E16C20"/>
    <w:rsid w:val="00E17254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5674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27C46"/>
    <w:rsid w:val="00E304B2"/>
    <w:rsid w:val="00E3055E"/>
    <w:rsid w:val="00E30B09"/>
    <w:rsid w:val="00E30CD3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BE"/>
    <w:rsid w:val="00E32999"/>
    <w:rsid w:val="00E329B4"/>
    <w:rsid w:val="00E32A85"/>
    <w:rsid w:val="00E32E6A"/>
    <w:rsid w:val="00E3348C"/>
    <w:rsid w:val="00E334AB"/>
    <w:rsid w:val="00E33634"/>
    <w:rsid w:val="00E337CB"/>
    <w:rsid w:val="00E33B70"/>
    <w:rsid w:val="00E344A2"/>
    <w:rsid w:val="00E34800"/>
    <w:rsid w:val="00E34D91"/>
    <w:rsid w:val="00E34FB1"/>
    <w:rsid w:val="00E35453"/>
    <w:rsid w:val="00E35648"/>
    <w:rsid w:val="00E356F6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00E"/>
    <w:rsid w:val="00E404DD"/>
    <w:rsid w:val="00E40797"/>
    <w:rsid w:val="00E409C0"/>
    <w:rsid w:val="00E40CF7"/>
    <w:rsid w:val="00E412E4"/>
    <w:rsid w:val="00E4139E"/>
    <w:rsid w:val="00E4158C"/>
    <w:rsid w:val="00E4169B"/>
    <w:rsid w:val="00E41871"/>
    <w:rsid w:val="00E418AE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6F30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2C3"/>
    <w:rsid w:val="00E53442"/>
    <w:rsid w:val="00E53693"/>
    <w:rsid w:val="00E53B19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5EDA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36B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405"/>
    <w:rsid w:val="00E6596C"/>
    <w:rsid w:val="00E65BFC"/>
    <w:rsid w:val="00E65EC2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ABD"/>
    <w:rsid w:val="00E70AF7"/>
    <w:rsid w:val="00E70F7A"/>
    <w:rsid w:val="00E710E2"/>
    <w:rsid w:val="00E71184"/>
    <w:rsid w:val="00E71376"/>
    <w:rsid w:val="00E71806"/>
    <w:rsid w:val="00E71D1C"/>
    <w:rsid w:val="00E71D5A"/>
    <w:rsid w:val="00E72180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199"/>
    <w:rsid w:val="00E81353"/>
    <w:rsid w:val="00E81431"/>
    <w:rsid w:val="00E81838"/>
    <w:rsid w:val="00E819CC"/>
    <w:rsid w:val="00E819D0"/>
    <w:rsid w:val="00E81BB7"/>
    <w:rsid w:val="00E8227C"/>
    <w:rsid w:val="00E824AA"/>
    <w:rsid w:val="00E82994"/>
    <w:rsid w:val="00E82E74"/>
    <w:rsid w:val="00E8344E"/>
    <w:rsid w:val="00E836E3"/>
    <w:rsid w:val="00E838A8"/>
    <w:rsid w:val="00E83C0D"/>
    <w:rsid w:val="00E83D91"/>
    <w:rsid w:val="00E8446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C35"/>
    <w:rsid w:val="00E86D87"/>
    <w:rsid w:val="00E8725D"/>
    <w:rsid w:val="00E872DD"/>
    <w:rsid w:val="00E87586"/>
    <w:rsid w:val="00E87797"/>
    <w:rsid w:val="00E87880"/>
    <w:rsid w:val="00E87A45"/>
    <w:rsid w:val="00E87A6C"/>
    <w:rsid w:val="00E87F86"/>
    <w:rsid w:val="00E87FDC"/>
    <w:rsid w:val="00E9000B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D8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89B"/>
    <w:rsid w:val="00E95B67"/>
    <w:rsid w:val="00E95FE4"/>
    <w:rsid w:val="00E9601A"/>
    <w:rsid w:val="00E9602C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2D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A3A"/>
    <w:rsid w:val="00EA5F96"/>
    <w:rsid w:val="00EA6353"/>
    <w:rsid w:val="00EA644E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2FB"/>
    <w:rsid w:val="00EC24C9"/>
    <w:rsid w:val="00EC2624"/>
    <w:rsid w:val="00EC2A12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E73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729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143"/>
    <w:rsid w:val="00EE742B"/>
    <w:rsid w:val="00EE7510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5CB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3162"/>
    <w:rsid w:val="00F031AB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6D4"/>
    <w:rsid w:val="00F13B5B"/>
    <w:rsid w:val="00F13E03"/>
    <w:rsid w:val="00F13E85"/>
    <w:rsid w:val="00F13F75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57D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8AD"/>
    <w:rsid w:val="00F22951"/>
    <w:rsid w:val="00F2327A"/>
    <w:rsid w:val="00F2335E"/>
    <w:rsid w:val="00F239CD"/>
    <w:rsid w:val="00F23A6F"/>
    <w:rsid w:val="00F24111"/>
    <w:rsid w:val="00F24239"/>
    <w:rsid w:val="00F24CD0"/>
    <w:rsid w:val="00F24D3E"/>
    <w:rsid w:val="00F24EAF"/>
    <w:rsid w:val="00F25085"/>
    <w:rsid w:val="00F25A81"/>
    <w:rsid w:val="00F264B0"/>
    <w:rsid w:val="00F2662B"/>
    <w:rsid w:val="00F26B7C"/>
    <w:rsid w:val="00F270E7"/>
    <w:rsid w:val="00F27175"/>
    <w:rsid w:val="00F27207"/>
    <w:rsid w:val="00F2798C"/>
    <w:rsid w:val="00F27BDB"/>
    <w:rsid w:val="00F27FF2"/>
    <w:rsid w:val="00F30ACB"/>
    <w:rsid w:val="00F312CE"/>
    <w:rsid w:val="00F32038"/>
    <w:rsid w:val="00F32040"/>
    <w:rsid w:val="00F3235E"/>
    <w:rsid w:val="00F324A8"/>
    <w:rsid w:val="00F324DA"/>
    <w:rsid w:val="00F32632"/>
    <w:rsid w:val="00F3281C"/>
    <w:rsid w:val="00F32DB2"/>
    <w:rsid w:val="00F33E57"/>
    <w:rsid w:val="00F3446A"/>
    <w:rsid w:val="00F34619"/>
    <w:rsid w:val="00F3462F"/>
    <w:rsid w:val="00F352B0"/>
    <w:rsid w:val="00F354CF"/>
    <w:rsid w:val="00F3560E"/>
    <w:rsid w:val="00F3587E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B2F"/>
    <w:rsid w:val="00F430EB"/>
    <w:rsid w:val="00F430FC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5FE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1E1"/>
    <w:rsid w:val="00F47571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71EE"/>
    <w:rsid w:val="00F57ED5"/>
    <w:rsid w:val="00F6061F"/>
    <w:rsid w:val="00F60634"/>
    <w:rsid w:val="00F607DF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A1E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3FA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A79"/>
    <w:rsid w:val="00F80CA5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87E9C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A62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3DD"/>
    <w:rsid w:val="00FA1A90"/>
    <w:rsid w:val="00FA1B90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7C5"/>
    <w:rsid w:val="00FA6810"/>
    <w:rsid w:val="00FA7747"/>
    <w:rsid w:val="00FA7A05"/>
    <w:rsid w:val="00FA7CAE"/>
    <w:rsid w:val="00FA7F08"/>
    <w:rsid w:val="00FA7F9D"/>
    <w:rsid w:val="00FB0169"/>
    <w:rsid w:val="00FB029E"/>
    <w:rsid w:val="00FB0309"/>
    <w:rsid w:val="00FB0322"/>
    <w:rsid w:val="00FB0417"/>
    <w:rsid w:val="00FB0710"/>
    <w:rsid w:val="00FB0745"/>
    <w:rsid w:val="00FB0FC9"/>
    <w:rsid w:val="00FB1574"/>
    <w:rsid w:val="00FB16CD"/>
    <w:rsid w:val="00FB17A3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68F"/>
    <w:rsid w:val="00FC3BD6"/>
    <w:rsid w:val="00FC3CA0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5182"/>
    <w:rsid w:val="00FC578F"/>
    <w:rsid w:val="00FC598E"/>
    <w:rsid w:val="00FC626E"/>
    <w:rsid w:val="00FC6661"/>
    <w:rsid w:val="00FC6DC9"/>
    <w:rsid w:val="00FC74E0"/>
    <w:rsid w:val="00FC7540"/>
    <w:rsid w:val="00FC771A"/>
    <w:rsid w:val="00FC782E"/>
    <w:rsid w:val="00FC7A9E"/>
    <w:rsid w:val="00FC7B7E"/>
    <w:rsid w:val="00FC7BEC"/>
    <w:rsid w:val="00FD0300"/>
    <w:rsid w:val="00FD054D"/>
    <w:rsid w:val="00FD083E"/>
    <w:rsid w:val="00FD086A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DD2"/>
    <w:rsid w:val="00FD5DE9"/>
    <w:rsid w:val="00FD6102"/>
    <w:rsid w:val="00FD62F3"/>
    <w:rsid w:val="00FD68C1"/>
    <w:rsid w:val="00FD7148"/>
    <w:rsid w:val="00FD7248"/>
    <w:rsid w:val="00FD7C61"/>
    <w:rsid w:val="00FD7EE3"/>
    <w:rsid w:val="00FE062A"/>
    <w:rsid w:val="00FE0A3D"/>
    <w:rsid w:val="00FE10DB"/>
    <w:rsid w:val="00FE1240"/>
    <w:rsid w:val="00FE1812"/>
    <w:rsid w:val="00FE18E1"/>
    <w:rsid w:val="00FE191D"/>
    <w:rsid w:val="00FE19FF"/>
    <w:rsid w:val="00FE2385"/>
    <w:rsid w:val="00FE26E4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76D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F54"/>
    <w:rsid w:val="00FF42C3"/>
    <w:rsid w:val="00FF445B"/>
    <w:rsid w:val="00FF4BC1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99CC6-3DE1-4227-B76D-FE8580B8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423</Words>
  <Characters>1668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2022-05-11T03:26:00Z</cp:lastPrinted>
  <dcterms:created xsi:type="dcterms:W3CDTF">2022-08-10T10:33:00Z</dcterms:created>
  <dcterms:modified xsi:type="dcterms:W3CDTF">2022-08-10T10:33:00Z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