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166DC8" w14:textId="01E4968E" w:rsidR="00804175" w:rsidRPr="00C60284" w:rsidRDefault="00804175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C6028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C60284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C6028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7B20FA" w:rsidRPr="00C60284">
        <w:rPr>
          <w:rFonts w:ascii="Angsana New" w:hAnsi="Angsana New" w:cs="Angsana New"/>
          <w:b w:val="0"/>
          <w:bCs/>
          <w:sz w:val="30"/>
          <w:szCs w:val="30"/>
          <w:lang w:bidi="th-TH"/>
        </w:rPr>
        <w:t xml:space="preserve"> </w:t>
      </w:r>
    </w:p>
    <w:p w14:paraId="477E5551" w14:textId="25CF778D" w:rsidR="007B20FA" w:rsidRPr="00C60284" w:rsidRDefault="007B20FA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02F7CA6C" w14:textId="5A7B1734" w:rsidR="00F471E1" w:rsidRPr="00A61FFF" w:rsidRDefault="00F471E1" w:rsidP="00D42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A9C77E0" w14:textId="2095A8B6" w:rsidR="00F471E1" w:rsidRPr="00697359" w:rsidRDefault="00F471E1" w:rsidP="00D42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97359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46E9BD7" w14:textId="79940CAA" w:rsidR="007125D3" w:rsidRPr="00C60284" w:rsidRDefault="007125D3" w:rsidP="00D42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1FAFA804" w14:textId="77777777" w:rsidR="00F471E1" w:rsidRPr="00C60284" w:rsidRDefault="00F471E1" w:rsidP="00D42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เงินทดรองจ่ายให้แก่เกษตรกร</w:t>
      </w:r>
    </w:p>
    <w:p w14:paraId="41AACA96" w14:textId="77777777" w:rsidR="00730207" w:rsidRPr="00C60284" w:rsidRDefault="00730207" w:rsidP="00730207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180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4B13AC7D" w14:textId="05623624" w:rsidR="00730207" w:rsidRPr="00C60284" w:rsidRDefault="00730207" w:rsidP="00730207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num" w:pos="1620"/>
          <w:tab w:val="left" w:pos="180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  <w:r w:rsidR="00BE3B2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บริษัทร่วม</w:t>
      </w:r>
      <w:r w:rsidR="004A25B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BE3B25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934C29">
        <w:rPr>
          <w:rFonts w:ascii="Angsana New" w:hAnsi="Angsana New" w:cs="Angsana New" w:hint="cs"/>
          <w:sz w:val="30"/>
          <w:szCs w:val="30"/>
          <w:cs/>
          <w:lang w:bidi="th-TH"/>
        </w:rPr>
        <w:t>การร่วมค้า</w:t>
      </w:r>
    </w:p>
    <w:p w14:paraId="52F27615" w14:textId="25102959" w:rsidR="009908D6" w:rsidRPr="00C60284" w:rsidRDefault="00F471E1" w:rsidP="00D42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4F4B1A5E" w14:textId="3FA75B6F" w:rsidR="00730207" w:rsidRDefault="00730207" w:rsidP="00730207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126B7822" w14:textId="047A46A6" w:rsidR="003061BD" w:rsidRPr="009460DA" w:rsidRDefault="003061BD" w:rsidP="00730207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6B017FAD" w14:textId="3CF07772" w:rsidR="00F471E1" w:rsidRDefault="00F471E1" w:rsidP="00D42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71EFC6D4" w14:textId="2A2E7768" w:rsidR="00B6058C" w:rsidRPr="00C60284" w:rsidRDefault="00B6058C" w:rsidP="00D42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ข้อมูลงบกระแสเงินสด</w:t>
      </w:r>
      <w:r w:rsidRPr="00FA20D7">
        <w:rPr>
          <w:rFonts w:ascii="Angsana New" w:hAnsi="Angsana New" w:cs="Angsana New" w:hint="cs"/>
          <w:sz w:val="30"/>
          <w:szCs w:val="30"/>
          <w:cs/>
          <w:lang w:val="th-TH" w:bidi="th-TH"/>
        </w:rPr>
        <w:t>เปิดเผยเพิ่มเติม</w:t>
      </w:r>
    </w:p>
    <w:p w14:paraId="4A982008" w14:textId="1142AC1A" w:rsidR="00F471E1" w:rsidRDefault="00730207" w:rsidP="00CF5B14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45D110BA" w14:textId="27399084" w:rsidR="00552FD8" w:rsidRDefault="00552FD8" w:rsidP="00CF5B14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กำไรต่อหุ้นขั้นพื้นฐาน</w:t>
      </w:r>
    </w:p>
    <w:p w14:paraId="473777C7" w14:textId="2DE16FA0" w:rsidR="00906913" w:rsidRPr="00CF5B14" w:rsidRDefault="00906913" w:rsidP="00CF5B14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4911BAD5" w14:textId="77777777" w:rsidR="00F471E1" w:rsidRPr="00C60284" w:rsidRDefault="00F471E1" w:rsidP="00D42C9B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83954BF" w14:textId="77777777" w:rsidR="00F471E1" w:rsidRPr="00C60284" w:rsidRDefault="00F471E1" w:rsidP="00D42C9B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148BEA5" w14:textId="72C2ACB4" w:rsidR="00FA13DD" w:rsidRPr="00C60284" w:rsidRDefault="00F471E1" w:rsidP="00D42C9B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val="en-US" w:bidi="th-TH"/>
        </w:rPr>
        <w:t>หนี้สินที่อาจเกิดขึ้น</w:t>
      </w:r>
    </w:p>
    <w:p w14:paraId="316352E9" w14:textId="242B1B2E" w:rsidR="00FA13DD" w:rsidRDefault="00FA13DD" w:rsidP="00D42C9B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8F699EA" w14:textId="71E45DF7" w:rsidR="001F79E0" w:rsidRPr="00C60284" w:rsidRDefault="007109B0" w:rsidP="001F79E0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sz w:val="30"/>
          <w:szCs w:val="30"/>
          <w:rtl/>
          <w:cs/>
          <w:lang w:val="en-US"/>
        </w:rPr>
      </w:pPr>
      <w:r w:rsidRPr="00C6028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br w:type="page"/>
      </w:r>
    </w:p>
    <w:p w14:paraId="40A8E5B0" w14:textId="13BF8106" w:rsidR="00804175" w:rsidRPr="00C60284" w:rsidRDefault="00804175" w:rsidP="00E4306F">
      <w:pPr>
        <w:pStyle w:val="index"/>
        <w:tabs>
          <w:tab w:val="clear" w:pos="1134"/>
        </w:tabs>
        <w:spacing w:after="0" w:line="380" w:lineRule="exact"/>
        <w:ind w:left="0" w:firstLine="547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88322F"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2A806AB4" w14:textId="77777777" w:rsidR="00804175" w:rsidRPr="00C60284" w:rsidRDefault="00804175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4B936F09" w14:textId="0BE49AAC" w:rsidR="00696B86" w:rsidRPr="00C60284" w:rsidRDefault="00696B86" w:rsidP="00696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1B5C03">
        <w:rPr>
          <w:rFonts w:ascii="Angsana New" w:hAnsi="Angsana New" w:cs="Angsana New"/>
          <w:sz w:val="30"/>
          <w:szCs w:val="30"/>
        </w:rPr>
        <w:t xml:space="preserve">10 </w:t>
      </w:r>
      <w:r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35C78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</w:p>
    <w:p w14:paraId="1E42CC33" w14:textId="77777777" w:rsidR="006D3EFC" w:rsidRPr="00696B86" w:rsidRDefault="006D3EFC" w:rsidP="00730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both"/>
        <w:rPr>
          <w:rFonts w:ascii="Angsana New" w:eastAsia="Calibri" w:hAnsi="Angsana New" w:cs="Angsana New"/>
          <w:i/>
          <w:iCs/>
          <w:sz w:val="24"/>
          <w:szCs w:val="24"/>
          <w:shd w:val="clear" w:color="auto" w:fill="E0E0E0"/>
          <w:cs/>
        </w:rPr>
      </w:pPr>
    </w:p>
    <w:p w14:paraId="03A0744F" w14:textId="2D075EE9" w:rsidR="00804175" w:rsidRPr="00C60284" w:rsidRDefault="00804175" w:rsidP="00825D8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เ</w:t>
      </w:r>
      <w:r w:rsidR="008D5DC1"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กณฑ์การจัดทำงบการเงิน</w:t>
      </w:r>
      <w:r w:rsidR="0088322F" w:rsidRPr="00C60284">
        <w:rPr>
          <w:rFonts w:ascii="Angsana New" w:hAnsi="Angsana New" w:cs="Angsana New"/>
          <w:sz w:val="30"/>
          <w:szCs w:val="30"/>
          <w:u w:val="none"/>
          <w:cs/>
        </w:rPr>
        <w:t>ระหว่างกาล</w:t>
      </w:r>
    </w:p>
    <w:p w14:paraId="78F4886D" w14:textId="77777777" w:rsidR="00804175" w:rsidRPr="00C60284" w:rsidRDefault="00804175" w:rsidP="00E33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18208B5B" w14:textId="55E0C18E" w:rsidR="002E7177" w:rsidRPr="00C60284" w:rsidRDefault="00FB774E" w:rsidP="00216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0" w:name="_Hlk66464858"/>
      <w:r w:rsidRPr="00C60284">
        <w:rPr>
          <w:rFonts w:ascii="Angsana New" w:hAnsi="Angsana New" w:cs="Angsana New"/>
          <w:spacing w:val="-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765D71" w:rsidRPr="00765D71">
        <w:rPr>
          <w:rFonts w:ascii="Angsana New" w:hAnsi="Angsana New" w:cs="Angsana New"/>
          <w:sz w:val="30"/>
          <w:szCs w:val="30"/>
        </w:rPr>
        <w:t>3</w:t>
      </w:r>
      <w:r w:rsidR="00CB4BC6" w:rsidRPr="00CB4BC6">
        <w:rPr>
          <w:rFonts w:ascii="Angsana New" w:hAnsi="Angsana New" w:cs="Angsana New"/>
          <w:sz w:val="30"/>
          <w:szCs w:val="30"/>
        </w:rPr>
        <w:t>4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C60284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bookmarkEnd w:id="0"/>
      <w:r w:rsidRPr="00C60284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C60284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216362">
        <w:rPr>
          <w:rFonts w:ascii="Angsana New" w:hAnsi="Angsana New" w:cs="Angsana New" w:hint="cs"/>
          <w:sz w:val="30"/>
          <w:szCs w:val="30"/>
          <w:cs/>
        </w:rPr>
        <w:t>โดย</w:t>
      </w:r>
      <w:r w:rsidRPr="00C60284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E40797">
        <w:rPr>
          <w:rFonts w:ascii="Angsana New" w:hAnsi="Angsana New" w:cs="Angsana New" w:hint="cs"/>
          <w:sz w:val="30"/>
          <w:szCs w:val="30"/>
          <w:cs/>
        </w:rPr>
        <w:t>ในงบการเงินประจำปี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</w:t>
      </w:r>
      <w:r w:rsidRPr="003F0E4C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C60284">
        <w:rPr>
          <w:rFonts w:ascii="Angsana New" w:hAnsi="Angsana New" w:cs="Angsana New"/>
          <w:sz w:val="30"/>
          <w:szCs w:val="30"/>
          <w:cs/>
        </w:rPr>
        <w:t>สำหรับปีสิ้นสุดวันที่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765D71" w:rsidRPr="00765D71">
        <w:rPr>
          <w:rFonts w:ascii="Angsana New" w:hAnsi="Angsana New" w:cs="Angsana New"/>
          <w:sz w:val="30"/>
          <w:szCs w:val="30"/>
        </w:rPr>
        <w:t>31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>ธันวาคม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CB4BC6" w:rsidRPr="00CB4BC6">
        <w:rPr>
          <w:rFonts w:ascii="Angsana New" w:hAnsi="Angsana New" w:cs="Angsana New"/>
          <w:sz w:val="30"/>
          <w:szCs w:val="30"/>
        </w:rPr>
        <w:t>256</w:t>
      </w:r>
      <w:r w:rsidR="008F5C69">
        <w:rPr>
          <w:rFonts w:ascii="Angsana New" w:hAnsi="Angsana New" w:cs="Angsana New"/>
          <w:sz w:val="30"/>
          <w:szCs w:val="30"/>
        </w:rPr>
        <w:t>4</w:t>
      </w:r>
    </w:p>
    <w:p w14:paraId="359FBB70" w14:textId="77777777" w:rsidR="00EA7D72" w:rsidRPr="00216362" w:rsidRDefault="00EA7D72" w:rsidP="00216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2FC8472" w14:textId="48CE5ACB" w:rsidR="002C1C0E" w:rsidRPr="00C60284" w:rsidRDefault="00C4763F" w:rsidP="00394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Pr="003F0E4C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3F0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C60284">
        <w:rPr>
          <w:rFonts w:ascii="Angsana New" w:hAnsi="Angsana New" w:cs="Angsana New" w:hint="cs"/>
          <w:sz w:val="30"/>
          <w:szCs w:val="30"/>
          <w:cs/>
        </w:rPr>
        <w:t>ไว้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765D71" w:rsidRPr="00765D71">
        <w:rPr>
          <w:rFonts w:ascii="Angsana New" w:hAnsi="Angsana New" w:cs="Angsana New"/>
          <w:sz w:val="30"/>
          <w:szCs w:val="30"/>
        </w:rPr>
        <w:t>31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B4BC6" w:rsidRPr="00CB4BC6">
        <w:rPr>
          <w:rFonts w:ascii="Angsana New" w:hAnsi="Angsana New" w:cs="Angsana New"/>
          <w:sz w:val="30"/>
          <w:szCs w:val="30"/>
        </w:rPr>
        <w:t>256</w:t>
      </w:r>
      <w:r w:rsidR="008F5C69">
        <w:rPr>
          <w:rFonts w:ascii="Angsana New" w:hAnsi="Angsana New" w:cs="Angsana New"/>
          <w:sz w:val="30"/>
          <w:szCs w:val="30"/>
        </w:rPr>
        <w:t>4</w:t>
      </w:r>
    </w:p>
    <w:p w14:paraId="4392BA33" w14:textId="77777777" w:rsidR="002C1C0E" w:rsidRPr="00C60284" w:rsidRDefault="002C1C0E" w:rsidP="00216362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A94DF54" w14:textId="63C6B066" w:rsidR="00093B30" w:rsidRPr="002C1C0E" w:rsidRDefault="00804175" w:rsidP="002C1C0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2C1C0E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2C48621F" w14:textId="77777777" w:rsidR="002F116D" w:rsidRPr="002C1C0E" w:rsidRDefault="002F116D" w:rsidP="001E70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608D3736" w14:textId="2000E2D8" w:rsidR="00B63EF6" w:rsidRPr="00C60284" w:rsidRDefault="00B63EF6" w:rsidP="00BC7B72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 </w:t>
      </w:r>
      <w:r w:rsidR="00BE3B25">
        <w:rPr>
          <w:rFonts w:asciiTheme="majorBidi" w:hAnsiTheme="majorBidi" w:cstheme="majorBidi" w:hint="cs"/>
          <w:b/>
          <w:sz w:val="30"/>
          <w:szCs w:val="30"/>
          <w:cs/>
        </w:rPr>
        <w:t xml:space="preserve">บริษัทร่วม </w:t>
      </w:r>
      <w:r w:rsidRPr="00C60284">
        <w:rPr>
          <w:rFonts w:asciiTheme="majorBidi" w:hAnsiTheme="majorBidi" w:cstheme="majorBidi"/>
          <w:b/>
          <w:sz w:val="30"/>
          <w:szCs w:val="30"/>
          <w:cs/>
        </w:rPr>
        <w:t>และการร่วมค้าได้เปิดเผยในหมายเหตุ</w:t>
      </w:r>
      <w:r w:rsidRPr="00C60284">
        <w:rPr>
          <w:rFonts w:ascii="Angsana New" w:hAnsi="Angsana New" w:cs="Angsana New" w:hint="cs"/>
          <w:sz w:val="30"/>
          <w:szCs w:val="30"/>
          <w:cs/>
        </w:rPr>
        <w:t>ประกอบงบการเงิน</w:t>
      </w:r>
      <w:r w:rsidRPr="00C60284">
        <w:rPr>
          <w:rFonts w:asciiTheme="majorBidi" w:hAnsiTheme="majorBidi" w:cstheme="majorBidi"/>
          <w:b/>
          <w:sz w:val="30"/>
          <w:szCs w:val="30"/>
          <w:cs/>
        </w:rPr>
        <w:t>ข้อ</w:t>
      </w:r>
      <w:r w:rsidRPr="00C60284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216362">
        <w:rPr>
          <w:rFonts w:asciiTheme="majorBidi" w:hAnsiTheme="majorBidi" w:cstheme="majorBidi"/>
          <w:bCs/>
          <w:sz w:val="30"/>
          <w:szCs w:val="30"/>
        </w:rPr>
        <w:t>6</w:t>
      </w:r>
      <w:r w:rsidRPr="00C6028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E53B19">
        <w:rPr>
          <w:rFonts w:asciiTheme="majorBidi" w:hAnsiTheme="majorBidi" w:cstheme="majorBidi" w:hint="cs"/>
          <w:b/>
          <w:sz w:val="30"/>
          <w:szCs w:val="30"/>
          <w:cs/>
        </w:rPr>
        <w:t>สำหรับความสัมพันธ์กับผู้บริหารคนสำคัญและ</w:t>
      </w:r>
      <w:r w:rsidRPr="00C60284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</w:t>
      </w:r>
      <w:r w:rsidR="00CD4233">
        <w:rPr>
          <w:rFonts w:asciiTheme="majorBidi" w:hAnsiTheme="majorBidi" w:cstheme="majorBidi" w:hint="cs"/>
          <w:b/>
          <w:sz w:val="30"/>
          <w:szCs w:val="30"/>
          <w:cs/>
        </w:rPr>
        <w:t>อื่น</w:t>
      </w:r>
      <w:r w:rsidR="00765D71">
        <w:rPr>
          <w:rFonts w:asciiTheme="majorBidi" w:hAnsiTheme="majorBidi" w:cstheme="majorBidi" w:hint="cs"/>
          <w:b/>
          <w:sz w:val="30"/>
          <w:szCs w:val="30"/>
          <w:cs/>
        </w:rPr>
        <w:t xml:space="preserve">มีความสัมพันธ์เหมือนงบการเงินสำหรับปีสิ้นสุดวันที่ </w:t>
      </w:r>
      <w:r w:rsidR="00765D71" w:rsidRPr="00765D71">
        <w:rPr>
          <w:rFonts w:asciiTheme="majorBidi" w:hAnsiTheme="majorBidi" w:cstheme="majorBidi"/>
          <w:bCs/>
          <w:sz w:val="30"/>
          <w:szCs w:val="30"/>
        </w:rPr>
        <w:t>31</w:t>
      </w:r>
      <w:r w:rsidR="00765D7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765D71">
        <w:rPr>
          <w:rFonts w:asciiTheme="majorBidi" w:hAnsiTheme="majorBidi" w:cstheme="majorBidi" w:hint="cs"/>
          <w:b/>
          <w:sz w:val="30"/>
          <w:szCs w:val="30"/>
          <w:cs/>
        </w:rPr>
        <w:t xml:space="preserve">ธันวาคม </w:t>
      </w:r>
      <w:r w:rsidR="00765D71" w:rsidRPr="00765D71">
        <w:rPr>
          <w:rFonts w:asciiTheme="majorBidi" w:hAnsiTheme="majorBidi" w:cstheme="majorBidi"/>
          <w:bCs/>
          <w:sz w:val="30"/>
          <w:szCs w:val="30"/>
        </w:rPr>
        <w:t>256</w:t>
      </w:r>
      <w:r w:rsidR="008F5C69">
        <w:rPr>
          <w:rFonts w:asciiTheme="majorBidi" w:hAnsiTheme="majorBidi" w:cstheme="majorBidi"/>
          <w:bCs/>
          <w:sz w:val="30"/>
          <w:szCs w:val="30"/>
        </w:rPr>
        <w:t>4</w:t>
      </w:r>
    </w:p>
    <w:p w14:paraId="66AC1D06" w14:textId="2209A1D3" w:rsidR="004036CD" w:rsidRDefault="004036CD" w:rsidP="00765D71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b/>
          <w:szCs w:val="22"/>
          <w:lang w:bidi="th-TH"/>
        </w:rPr>
      </w:pPr>
    </w:p>
    <w:p w14:paraId="6691DF9C" w14:textId="053C5A36" w:rsidR="002C1C0E" w:rsidRDefault="002C1C0E" w:rsidP="00765D71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b/>
          <w:szCs w:val="22"/>
          <w:lang w:bidi="th-TH"/>
        </w:rPr>
      </w:pPr>
    </w:p>
    <w:p w14:paraId="775D8ABA" w14:textId="5A9FFBDA" w:rsidR="002C1C0E" w:rsidRDefault="002C1C0E" w:rsidP="00765D71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b/>
          <w:szCs w:val="22"/>
          <w:lang w:bidi="th-TH"/>
        </w:rPr>
      </w:pPr>
    </w:p>
    <w:p w14:paraId="468DC4D1" w14:textId="47C471F9" w:rsidR="002C1C0E" w:rsidRDefault="002C1C0E" w:rsidP="00765D71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b/>
          <w:szCs w:val="22"/>
          <w:lang w:bidi="th-TH"/>
        </w:rPr>
      </w:pPr>
    </w:p>
    <w:p w14:paraId="56553473" w14:textId="1DC9F533" w:rsidR="002C1C0E" w:rsidRDefault="002C1C0E" w:rsidP="00765D71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b/>
          <w:szCs w:val="22"/>
          <w:lang w:bidi="th-TH"/>
        </w:rPr>
      </w:pPr>
    </w:p>
    <w:p w14:paraId="67D05BB3" w14:textId="3F5AC861" w:rsidR="002C1C0E" w:rsidRDefault="002C1C0E" w:rsidP="00765D71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b/>
          <w:szCs w:val="22"/>
          <w:lang w:bidi="th-TH"/>
        </w:rPr>
      </w:pPr>
    </w:p>
    <w:p w14:paraId="18C60FBA" w14:textId="015607EC" w:rsidR="002C1C0E" w:rsidRDefault="002C1C0E" w:rsidP="00765D71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b/>
          <w:szCs w:val="22"/>
          <w:lang w:bidi="th-TH"/>
        </w:rPr>
      </w:pPr>
    </w:p>
    <w:p w14:paraId="5C7AA8CC" w14:textId="68AA7F90" w:rsidR="002C1C0E" w:rsidRDefault="002C1C0E" w:rsidP="00765D71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b/>
          <w:szCs w:val="22"/>
          <w:lang w:bidi="th-TH"/>
        </w:rPr>
      </w:pPr>
    </w:p>
    <w:p w14:paraId="6FEC9A5D" w14:textId="62EAE6EE" w:rsidR="002C1C0E" w:rsidRDefault="002C1C0E" w:rsidP="00765D71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b/>
          <w:szCs w:val="22"/>
          <w:lang w:bidi="th-TH"/>
        </w:rPr>
      </w:pPr>
    </w:p>
    <w:p w14:paraId="68AA301F" w14:textId="6404F22C" w:rsidR="002C1C0E" w:rsidRDefault="002C1C0E" w:rsidP="00765D71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b/>
          <w:szCs w:val="22"/>
          <w:lang w:bidi="th-TH"/>
        </w:rPr>
      </w:pPr>
    </w:p>
    <w:p w14:paraId="745EA90E" w14:textId="77777777" w:rsidR="000B2FE1" w:rsidRPr="001C1049" w:rsidRDefault="000B2FE1" w:rsidP="000B2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FF"/>
          <w:sz w:val="22"/>
          <w:szCs w:val="22"/>
          <w:lang w:val="en-GB"/>
        </w:rPr>
      </w:pPr>
    </w:p>
    <w:p w14:paraId="30C72E53" w14:textId="77777777" w:rsidR="00696B86" w:rsidRPr="003259CB" w:rsidRDefault="00696B86" w:rsidP="00696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05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4240"/>
        <w:gridCol w:w="1088"/>
        <w:gridCol w:w="266"/>
        <w:gridCol w:w="1156"/>
        <w:gridCol w:w="260"/>
        <w:gridCol w:w="11"/>
        <w:gridCol w:w="1110"/>
        <w:gridCol w:w="260"/>
        <w:gridCol w:w="11"/>
        <w:gridCol w:w="19"/>
        <w:gridCol w:w="1084"/>
      </w:tblGrid>
      <w:tr w:rsidR="00696B86" w:rsidRPr="008D5487" w14:paraId="3D4B082D" w14:textId="77777777" w:rsidTr="00696B86">
        <w:trPr>
          <w:trHeight w:val="403"/>
          <w:tblHeader/>
        </w:trPr>
        <w:tc>
          <w:tcPr>
            <w:tcW w:w="2230" w:type="pct"/>
          </w:tcPr>
          <w:p w14:paraId="6448EBE9" w14:textId="1A36C943" w:rsidR="00696B86" w:rsidRPr="00170DE3" w:rsidRDefault="00170DE3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0DE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0" w:type="pct"/>
            <w:gridSpan w:val="3"/>
          </w:tcPr>
          <w:p w14:paraId="5C8F279A" w14:textId="77777777" w:rsidR="00696B86" w:rsidRPr="008D5487" w:rsidRDefault="00696B86" w:rsidP="00517F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D54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7AEF369A" w14:textId="77777777" w:rsidR="00696B86" w:rsidRPr="008D5487" w:rsidRDefault="00696B8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br w:type="page"/>
            </w:r>
          </w:p>
        </w:tc>
        <w:tc>
          <w:tcPr>
            <w:tcW w:w="1312" w:type="pct"/>
            <w:gridSpan w:val="6"/>
          </w:tcPr>
          <w:p w14:paraId="460EB538" w14:textId="77777777" w:rsidR="00696B86" w:rsidRPr="008D5487" w:rsidRDefault="00696B86" w:rsidP="00517F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D54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6B86" w:rsidRPr="008D5487" w14:paraId="162FEBF4" w14:textId="77777777" w:rsidTr="00696B86">
        <w:trPr>
          <w:trHeight w:val="403"/>
          <w:tblHeader/>
        </w:trPr>
        <w:tc>
          <w:tcPr>
            <w:tcW w:w="2230" w:type="pct"/>
          </w:tcPr>
          <w:p w14:paraId="0285703B" w14:textId="77777777" w:rsidR="00696B86" w:rsidRPr="008D5487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F35C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8D548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72" w:type="pct"/>
          </w:tcPr>
          <w:p w14:paraId="542F3EA8" w14:textId="282C56C5" w:rsidR="00696B86" w:rsidRPr="008D5487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338387DA" w14:textId="77777777" w:rsidR="00696B86" w:rsidRPr="008D5487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57FF985A" w14:textId="2EA16D3D" w:rsidR="00696B86" w:rsidRPr="008D5487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  <w:gridSpan w:val="2"/>
          </w:tcPr>
          <w:p w14:paraId="03848C97" w14:textId="77777777" w:rsidR="00696B86" w:rsidRPr="008D5487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F1232CF" w14:textId="0E696B96" w:rsidR="00696B86" w:rsidRPr="008D5487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3" w:type="pct"/>
            <w:gridSpan w:val="3"/>
          </w:tcPr>
          <w:p w14:paraId="4833DA48" w14:textId="77777777" w:rsidR="00696B86" w:rsidRPr="008D5487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849E702" w14:textId="2B42D990" w:rsidR="00696B86" w:rsidRPr="008D5487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96B86" w:rsidRPr="008D5487" w14:paraId="21B495A5" w14:textId="77777777" w:rsidTr="00517F51">
        <w:trPr>
          <w:trHeight w:val="403"/>
          <w:tblHeader/>
        </w:trPr>
        <w:tc>
          <w:tcPr>
            <w:tcW w:w="2230" w:type="pct"/>
          </w:tcPr>
          <w:p w14:paraId="477BBA45" w14:textId="77777777" w:rsidR="00696B86" w:rsidRPr="008D5487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0" w:type="pct"/>
            <w:gridSpan w:val="10"/>
          </w:tcPr>
          <w:p w14:paraId="70A5BF9B" w14:textId="77777777" w:rsidR="00696B86" w:rsidRPr="008D5487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548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6B86" w:rsidRPr="008D5487" w14:paraId="36B4F5F8" w14:textId="77777777" w:rsidTr="00696B86">
        <w:trPr>
          <w:trHeight w:val="403"/>
        </w:trPr>
        <w:tc>
          <w:tcPr>
            <w:tcW w:w="2230" w:type="pct"/>
          </w:tcPr>
          <w:p w14:paraId="27DDA9FE" w14:textId="77777777" w:rsidR="00696B86" w:rsidRPr="008D5487" w:rsidRDefault="00696B86" w:rsidP="0069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2" w:type="pct"/>
          </w:tcPr>
          <w:p w14:paraId="7DCF40F3" w14:textId="77777777" w:rsidR="00696B86" w:rsidRPr="008D5487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2FB95A7" w14:textId="77777777" w:rsidR="00696B86" w:rsidRPr="008D5487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58A8E662" w14:textId="77777777" w:rsidR="00696B86" w:rsidRPr="008D5487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629B18B6" w14:textId="77777777" w:rsidR="00696B86" w:rsidRPr="008D5487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30FF985" w14:textId="77777777" w:rsidR="00696B86" w:rsidRPr="008D5487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46E469BD" w14:textId="77777777" w:rsidR="00696B86" w:rsidRPr="008D5487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3"/>
          </w:tcPr>
          <w:p w14:paraId="43B94C67" w14:textId="77777777" w:rsidR="00696B86" w:rsidRPr="008D5487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1873" w:rsidRPr="008D5487" w14:paraId="08166023" w14:textId="77777777" w:rsidTr="00696B86">
        <w:trPr>
          <w:trHeight w:val="403"/>
        </w:trPr>
        <w:tc>
          <w:tcPr>
            <w:tcW w:w="2230" w:type="pct"/>
          </w:tcPr>
          <w:p w14:paraId="574CE9CF" w14:textId="77777777" w:rsidR="00791873" w:rsidRPr="008D5487" w:rsidRDefault="00791873" w:rsidP="00791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72" w:type="pct"/>
          </w:tcPr>
          <w:p w14:paraId="3CB28550" w14:textId="66331B4D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7B1231C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519CA2DE" w14:textId="4527D955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0120F33F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8206E22" w14:textId="7040FBE1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1,881,914</w:t>
            </w:r>
          </w:p>
        </w:tc>
        <w:tc>
          <w:tcPr>
            <w:tcW w:w="137" w:type="pct"/>
          </w:tcPr>
          <w:p w14:paraId="3F2DFBAC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3"/>
          </w:tcPr>
          <w:p w14:paraId="621CDB4F" w14:textId="7C56DE00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478,948</w:t>
            </w:r>
          </w:p>
        </w:tc>
      </w:tr>
      <w:tr w:rsidR="00791873" w:rsidRPr="008D5487" w14:paraId="790FD796" w14:textId="77777777" w:rsidTr="00696B86">
        <w:trPr>
          <w:trHeight w:val="403"/>
        </w:trPr>
        <w:tc>
          <w:tcPr>
            <w:tcW w:w="2230" w:type="pct"/>
          </w:tcPr>
          <w:p w14:paraId="330D3CE6" w14:textId="07EBCA2F" w:rsidR="00791873" w:rsidRPr="008D5487" w:rsidRDefault="00791873" w:rsidP="00791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72" w:type="pct"/>
          </w:tcPr>
          <w:p w14:paraId="1DE62317" w14:textId="51AB352C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0DCF389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5777A1DD" w14:textId="7BB8178E" w:rsidR="00791873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238985FC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DE5E132" w14:textId="57E19006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50,680</w:t>
            </w:r>
          </w:p>
        </w:tc>
        <w:tc>
          <w:tcPr>
            <w:tcW w:w="137" w:type="pct"/>
          </w:tcPr>
          <w:p w14:paraId="26FD3466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3"/>
          </w:tcPr>
          <w:p w14:paraId="5AD002FF" w14:textId="606CA269" w:rsidR="00791873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39,397</w:t>
            </w:r>
          </w:p>
        </w:tc>
      </w:tr>
      <w:tr w:rsidR="00791873" w:rsidRPr="008D5487" w14:paraId="2C5890DD" w14:textId="77777777" w:rsidTr="00696B86">
        <w:trPr>
          <w:trHeight w:val="403"/>
        </w:trPr>
        <w:tc>
          <w:tcPr>
            <w:tcW w:w="2230" w:type="pct"/>
          </w:tcPr>
          <w:p w14:paraId="696658BF" w14:textId="402968E9" w:rsidR="00791873" w:rsidRPr="008D5487" w:rsidRDefault="00791873" w:rsidP="00791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72" w:type="pct"/>
          </w:tcPr>
          <w:p w14:paraId="1667811D" w14:textId="3023B333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BD0F454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3A39F63C" w14:textId="0FAA8452" w:rsidR="00791873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5CA82CB8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AC86F47" w14:textId="6FF1295C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C03F2">
              <w:rPr>
                <w:rFonts w:ascii="Angsana New" w:hAnsi="Angsana New" w:cs="Angsana New"/>
                <w:sz w:val="30"/>
                <w:szCs w:val="30"/>
              </w:rPr>
              <w:t>216,086</w:t>
            </w:r>
          </w:p>
        </w:tc>
        <w:tc>
          <w:tcPr>
            <w:tcW w:w="137" w:type="pct"/>
          </w:tcPr>
          <w:p w14:paraId="3661C7DE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3"/>
          </w:tcPr>
          <w:p w14:paraId="603D57A7" w14:textId="1BA2F0D1" w:rsidR="00791873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128,376</w:t>
            </w:r>
          </w:p>
        </w:tc>
      </w:tr>
      <w:tr w:rsidR="00791873" w:rsidRPr="008D5487" w14:paraId="1DE81C53" w14:textId="77777777" w:rsidTr="00696B86">
        <w:trPr>
          <w:trHeight w:val="403"/>
        </w:trPr>
        <w:tc>
          <w:tcPr>
            <w:tcW w:w="2230" w:type="pct"/>
          </w:tcPr>
          <w:p w14:paraId="70622BFE" w14:textId="42D3D2C7" w:rsidR="00791873" w:rsidRPr="008D5487" w:rsidRDefault="00791873" w:rsidP="00791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เงินปันผลรับ</w:t>
            </w:r>
          </w:p>
        </w:tc>
        <w:tc>
          <w:tcPr>
            <w:tcW w:w="572" w:type="pct"/>
          </w:tcPr>
          <w:p w14:paraId="013E93E8" w14:textId="649E79AD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8BCDCA8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606A0DC5" w14:textId="08B668D8" w:rsidR="00791873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5F9F23B8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72A2BEC" w14:textId="6B3D5CD9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63,000</w:t>
            </w:r>
          </w:p>
        </w:tc>
        <w:tc>
          <w:tcPr>
            <w:tcW w:w="137" w:type="pct"/>
          </w:tcPr>
          <w:p w14:paraId="27E3F406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3"/>
          </w:tcPr>
          <w:p w14:paraId="6F15443F" w14:textId="58E0DE84" w:rsidR="00791873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863,999</w:t>
            </w:r>
          </w:p>
        </w:tc>
      </w:tr>
      <w:tr w:rsidR="00791873" w:rsidRPr="008D5487" w14:paraId="6574A560" w14:textId="77777777" w:rsidTr="00696B86">
        <w:trPr>
          <w:trHeight w:val="403"/>
        </w:trPr>
        <w:tc>
          <w:tcPr>
            <w:tcW w:w="2230" w:type="pct"/>
          </w:tcPr>
          <w:p w14:paraId="45CE12CD" w14:textId="73F607E4" w:rsidR="00791873" w:rsidRPr="008D5487" w:rsidRDefault="00791873" w:rsidP="00791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2" w:type="pct"/>
          </w:tcPr>
          <w:p w14:paraId="0DB4290E" w14:textId="2EAECCFF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397A4C0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7B982919" w14:textId="4099A6F8" w:rsidR="00791873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176D8BA3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092A0E3" w14:textId="0D2C1B5F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6,392</w:t>
            </w:r>
          </w:p>
        </w:tc>
        <w:tc>
          <w:tcPr>
            <w:tcW w:w="137" w:type="pct"/>
          </w:tcPr>
          <w:p w14:paraId="743318E7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3"/>
          </w:tcPr>
          <w:p w14:paraId="674F3A18" w14:textId="61A75CB9" w:rsidR="00791873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4,863</w:t>
            </w:r>
          </w:p>
        </w:tc>
      </w:tr>
      <w:tr w:rsidR="00791873" w:rsidRPr="008D5487" w14:paraId="619FBDDC" w14:textId="77777777" w:rsidTr="00696B86">
        <w:trPr>
          <w:trHeight w:val="403"/>
        </w:trPr>
        <w:tc>
          <w:tcPr>
            <w:tcW w:w="2230" w:type="pct"/>
          </w:tcPr>
          <w:p w14:paraId="5D72CA8C" w14:textId="3DB1A627" w:rsidR="00791873" w:rsidRPr="008D5487" w:rsidRDefault="00791873" w:rsidP="00791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 xml:space="preserve">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สินค้าหรือบริการ</w:t>
            </w:r>
          </w:p>
        </w:tc>
        <w:tc>
          <w:tcPr>
            <w:tcW w:w="572" w:type="pct"/>
          </w:tcPr>
          <w:p w14:paraId="17D140AB" w14:textId="02FB22BD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1AA9180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179CA9E1" w14:textId="5C227B71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702DD010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893DFEA" w14:textId="6874AD12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6,623,899</w:t>
            </w:r>
          </w:p>
        </w:tc>
        <w:tc>
          <w:tcPr>
            <w:tcW w:w="137" w:type="pct"/>
          </w:tcPr>
          <w:p w14:paraId="4C01CF47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3"/>
          </w:tcPr>
          <w:p w14:paraId="7C79A444" w14:textId="3E8F25BE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5,468,931</w:t>
            </w:r>
          </w:p>
        </w:tc>
      </w:tr>
      <w:tr w:rsidR="00791873" w:rsidRPr="008D5487" w14:paraId="65020313" w14:textId="77777777" w:rsidTr="00696B86">
        <w:trPr>
          <w:trHeight w:val="403"/>
        </w:trPr>
        <w:tc>
          <w:tcPr>
            <w:tcW w:w="2230" w:type="pct"/>
          </w:tcPr>
          <w:p w14:paraId="4843962F" w14:textId="76937AA7" w:rsidR="00791873" w:rsidRPr="008D5487" w:rsidRDefault="00791873" w:rsidP="00791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ค่าใช้จ่ายเกี่ยวกับสัญญาเช่า</w:t>
            </w:r>
          </w:p>
        </w:tc>
        <w:tc>
          <w:tcPr>
            <w:tcW w:w="572" w:type="pct"/>
          </w:tcPr>
          <w:p w14:paraId="63E56D2D" w14:textId="777066CD" w:rsidR="00791873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39A4AF6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013AA3A0" w14:textId="7223E110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41A3E619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7BF3708" w14:textId="554276FC" w:rsidR="00791873" w:rsidRPr="00F26681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408</w:t>
            </w:r>
          </w:p>
        </w:tc>
        <w:tc>
          <w:tcPr>
            <w:tcW w:w="137" w:type="pct"/>
          </w:tcPr>
          <w:p w14:paraId="0DAF0D12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3"/>
          </w:tcPr>
          <w:p w14:paraId="0F9512E1" w14:textId="457200C3" w:rsidR="00791873" w:rsidRPr="00F26681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371</w:t>
            </w:r>
          </w:p>
        </w:tc>
      </w:tr>
      <w:tr w:rsidR="00791873" w:rsidRPr="008D5487" w14:paraId="423A5373" w14:textId="77777777" w:rsidTr="00696B86">
        <w:trPr>
          <w:trHeight w:val="403"/>
        </w:trPr>
        <w:tc>
          <w:tcPr>
            <w:tcW w:w="2230" w:type="pct"/>
          </w:tcPr>
          <w:p w14:paraId="0D85775D" w14:textId="77777777" w:rsidR="00791873" w:rsidRPr="008D5487" w:rsidRDefault="00791873" w:rsidP="00791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2" w:type="pct"/>
          </w:tcPr>
          <w:p w14:paraId="5440F424" w14:textId="2E24C4E1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AE2DC3F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4C284E8D" w14:textId="6869F79D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415A661E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40C6025" w14:textId="2933DC63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22,679</w:t>
            </w:r>
          </w:p>
        </w:tc>
        <w:tc>
          <w:tcPr>
            <w:tcW w:w="137" w:type="pct"/>
          </w:tcPr>
          <w:p w14:paraId="29D13DB7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3"/>
          </w:tcPr>
          <w:p w14:paraId="5B3959E3" w14:textId="50EEBC48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19,213</w:t>
            </w:r>
          </w:p>
        </w:tc>
      </w:tr>
      <w:tr w:rsidR="00791873" w:rsidRPr="008D5487" w14:paraId="13BF0D5E" w14:textId="77777777" w:rsidTr="00696B86">
        <w:trPr>
          <w:trHeight w:val="403"/>
        </w:trPr>
        <w:tc>
          <w:tcPr>
            <w:tcW w:w="2230" w:type="pct"/>
          </w:tcPr>
          <w:p w14:paraId="52A03187" w14:textId="77777777" w:rsidR="00791873" w:rsidRPr="008D5487" w:rsidRDefault="00791873" w:rsidP="00791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2" w:type="pct"/>
          </w:tcPr>
          <w:p w14:paraId="6698DE35" w14:textId="53A1C6A0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191931D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18C57CAE" w14:textId="60666D30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6B4CDB14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E7D6D1F" w14:textId="43B83512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91,037</w:t>
            </w:r>
          </w:p>
        </w:tc>
        <w:tc>
          <w:tcPr>
            <w:tcW w:w="137" w:type="pct"/>
          </w:tcPr>
          <w:p w14:paraId="2CD03CF8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3"/>
          </w:tcPr>
          <w:p w14:paraId="4BBFAF90" w14:textId="7F7B9710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67,180</w:t>
            </w:r>
          </w:p>
        </w:tc>
      </w:tr>
      <w:tr w:rsidR="00791873" w:rsidRPr="004E14C3" w14:paraId="28F13E36" w14:textId="77777777" w:rsidTr="00696B86">
        <w:trPr>
          <w:trHeight w:val="64"/>
        </w:trPr>
        <w:tc>
          <w:tcPr>
            <w:tcW w:w="2230" w:type="pct"/>
          </w:tcPr>
          <w:p w14:paraId="237091C3" w14:textId="77777777" w:rsidR="00791873" w:rsidRPr="004E14C3" w:rsidRDefault="00791873" w:rsidP="00791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2" w:type="pct"/>
          </w:tcPr>
          <w:p w14:paraId="3094ABAD" w14:textId="77777777" w:rsidR="00791873" w:rsidRPr="004E14C3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pct"/>
          </w:tcPr>
          <w:p w14:paraId="528ACA69" w14:textId="77777777" w:rsidR="00791873" w:rsidRPr="004E14C3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8" w:type="pct"/>
          </w:tcPr>
          <w:p w14:paraId="318411AF" w14:textId="77777777" w:rsidR="00791873" w:rsidRPr="004E14C3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3" w:type="pct"/>
            <w:gridSpan w:val="2"/>
          </w:tcPr>
          <w:p w14:paraId="32A743DC" w14:textId="77777777" w:rsidR="00791873" w:rsidRPr="004E14C3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4" w:type="pct"/>
          </w:tcPr>
          <w:p w14:paraId="55E32E3B" w14:textId="77777777" w:rsidR="00791873" w:rsidRPr="004E14C3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pct"/>
          </w:tcPr>
          <w:p w14:paraId="07716913" w14:textId="77777777" w:rsidR="00791873" w:rsidRPr="004E14C3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6" w:type="pct"/>
            <w:gridSpan w:val="3"/>
          </w:tcPr>
          <w:p w14:paraId="24D8B700" w14:textId="77777777" w:rsidR="00791873" w:rsidRPr="004E14C3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791873" w:rsidRPr="008D5487" w14:paraId="0CFA0E77" w14:textId="77777777" w:rsidTr="00696B86">
        <w:trPr>
          <w:trHeight w:hRule="exact" w:val="403"/>
        </w:trPr>
        <w:tc>
          <w:tcPr>
            <w:tcW w:w="2230" w:type="pct"/>
          </w:tcPr>
          <w:p w14:paraId="49EC74D5" w14:textId="475B2B5A" w:rsidR="00791873" w:rsidRPr="008D5487" w:rsidRDefault="00477441" w:rsidP="00791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572" w:type="pct"/>
          </w:tcPr>
          <w:p w14:paraId="0F4AF9B5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A5A3E90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031F01CB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5794764D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58B5298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7CEC9444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1B00E912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1873" w:rsidRPr="008D5487" w14:paraId="077F93A8" w14:textId="77777777" w:rsidTr="00696B86">
        <w:trPr>
          <w:trHeight w:hRule="exact" w:val="403"/>
        </w:trPr>
        <w:tc>
          <w:tcPr>
            <w:tcW w:w="2230" w:type="pct"/>
          </w:tcPr>
          <w:p w14:paraId="7009A42C" w14:textId="77777777" w:rsidR="00791873" w:rsidRPr="008D5487" w:rsidRDefault="00791873" w:rsidP="00791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72" w:type="pct"/>
          </w:tcPr>
          <w:p w14:paraId="3CEC2DFC" w14:textId="26AD6292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88,209</w:t>
            </w:r>
          </w:p>
        </w:tc>
        <w:tc>
          <w:tcPr>
            <w:tcW w:w="140" w:type="pct"/>
          </w:tcPr>
          <w:p w14:paraId="4BACFC14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464F7BCF" w14:textId="0F0B10C4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46,084</w:t>
            </w:r>
          </w:p>
        </w:tc>
        <w:tc>
          <w:tcPr>
            <w:tcW w:w="143" w:type="pct"/>
            <w:gridSpan w:val="2"/>
          </w:tcPr>
          <w:p w14:paraId="724D874B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34C32F2" w14:textId="74DC1685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C03F2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9C03F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962</w:t>
            </w:r>
          </w:p>
        </w:tc>
        <w:tc>
          <w:tcPr>
            <w:tcW w:w="143" w:type="pct"/>
            <w:gridSpan w:val="2"/>
          </w:tcPr>
          <w:p w14:paraId="3D4B3A91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0A129F8D" w14:textId="20CE9C8A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46,084</w:t>
            </w:r>
          </w:p>
        </w:tc>
      </w:tr>
      <w:tr w:rsidR="00791873" w:rsidRPr="008D5487" w14:paraId="2F118D68" w14:textId="77777777" w:rsidTr="00696B86">
        <w:trPr>
          <w:trHeight w:hRule="exact" w:val="403"/>
        </w:trPr>
        <w:tc>
          <w:tcPr>
            <w:tcW w:w="2230" w:type="pct"/>
          </w:tcPr>
          <w:p w14:paraId="445046AF" w14:textId="77777777" w:rsidR="00791873" w:rsidRPr="008D5487" w:rsidRDefault="00791873" w:rsidP="00791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72" w:type="pct"/>
          </w:tcPr>
          <w:p w14:paraId="56B47952" w14:textId="5B3CF83C" w:rsidR="00791873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1,080</w:t>
            </w:r>
          </w:p>
        </w:tc>
        <w:tc>
          <w:tcPr>
            <w:tcW w:w="140" w:type="pct"/>
          </w:tcPr>
          <w:p w14:paraId="649F1F25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477ABEE9" w14:textId="254FBFB8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711</w:t>
            </w:r>
          </w:p>
        </w:tc>
        <w:tc>
          <w:tcPr>
            <w:tcW w:w="143" w:type="pct"/>
            <w:gridSpan w:val="2"/>
          </w:tcPr>
          <w:p w14:paraId="4AFABCC5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028C063" w14:textId="699CEFE8" w:rsidR="00791873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993</w:t>
            </w:r>
          </w:p>
        </w:tc>
        <w:tc>
          <w:tcPr>
            <w:tcW w:w="143" w:type="pct"/>
            <w:gridSpan w:val="2"/>
          </w:tcPr>
          <w:p w14:paraId="0669623F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13EABAEB" w14:textId="1F392FDB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625</w:t>
            </w:r>
          </w:p>
        </w:tc>
      </w:tr>
      <w:tr w:rsidR="00791873" w:rsidRPr="008D5487" w14:paraId="519BA7B3" w14:textId="77777777" w:rsidTr="00696B86">
        <w:trPr>
          <w:trHeight w:hRule="exact" w:val="403"/>
        </w:trPr>
        <w:tc>
          <w:tcPr>
            <w:tcW w:w="2230" w:type="pct"/>
          </w:tcPr>
          <w:p w14:paraId="4F6AA5EC" w14:textId="77777777" w:rsidR="00791873" w:rsidRDefault="00791873" w:rsidP="00791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รายได้ดอกเบี้ย</w:t>
            </w:r>
          </w:p>
        </w:tc>
        <w:tc>
          <w:tcPr>
            <w:tcW w:w="572" w:type="pct"/>
          </w:tcPr>
          <w:p w14:paraId="496C3217" w14:textId="7AD0E141" w:rsidR="00791873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2,393</w:t>
            </w:r>
          </w:p>
        </w:tc>
        <w:tc>
          <w:tcPr>
            <w:tcW w:w="140" w:type="pct"/>
          </w:tcPr>
          <w:p w14:paraId="56CA70A6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2F507768" w14:textId="205119DE" w:rsidR="00791873" w:rsidRPr="00F35C78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249</w:t>
            </w:r>
          </w:p>
        </w:tc>
        <w:tc>
          <w:tcPr>
            <w:tcW w:w="143" w:type="pct"/>
            <w:gridSpan w:val="2"/>
          </w:tcPr>
          <w:p w14:paraId="3D01A839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39F6B93" w14:textId="44AC8414" w:rsidR="00791873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15EEAA37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0004C239" w14:textId="0C3B7CEC" w:rsidR="00791873" w:rsidRPr="00F35C78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91873" w:rsidRPr="008D5487" w14:paraId="369EACB7" w14:textId="77777777" w:rsidTr="00696B86">
        <w:trPr>
          <w:trHeight w:hRule="exact" w:val="403"/>
        </w:trPr>
        <w:tc>
          <w:tcPr>
            <w:tcW w:w="2230" w:type="pct"/>
          </w:tcPr>
          <w:p w14:paraId="5B7D5133" w14:textId="77777777" w:rsidR="00791873" w:rsidRDefault="00791873" w:rsidP="00791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572" w:type="pct"/>
          </w:tcPr>
          <w:p w14:paraId="71A0EAB0" w14:textId="05C98BE2" w:rsidR="00791873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687</w:t>
            </w:r>
          </w:p>
        </w:tc>
        <w:tc>
          <w:tcPr>
            <w:tcW w:w="140" w:type="pct"/>
          </w:tcPr>
          <w:p w14:paraId="455867FC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6B9A06BC" w14:textId="36A7746A" w:rsidR="00791873" w:rsidRPr="00F35C78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481</w:t>
            </w:r>
          </w:p>
        </w:tc>
        <w:tc>
          <w:tcPr>
            <w:tcW w:w="143" w:type="pct"/>
            <w:gridSpan w:val="2"/>
          </w:tcPr>
          <w:p w14:paraId="0F01527C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0C62003" w14:textId="58E3EC81" w:rsidR="00791873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687</w:t>
            </w:r>
          </w:p>
        </w:tc>
        <w:tc>
          <w:tcPr>
            <w:tcW w:w="143" w:type="pct"/>
            <w:gridSpan w:val="2"/>
          </w:tcPr>
          <w:p w14:paraId="0BC6D914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66827A67" w14:textId="29A75764" w:rsidR="00791873" w:rsidRPr="00F35C78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481</w:t>
            </w:r>
          </w:p>
        </w:tc>
      </w:tr>
      <w:tr w:rsidR="00791873" w:rsidRPr="008D5487" w14:paraId="44D49CB6" w14:textId="77777777" w:rsidTr="00696B86">
        <w:trPr>
          <w:trHeight w:hRule="exact" w:val="403"/>
        </w:trPr>
        <w:tc>
          <w:tcPr>
            <w:tcW w:w="2230" w:type="pct"/>
          </w:tcPr>
          <w:p w14:paraId="0054C685" w14:textId="77777777" w:rsidR="00791873" w:rsidRDefault="00791873" w:rsidP="00791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ค่าใช้จ่ายอื่น</w:t>
            </w:r>
          </w:p>
        </w:tc>
        <w:tc>
          <w:tcPr>
            <w:tcW w:w="572" w:type="pct"/>
          </w:tcPr>
          <w:p w14:paraId="4F508E38" w14:textId="40C82AFE" w:rsidR="00791873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41,573</w:t>
            </w:r>
          </w:p>
        </w:tc>
        <w:tc>
          <w:tcPr>
            <w:tcW w:w="140" w:type="pct"/>
          </w:tcPr>
          <w:p w14:paraId="606CD322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49ECB0F1" w14:textId="4DAA9259" w:rsidR="00791873" w:rsidRPr="00F35C78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30,969</w:t>
            </w:r>
          </w:p>
        </w:tc>
        <w:tc>
          <w:tcPr>
            <w:tcW w:w="143" w:type="pct"/>
            <w:gridSpan w:val="2"/>
          </w:tcPr>
          <w:p w14:paraId="184CF57B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B7220AF" w14:textId="244A0D18" w:rsidR="00791873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21,828</w:t>
            </w:r>
          </w:p>
        </w:tc>
        <w:tc>
          <w:tcPr>
            <w:tcW w:w="143" w:type="pct"/>
            <w:gridSpan w:val="2"/>
          </w:tcPr>
          <w:p w14:paraId="445CD1D6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37EAC6AD" w14:textId="3C8727D5" w:rsidR="00791873" w:rsidRPr="00F35C78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15,536</w:t>
            </w:r>
          </w:p>
        </w:tc>
      </w:tr>
      <w:tr w:rsidR="00791873" w:rsidRPr="004E14C3" w14:paraId="3A13767C" w14:textId="77777777" w:rsidTr="00696B86">
        <w:trPr>
          <w:trHeight w:hRule="exact" w:val="272"/>
        </w:trPr>
        <w:tc>
          <w:tcPr>
            <w:tcW w:w="2230" w:type="pct"/>
          </w:tcPr>
          <w:p w14:paraId="2B8CBEFF" w14:textId="77777777" w:rsidR="00791873" w:rsidRPr="004E14C3" w:rsidRDefault="00791873" w:rsidP="00791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2" w:type="pct"/>
          </w:tcPr>
          <w:p w14:paraId="5187FE0C" w14:textId="77777777" w:rsidR="00791873" w:rsidRPr="004E14C3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pct"/>
          </w:tcPr>
          <w:p w14:paraId="692A0226" w14:textId="77777777" w:rsidR="00791873" w:rsidRPr="004E14C3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8" w:type="pct"/>
          </w:tcPr>
          <w:p w14:paraId="0BA16C4F" w14:textId="77777777" w:rsidR="00791873" w:rsidRPr="004E14C3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3" w:type="pct"/>
            <w:gridSpan w:val="2"/>
          </w:tcPr>
          <w:p w14:paraId="4AC4D9E1" w14:textId="77777777" w:rsidR="00791873" w:rsidRPr="004E14C3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4" w:type="pct"/>
          </w:tcPr>
          <w:p w14:paraId="7CE77C01" w14:textId="77777777" w:rsidR="00791873" w:rsidRPr="004E14C3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3" w:type="pct"/>
            <w:gridSpan w:val="2"/>
          </w:tcPr>
          <w:p w14:paraId="578D2873" w14:textId="77777777" w:rsidR="00791873" w:rsidRPr="004E14C3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0" w:type="pct"/>
            <w:gridSpan w:val="2"/>
          </w:tcPr>
          <w:p w14:paraId="5D55A7CE" w14:textId="77777777" w:rsidR="00791873" w:rsidRPr="004E14C3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791873" w:rsidRPr="008D5487" w14:paraId="44781359" w14:textId="77777777" w:rsidTr="00696B86">
        <w:trPr>
          <w:trHeight w:hRule="exact" w:val="403"/>
        </w:trPr>
        <w:tc>
          <w:tcPr>
            <w:tcW w:w="2230" w:type="pct"/>
          </w:tcPr>
          <w:p w14:paraId="17B53510" w14:textId="77777777" w:rsidR="00791873" w:rsidRPr="008D5487" w:rsidRDefault="00791873" w:rsidP="00791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548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572" w:type="pct"/>
          </w:tcPr>
          <w:p w14:paraId="1DC15B44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DD6F8E0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5B16738D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075BE1AF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AEDBAE8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3D28494C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4D90BB8E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1873" w:rsidRPr="008D5487" w14:paraId="70D07B58" w14:textId="77777777" w:rsidTr="00696B86">
        <w:trPr>
          <w:trHeight w:hRule="exact" w:val="403"/>
        </w:trPr>
        <w:tc>
          <w:tcPr>
            <w:tcW w:w="2230" w:type="pct"/>
          </w:tcPr>
          <w:p w14:paraId="4D8B123A" w14:textId="77777777" w:rsidR="00791873" w:rsidRPr="008D5487" w:rsidRDefault="00791873" w:rsidP="00791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72" w:type="pct"/>
          </w:tcPr>
          <w:p w14:paraId="6B470D30" w14:textId="30F9F1E5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92,092</w:t>
            </w:r>
          </w:p>
        </w:tc>
        <w:tc>
          <w:tcPr>
            <w:tcW w:w="140" w:type="pct"/>
          </w:tcPr>
          <w:p w14:paraId="1FD1EDA4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53966227" w14:textId="30C6151E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276,186</w:t>
            </w:r>
          </w:p>
        </w:tc>
        <w:tc>
          <w:tcPr>
            <w:tcW w:w="143" w:type="pct"/>
            <w:gridSpan w:val="2"/>
          </w:tcPr>
          <w:p w14:paraId="4B404723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BF5E2CD" w14:textId="47E5141B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230AD18E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7115EA75" w14:textId="03D9048A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91873" w:rsidRPr="008D5487" w14:paraId="2F8869B0" w14:textId="77777777" w:rsidTr="00696B86">
        <w:trPr>
          <w:trHeight w:hRule="exact" w:val="403"/>
        </w:trPr>
        <w:tc>
          <w:tcPr>
            <w:tcW w:w="2230" w:type="pct"/>
          </w:tcPr>
          <w:p w14:paraId="0918CE17" w14:textId="77777777" w:rsidR="00791873" w:rsidRPr="008D5487" w:rsidRDefault="00791873" w:rsidP="00791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ค่าตอบแทนการเลี้ยง</w:t>
            </w:r>
          </w:p>
        </w:tc>
        <w:tc>
          <w:tcPr>
            <w:tcW w:w="572" w:type="pct"/>
          </w:tcPr>
          <w:p w14:paraId="17A70A38" w14:textId="7FC1AF43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E3FD337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7196F31E" w14:textId="376B1AE2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2,930</w:t>
            </w:r>
          </w:p>
        </w:tc>
        <w:tc>
          <w:tcPr>
            <w:tcW w:w="143" w:type="pct"/>
            <w:gridSpan w:val="2"/>
          </w:tcPr>
          <w:p w14:paraId="46F9B5C4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4BF0162" w14:textId="3A41271A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5EA4FCFE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7A8A87CB" w14:textId="25F6BCD8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91873" w:rsidRPr="008D5487" w14:paraId="3DD31CC7" w14:textId="77777777" w:rsidTr="00696B86">
        <w:trPr>
          <w:trHeight w:hRule="exact" w:val="236"/>
        </w:trPr>
        <w:tc>
          <w:tcPr>
            <w:tcW w:w="2230" w:type="pct"/>
          </w:tcPr>
          <w:p w14:paraId="1F4B50FE" w14:textId="77777777" w:rsidR="00791873" w:rsidRPr="008D5487" w:rsidRDefault="00791873" w:rsidP="00791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76EE1C3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3D7C63C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67DCE82D" w14:textId="77777777" w:rsidR="00791873" w:rsidRPr="00F35C78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20C3F445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87EC074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51A9DD42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7C9A12E0" w14:textId="77777777" w:rsidR="00791873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1873" w:rsidRPr="008D5487" w14:paraId="1C197F04" w14:textId="77777777" w:rsidTr="00696B86">
        <w:tc>
          <w:tcPr>
            <w:tcW w:w="2230" w:type="pct"/>
            <w:shd w:val="clear" w:color="auto" w:fill="FFFFFF"/>
          </w:tcPr>
          <w:p w14:paraId="22FA902B" w14:textId="77777777" w:rsidR="00791873" w:rsidRPr="008D5487" w:rsidRDefault="00791873" w:rsidP="0079187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2" w:type="pct"/>
          </w:tcPr>
          <w:p w14:paraId="01798942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E934EF7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64493717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67D35F22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2F5818E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0F77F523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0803FD4F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1873" w:rsidRPr="008D5487" w14:paraId="6C8BE6A7" w14:textId="77777777" w:rsidTr="00696B86">
        <w:tc>
          <w:tcPr>
            <w:tcW w:w="2230" w:type="pct"/>
            <w:shd w:val="clear" w:color="auto" w:fill="FFFFFF"/>
          </w:tcPr>
          <w:p w14:paraId="192A8297" w14:textId="77777777" w:rsidR="00791873" w:rsidRPr="008D5487" w:rsidRDefault="00791873" w:rsidP="00791873">
            <w:pPr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8D5487">
              <w:rPr>
                <w:rFonts w:ascii="Angsana New" w:hAnsi="Angsana New" w:cs="Angsana New" w:hint="cs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72" w:type="pct"/>
          </w:tcPr>
          <w:p w14:paraId="0EE08EEF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7D82384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19D75DBD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7633ECE1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113700B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21BE3D06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1A37DFA8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1873" w:rsidRPr="008D5487" w14:paraId="768B0FCD" w14:textId="77777777" w:rsidTr="00696B86">
        <w:tc>
          <w:tcPr>
            <w:tcW w:w="2230" w:type="pct"/>
            <w:shd w:val="clear" w:color="auto" w:fill="FFFFFF"/>
          </w:tcPr>
          <w:p w14:paraId="362C875A" w14:textId="72C5122C" w:rsidR="00791873" w:rsidRPr="008D5487" w:rsidRDefault="00791873" w:rsidP="00791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D73E4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572" w:type="pct"/>
            <w:shd w:val="clear" w:color="auto" w:fill="auto"/>
          </w:tcPr>
          <w:p w14:paraId="7EB5AF53" w14:textId="0920035D" w:rsidR="00791873" w:rsidRPr="008D5487" w:rsidRDefault="00144704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25,06</w:t>
            </w:r>
            <w:r w:rsidR="0035248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1B14066E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503153D7" w14:textId="77952491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24,134</w:t>
            </w:r>
          </w:p>
        </w:tc>
        <w:tc>
          <w:tcPr>
            <w:tcW w:w="143" w:type="pct"/>
            <w:gridSpan w:val="2"/>
          </w:tcPr>
          <w:p w14:paraId="0F6A3CB2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C949B6B" w14:textId="642D3392" w:rsidR="00791873" w:rsidRPr="00AD452C" w:rsidRDefault="00144704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9,109</w:t>
            </w:r>
          </w:p>
        </w:tc>
        <w:tc>
          <w:tcPr>
            <w:tcW w:w="143" w:type="pct"/>
            <w:gridSpan w:val="2"/>
          </w:tcPr>
          <w:p w14:paraId="0C1B128B" w14:textId="77777777" w:rsidR="00791873" w:rsidRPr="00AD452C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5D3FE041" w14:textId="7E85D942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8,513</w:t>
            </w:r>
          </w:p>
        </w:tc>
      </w:tr>
      <w:tr w:rsidR="00791873" w:rsidRPr="00012679" w14:paraId="71020B7D" w14:textId="77777777" w:rsidTr="00696B86">
        <w:tc>
          <w:tcPr>
            <w:tcW w:w="2230" w:type="pct"/>
            <w:shd w:val="clear" w:color="auto" w:fill="FFFFFF"/>
          </w:tcPr>
          <w:p w14:paraId="4FEA24C8" w14:textId="77777777" w:rsidR="00791873" w:rsidRPr="008D5487" w:rsidRDefault="00791873" w:rsidP="00791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 xml:space="preserve">   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6491E97E" w14:textId="1C67D764" w:rsidR="00791873" w:rsidRPr="00352484" w:rsidRDefault="00352484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 w:rsidRPr="00352484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  <w:tc>
          <w:tcPr>
            <w:tcW w:w="140" w:type="pct"/>
          </w:tcPr>
          <w:p w14:paraId="4CB762A3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324FD537" w14:textId="669E230F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237</w:t>
            </w:r>
          </w:p>
        </w:tc>
        <w:tc>
          <w:tcPr>
            <w:tcW w:w="143" w:type="pct"/>
            <w:gridSpan w:val="2"/>
          </w:tcPr>
          <w:p w14:paraId="3BB37C31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FB03C23" w14:textId="12B7A366" w:rsidR="00791873" w:rsidRPr="00352484" w:rsidRDefault="00352484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2484">
              <w:rPr>
                <w:rFonts w:ascii="Angsana New" w:hAnsi="Angsana New" w:cs="Angsana New"/>
                <w:sz w:val="30"/>
                <w:szCs w:val="30"/>
              </w:rPr>
              <w:t>124</w:t>
            </w:r>
          </w:p>
        </w:tc>
        <w:tc>
          <w:tcPr>
            <w:tcW w:w="143" w:type="pct"/>
            <w:gridSpan w:val="2"/>
          </w:tcPr>
          <w:p w14:paraId="570010D6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3892C0FA" w14:textId="1AB51D51" w:rsidR="00791873" w:rsidRPr="00012679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</w:tr>
      <w:tr w:rsidR="00791873" w:rsidRPr="008D5487" w14:paraId="08EE1F79" w14:textId="77777777" w:rsidTr="00696B86">
        <w:tc>
          <w:tcPr>
            <w:tcW w:w="2230" w:type="pct"/>
            <w:shd w:val="clear" w:color="auto" w:fill="FFFFFF"/>
          </w:tcPr>
          <w:p w14:paraId="767F9DFD" w14:textId="77777777" w:rsidR="00791873" w:rsidRPr="008D5487" w:rsidRDefault="00791873" w:rsidP="00791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DCDC30" w14:textId="2E8D94AE" w:rsidR="00791873" w:rsidRPr="00352484" w:rsidRDefault="00AD20C0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24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</w:t>
            </w:r>
            <w:r w:rsidR="00352484" w:rsidRPr="003524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475</w:t>
            </w:r>
          </w:p>
        </w:tc>
        <w:tc>
          <w:tcPr>
            <w:tcW w:w="140" w:type="pct"/>
          </w:tcPr>
          <w:p w14:paraId="6BF7D8DA" w14:textId="77777777" w:rsidR="00791873" w:rsidRPr="008D5487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1E4724F9" w14:textId="1FEA5AA6" w:rsidR="00791873" w:rsidRPr="003A7849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1740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26,350</w:t>
            </w:r>
          </w:p>
        </w:tc>
        <w:tc>
          <w:tcPr>
            <w:tcW w:w="143" w:type="pct"/>
            <w:gridSpan w:val="2"/>
          </w:tcPr>
          <w:p w14:paraId="2A622F03" w14:textId="77777777" w:rsidR="00791873" w:rsidRPr="003A7849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B255AB" w14:textId="08C2F934" w:rsidR="00791873" w:rsidRPr="00352484" w:rsidRDefault="00AD20C0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24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352484" w:rsidRPr="003524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,233</w:t>
            </w:r>
          </w:p>
        </w:tc>
        <w:tc>
          <w:tcPr>
            <w:tcW w:w="143" w:type="pct"/>
            <w:gridSpan w:val="2"/>
          </w:tcPr>
          <w:p w14:paraId="3B8D30DA" w14:textId="77777777" w:rsidR="00791873" w:rsidRPr="003A7849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97E9B9" w14:textId="142BF3A5" w:rsidR="00791873" w:rsidRPr="003A7849" w:rsidRDefault="00791873" w:rsidP="00791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1740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8,601</w:t>
            </w:r>
          </w:p>
        </w:tc>
      </w:tr>
    </w:tbl>
    <w:p w14:paraId="323A2074" w14:textId="54954602" w:rsidR="00696B86" w:rsidRDefault="00696B86" w:rsidP="00696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DAB9636" w14:textId="77777777" w:rsidR="00F94436" w:rsidRDefault="00F94436" w:rsidP="00696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1C1C6F0" w14:textId="7D80ABFD" w:rsidR="000B2FE1" w:rsidRPr="00C60284" w:rsidRDefault="000B2FE1" w:rsidP="002F2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66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765D71" w:rsidRPr="00765D71">
        <w:rPr>
          <w:rFonts w:ascii="Angsana New" w:hAnsi="Angsana New" w:cs="Angsana New"/>
          <w:sz w:val="30"/>
          <w:szCs w:val="30"/>
        </w:rPr>
        <w:t>3</w:t>
      </w:r>
      <w:r w:rsidR="00696B86">
        <w:rPr>
          <w:rFonts w:ascii="Angsana New" w:hAnsi="Angsana New" w:cs="Angsana New"/>
          <w:sz w:val="30"/>
          <w:szCs w:val="30"/>
        </w:rPr>
        <w:t>0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696B8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 </w:t>
      </w:r>
      <w:r w:rsidR="00CB4BC6" w:rsidRPr="00CB4BC6">
        <w:rPr>
          <w:rFonts w:ascii="Angsana New" w:hAnsi="Angsana New" w:cs="Angsana New"/>
          <w:sz w:val="30"/>
          <w:szCs w:val="30"/>
        </w:rPr>
        <w:t>256</w:t>
      </w:r>
      <w:r w:rsidR="00D42C9B">
        <w:rPr>
          <w:rFonts w:ascii="Angsana New" w:hAnsi="Angsana New" w:cs="Angsana New"/>
          <w:sz w:val="30"/>
          <w:szCs w:val="30"/>
        </w:rPr>
        <w:t>5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>และ</w:t>
      </w:r>
      <w:r w:rsidRPr="00C60284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765D71" w:rsidRPr="00765D71">
        <w:rPr>
          <w:rFonts w:ascii="Angsana New" w:hAnsi="Angsana New" w:cs="Angsana New"/>
          <w:sz w:val="30"/>
          <w:szCs w:val="30"/>
        </w:rPr>
        <w:t>31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B4BC6" w:rsidRPr="00CB4BC6">
        <w:rPr>
          <w:rFonts w:ascii="Angsana New" w:hAnsi="Angsana New" w:cs="Angsana New"/>
          <w:sz w:val="30"/>
          <w:szCs w:val="30"/>
        </w:rPr>
        <w:t>256</w:t>
      </w:r>
      <w:r w:rsidR="00D42C9B">
        <w:rPr>
          <w:rFonts w:ascii="Angsana New" w:hAnsi="Angsana New" w:cs="Angsana New"/>
          <w:sz w:val="30"/>
          <w:szCs w:val="30"/>
        </w:rPr>
        <w:t>4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330F5347" w14:textId="77777777" w:rsidR="00810D31" w:rsidRPr="00C60284" w:rsidRDefault="00810D31" w:rsidP="00253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8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979"/>
        <w:gridCol w:w="1174"/>
        <w:gridCol w:w="243"/>
        <w:gridCol w:w="1212"/>
        <w:gridCol w:w="243"/>
        <w:gridCol w:w="1098"/>
        <w:gridCol w:w="264"/>
        <w:gridCol w:w="1273"/>
      </w:tblGrid>
      <w:tr w:rsidR="006162F5" w:rsidRPr="00C60284" w14:paraId="47960E40" w14:textId="77777777" w:rsidTr="003A7849">
        <w:trPr>
          <w:trHeight w:val="379"/>
          <w:tblHeader/>
        </w:trPr>
        <w:tc>
          <w:tcPr>
            <w:tcW w:w="2097" w:type="pct"/>
          </w:tcPr>
          <w:p w14:paraId="564E0157" w14:textId="66C5FBEA" w:rsidR="00804175" w:rsidRPr="00C60284" w:rsidRDefault="00804175" w:rsidP="00AD33D8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  <w:gridSpan w:val="3"/>
          </w:tcPr>
          <w:p w14:paraId="099654D4" w14:textId="77777777" w:rsidR="00804175" w:rsidRPr="00C60284" w:rsidRDefault="00804175" w:rsidP="00AD3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67410F5F" w14:textId="77777777" w:rsidR="00804175" w:rsidRPr="00C60284" w:rsidRDefault="00804175" w:rsidP="00AD3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pct"/>
            <w:gridSpan w:val="3"/>
          </w:tcPr>
          <w:p w14:paraId="45F79EDB" w14:textId="77777777" w:rsidR="00804175" w:rsidRPr="00C60284" w:rsidRDefault="00804175" w:rsidP="00AD3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3828" w:rsidRPr="00C60284" w14:paraId="242915E8" w14:textId="77777777" w:rsidTr="003A7849">
        <w:trPr>
          <w:trHeight w:val="379"/>
          <w:tblHeader/>
        </w:trPr>
        <w:tc>
          <w:tcPr>
            <w:tcW w:w="2097" w:type="pct"/>
          </w:tcPr>
          <w:p w14:paraId="6597BB17" w14:textId="77777777" w:rsidR="00C93828" w:rsidRPr="00C60284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08F159FE" w14:textId="4F743563" w:rsidR="00C93828" w:rsidRPr="00C60284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8" w:type="pct"/>
          </w:tcPr>
          <w:p w14:paraId="2E1629AF" w14:textId="77777777" w:rsidR="00C93828" w:rsidRPr="00C60284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349F232" w14:textId="62A36EEA" w:rsidR="00C93828" w:rsidRPr="00C60284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66DD36E9" w14:textId="77777777" w:rsidR="00C93828" w:rsidRPr="00C60284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F90852D" w14:textId="7CE65AAE" w:rsidR="00C93828" w:rsidRPr="00C60284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9" w:type="pct"/>
          </w:tcPr>
          <w:p w14:paraId="7651E4D6" w14:textId="77777777" w:rsidR="00C93828" w:rsidRPr="00C60284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3EC4EF9C" w14:textId="6608FC26" w:rsidR="00C93828" w:rsidRPr="00C60284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96B86" w:rsidRPr="00C60284" w14:paraId="5C8BD783" w14:textId="77777777" w:rsidTr="003A7849">
        <w:trPr>
          <w:trHeight w:val="366"/>
          <w:tblHeader/>
        </w:trPr>
        <w:tc>
          <w:tcPr>
            <w:tcW w:w="2097" w:type="pct"/>
          </w:tcPr>
          <w:p w14:paraId="62AD8D28" w14:textId="545E29BB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9" w:type="pct"/>
          </w:tcPr>
          <w:p w14:paraId="370D248E" w14:textId="6D19CE0C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8" w:type="pct"/>
          </w:tcPr>
          <w:p w14:paraId="0E401A14" w14:textId="77777777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C353779" w14:textId="6D08A342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309DFE5D" w14:textId="77777777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83414B8" w14:textId="0071F231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9" w:type="pct"/>
          </w:tcPr>
          <w:p w14:paraId="410BB601" w14:textId="77777777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79521210" w14:textId="78186C0B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696B86" w:rsidRPr="00C60284" w14:paraId="453D9986" w14:textId="77777777" w:rsidTr="003A7849">
        <w:trPr>
          <w:trHeight w:val="379"/>
          <w:tblHeader/>
        </w:trPr>
        <w:tc>
          <w:tcPr>
            <w:tcW w:w="2097" w:type="pct"/>
          </w:tcPr>
          <w:p w14:paraId="7BD7A569" w14:textId="77777777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03" w:type="pct"/>
            <w:gridSpan w:val="7"/>
          </w:tcPr>
          <w:p w14:paraId="1AF1B1C5" w14:textId="77777777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6B86" w:rsidRPr="00C60284" w14:paraId="344C9C0F" w14:textId="77777777" w:rsidTr="003A7849">
        <w:trPr>
          <w:trHeight w:val="379"/>
        </w:trPr>
        <w:tc>
          <w:tcPr>
            <w:tcW w:w="2097" w:type="pct"/>
          </w:tcPr>
          <w:p w14:paraId="6737840B" w14:textId="77777777" w:rsidR="00696B86" w:rsidRPr="00C60284" w:rsidRDefault="00696B86" w:rsidP="0069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shd w:val="clear" w:color="auto" w:fill="auto"/>
          </w:tcPr>
          <w:p w14:paraId="57D17615" w14:textId="4A07B5C1" w:rsidR="00696B86" w:rsidRPr="00C60284" w:rsidRDefault="00AD452C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9ABE689" w14:textId="77777777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72B7E69D" w14:textId="6A1D5B06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B26BC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41714DE" w14:textId="77777777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48837A1" w14:textId="34AEB202" w:rsidR="00696B86" w:rsidRPr="00C60284" w:rsidRDefault="00B7716A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388,208</w:t>
            </w:r>
          </w:p>
        </w:tc>
        <w:tc>
          <w:tcPr>
            <w:tcW w:w="139" w:type="pct"/>
          </w:tcPr>
          <w:p w14:paraId="08CAF10F" w14:textId="77777777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6C8E908F" w14:textId="680A118A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279,249</w:t>
            </w:r>
          </w:p>
        </w:tc>
      </w:tr>
      <w:tr w:rsidR="00696B86" w:rsidRPr="00C60284" w14:paraId="7FE80562" w14:textId="77777777" w:rsidTr="003A7849">
        <w:trPr>
          <w:trHeight w:val="379"/>
        </w:trPr>
        <w:tc>
          <w:tcPr>
            <w:tcW w:w="2097" w:type="pct"/>
          </w:tcPr>
          <w:p w14:paraId="55E4F6EE" w14:textId="16B0B813" w:rsidR="00696B86" w:rsidRPr="00C60284" w:rsidRDefault="00477441" w:rsidP="0069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บริษัทร่วมและ</w:t>
            </w:r>
            <w:r w:rsidR="00696B86" w:rsidRPr="00C60284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9" w:type="pct"/>
            <w:shd w:val="clear" w:color="auto" w:fill="auto"/>
          </w:tcPr>
          <w:p w14:paraId="4BE1DD81" w14:textId="089C77A9" w:rsidR="00696B86" w:rsidRPr="00C60284" w:rsidRDefault="004D6EF1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51,795</w:t>
            </w:r>
          </w:p>
        </w:tc>
        <w:tc>
          <w:tcPr>
            <w:tcW w:w="128" w:type="pct"/>
          </w:tcPr>
          <w:p w14:paraId="32FB7DEC" w14:textId="77777777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751A9B53" w14:textId="74E4C54A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26,675</w:t>
            </w:r>
          </w:p>
        </w:tc>
        <w:tc>
          <w:tcPr>
            <w:tcW w:w="128" w:type="pct"/>
          </w:tcPr>
          <w:p w14:paraId="18C5C221" w14:textId="77777777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5B532F1" w14:textId="3AFD506E" w:rsidR="00696B86" w:rsidRPr="00C60284" w:rsidRDefault="00B7716A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51,572</w:t>
            </w:r>
          </w:p>
        </w:tc>
        <w:tc>
          <w:tcPr>
            <w:tcW w:w="139" w:type="pct"/>
          </w:tcPr>
          <w:p w14:paraId="43704847" w14:textId="77777777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4591A808" w14:textId="05728E11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26,675</w:t>
            </w:r>
          </w:p>
        </w:tc>
      </w:tr>
      <w:tr w:rsidR="00696B86" w:rsidRPr="00C60284" w14:paraId="21E0CC62" w14:textId="77777777" w:rsidTr="003A7849">
        <w:trPr>
          <w:trHeight w:val="366"/>
        </w:trPr>
        <w:tc>
          <w:tcPr>
            <w:tcW w:w="2097" w:type="pct"/>
            <w:vAlign w:val="bottom"/>
          </w:tcPr>
          <w:p w14:paraId="7BC3337E" w14:textId="674E22C8" w:rsidR="00696B86" w:rsidRPr="00C60284" w:rsidRDefault="00696B86" w:rsidP="0069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9B726C" w14:textId="3C99573F" w:rsidR="00696B86" w:rsidRPr="00C60284" w:rsidRDefault="00AD452C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51,</w:t>
            </w:r>
            <w:r w:rsidR="004D6EF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795</w:t>
            </w:r>
          </w:p>
        </w:tc>
        <w:tc>
          <w:tcPr>
            <w:tcW w:w="128" w:type="pct"/>
            <w:vAlign w:val="bottom"/>
          </w:tcPr>
          <w:p w14:paraId="08814047" w14:textId="77777777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618B8941" w14:textId="075A6C81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26,675</w:t>
            </w:r>
          </w:p>
        </w:tc>
        <w:tc>
          <w:tcPr>
            <w:tcW w:w="128" w:type="pct"/>
            <w:vAlign w:val="bottom"/>
          </w:tcPr>
          <w:p w14:paraId="411D7BEC" w14:textId="77777777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7E97F" w14:textId="316E347D" w:rsidR="00696B86" w:rsidRPr="00C60284" w:rsidRDefault="00B7716A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439,780</w:t>
            </w:r>
          </w:p>
        </w:tc>
        <w:tc>
          <w:tcPr>
            <w:tcW w:w="139" w:type="pct"/>
            <w:vAlign w:val="bottom"/>
          </w:tcPr>
          <w:p w14:paraId="4D358208" w14:textId="77777777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18CA3F08" w14:textId="13D807D2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305,924</w:t>
            </w:r>
          </w:p>
        </w:tc>
      </w:tr>
    </w:tbl>
    <w:p w14:paraId="72216AD1" w14:textId="77777777" w:rsidR="008705BE" w:rsidRPr="00506AC7" w:rsidRDefault="00870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0"/>
        <w:gridCol w:w="1170"/>
        <w:gridCol w:w="261"/>
        <w:gridCol w:w="1211"/>
        <w:gridCol w:w="236"/>
        <w:gridCol w:w="1091"/>
        <w:gridCol w:w="236"/>
        <w:gridCol w:w="1295"/>
      </w:tblGrid>
      <w:tr w:rsidR="006162F5" w:rsidRPr="00C60284" w14:paraId="7D1A4C75" w14:textId="77777777" w:rsidTr="003A7849">
        <w:trPr>
          <w:trHeight w:val="322"/>
          <w:tblHeader/>
        </w:trPr>
        <w:tc>
          <w:tcPr>
            <w:tcW w:w="2090" w:type="pct"/>
          </w:tcPr>
          <w:p w14:paraId="2681837C" w14:textId="4D4AAA39" w:rsidR="00F61EF0" w:rsidRPr="00C60284" w:rsidRDefault="00F61EF0" w:rsidP="00F61EF0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97" w:type="pct"/>
            <w:gridSpan w:val="3"/>
          </w:tcPr>
          <w:p w14:paraId="519DE0B9" w14:textId="77777777" w:rsidR="00F61EF0" w:rsidRPr="00C60284" w:rsidRDefault="00F61EF0" w:rsidP="00F6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30C2E749" w14:textId="77777777" w:rsidR="00F61EF0" w:rsidRPr="00C60284" w:rsidRDefault="00F61EF0" w:rsidP="00F6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402F9956" w14:textId="77777777" w:rsidR="00F61EF0" w:rsidRPr="00C60284" w:rsidRDefault="00F61EF0" w:rsidP="00F6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3828" w:rsidRPr="00C60284" w14:paraId="103FF3D8" w14:textId="77777777" w:rsidTr="003A7849">
        <w:trPr>
          <w:trHeight w:val="394"/>
          <w:tblHeader/>
        </w:trPr>
        <w:tc>
          <w:tcPr>
            <w:tcW w:w="2090" w:type="pct"/>
          </w:tcPr>
          <w:p w14:paraId="0B54A3AC" w14:textId="77777777" w:rsidR="00C93828" w:rsidRPr="00C60284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4917C737" w14:textId="649ED96F" w:rsidR="00C93828" w:rsidRPr="00C60284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8" w:type="pct"/>
          </w:tcPr>
          <w:p w14:paraId="304258A1" w14:textId="77777777" w:rsidR="00C93828" w:rsidRPr="00C60284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7C4EF58C" w14:textId="0680E9C4" w:rsidR="00C93828" w:rsidRPr="00C60284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</w:tcPr>
          <w:p w14:paraId="7C2EECA0" w14:textId="77777777" w:rsidR="00C93828" w:rsidRPr="00C60284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2F389E34" w14:textId="0CAD897B" w:rsidR="00C93828" w:rsidRPr="00C60284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5" w:type="pct"/>
          </w:tcPr>
          <w:p w14:paraId="2A19EFE8" w14:textId="77777777" w:rsidR="00C93828" w:rsidRPr="00C60284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401567E8" w14:textId="66C67EC5" w:rsidR="00C93828" w:rsidRPr="00C60284" w:rsidRDefault="00C93828" w:rsidP="003A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96B86" w:rsidRPr="00C60284" w14:paraId="6D1B6680" w14:textId="77777777" w:rsidTr="003A7849">
        <w:trPr>
          <w:trHeight w:val="394"/>
          <w:tblHeader/>
        </w:trPr>
        <w:tc>
          <w:tcPr>
            <w:tcW w:w="2090" w:type="pct"/>
          </w:tcPr>
          <w:p w14:paraId="74F42AFF" w14:textId="447125F2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19" w:type="pct"/>
          </w:tcPr>
          <w:p w14:paraId="56227AA3" w14:textId="2903CFC6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8" w:type="pct"/>
          </w:tcPr>
          <w:p w14:paraId="03C79EC1" w14:textId="77777777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1C21F5EE" w14:textId="1538D566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5" w:type="pct"/>
          </w:tcPr>
          <w:p w14:paraId="5DE47E8E" w14:textId="77777777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21D7F849" w14:textId="4A9B1FEB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5" w:type="pct"/>
          </w:tcPr>
          <w:p w14:paraId="755CD52B" w14:textId="77777777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056ACBDC" w14:textId="61DCB3C1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696B86" w:rsidRPr="00C60284" w14:paraId="316D74CB" w14:textId="77777777" w:rsidTr="003A7849">
        <w:trPr>
          <w:trHeight w:val="380"/>
          <w:tblHeader/>
        </w:trPr>
        <w:tc>
          <w:tcPr>
            <w:tcW w:w="2090" w:type="pct"/>
          </w:tcPr>
          <w:p w14:paraId="4F382373" w14:textId="77777777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10" w:type="pct"/>
            <w:gridSpan w:val="7"/>
          </w:tcPr>
          <w:p w14:paraId="37B4E2CC" w14:textId="77777777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6B86" w:rsidRPr="00C60284" w14:paraId="17341B9D" w14:textId="77777777" w:rsidTr="003A7849">
        <w:trPr>
          <w:trHeight w:val="394"/>
        </w:trPr>
        <w:tc>
          <w:tcPr>
            <w:tcW w:w="2090" w:type="pct"/>
          </w:tcPr>
          <w:p w14:paraId="4F264A90" w14:textId="77777777" w:rsidR="00696B86" w:rsidRPr="00C60284" w:rsidRDefault="00696B86" w:rsidP="0069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0B0766B5" w14:textId="43675C8B" w:rsidR="00696B86" w:rsidRPr="00C60284" w:rsidRDefault="00AD452C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35FBF2EA" w14:textId="77777777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1DA2C796" w14:textId="01D782C7" w:rsidR="00696B86" w:rsidRPr="00C60284" w:rsidRDefault="00696B86" w:rsidP="00C84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08CF9166" w14:textId="77777777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E09A99C" w14:textId="1B364E2E" w:rsidR="00696B86" w:rsidRPr="00C60284" w:rsidRDefault="00B7716A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76,384</w:t>
            </w:r>
          </w:p>
        </w:tc>
        <w:tc>
          <w:tcPr>
            <w:tcW w:w="125" w:type="pct"/>
          </w:tcPr>
          <w:p w14:paraId="73BC77F2" w14:textId="77777777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20527A8C" w14:textId="37419F5D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62,953</w:t>
            </w:r>
          </w:p>
        </w:tc>
      </w:tr>
      <w:tr w:rsidR="00696B86" w:rsidRPr="00C60284" w14:paraId="1BEAB8A8" w14:textId="77777777" w:rsidTr="003A7849">
        <w:trPr>
          <w:trHeight w:val="394"/>
        </w:trPr>
        <w:tc>
          <w:tcPr>
            <w:tcW w:w="2090" w:type="pct"/>
          </w:tcPr>
          <w:p w14:paraId="5FFE09F7" w14:textId="42979A88" w:rsidR="00696B86" w:rsidRPr="00C60284" w:rsidRDefault="00477441" w:rsidP="0069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744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619" w:type="pct"/>
            <w:shd w:val="clear" w:color="auto" w:fill="auto"/>
          </w:tcPr>
          <w:p w14:paraId="2FD13CCC" w14:textId="2094466C" w:rsidR="00696B86" w:rsidRPr="00C60284" w:rsidRDefault="00AD452C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166</w:t>
            </w:r>
          </w:p>
        </w:tc>
        <w:tc>
          <w:tcPr>
            <w:tcW w:w="138" w:type="pct"/>
          </w:tcPr>
          <w:p w14:paraId="09161F73" w14:textId="77777777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30C1413D" w14:textId="60DE1F9A" w:rsidR="00696B86" w:rsidRPr="00C60284" w:rsidRDefault="003A7849" w:rsidP="00F9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"/>
                <w:tab w:val="decimal" w:pos="805"/>
              </w:tabs>
              <w:spacing w:after="0" w:line="360" w:lineRule="exact"/>
              <w:ind w:firstLine="9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="00696B86">
              <w:rPr>
                <w:rFonts w:ascii="Angsana New" w:hAnsi="Angsana New" w:cs="Angsana New"/>
                <w:sz w:val="30"/>
                <w:szCs w:val="30"/>
              </w:rPr>
              <w:t>1,337</w:t>
            </w:r>
          </w:p>
        </w:tc>
        <w:tc>
          <w:tcPr>
            <w:tcW w:w="125" w:type="pct"/>
          </w:tcPr>
          <w:p w14:paraId="00F09F6D" w14:textId="77777777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A20B90B" w14:textId="0D61F755" w:rsidR="00696B86" w:rsidRPr="00C60284" w:rsidRDefault="00B7716A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5" w:type="pct"/>
          </w:tcPr>
          <w:p w14:paraId="4467A76D" w14:textId="77777777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578ECA10" w14:textId="2FF2373E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795</w:t>
            </w:r>
          </w:p>
        </w:tc>
      </w:tr>
      <w:tr w:rsidR="00696B86" w:rsidRPr="00C60284" w14:paraId="496E4BCB" w14:textId="77777777" w:rsidTr="003A7849">
        <w:trPr>
          <w:trHeight w:val="380"/>
        </w:trPr>
        <w:tc>
          <w:tcPr>
            <w:tcW w:w="2090" w:type="pct"/>
          </w:tcPr>
          <w:p w14:paraId="451405D7" w14:textId="77777777" w:rsidR="00696B86" w:rsidRPr="00C60284" w:rsidRDefault="00696B86" w:rsidP="0069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0DE9A" w14:textId="18CB4AF7" w:rsidR="00696B86" w:rsidRPr="00C60284" w:rsidRDefault="00AD452C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166</w:t>
            </w:r>
          </w:p>
        </w:tc>
        <w:tc>
          <w:tcPr>
            <w:tcW w:w="138" w:type="pct"/>
          </w:tcPr>
          <w:p w14:paraId="69D87716" w14:textId="77777777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5D6939" w14:textId="13899BA5" w:rsidR="00696B86" w:rsidRPr="00C60284" w:rsidRDefault="003A7849" w:rsidP="00C84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83" w:firstLine="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</w:t>
            </w:r>
            <w:r w:rsidR="00696B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1,337</w:t>
            </w:r>
          </w:p>
        </w:tc>
        <w:tc>
          <w:tcPr>
            <w:tcW w:w="125" w:type="pct"/>
          </w:tcPr>
          <w:p w14:paraId="0A9A8E92" w14:textId="77777777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65C28DD" w14:textId="712EDA48" w:rsidR="00696B86" w:rsidRPr="00C60284" w:rsidRDefault="00B7716A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76,386</w:t>
            </w:r>
          </w:p>
        </w:tc>
        <w:tc>
          <w:tcPr>
            <w:tcW w:w="125" w:type="pct"/>
          </w:tcPr>
          <w:p w14:paraId="78989E78" w14:textId="77777777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120448EC" w14:textId="0D71D396" w:rsidR="00696B86" w:rsidRPr="00C60284" w:rsidRDefault="00696B86" w:rsidP="006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63,748</w:t>
            </w:r>
          </w:p>
        </w:tc>
      </w:tr>
    </w:tbl>
    <w:p w14:paraId="4F34E800" w14:textId="5E9F867B" w:rsidR="009E204D" w:rsidRDefault="009E204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1"/>
        <w:gridCol w:w="1170"/>
        <w:gridCol w:w="276"/>
        <w:gridCol w:w="1108"/>
        <w:gridCol w:w="241"/>
        <w:gridCol w:w="1133"/>
      </w:tblGrid>
      <w:tr w:rsidR="00B26BC9" w:rsidRPr="00C60284" w14:paraId="5389AB89" w14:textId="77777777" w:rsidTr="00A412EE">
        <w:trPr>
          <w:trHeight w:val="388"/>
        </w:trPr>
        <w:tc>
          <w:tcPr>
            <w:tcW w:w="2122" w:type="pct"/>
          </w:tcPr>
          <w:p w14:paraId="009E2381" w14:textId="77777777" w:rsidR="00B26BC9" w:rsidRPr="00C60284" w:rsidRDefault="00B26BC9" w:rsidP="00930BE9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99" w:type="pct"/>
            <w:gridSpan w:val="3"/>
          </w:tcPr>
          <w:p w14:paraId="4DC4CACD" w14:textId="77777777" w:rsidR="00B26BC9" w:rsidRPr="00C60284" w:rsidRDefault="00B26BC9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1A50A7F" w14:textId="77777777" w:rsidR="00B26BC9" w:rsidRPr="00C60284" w:rsidRDefault="00B26BC9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039057EC" w14:textId="77777777" w:rsidR="00B26BC9" w:rsidRPr="00C60284" w:rsidRDefault="00B26BC9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3828" w:rsidRPr="00C60284" w14:paraId="08AF4AC5" w14:textId="77777777" w:rsidTr="00A412EE">
        <w:trPr>
          <w:trHeight w:val="388"/>
        </w:trPr>
        <w:tc>
          <w:tcPr>
            <w:tcW w:w="2122" w:type="pct"/>
          </w:tcPr>
          <w:p w14:paraId="63868673" w14:textId="77777777" w:rsidR="00C93828" w:rsidRPr="00C60284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3AE0E842" w14:textId="4618755D" w:rsidR="00C93828" w:rsidRPr="00C60284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5" w:type="pct"/>
          </w:tcPr>
          <w:p w14:paraId="613AF6D4" w14:textId="77777777" w:rsidR="00C93828" w:rsidRPr="00C60284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2E1C0E77" w14:textId="77777777" w:rsidR="00C93828" w:rsidRPr="00C60284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0563B0D8" w14:textId="77777777" w:rsidR="00C93828" w:rsidRPr="00C60284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5C83F821" w14:textId="01332245" w:rsidR="00C93828" w:rsidRPr="00C60284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9" w:type="pct"/>
          </w:tcPr>
          <w:p w14:paraId="4DD2E387" w14:textId="77777777" w:rsidR="00C93828" w:rsidRPr="00C60284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2E6F8E35" w14:textId="77777777" w:rsidR="00C93828" w:rsidRPr="00C60284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93828" w:rsidRPr="00C60284" w14:paraId="29057005" w14:textId="77777777" w:rsidTr="00A412EE">
        <w:trPr>
          <w:trHeight w:val="376"/>
        </w:trPr>
        <w:tc>
          <w:tcPr>
            <w:tcW w:w="2122" w:type="pct"/>
          </w:tcPr>
          <w:p w14:paraId="47D40DEE" w14:textId="77777777" w:rsidR="00C93828" w:rsidRPr="00C60284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</w:t>
            </w: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หนี้สัญญาเช่า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เงินทุน</w:t>
            </w:r>
          </w:p>
        </w:tc>
        <w:tc>
          <w:tcPr>
            <w:tcW w:w="627" w:type="pct"/>
          </w:tcPr>
          <w:p w14:paraId="2D273D4D" w14:textId="43318179" w:rsidR="00C93828" w:rsidRPr="00C60284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556784A5" w14:textId="77777777" w:rsidR="00C93828" w:rsidRPr="00C60284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7F588754" w14:textId="77777777" w:rsidR="00C93828" w:rsidRPr="00C60284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024C961C" w14:textId="77777777" w:rsidR="00C93828" w:rsidRPr="00C60284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4F27558F" w14:textId="59C5B18F" w:rsidR="00C93828" w:rsidRPr="00C60284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9" w:type="pct"/>
          </w:tcPr>
          <w:p w14:paraId="330A414B" w14:textId="77777777" w:rsidR="00C93828" w:rsidRPr="00C60284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2B77ABC5" w14:textId="77777777" w:rsidR="00C93828" w:rsidRPr="00C60284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C93828" w:rsidRPr="00C60284" w14:paraId="0485CCB4" w14:textId="77777777" w:rsidTr="00A412EE">
        <w:trPr>
          <w:trHeight w:val="388"/>
        </w:trPr>
        <w:tc>
          <w:tcPr>
            <w:tcW w:w="2122" w:type="pct"/>
          </w:tcPr>
          <w:p w14:paraId="50A74648" w14:textId="77777777" w:rsidR="00C93828" w:rsidRPr="00C60284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76" w:type="pct"/>
            <w:gridSpan w:val="7"/>
          </w:tcPr>
          <w:p w14:paraId="3C402986" w14:textId="77777777" w:rsidR="00C93828" w:rsidRPr="00C60284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3828" w:rsidRPr="00C60284" w14:paraId="74B4F54C" w14:textId="77777777" w:rsidTr="00A412EE">
        <w:trPr>
          <w:trHeight w:val="388"/>
        </w:trPr>
        <w:tc>
          <w:tcPr>
            <w:tcW w:w="2122" w:type="pct"/>
          </w:tcPr>
          <w:p w14:paraId="1C0AD2C2" w14:textId="77777777" w:rsidR="00C93828" w:rsidRPr="00C60284" w:rsidRDefault="00C93828" w:rsidP="00C9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14:paraId="66442D3F" w14:textId="521F4A6D" w:rsidR="00C93828" w:rsidRPr="00C60284" w:rsidRDefault="004635AC" w:rsidP="00F9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088C2BF" w14:textId="77777777" w:rsidR="00C93828" w:rsidRPr="00C60284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79A3F2B3" w14:textId="77777777" w:rsidR="00C93828" w:rsidRPr="00C60284" w:rsidRDefault="00C93828" w:rsidP="00F94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60" w:lineRule="exact"/>
              <w:ind w:left="-108" w:right="-131" w:hanging="9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1A2AAA6" w14:textId="77777777" w:rsidR="00C93828" w:rsidRPr="00C60284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8797240" w14:textId="662F53B3" w:rsidR="00C93828" w:rsidRPr="000F627C" w:rsidRDefault="00B7716A" w:rsidP="00C84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60" w:lineRule="exact"/>
              <w:ind w:left="-108" w:right="-131" w:hanging="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7,284</w:t>
            </w:r>
          </w:p>
        </w:tc>
        <w:tc>
          <w:tcPr>
            <w:tcW w:w="129" w:type="pct"/>
          </w:tcPr>
          <w:p w14:paraId="6620FA2F" w14:textId="77777777" w:rsidR="00C93828" w:rsidRPr="000F627C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A2ABD82" w14:textId="2E92839D" w:rsidR="00C93828" w:rsidRPr="000F627C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753</w:t>
            </w:r>
          </w:p>
        </w:tc>
      </w:tr>
      <w:tr w:rsidR="00C93828" w:rsidRPr="00C60284" w14:paraId="496EB447" w14:textId="77777777" w:rsidTr="00A412EE">
        <w:trPr>
          <w:trHeight w:val="376"/>
        </w:trPr>
        <w:tc>
          <w:tcPr>
            <w:tcW w:w="2122" w:type="pct"/>
          </w:tcPr>
          <w:p w14:paraId="5D3352FA" w14:textId="77777777" w:rsidR="00C93828" w:rsidRPr="00C60284" w:rsidRDefault="00C93828" w:rsidP="00C9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15033017" w14:textId="15770946" w:rsidR="00C93828" w:rsidRPr="00A61019" w:rsidRDefault="004635AC" w:rsidP="00A4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658B215" w14:textId="77777777" w:rsidR="00C93828" w:rsidRPr="00A61019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48D4D" w14:textId="77777777" w:rsidR="00C93828" w:rsidRPr="00A61019" w:rsidRDefault="00C93828" w:rsidP="00C84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10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09D62E4" w14:textId="77777777" w:rsidR="00C93828" w:rsidRPr="00C60284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70E7AD33" w14:textId="01B04370" w:rsidR="00C93828" w:rsidRPr="00C60284" w:rsidRDefault="00B7716A" w:rsidP="00A4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7,284</w:t>
            </w:r>
          </w:p>
        </w:tc>
        <w:tc>
          <w:tcPr>
            <w:tcW w:w="129" w:type="pct"/>
          </w:tcPr>
          <w:p w14:paraId="02EC7EB5" w14:textId="77777777" w:rsidR="00C93828" w:rsidRPr="00C60284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45C59EED" w14:textId="3914CDEE" w:rsidR="00C93828" w:rsidRPr="00C60284" w:rsidRDefault="00C93828" w:rsidP="00C93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753</w:t>
            </w:r>
          </w:p>
        </w:tc>
      </w:tr>
    </w:tbl>
    <w:p w14:paraId="15F3BC2C" w14:textId="77777777" w:rsidR="00506AC7" w:rsidRPr="00FA313D" w:rsidRDefault="00506AC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270"/>
        <w:gridCol w:w="1170"/>
        <w:gridCol w:w="270"/>
        <w:gridCol w:w="1080"/>
        <w:gridCol w:w="236"/>
        <w:gridCol w:w="1173"/>
      </w:tblGrid>
      <w:tr w:rsidR="009E204D" w:rsidRPr="00C60284" w14:paraId="71517CDE" w14:textId="77777777" w:rsidTr="00C84B0B">
        <w:trPr>
          <w:trHeight w:val="379"/>
          <w:tblHeader/>
        </w:trPr>
        <w:tc>
          <w:tcPr>
            <w:tcW w:w="3960" w:type="dxa"/>
            <w:vAlign w:val="bottom"/>
          </w:tcPr>
          <w:p w14:paraId="75257977" w14:textId="31601C92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69" w:type="dxa"/>
            <w:gridSpan w:val="7"/>
            <w:shd w:val="clear" w:color="auto" w:fill="auto"/>
            <w:vAlign w:val="bottom"/>
          </w:tcPr>
          <w:p w14:paraId="39B1B3F4" w14:textId="4404F30C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976B30" w:rsidRPr="000F62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E204D" w:rsidRPr="00C60284" w14:paraId="47D6550B" w14:textId="77777777" w:rsidTr="00C84B0B">
        <w:trPr>
          <w:trHeight w:val="733"/>
          <w:tblHeader/>
        </w:trPr>
        <w:tc>
          <w:tcPr>
            <w:tcW w:w="3960" w:type="dxa"/>
            <w:shd w:val="clear" w:color="auto" w:fill="auto"/>
            <w:vAlign w:val="bottom"/>
          </w:tcPr>
          <w:p w14:paraId="5E3039B2" w14:textId="0793FEA9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  <w:vAlign w:val="bottom"/>
          </w:tcPr>
          <w:p w14:paraId="7B2254FA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F22E990" w14:textId="531A9AA1" w:rsidR="009E204D" w:rsidRPr="000F627C" w:rsidRDefault="00765D71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204D" w:rsidRPr="000F62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29672523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0871E0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0058720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1DAE11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40AB9B0B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67B8CF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0299F70" w14:textId="4C57FEC4" w:rsidR="009E204D" w:rsidRPr="000F627C" w:rsidRDefault="00696B86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มิถุนายน</w:t>
            </w:r>
          </w:p>
        </w:tc>
      </w:tr>
      <w:tr w:rsidR="009E204D" w:rsidRPr="00C60284" w14:paraId="695EC2A0" w14:textId="77777777" w:rsidTr="00C84B0B">
        <w:trPr>
          <w:trHeight w:hRule="exact" w:val="404"/>
          <w:tblHeader/>
        </w:trPr>
        <w:tc>
          <w:tcPr>
            <w:tcW w:w="3960" w:type="dxa"/>
          </w:tcPr>
          <w:p w14:paraId="04895A2C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69" w:type="dxa"/>
            <w:gridSpan w:val="7"/>
          </w:tcPr>
          <w:p w14:paraId="2454EEED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0F62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F62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E204D" w:rsidRPr="00C60284" w14:paraId="6F8E8099" w14:textId="77777777" w:rsidTr="00C84B0B">
        <w:trPr>
          <w:trHeight w:hRule="exact" w:val="404"/>
        </w:trPr>
        <w:tc>
          <w:tcPr>
            <w:tcW w:w="3960" w:type="dxa"/>
          </w:tcPr>
          <w:p w14:paraId="735D6DBB" w14:textId="23C4B508" w:rsidR="009E204D" w:rsidRPr="000F627C" w:rsidRDefault="00CB4BC6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003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369" w:type="dxa"/>
            <w:gridSpan w:val="7"/>
          </w:tcPr>
          <w:p w14:paraId="62479791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94B52" w:rsidRPr="00A412EE" w14:paraId="7DAE0C1C" w14:textId="77777777" w:rsidTr="00C84B0B">
        <w:trPr>
          <w:trHeight w:val="367"/>
        </w:trPr>
        <w:tc>
          <w:tcPr>
            <w:tcW w:w="3960" w:type="dxa"/>
            <w:vAlign w:val="bottom"/>
          </w:tcPr>
          <w:p w14:paraId="6757AB7B" w14:textId="14F194C7" w:rsidR="00994B52" w:rsidRPr="000F627C" w:rsidRDefault="00477441" w:rsidP="00994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744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170" w:type="dxa"/>
            <w:vAlign w:val="bottom"/>
          </w:tcPr>
          <w:p w14:paraId="295A6BA5" w14:textId="37BB9E4D" w:rsidR="00994B52" w:rsidRPr="000F627C" w:rsidRDefault="00994B52" w:rsidP="0080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87,300</w:t>
            </w:r>
          </w:p>
        </w:tc>
        <w:tc>
          <w:tcPr>
            <w:tcW w:w="270" w:type="dxa"/>
            <w:vAlign w:val="bottom"/>
          </w:tcPr>
          <w:p w14:paraId="0CE06A3E" w14:textId="77777777" w:rsidR="00994B52" w:rsidRPr="000F627C" w:rsidRDefault="00994B52" w:rsidP="00994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588313" w14:textId="6BFA2297" w:rsidR="00994B52" w:rsidRPr="00E33001" w:rsidRDefault="003A6694" w:rsidP="0080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33001">
              <w:rPr>
                <w:rFonts w:asciiTheme="majorBidi" w:hAnsiTheme="majorBidi" w:cstheme="majorBidi"/>
                <w:sz w:val="30"/>
                <w:szCs w:val="30"/>
              </w:rPr>
              <w:t>69,300</w:t>
            </w:r>
          </w:p>
        </w:tc>
        <w:tc>
          <w:tcPr>
            <w:tcW w:w="270" w:type="dxa"/>
            <w:vAlign w:val="bottom"/>
          </w:tcPr>
          <w:p w14:paraId="16A92C5F" w14:textId="77777777" w:rsidR="00994B52" w:rsidRPr="00E33001" w:rsidRDefault="00994B52" w:rsidP="00994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180263" w14:textId="5289607E" w:rsidR="00994B52" w:rsidRPr="00E33001" w:rsidRDefault="003A6694" w:rsidP="0080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33001">
              <w:rPr>
                <w:rFonts w:asciiTheme="majorBidi" w:hAnsiTheme="majorBidi" w:cstheme="majorBidi"/>
                <w:sz w:val="30"/>
                <w:szCs w:val="30"/>
              </w:rPr>
              <w:t>103,100</w:t>
            </w:r>
          </w:p>
        </w:tc>
        <w:tc>
          <w:tcPr>
            <w:tcW w:w="236" w:type="dxa"/>
            <w:vAlign w:val="bottom"/>
          </w:tcPr>
          <w:p w14:paraId="7B2093E9" w14:textId="77777777" w:rsidR="00994B52" w:rsidRPr="000F627C" w:rsidRDefault="00994B52" w:rsidP="00994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D74CE7" w14:textId="43634ECB" w:rsidR="00994B52" w:rsidRPr="000F627C" w:rsidRDefault="00994B52" w:rsidP="0080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53,500</w:t>
            </w:r>
          </w:p>
        </w:tc>
      </w:tr>
      <w:tr w:rsidR="00994B52" w:rsidRPr="00C60284" w14:paraId="7B1BB1FB" w14:textId="77777777" w:rsidTr="00C84B0B">
        <w:trPr>
          <w:trHeight w:val="367"/>
        </w:trPr>
        <w:tc>
          <w:tcPr>
            <w:tcW w:w="3960" w:type="dxa"/>
          </w:tcPr>
          <w:p w14:paraId="19139858" w14:textId="77777777" w:rsidR="00994B52" w:rsidRPr="000F627C" w:rsidRDefault="00994B52" w:rsidP="00994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81959" w14:textId="7D8EB69E" w:rsidR="00994B52" w:rsidRPr="000F627C" w:rsidRDefault="00994B52" w:rsidP="00994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87,300</w:t>
            </w:r>
          </w:p>
        </w:tc>
        <w:tc>
          <w:tcPr>
            <w:tcW w:w="270" w:type="dxa"/>
            <w:vAlign w:val="bottom"/>
          </w:tcPr>
          <w:p w14:paraId="5A8139B5" w14:textId="77777777" w:rsidR="00994B52" w:rsidRPr="000F627C" w:rsidRDefault="00994B52" w:rsidP="00994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A8FAE72" w14:textId="68C3EC28" w:rsidR="00994B52" w:rsidRPr="00E33001" w:rsidRDefault="003A6694" w:rsidP="00994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30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69,300</w:t>
            </w:r>
          </w:p>
        </w:tc>
        <w:tc>
          <w:tcPr>
            <w:tcW w:w="270" w:type="dxa"/>
            <w:vAlign w:val="bottom"/>
          </w:tcPr>
          <w:p w14:paraId="65240F26" w14:textId="77777777" w:rsidR="00994B52" w:rsidRPr="00E33001" w:rsidRDefault="00994B52" w:rsidP="00994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60670" w14:textId="350A6EB2" w:rsidR="00994B52" w:rsidRPr="00E33001" w:rsidRDefault="003A6694" w:rsidP="00994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30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</w:t>
            </w:r>
            <w:r w:rsidR="009876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330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36" w:type="dxa"/>
            <w:vAlign w:val="bottom"/>
          </w:tcPr>
          <w:p w14:paraId="6C11C429" w14:textId="77777777" w:rsidR="00994B52" w:rsidRPr="000F627C" w:rsidRDefault="00994B52" w:rsidP="00994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F520F" w14:textId="63A97884" w:rsidR="00994B52" w:rsidRPr="000F627C" w:rsidRDefault="00994B52" w:rsidP="00994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53,500</w:t>
            </w:r>
          </w:p>
        </w:tc>
      </w:tr>
    </w:tbl>
    <w:p w14:paraId="7BAD3941" w14:textId="77777777" w:rsidR="00CD3B26" w:rsidRPr="00506AC7" w:rsidRDefault="00CD3B26" w:rsidP="009E2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70"/>
        <w:gridCol w:w="270"/>
        <w:gridCol w:w="1080"/>
        <w:gridCol w:w="270"/>
        <w:gridCol w:w="1080"/>
        <w:gridCol w:w="270"/>
        <w:gridCol w:w="1170"/>
      </w:tblGrid>
      <w:tr w:rsidR="00CD2C4E" w:rsidRPr="00212853" w14:paraId="7F9C459D" w14:textId="77777777" w:rsidTr="0035133E">
        <w:trPr>
          <w:trHeight w:val="378"/>
          <w:tblHeader/>
        </w:trPr>
        <w:tc>
          <w:tcPr>
            <w:tcW w:w="4140" w:type="dxa"/>
            <w:vAlign w:val="bottom"/>
          </w:tcPr>
          <w:p w14:paraId="6D8EE25A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1D8E854B" w14:textId="490F25C4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2C4E" w:rsidRPr="00212853" w14:paraId="694FF562" w14:textId="77777777" w:rsidTr="0035133E">
        <w:trPr>
          <w:trHeight w:val="732"/>
          <w:tblHeader/>
        </w:trPr>
        <w:tc>
          <w:tcPr>
            <w:tcW w:w="4140" w:type="dxa"/>
            <w:shd w:val="clear" w:color="auto" w:fill="auto"/>
            <w:vAlign w:val="bottom"/>
          </w:tcPr>
          <w:p w14:paraId="2927A128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  <w:vAlign w:val="bottom"/>
          </w:tcPr>
          <w:p w14:paraId="705E3E97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A94167F" w14:textId="76F5BE22" w:rsidR="00CD2C4E" w:rsidRPr="00212853" w:rsidRDefault="00765D71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D2C4E"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4E2FF8DA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6AA08F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29E4DDE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1DEECD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D5F0E4E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B4AC64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8463AF0" w14:textId="481D768A" w:rsidR="00CD2C4E" w:rsidRPr="00212853" w:rsidRDefault="00696B86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มิถุนายน</w:t>
            </w:r>
          </w:p>
        </w:tc>
      </w:tr>
      <w:tr w:rsidR="00CD2C4E" w:rsidRPr="00212853" w14:paraId="2758E0DA" w14:textId="77777777" w:rsidTr="0035133E">
        <w:trPr>
          <w:trHeight w:hRule="exact" w:val="403"/>
          <w:tblHeader/>
        </w:trPr>
        <w:tc>
          <w:tcPr>
            <w:tcW w:w="4140" w:type="dxa"/>
          </w:tcPr>
          <w:p w14:paraId="3B85AC89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1238C7E2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128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2C4E" w:rsidRPr="00212853" w14:paraId="0137060D" w14:textId="77777777" w:rsidTr="0035133E">
        <w:trPr>
          <w:trHeight w:hRule="exact" w:val="403"/>
        </w:trPr>
        <w:tc>
          <w:tcPr>
            <w:tcW w:w="4140" w:type="dxa"/>
          </w:tcPr>
          <w:p w14:paraId="17B6C412" w14:textId="5ACF768C" w:rsidR="00CD2C4E" w:rsidRPr="00212853" w:rsidRDefault="00CB4BC6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128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003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310" w:type="dxa"/>
            <w:gridSpan w:val="7"/>
          </w:tcPr>
          <w:p w14:paraId="598C94D8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16276" w:rsidRPr="00212853" w14:paraId="5A72FC8E" w14:textId="77777777" w:rsidTr="0035133E">
        <w:trPr>
          <w:trHeight w:val="366"/>
        </w:trPr>
        <w:tc>
          <w:tcPr>
            <w:tcW w:w="4140" w:type="dxa"/>
            <w:vAlign w:val="bottom"/>
          </w:tcPr>
          <w:p w14:paraId="36EFE38F" w14:textId="08AF3389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BF9BFB1" w14:textId="4F4EF28C" w:rsidR="00516276" w:rsidRPr="00212853" w:rsidRDefault="009059F4" w:rsidP="00516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7,341,219</w:t>
            </w:r>
          </w:p>
        </w:tc>
        <w:tc>
          <w:tcPr>
            <w:tcW w:w="270" w:type="dxa"/>
          </w:tcPr>
          <w:p w14:paraId="273BA6F8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813E61" w14:textId="34B6E468" w:rsidR="00516276" w:rsidRPr="00012679" w:rsidRDefault="00024D7C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12679"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 w:rsidR="00012679" w:rsidRPr="00012679">
              <w:rPr>
                <w:rFonts w:asciiTheme="majorBidi" w:hAnsiTheme="majorBidi" w:cstheme="majorBidi"/>
                <w:sz w:val="30"/>
                <w:szCs w:val="30"/>
              </w:rPr>
              <w:t>636</w:t>
            </w:r>
            <w:r w:rsidRPr="00012679">
              <w:rPr>
                <w:rFonts w:asciiTheme="majorBidi" w:hAnsiTheme="majorBidi" w:cstheme="majorBidi"/>
                <w:sz w:val="30"/>
                <w:szCs w:val="30"/>
              </w:rPr>
              <w:t>,241</w:t>
            </w:r>
          </w:p>
        </w:tc>
        <w:tc>
          <w:tcPr>
            <w:tcW w:w="270" w:type="dxa"/>
          </w:tcPr>
          <w:p w14:paraId="1742D141" w14:textId="77777777" w:rsidR="00516276" w:rsidRPr="00012679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625F0F" w14:textId="03443656" w:rsidR="00516276" w:rsidRPr="00012679" w:rsidRDefault="00024D7C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12679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012679" w:rsidRPr="00012679">
              <w:rPr>
                <w:rFonts w:asciiTheme="majorBidi" w:hAnsiTheme="majorBidi" w:cstheme="majorBidi"/>
                <w:sz w:val="30"/>
                <w:szCs w:val="30"/>
              </w:rPr>
              <w:t>348</w:t>
            </w:r>
            <w:r w:rsidRPr="00012679">
              <w:rPr>
                <w:rFonts w:asciiTheme="majorBidi" w:hAnsiTheme="majorBidi" w:cstheme="majorBidi"/>
                <w:sz w:val="30"/>
                <w:szCs w:val="30"/>
              </w:rPr>
              <w:t>,872</w:t>
            </w:r>
          </w:p>
        </w:tc>
        <w:tc>
          <w:tcPr>
            <w:tcW w:w="270" w:type="dxa"/>
          </w:tcPr>
          <w:p w14:paraId="4DE5C858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43C897" w14:textId="778A949D" w:rsidR="00516276" w:rsidRPr="00212853" w:rsidRDefault="00B7716A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8,628,588</w:t>
            </w:r>
          </w:p>
        </w:tc>
      </w:tr>
      <w:tr w:rsidR="00516276" w:rsidRPr="00212853" w14:paraId="05D70EF8" w14:textId="77777777" w:rsidTr="009059F4">
        <w:trPr>
          <w:trHeight w:val="366"/>
        </w:trPr>
        <w:tc>
          <w:tcPr>
            <w:tcW w:w="4140" w:type="dxa"/>
          </w:tcPr>
          <w:p w14:paraId="084FBA2B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A5C149" w14:textId="0789B8AA" w:rsidR="00516276" w:rsidRPr="00212853" w:rsidRDefault="009059F4" w:rsidP="00516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7,341,219</w:t>
            </w:r>
          </w:p>
        </w:tc>
        <w:tc>
          <w:tcPr>
            <w:tcW w:w="270" w:type="dxa"/>
          </w:tcPr>
          <w:p w14:paraId="72F4FA2A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2E05C9" w14:textId="22FFF30E" w:rsidR="00516276" w:rsidRPr="00212853" w:rsidRDefault="00024D7C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</w:t>
            </w:r>
            <w:r w:rsidR="007C2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,241</w:t>
            </w:r>
          </w:p>
        </w:tc>
        <w:tc>
          <w:tcPr>
            <w:tcW w:w="270" w:type="dxa"/>
          </w:tcPr>
          <w:p w14:paraId="6FA0B27A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EBF6F3" w14:textId="724310AC" w:rsidR="00516276" w:rsidRPr="00212853" w:rsidRDefault="00024D7C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</w:t>
            </w:r>
            <w:r w:rsidR="007C2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,872</w:t>
            </w:r>
          </w:p>
        </w:tc>
        <w:tc>
          <w:tcPr>
            <w:tcW w:w="270" w:type="dxa"/>
          </w:tcPr>
          <w:p w14:paraId="316D68DF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5D0D61" w14:textId="1C0A4F86" w:rsidR="00516276" w:rsidRPr="00212853" w:rsidRDefault="003A7849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8,628,588</w:t>
            </w:r>
          </w:p>
        </w:tc>
      </w:tr>
      <w:tr w:rsidR="00190E6C" w:rsidRPr="00212853" w14:paraId="48FC2C25" w14:textId="77777777" w:rsidTr="00190E6C">
        <w:trPr>
          <w:trHeight w:val="390"/>
        </w:trPr>
        <w:tc>
          <w:tcPr>
            <w:tcW w:w="4140" w:type="dxa"/>
          </w:tcPr>
          <w:p w14:paraId="1B09AE80" w14:textId="2CD8DF67" w:rsidR="00190E6C" w:rsidRPr="00212853" w:rsidRDefault="00190E6C" w:rsidP="0019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781C9F" w14:textId="0771F85B" w:rsidR="00190E6C" w:rsidRPr="00212853" w:rsidRDefault="00190E6C" w:rsidP="00190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(181,878)</w:t>
            </w:r>
          </w:p>
        </w:tc>
        <w:tc>
          <w:tcPr>
            <w:tcW w:w="270" w:type="dxa"/>
          </w:tcPr>
          <w:p w14:paraId="63EEDB79" w14:textId="77777777" w:rsidR="00190E6C" w:rsidRPr="00212853" w:rsidRDefault="00190E6C" w:rsidP="0019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D669762" w14:textId="77777777" w:rsidR="00190E6C" w:rsidRPr="00212853" w:rsidRDefault="00190E6C" w:rsidP="0019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A700E" w14:textId="77777777" w:rsidR="00190E6C" w:rsidRPr="00212853" w:rsidRDefault="00190E6C" w:rsidP="0019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839A0AD" w14:textId="77777777" w:rsidR="00190E6C" w:rsidRPr="00212853" w:rsidRDefault="00190E6C" w:rsidP="0019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D5F3A6" w14:textId="77777777" w:rsidR="00190E6C" w:rsidRPr="00212853" w:rsidRDefault="00190E6C" w:rsidP="0019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F1093C" w14:textId="55A77BC1" w:rsidR="00190E6C" w:rsidRPr="00212853" w:rsidRDefault="00B7716A" w:rsidP="0019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(41,241)</w:t>
            </w:r>
          </w:p>
        </w:tc>
      </w:tr>
      <w:tr w:rsidR="00190E6C" w:rsidRPr="00212853" w14:paraId="21A9C5FD" w14:textId="77777777" w:rsidTr="0035133E">
        <w:trPr>
          <w:trHeight w:val="378"/>
        </w:trPr>
        <w:tc>
          <w:tcPr>
            <w:tcW w:w="4140" w:type="dxa"/>
          </w:tcPr>
          <w:p w14:paraId="4C390AED" w14:textId="66F5208B" w:rsidR="00190E6C" w:rsidRPr="00212853" w:rsidRDefault="00190E6C" w:rsidP="0019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6503D5" w14:textId="5B2191A3" w:rsidR="00190E6C" w:rsidRPr="00212853" w:rsidRDefault="00190E6C" w:rsidP="00190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7,159,341</w:t>
            </w:r>
          </w:p>
        </w:tc>
        <w:tc>
          <w:tcPr>
            <w:tcW w:w="270" w:type="dxa"/>
          </w:tcPr>
          <w:p w14:paraId="1550E523" w14:textId="77777777" w:rsidR="00190E6C" w:rsidRPr="00212853" w:rsidRDefault="00190E6C" w:rsidP="0019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7332A0" w14:textId="77777777" w:rsidR="00190E6C" w:rsidRPr="00212853" w:rsidRDefault="00190E6C" w:rsidP="0019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6A05D4" w14:textId="77777777" w:rsidR="00190E6C" w:rsidRPr="00212853" w:rsidRDefault="00190E6C" w:rsidP="0019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6E90D3" w14:textId="77777777" w:rsidR="00190E6C" w:rsidRPr="00212853" w:rsidRDefault="00190E6C" w:rsidP="0019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6BD68" w14:textId="77777777" w:rsidR="00190E6C" w:rsidRPr="00212853" w:rsidRDefault="00190E6C" w:rsidP="0019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8CEE97" w14:textId="0F814649" w:rsidR="00190E6C" w:rsidRPr="00212853" w:rsidRDefault="00B7716A" w:rsidP="0019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8,587,347</w:t>
            </w:r>
          </w:p>
        </w:tc>
      </w:tr>
    </w:tbl>
    <w:p w14:paraId="49EFB16B" w14:textId="4D84AFEB" w:rsidR="00506AC7" w:rsidRDefault="00506AC7" w:rsidP="009E2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D4C5288" w14:textId="5AEAB949" w:rsidR="00F324A8" w:rsidRPr="006D1EEA" w:rsidRDefault="006D1EEA" w:rsidP="006D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3DC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96B86">
        <w:rPr>
          <w:rFonts w:ascii="Angsana New" w:hAnsi="Angsana New" w:cs="Angsana New"/>
          <w:sz w:val="30"/>
          <w:szCs w:val="30"/>
        </w:rPr>
        <w:t xml:space="preserve">30 </w:t>
      </w:r>
      <w:r w:rsidR="00696B8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FC3D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FC3DC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 w:rsidRPr="00FC3DC5">
        <w:rPr>
          <w:rFonts w:ascii="Angsana New" w:hAnsi="Angsana New" w:cs="Angsana New"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เงินให้กู้ยืมระยะสั้นแก่บริษัทย่อย</w:t>
      </w:r>
      <w:r w:rsidR="00BE3B25">
        <w:rPr>
          <w:rFonts w:ascii="Angsana New" w:hAnsi="Angsana New" w:cs="Angsana New" w:hint="cs"/>
          <w:sz w:val="30"/>
          <w:szCs w:val="30"/>
          <w:cs/>
        </w:rPr>
        <w:t xml:space="preserve"> บริษัทร่วม </w:t>
      </w:r>
      <w:r w:rsidRPr="00FC3DC5">
        <w:rPr>
          <w:rFonts w:ascii="Angsana New" w:hAnsi="Angsana New" w:cs="Angsana New" w:hint="cs"/>
          <w:sz w:val="30"/>
          <w:szCs w:val="30"/>
          <w:cs/>
        </w:rPr>
        <w:t>และการร่วมค้า</w:t>
      </w:r>
      <w:r w:rsidRPr="00FC3DC5">
        <w:rPr>
          <w:rFonts w:ascii="Angsana New" w:hAnsi="Angsana New" w:cs="Angsana New"/>
          <w:sz w:val="30"/>
          <w:szCs w:val="30"/>
          <w:cs/>
        </w:rPr>
        <w:t xml:space="preserve"> เป็นเงินให้กู้ยืมประเภทไม่มีหลักประกันและชำระคืนเมื่อทวงถาม โดยมีอัตราดอกเบี้ยระหว่างร้อยล</w:t>
      </w:r>
      <w:r w:rsidRPr="00FC3DC5">
        <w:rPr>
          <w:rFonts w:ascii="Angsana New" w:hAnsi="Angsana New" w:cs="Angsana New" w:hint="cs"/>
          <w:sz w:val="30"/>
          <w:szCs w:val="30"/>
          <w:cs/>
        </w:rPr>
        <w:t>ะ</w:t>
      </w:r>
      <w:r w:rsidRPr="00FC3DC5">
        <w:rPr>
          <w:rFonts w:ascii="Angsana New" w:hAnsi="Angsana New" w:cs="Angsana New"/>
          <w:sz w:val="30"/>
          <w:szCs w:val="30"/>
        </w:rPr>
        <w:t xml:space="preserve"> </w:t>
      </w:r>
      <w:r w:rsidR="00C14C16">
        <w:rPr>
          <w:rFonts w:ascii="Angsana New" w:hAnsi="Angsana New" w:cs="Angsana New"/>
          <w:sz w:val="30"/>
          <w:szCs w:val="30"/>
        </w:rPr>
        <w:t>3.93</w:t>
      </w:r>
      <w:r w:rsidRPr="007C2B74">
        <w:rPr>
          <w:rFonts w:ascii="Angsana New" w:hAnsi="Angsana New" w:cs="Angsana New"/>
          <w:sz w:val="30"/>
          <w:szCs w:val="30"/>
        </w:rPr>
        <w:t xml:space="preserve"> </w:t>
      </w:r>
      <w:r w:rsidRPr="007C2B74">
        <w:rPr>
          <w:rFonts w:ascii="Angsana New" w:hAnsi="Angsana New" w:cs="Angsana New"/>
          <w:sz w:val="30"/>
          <w:szCs w:val="30"/>
          <w:cs/>
        </w:rPr>
        <w:t>ถึงร้อย</w:t>
      </w:r>
      <w:r w:rsidRPr="00750C5C">
        <w:rPr>
          <w:rFonts w:ascii="Angsana New" w:hAnsi="Angsana New" w:cs="Angsana New"/>
          <w:sz w:val="30"/>
          <w:szCs w:val="30"/>
          <w:cs/>
        </w:rPr>
        <w:t>ล</w:t>
      </w:r>
      <w:r w:rsidRPr="00750C5C">
        <w:rPr>
          <w:rFonts w:ascii="Angsana New" w:hAnsi="Angsana New" w:cs="Angsana New" w:hint="cs"/>
          <w:sz w:val="30"/>
          <w:szCs w:val="30"/>
          <w:cs/>
        </w:rPr>
        <w:t xml:space="preserve">ะ </w:t>
      </w:r>
      <w:r w:rsidR="00C761FA" w:rsidRPr="00750C5C">
        <w:rPr>
          <w:rFonts w:ascii="Angsana New" w:hAnsi="Angsana New" w:cs="Angsana New"/>
          <w:sz w:val="30"/>
          <w:szCs w:val="30"/>
        </w:rPr>
        <w:t>6</w:t>
      </w:r>
      <w:r w:rsidR="00C14C16" w:rsidRPr="00750C5C">
        <w:rPr>
          <w:rFonts w:ascii="Angsana New" w:hAnsi="Angsana New" w:cs="Angsana New"/>
          <w:sz w:val="30"/>
          <w:szCs w:val="30"/>
        </w:rPr>
        <w:t>.</w:t>
      </w:r>
      <w:r w:rsidR="00C761FA" w:rsidRPr="00750C5C">
        <w:rPr>
          <w:rFonts w:ascii="Angsana New" w:hAnsi="Angsana New" w:cs="Angsana New"/>
          <w:sz w:val="30"/>
          <w:szCs w:val="30"/>
        </w:rPr>
        <w:t>50</w:t>
      </w:r>
      <w:r w:rsidRPr="00750C5C">
        <w:rPr>
          <w:rFonts w:ascii="Angsana New" w:hAnsi="Angsana New" w:cs="Angsana New"/>
          <w:sz w:val="30"/>
          <w:szCs w:val="30"/>
        </w:rPr>
        <w:t xml:space="preserve"> </w:t>
      </w:r>
      <w:r w:rsidRPr="00750C5C">
        <w:rPr>
          <w:rFonts w:ascii="Angsana New" w:hAnsi="Angsana New" w:cs="Angsana New"/>
          <w:sz w:val="30"/>
          <w:szCs w:val="30"/>
          <w:cs/>
        </w:rPr>
        <w:t>ต่อ</w:t>
      </w:r>
      <w:r w:rsidRPr="00FC3DC5">
        <w:rPr>
          <w:rFonts w:ascii="Angsana New" w:hAnsi="Angsana New" w:cs="Angsana New"/>
          <w:sz w:val="30"/>
          <w:szCs w:val="30"/>
          <w:cs/>
        </w:rPr>
        <w:t>ปี</w:t>
      </w:r>
      <w:r w:rsidRPr="00FC3DC5">
        <w:rPr>
          <w:rFonts w:ascii="Angsana New" w:hAnsi="Angsana New" w:cs="Angsana New"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(31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Pr="00FC3DC5">
        <w:rPr>
          <w:rFonts w:ascii="Angsana New" w:hAnsi="Angsana New" w:cs="Angsana New"/>
          <w:i/>
          <w:iCs/>
          <w:sz w:val="30"/>
          <w:szCs w:val="30"/>
        </w:rPr>
        <w:t>256</w:t>
      </w:r>
      <w:r>
        <w:rPr>
          <w:rFonts w:ascii="Angsana New" w:hAnsi="Angsana New" w:cs="Angsana New"/>
          <w:i/>
          <w:iCs/>
          <w:sz w:val="30"/>
          <w:szCs w:val="30"/>
        </w:rPr>
        <w:t>4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 xml:space="preserve">ระหว่างร้อยละ </w:t>
      </w:r>
      <w:r>
        <w:rPr>
          <w:rFonts w:ascii="Angsana New" w:hAnsi="Angsana New" w:cs="Angsana New"/>
          <w:i/>
          <w:iCs/>
          <w:sz w:val="30"/>
          <w:szCs w:val="30"/>
        </w:rPr>
        <w:t xml:space="preserve">3.88 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 xml:space="preserve">ถึงร้อยละ </w:t>
      </w:r>
      <w:r>
        <w:rPr>
          <w:rFonts w:ascii="Angsana New" w:hAnsi="Angsana New" w:cs="Angsana New"/>
          <w:i/>
          <w:iCs/>
          <w:sz w:val="30"/>
          <w:szCs w:val="30"/>
        </w:rPr>
        <w:t>6.50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>ต่อปี</w:t>
      </w:r>
      <w:r w:rsidRPr="00FC3DC5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2E1616E8" w14:textId="77777777" w:rsidR="00F324A8" w:rsidRPr="00C058DA" w:rsidRDefault="00F324A8" w:rsidP="009E204D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152"/>
        <w:gridCol w:w="287"/>
        <w:gridCol w:w="1090"/>
        <w:gridCol w:w="287"/>
        <w:gridCol w:w="1063"/>
        <w:gridCol w:w="287"/>
        <w:gridCol w:w="1159"/>
      </w:tblGrid>
      <w:tr w:rsidR="009E204D" w:rsidRPr="00C60284" w14:paraId="6ADA7319" w14:textId="77777777" w:rsidTr="000746CC">
        <w:trPr>
          <w:trHeight w:val="413"/>
          <w:tblHeader/>
        </w:trPr>
        <w:tc>
          <w:tcPr>
            <w:tcW w:w="4131" w:type="dxa"/>
            <w:vAlign w:val="bottom"/>
          </w:tcPr>
          <w:p w14:paraId="394EE490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5" w:type="dxa"/>
            <w:gridSpan w:val="7"/>
            <w:shd w:val="clear" w:color="auto" w:fill="auto"/>
            <w:vAlign w:val="bottom"/>
          </w:tcPr>
          <w:p w14:paraId="22A33950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6028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E204D" w:rsidRPr="00C60284" w14:paraId="69548090" w14:textId="77777777" w:rsidTr="000746CC">
        <w:trPr>
          <w:trHeight w:val="816"/>
          <w:tblHeader/>
        </w:trPr>
        <w:tc>
          <w:tcPr>
            <w:tcW w:w="4131" w:type="dxa"/>
            <w:shd w:val="clear" w:color="auto" w:fill="auto"/>
            <w:vAlign w:val="bottom"/>
          </w:tcPr>
          <w:p w14:paraId="597E7965" w14:textId="0CD598BC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52" w:type="dxa"/>
            <w:vAlign w:val="bottom"/>
          </w:tcPr>
          <w:p w14:paraId="64040682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97A9BDF" w14:textId="180AB32E" w:rsidR="009E204D" w:rsidRPr="00C60284" w:rsidRDefault="00765D71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D7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204D" w:rsidRPr="00C6028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7" w:type="dxa"/>
            <w:vAlign w:val="bottom"/>
          </w:tcPr>
          <w:p w14:paraId="3FBA6A0B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6D82EC07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7" w:type="dxa"/>
            <w:vAlign w:val="bottom"/>
          </w:tcPr>
          <w:p w14:paraId="52A5C60C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CAB9DCA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87" w:type="dxa"/>
            <w:vAlign w:val="bottom"/>
          </w:tcPr>
          <w:p w14:paraId="1ED129A6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593781EC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80128D" w14:textId="779DB480" w:rsidR="009E204D" w:rsidRPr="00C60284" w:rsidRDefault="00696B86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มิถุนายน</w:t>
            </w:r>
          </w:p>
        </w:tc>
      </w:tr>
      <w:tr w:rsidR="009E204D" w:rsidRPr="00C60284" w14:paraId="131588C0" w14:textId="77777777" w:rsidTr="000746CC">
        <w:trPr>
          <w:trHeight w:hRule="exact" w:val="414"/>
          <w:tblHeader/>
        </w:trPr>
        <w:tc>
          <w:tcPr>
            <w:tcW w:w="4131" w:type="dxa"/>
          </w:tcPr>
          <w:p w14:paraId="69D5103E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5" w:type="dxa"/>
            <w:gridSpan w:val="7"/>
          </w:tcPr>
          <w:p w14:paraId="2DDD04FF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6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E204D" w:rsidRPr="00C60284" w14:paraId="29A3FD8B" w14:textId="77777777" w:rsidTr="000746CC">
        <w:trPr>
          <w:trHeight w:hRule="exact" w:val="414"/>
        </w:trPr>
        <w:tc>
          <w:tcPr>
            <w:tcW w:w="4131" w:type="dxa"/>
          </w:tcPr>
          <w:p w14:paraId="3C2BE69F" w14:textId="3176A467" w:rsidR="009E204D" w:rsidRPr="00C60284" w:rsidRDefault="00CB4BC6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B4B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003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325" w:type="dxa"/>
            <w:gridSpan w:val="7"/>
          </w:tcPr>
          <w:p w14:paraId="7B3B366D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438F5" w:rsidRPr="00C60284" w14:paraId="6ADE1647" w14:textId="77777777" w:rsidTr="00EA41B7">
        <w:trPr>
          <w:trHeight w:val="401"/>
        </w:trPr>
        <w:tc>
          <w:tcPr>
            <w:tcW w:w="4131" w:type="dxa"/>
            <w:vAlign w:val="bottom"/>
          </w:tcPr>
          <w:p w14:paraId="13428069" w14:textId="7FBF55E4" w:rsidR="004438F5" w:rsidRPr="00C60284" w:rsidRDefault="004438F5" w:rsidP="0044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  <w:vAlign w:val="bottom"/>
          </w:tcPr>
          <w:p w14:paraId="7944F77C" w14:textId="69E8AB74" w:rsidR="004438F5" w:rsidRPr="00C60284" w:rsidRDefault="004438F5" w:rsidP="00443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3,000,000</w:t>
            </w:r>
          </w:p>
        </w:tc>
        <w:tc>
          <w:tcPr>
            <w:tcW w:w="287" w:type="dxa"/>
          </w:tcPr>
          <w:p w14:paraId="65D74ADA" w14:textId="77777777" w:rsidR="004438F5" w:rsidRPr="00C60284" w:rsidRDefault="004438F5" w:rsidP="0044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0F5F8250" w14:textId="06D98CBD" w:rsidR="004438F5" w:rsidRPr="00C60284" w:rsidRDefault="004438F5" w:rsidP="0044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5E16E6DE" w14:textId="77777777" w:rsidR="004438F5" w:rsidRPr="00C60284" w:rsidRDefault="004438F5" w:rsidP="0044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FA3A825" w14:textId="2105505E" w:rsidR="004438F5" w:rsidRPr="00C60284" w:rsidRDefault="004438F5" w:rsidP="0044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34765095" w14:textId="77777777" w:rsidR="004438F5" w:rsidRPr="00C60284" w:rsidRDefault="004438F5" w:rsidP="0044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39FE465C" w14:textId="5B95E510" w:rsidR="004438F5" w:rsidRPr="00C60284" w:rsidRDefault="004438F5" w:rsidP="0044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3,000,000</w:t>
            </w:r>
          </w:p>
        </w:tc>
      </w:tr>
      <w:tr w:rsidR="004438F5" w:rsidRPr="00C60284" w14:paraId="061C5BA7" w14:textId="77777777" w:rsidTr="00EA41B7">
        <w:trPr>
          <w:trHeight w:val="413"/>
        </w:trPr>
        <w:tc>
          <w:tcPr>
            <w:tcW w:w="4131" w:type="dxa"/>
          </w:tcPr>
          <w:p w14:paraId="6509A058" w14:textId="77777777" w:rsidR="004438F5" w:rsidRPr="00C60284" w:rsidRDefault="004438F5" w:rsidP="0044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9483B" w14:textId="1A06B8B8" w:rsidR="004438F5" w:rsidRPr="00C60284" w:rsidRDefault="004438F5" w:rsidP="00443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3,000,000</w:t>
            </w:r>
          </w:p>
        </w:tc>
        <w:tc>
          <w:tcPr>
            <w:tcW w:w="287" w:type="dxa"/>
          </w:tcPr>
          <w:p w14:paraId="2534C75E" w14:textId="77777777" w:rsidR="004438F5" w:rsidRPr="00C60284" w:rsidRDefault="004438F5" w:rsidP="0044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74D12302" w14:textId="62F8D7B8" w:rsidR="004438F5" w:rsidRPr="00C60284" w:rsidRDefault="004438F5" w:rsidP="0044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1638F6F8" w14:textId="77777777" w:rsidR="004438F5" w:rsidRPr="00C60284" w:rsidRDefault="004438F5" w:rsidP="0044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226749A8" w14:textId="63E8DABF" w:rsidR="004438F5" w:rsidRPr="00C60284" w:rsidRDefault="004438F5" w:rsidP="0044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6F818965" w14:textId="77777777" w:rsidR="004438F5" w:rsidRPr="00C60284" w:rsidRDefault="004438F5" w:rsidP="0044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0DFF3" w14:textId="208174DA" w:rsidR="004438F5" w:rsidRPr="00C60284" w:rsidRDefault="004438F5" w:rsidP="0044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3,000,000</w:t>
            </w:r>
          </w:p>
        </w:tc>
      </w:tr>
    </w:tbl>
    <w:p w14:paraId="461A4364" w14:textId="78981CFB" w:rsidR="009E204D" w:rsidRPr="003C0A38" w:rsidRDefault="009E204D">
      <w:pPr>
        <w:rPr>
          <w:rFonts w:ascii="Angsana New" w:hAnsi="Angsana New" w:cs="Angsana New"/>
          <w:sz w:val="24"/>
          <w:szCs w:val="24"/>
        </w:rPr>
      </w:pPr>
    </w:p>
    <w:p w14:paraId="3B32148B" w14:textId="2F0F191E" w:rsidR="006D1EEA" w:rsidRPr="00190E6C" w:rsidRDefault="001F79E0" w:rsidP="00190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ณ วันที่ </w:t>
      </w:r>
      <w:r w:rsidR="00696B86">
        <w:rPr>
          <w:rFonts w:ascii="Angsana New" w:hAnsi="Angsana New" w:cs="Angsana New"/>
          <w:spacing w:val="2"/>
          <w:sz w:val="30"/>
          <w:szCs w:val="30"/>
        </w:rPr>
        <w:t xml:space="preserve">30 </w:t>
      </w:r>
      <w:r w:rsidR="00696B86">
        <w:rPr>
          <w:rFonts w:ascii="Angsana New" w:hAnsi="Angsana New" w:cs="Angsana New" w:hint="cs"/>
          <w:spacing w:val="2"/>
          <w:sz w:val="30"/>
          <w:szCs w:val="30"/>
          <w:cs/>
        </w:rPr>
        <w:t>มิถุนายน</w:t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CB4BC6" w:rsidRPr="00327851">
        <w:rPr>
          <w:rFonts w:ascii="Angsana New" w:hAnsi="Angsana New" w:cs="Angsana New"/>
          <w:spacing w:val="2"/>
          <w:sz w:val="30"/>
          <w:szCs w:val="30"/>
        </w:rPr>
        <w:t>256</w:t>
      </w:r>
      <w:r w:rsidR="00DD03E6">
        <w:rPr>
          <w:rFonts w:ascii="Angsana New" w:hAnsi="Angsana New" w:cs="Angsana New"/>
          <w:spacing w:val="2"/>
          <w:sz w:val="30"/>
          <w:szCs w:val="30"/>
        </w:rPr>
        <w:t>5</w:t>
      </w:r>
      <w:r w:rsidR="00DD03E6" w:rsidRPr="0011717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DD03E6" w:rsidRPr="0011717B">
        <w:rPr>
          <w:rFonts w:ascii="Angsana New" w:hAnsi="Angsana New" w:cs="Angsana New"/>
          <w:spacing w:val="-4"/>
          <w:sz w:val="30"/>
          <w:szCs w:val="30"/>
          <w:cs/>
        </w:rPr>
        <w:t>เงินให้กู้ยืมระยะ</w:t>
      </w:r>
      <w:r w:rsidR="00DD03E6" w:rsidRPr="0011717B">
        <w:rPr>
          <w:rFonts w:ascii="Angsana New" w:hAnsi="Angsana New" w:cs="Angsana New" w:hint="cs"/>
          <w:spacing w:val="-4"/>
          <w:sz w:val="30"/>
          <w:szCs w:val="30"/>
          <w:cs/>
        </w:rPr>
        <w:t>ยาว</w:t>
      </w:r>
      <w:r w:rsidR="00DD03E6" w:rsidRPr="0011717B">
        <w:rPr>
          <w:rFonts w:ascii="Angsana New" w:hAnsi="Angsana New" w:cs="Angsana New"/>
          <w:spacing w:val="-4"/>
          <w:sz w:val="30"/>
          <w:szCs w:val="30"/>
          <w:cs/>
        </w:rPr>
        <w:t>แก่บริษัท</w:t>
      </w:r>
      <w:r w:rsidR="00DD03E6" w:rsidRPr="0011717B">
        <w:rPr>
          <w:rFonts w:ascii="Angsana New" w:hAnsi="Angsana New" w:cs="Angsana New" w:hint="cs"/>
          <w:spacing w:val="-4"/>
          <w:sz w:val="30"/>
          <w:szCs w:val="30"/>
          <w:cs/>
        </w:rPr>
        <w:t>ย่อยแห่งหนึ่ง</w:t>
      </w:r>
      <w:r w:rsidR="00DD03E6" w:rsidRPr="0011717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DD03E6" w:rsidRPr="0011717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(บริษัท ไทย </w:t>
      </w:r>
      <w:r w:rsidR="00DD03E6" w:rsidRPr="0011717B">
        <w:rPr>
          <w:rFonts w:asciiTheme="majorBidi" w:hAnsiTheme="majorBidi" w:cs="Angsana New" w:hint="cs"/>
          <w:sz w:val="30"/>
          <w:szCs w:val="30"/>
          <w:cs/>
        </w:rPr>
        <w:t>ฟู้ดส์</w:t>
      </w:r>
      <w:r w:rsidR="00DD03E6" w:rsidRPr="001171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D03E6" w:rsidRPr="0011717B">
        <w:rPr>
          <w:rFonts w:asciiTheme="majorBidi" w:hAnsiTheme="majorBidi" w:cs="Angsana New" w:hint="cs"/>
          <w:sz w:val="30"/>
          <w:szCs w:val="30"/>
          <w:cs/>
        </w:rPr>
        <w:t>อาหารสัตว์</w:t>
      </w:r>
      <w:r w:rsidR="00DD03E6" w:rsidRPr="001171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D03E6" w:rsidRPr="0011717B">
        <w:rPr>
          <w:rFonts w:asciiTheme="majorBidi" w:hAnsiTheme="majorBidi" w:cs="Angsana New" w:hint="cs"/>
          <w:sz w:val="30"/>
          <w:szCs w:val="30"/>
          <w:cs/>
        </w:rPr>
        <w:t>จำกัด)</w:t>
      </w:r>
      <w:r w:rsidR="00DD03E6" w:rsidRPr="0011717B">
        <w:rPr>
          <w:rFonts w:ascii="Angsana New" w:hAnsi="Angsana New" w:cs="Angsana New"/>
          <w:spacing w:val="-4"/>
          <w:sz w:val="30"/>
          <w:szCs w:val="30"/>
          <w:cs/>
        </w:rPr>
        <w:t xml:space="preserve"> เป็น</w:t>
      </w:r>
      <w:r w:rsidR="00DD03E6" w:rsidRPr="0011717B">
        <w:rPr>
          <w:rFonts w:ascii="Angsana New" w:hAnsi="Angsana New" w:cs="Angsana New"/>
          <w:spacing w:val="-4"/>
          <w:sz w:val="30"/>
          <w:szCs w:val="30"/>
        </w:rPr>
        <w:br/>
      </w:r>
      <w:r w:rsidR="00DD03E6" w:rsidRPr="0011717B">
        <w:rPr>
          <w:rFonts w:ascii="Angsana New" w:hAnsi="Angsana New" w:cs="Angsana New"/>
          <w:spacing w:val="-4"/>
          <w:sz w:val="30"/>
          <w:szCs w:val="30"/>
          <w:cs/>
        </w:rPr>
        <w:t>เงินให้กู้ยืมประเภท</w:t>
      </w:r>
      <w:r w:rsidR="00DD03E6" w:rsidRPr="0011717B">
        <w:rPr>
          <w:rFonts w:ascii="Angsana New" w:hAnsi="Angsana New" w:cs="Angsana New" w:hint="cs"/>
          <w:spacing w:val="-4"/>
          <w:sz w:val="30"/>
          <w:szCs w:val="30"/>
          <w:cs/>
        </w:rPr>
        <w:t>ไม่</w:t>
      </w:r>
      <w:r w:rsidR="00DD03E6" w:rsidRPr="0011717B">
        <w:rPr>
          <w:rFonts w:ascii="Angsana New" w:hAnsi="Angsana New" w:cs="Angsana New"/>
          <w:spacing w:val="-4"/>
          <w:sz w:val="30"/>
          <w:szCs w:val="30"/>
          <w:cs/>
        </w:rPr>
        <w:t>มีหลักประกัน</w:t>
      </w:r>
      <w:r w:rsidR="00DD03E6" w:rsidRPr="0011717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DD03E6" w:rsidRPr="0011717B">
        <w:rPr>
          <w:rFonts w:ascii="Angsana New" w:hAnsi="Angsana New" w:cs="Angsana New" w:hint="cs"/>
          <w:spacing w:val="-4"/>
          <w:sz w:val="30"/>
          <w:szCs w:val="30"/>
          <w:cs/>
        </w:rPr>
        <w:t>สำหรับเงิน</w:t>
      </w:r>
      <w:r w:rsidR="00DD03E6" w:rsidRPr="0011717B">
        <w:rPr>
          <w:rFonts w:ascii="Angsana New" w:hAnsi="Angsana New" w:cs="Angsana New" w:hint="cs"/>
          <w:sz w:val="30"/>
          <w:szCs w:val="30"/>
          <w:cs/>
        </w:rPr>
        <w:t xml:space="preserve">ต้นจำนวน </w:t>
      </w:r>
      <w:r w:rsidR="00DD03E6" w:rsidRPr="0011717B">
        <w:rPr>
          <w:rFonts w:ascii="Angsana New" w:hAnsi="Angsana New" w:cs="Angsana New"/>
          <w:sz w:val="30"/>
          <w:szCs w:val="30"/>
        </w:rPr>
        <w:t xml:space="preserve">3,000 </w:t>
      </w:r>
      <w:r w:rsidR="00DD03E6" w:rsidRPr="0011717B">
        <w:rPr>
          <w:rFonts w:ascii="Angsana New" w:hAnsi="Angsana New" w:cs="Angsana New" w:hint="cs"/>
          <w:sz w:val="30"/>
          <w:szCs w:val="30"/>
          <w:cs/>
        </w:rPr>
        <w:t>ล้านบาท เงินต้นของเงินให้กู้ยืมนี้มีกำหนดรับชำระ</w:t>
      </w:r>
      <w:r w:rsidR="00DD03E6" w:rsidRPr="0012568A">
        <w:rPr>
          <w:rFonts w:ascii="Angsana New" w:hAnsi="Angsana New" w:cs="Angsana New" w:hint="cs"/>
          <w:sz w:val="30"/>
          <w:szCs w:val="30"/>
          <w:cs/>
        </w:rPr>
        <w:t xml:space="preserve">คืนทั้งจำนวนในเดือนมกราคม </w:t>
      </w:r>
      <w:r w:rsidR="00DD03E6" w:rsidRPr="0012568A">
        <w:rPr>
          <w:rFonts w:ascii="Angsana New" w:hAnsi="Angsana New" w:cs="Angsana New"/>
          <w:sz w:val="30"/>
          <w:szCs w:val="30"/>
        </w:rPr>
        <w:t xml:space="preserve">2568 </w:t>
      </w:r>
      <w:r w:rsidR="00DD03E6" w:rsidRPr="0012568A">
        <w:rPr>
          <w:rFonts w:ascii="Angsana New" w:hAnsi="Angsana New" w:cs="Angsana New" w:hint="cs"/>
          <w:sz w:val="30"/>
          <w:szCs w:val="30"/>
          <w:cs/>
        </w:rPr>
        <w:t xml:space="preserve">และเดือนพฤศจิกายน </w:t>
      </w:r>
      <w:r w:rsidR="00DD03E6" w:rsidRPr="0012568A">
        <w:rPr>
          <w:rFonts w:ascii="Angsana New" w:hAnsi="Angsana New" w:cs="Angsana New"/>
          <w:sz w:val="30"/>
          <w:szCs w:val="30"/>
        </w:rPr>
        <w:t>2569</w:t>
      </w:r>
      <w:r w:rsidR="00DD03E6" w:rsidRPr="0012568A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DD03E6" w:rsidRPr="0012568A">
        <w:rPr>
          <w:rFonts w:ascii="Angsana New" w:hAnsi="Angsana New" w:cs="Angsana New" w:hint="cs"/>
          <w:spacing w:val="8"/>
          <w:sz w:val="30"/>
          <w:szCs w:val="30"/>
          <w:cs/>
        </w:rPr>
        <w:t>เงินให้กู้ยืมดังกล่าว</w:t>
      </w:r>
      <w:r w:rsidR="00DD03E6" w:rsidRPr="0012568A">
        <w:rPr>
          <w:rFonts w:ascii="Angsana New" w:hAnsi="Angsana New" w:cs="Angsana New"/>
          <w:spacing w:val="8"/>
          <w:sz w:val="30"/>
          <w:szCs w:val="30"/>
          <w:cs/>
        </w:rPr>
        <w:t>มีอัตราดอกเบี้ยร้อยล</w:t>
      </w:r>
      <w:r w:rsidR="00DD03E6" w:rsidRPr="0012568A">
        <w:rPr>
          <w:rFonts w:ascii="Angsana New" w:hAnsi="Angsana New" w:cs="Angsana New" w:hint="cs"/>
          <w:spacing w:val="8"/>
          <w:sz w:val="30"/>
          <w:szCs w:val="30"/>
          <w:cs/>
        </w:rPr>
        <w:t xml:space="preserve">ะ </w:t>
      </w:r>
      <w:r w:rsidR="004438F5">
        <w:rPr>
          <w:rFonts w:ascii="Angsana New" w:hAnsi="Angsana New" w:cs="Angsana New"/>
          <w:spacing w:val="8"/>
          <w:sz w:val="30"/>
          <w:szCs w:val="30"/>
        </w:rPr>
        <w:t>4.25</w:t>
      </w:r>
      <w:r w:rsidR="00DD03E6" w:rsidRPr="0012568A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DD03E6" w:rsidRPr="0012568A">
        <w:rPr>
          <w:rFonts w:ascii="Angsana New" w:hAnsi="Angsana New" w:cs="Angsana New" w:hint="cs"/>
          <w:spacing w:val="8"/>
          <w:sz w:val="30"/>
          <w:szCs w:val="30"/>
          <w:cs/>
        </w:rPr>
        <w:t>และ</w:t>
      </w:r>
      <w:r w:rsidR="00DD03E6" w:rsidRPr="0012568A">
        <w:rPr>
          <w:rFonts w:ascii="Angsana New" w:hAnsi="Angsana New" w:cs="Angsana New"/>
          <w:spacing w:val="8"/>
          <w:sz w:val="30"/>
          <w:szCs w:val="30"/>
          <w:cs/>
        </w:rPr>
        <w:t>ร้อยละ</w:t>
      </w:r>
      <w:r w:rsidR="00DD03E6" w:rsidRPr="0012568A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4438F5">
        <w:rPr>
          <w:rFonts w:ascii="Angsana New" w:hAnsi="Angsana New" w:cs="Angsana New"/>
          <w:spacing w:val="8"/>
          <w:sz w:val="30"/>
          <w:szCs w:val="30"/>
        </w:rPr>
        <w:t>4.78</w:t>
      </w:r>
      <w:r w:rsidR="00DD03E6" w:rsidRPr="0012568A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DD03E6" w:rsidRPr="00CF1517">
        <w:rPr>
          <w:rFonts w:ascii="Angsana New" w:hAnsi="Angsana New" w:cs="Angsana New"/>
          <w:spacing w:val="8"/>
          <w:sz w:val="30"/>
          <w:szCs w:val="30"/>
          <w:cs/>
        </w:rPr>
        <w:t>ต่อปี</w:t>
      </w:r>
      <w:r w:rsidR="009059F4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9059F4" w:rsidRPr="00FC3DC5">
        <w:rPr>
          <w:rFonts w:ascii="Angsana New" w:hAnsi="Angsana New" w:cs="Angsana New"/>
          <w:i/>
          <w:iCs/>
          <w:sz w:val="30"/>
          <w:szCs w:val="30"/>
        </w:rPr>
        <w:t xml:space="preserve">(31 </w:t>
      </w:r>
      <w:r w:rsidR="009059F4" w:rsidRPr="00FC3DC5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9059F4" w:rsidRPr="00FC3DC5">
        <w:rPr>
          <w:rFonts w:ascii="Angsana New" w:hAnsi="Angsana New" w:cs="Angsana New"/>
          <w:i/>
          <w:iCs/>
          <w:sz w:val="30"/>
          <w:szCs w:val="30"/>
        </w:rPr>
        <w:t>256</w:t>
      </w:r>
      <w:r w:rsidR="009059F4">
        <w:rPr>
          <w:rFonts w:ascii="Angsana New" w:hAnsi="Angsana New" w:cs="Angsana New"/>
          <w:i/>
          <w:iCs/>
          <w:sz w:val="30"/>
          <w:szCs w:val="30"/>
        </w:rPr>
        <w:t>4</w:t>
      </w:r>
      <w:r w:rsidR="009059F4" w:rsidRPr="00FC3DC5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9059F4" w:rsidRPr="00FC3DC5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9059F4">
        <w:rPr>
          <w:rFonts w:ascii="Angsana New" w:hAnsi="Angsana New" w:cs="Angsana New"/>
          <w:i/>
          <w:iCs/>
          <w:sz w:val="30"/>
          <w:szCs w:val="30"/>
        </w:rPr>
        <w:t xml:space="preserve">4.25 </w:t>
      </w:r>
      <w:r w:rsidR="009059F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และร้อยละ </w:t>
      </w:r>
      <w:r w:rsidR="009059F4">
        <w:rPr>
          <w:rFonts w:ascii="Angsana New" w:hAnsi="Angsana New" w:cs="Angsana New"/>
          <w:i/>
          <w:iCs/>
          <w:sz w:val="30"/>
          <w:szCs w:val="30"/>
        </w:rPr>
        <w:t>4.78</w:t>
      </w:r>
      <w:r w:rsidR="009059F4" w:rsidRPr="00FC3DC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059F4" w:rsidRPr="00FC3DC5">
        <w:rPr>
          <w:rFonts w:ascii="Angsana New" w:hAnsi="Angsana New" w:cs="Angsana New"/>
          <w:i/>
          <w:iCs/>
          <w:sz w:val="30"/>
          <w:szCs w:val="30"/>
          <w:cs/>
        </w:rPr>
        <w:t>ต่อป</w:t>
      </w:r>
      <w:r w:rsidR="00190E6C">
        <w:rPr>
          <w:rFonts w:ascii="Angsana New" w:hAnsi="Angsana New" w:cs="Angsana New" w:hint="cs"/>
          <w:i/>
          <w:iCs/>
          <w:sz w:val="30"/>
          <w:szCs w:val="30"/>
          <w:cs/>
        </w:rPr>
        <w:t>ี</w:t>
      </w:r>
      <w:r w:rsidR="006542BF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</w:p>
    <w:p w14:paraId="2A54F0BE" w14:textId="10CDB3EF" w:rsidR="006D1EEA" w:rsidRDefault="006D1EEA" w:rsidP="009059F4">
      <w:pPr>
        <w:tabs>
          <w:tab w:val="clear" w:pos="454"/>
        </w:tabs>
        <w:ind w:right="65"/>
        <w:jc w:val="thaiDistribute"/>
        <w:rPr>
          <w:rFonts w:ascii="Angsana New" w:hAnsi="Angsana New" w:cs="Angsana New"/>
          <w:spacing w:val="8"/>
          <w:sz w:val="30"/>
          <w:szCs w:val="30"/>
        </w:rPr>
      </w:pPr>
    </w:p>
    <w:p w14:paraId="3E7C8A40" w14:textId="4AD09C74" w:rsidR="00190E6C" w:rsidRDefault="00190E6C" w:rsidP="009059F4">
      <w:pPr>
        <w:tabs>
          <w:tab w:val="clear" w:pos="454"/>
        </w:tabs>
        <w:ind w:right="65"/>
        <w:jc w:val="thaiDistribute"/>
        <w:rPr>
          <w:rFonts w:ascii="Angsana New" w:hAnsi="Angsana New" w:cs="Angsana New"/>
          <w:spacing w:val="8"/>
          <w:sz w:val="30"/>
          <w:szCs w:val="30"/>
        </w:rPr>
      </w:pPr>
    </w:p>
    <w:p w14:paraId="400EFADD" w14:textId="19BAB945" w:rsidR="00190E6C" w:rsidRDefault="00190E6C" w:rsidP="009059F4">
      <w:pPr>
        <w:tabs>
          <w:tab w:val="clear" w:pos="454"/>
        </w:tabs>
        <w:ind w:right="65"/>
        <w:jc w:val="thaiDistribute"/>
        <w:rPr>
          <w:rFonts w:ascii="Angsana New" w:hAnsi="Angsana New" w:cs="Angsana New"/>
          <w:spacing w:val="8"/>
          <w:sz w:val="30"/>
          <w:szCs w:val="30"/>
        </w:rPr>
      </w:pPr>
    </w:p>
    <w:p w14:paraId="2B623C66" w14:textId="72B3CE99" w:rsidR="00190E6C" w:rsidRDefault="00190E6C" w:rsidP="009059F4">
      <w:pPr>
        <w:tabs>
          <w:tab w:val="clear" w:pos="454"/>
        </w:tabs>
        <w:ind w:right="65"/>
        <w:jc w:val="thaiDistribute"/>
        <w:rPr>
          <w:rFonts w:ascii="Angsana New" w:hAnsi="Angsana New" w:cs="Angsana New"/>
          <w:spacing w:val="8"/>
          <w:sz w:val="30"/>
          <w:szCs w:val="30"/>
        </w:rPr>
      </w:pPr>
    </w:p>
    <w:p w14:paraId="7709B09A" w14:textId="49C8E8E0" w:rsidR="00190E6C" w:rsidRDefault="00190E6C" w:rsidP="009059F4">
      <w:pPr>
        <w:tabs>
          <w:tab w:val="clear" w:pos="454"/>
        </w:tabs>
        <w:ind w:right="65"/>
        <w:jc w:val="thaiDistribute"/>
        <w:rPr>
          <w:rFonts w:ascii="Angsana New" w:hAnsi="Angsana New" w:cs="Angsana New"/>
          <w:spacing w:val="8"/>
          <w:sz w:val="30"/>
          <w:szCs w:val="30"/>
        </w:rPr>
      </w:pPr>
    </w:p>
    <w:p w14:paraId="3B9AA6A0" w14:textId="77777777" w:rsidR="00190E6C" w:rsidRDefault="00190E6C" w:rsidP="009059F4">
      <w:pPr>
        <w:tabs>
          <w:tab w:val="clear" w:pos="454"/>
        </w:tabs>
        <w:ind w:right="65"/>
        <w:jc w:val="thaiDistribute"/>
        <w:rPr>
          <w:rFonts w:ascii="Angsana New" w:hAnsi="Angsana New" w:cs="Angsana New"/>
          <w:spacing w:val="8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7"/>
        <w:gridCol w:w="1138"/>
        <w:gridCol w:w="287"/>
        <w:gridCol w:w="1242"/>
        <w:gridCol w:w="249"/>
        <w:gridCol w:w="1177"/>
        <w:gridCol w:w="287"/>
        <w:gridCol w:w="1193"/>
      </w:tblGrid>
      <w:tr w:rsidR="006D1EEA" w:rsidRPr="00C60284" w14:paraId="11C85AD8" w14:textId="77777777" w:rsidTr="006D1EEA">
        <w:trPr>
          <w:trHeight w:val="377"/>
        </w:trPr>
        <w:tc>
          <w:tcPr>
            <w:tcW w:w="2051" w:type="pct"/>
            <w:vAlign w:val="bottom"/>
          </w:tcPr>
          <w:p w14:paraId="787CEF39" w14:textId="347CDFB7" w:rsidR="006D1EEA" w:rsidRPr="00C60284" w:rsidRDefault="006D1EEA" w:rsidP="00930BE9">
            <w:pPr>
              <w:rPr>
                <w:b/>
                <w:bCs/>
              </w:rPr>
            </w:pPr>
            <w:r w:rsidRPr="006D1E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(</w:t>
            </w:r>
            <w:r w:rsidRPr="006D1EE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กลับรายการ) ผลขาดทุนด้านเครดิตที่คาดว่า</w:t>
            </w:r>
          </w:p>
        </w:tc>
        <w:tc>
          <w:tcPr>
            <w:tcW w:w="1411" w:type="pct"/>
            <w:gridSpan w:val="3"/>
            <w:vAlign w:val="bottom"/>
          </w:tcPr>
          <w:p w14:paraId="6BF266C0" w14:textId="7947F521" w:rsidR="006D1EEA" w:rsidRPr="00C60284" w:rsidRDefault="006D1EEA" w:rsidP="00930BE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2" w:type="pct"/>
            <w:vAlign w:val="bottom"/>
          </w:tcPr>
          <w:p w14:paraId="4D5CB621" w14:textId="77777777" w:rsidR="006D1EEA" w:rsidRPr="00C60284" w:rsidRDefault="006D1EEA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pct"/>
            <w:gridSpan w:val="3"/>
            <w:vAlign w:val="bottom"/>
          </w:tcPr>
          <w:p w14:paraId="78C3FCDB" w14:textId="43F3C135" w:rsidR="006D1EEA" w:rsidRPr="00C60284" w:rsidRDefault="006D1EEA" w:rsidP="00930BE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6D1EEA" w:rsidRPr="00C60284" w14:paraId="695B7AA7" w14:textId="77777777" w:rsidTr="006D1EEA">
        <w:trPr>
          <w:trHeight w:val="377"/>
        </w:trPr>
        <w:tc>
          <w:tcPr>
            <w:tcW w:w="2051" w:type="pct"/>
            <w:vAlign w:val="bottom"/>
          </w:tcPr>
          <w:p w14:paraId="7D8C8DC1" w14:textId="489152B4" w:rsidR="006D1EEA" w:rsidRPr="006D1EEA" w:rsidRDefault="006D1EEA" w:rsidP="006D1EE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1EE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จะเกิดขึ้นสำหรับงวด</w:t>
            </w:r>
            <w:r w:rsidR="009A173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D1EE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D1EE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1" w:type="pct"/>
            <w:gridSpan w:val="3"/>
            <w:vAlign w:val="bottom"/>
          </w:tcPr>
          <w:p w14:paraId="14271489" w14:textId="20739B2F" w:rsidR="006D1EEA" w:rsidRPr="00C60284" w:rsidRDefault="006D1EEA" w:rsidP="006D1EE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  <w:vAlign w:val="bottom"/>
          </w:tcPr>
          <w:p w14:paraId="3A4B8324" w14:textId="77777777" w:rsidR="006D1EEA" w:rsidRPr="00C60284" w:rsidRDefault="006D1EEA" w:rsidP="006D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pct"/>
            <w:gridSpan w:val="3"/>
            <w:vAlign w:val="bottom"/>
          </w:tcPr>
          <w:p w14:paraId="7DF2DED5" w14:textId="0E152010" w:rsidR="006D1EEA" w:rsidRPr="00C60284" w:rsidRDefault="006D1EEA" w:rsidP="006D1EE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1EEA" w:rsidRPr="00C60284" w14:paraId="22C4BE5A" w14:textId="77777777" w:rsidTr="00D73AA2">
        <w:trPr>
          <w:trHeight w:val="412"/>
        </w:trPr>
        <w:tc>
          <w:tcPr>
            <w:tcW w:w="2051" w:type="pct"/>
            <w:vAlign w:val="bottom"/>
          </w:tcPr>
          <w:p w14:paraId="4E51B88E" w14:textId="74803A0C" w:rsidR="006D1EEA" w:rsidRPr="006D1EEA" w:rsidRDefault="006D1EEA" w:rsidP="006D1EE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D1EE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</w:t>
            </w:r>
            <w:r w:rsidR="00950CEA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602" w:type="pct"/>
            <w:vAlign w:val="bottom"/>
          </w:tcPr>
          <w:p w14:paraId="3022003F" w14:textId="77777777" w:rsidR="006D1EEA" w:rsidRPr="00800341" w:rsidRDefault="006D1EEA" w:rsidP="006D1EE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0034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2565</w:t>
            </w:r>
          </w:p>
        </w:tc>
        <w:tc>
          <w:tcPr>
            <w:tcW w:w="152" w:type="pct"/>
            <w:vAlign w:val="bottom"/>
          </w:tcPr>
          <w:p w14:paraId="23703081" w14:textId="77777777" w:rsidR="006D1EEA" w:rsidRPr="00800341" w:rsidRDefault="006D1EEA" w:rsidP="006D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22018082" w14:textId="77777777" w:rsidR="006D1EEA" w:rsidRPr="00800341" w:rsidRDefault="006D1EEA" w:rsidP="006D1EE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800341">
              <w:rPr>
                <w:rFonts w:ascii="Angsana New" w:hAnsi="Angsana New"/>
                <w:sz w:val="30"/>
                <w:szCs w:val="30"/>
                <w:lang w:eastAsia="ko-KR"/>
              </w:rPr>
              <w:t>2564</w:t>
            </w:r>
          </w:p>
        </w:tc>
        <w:tc>
          <w:tcPr>
            <w:tcW w:w="132" w:type="pct"/>
            <w:vAlign w:val="bottom"/>
          </w:tcPr>
          <w:p w14:paraId="2EABC52F" w14:textId="77777777" w:rsidR="006D1EEA" w:rsidRPr="00C60284" w:rsidRDefault="006D1EEA" w:rsidP="006D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0EB85A45" w14:textId="77777777" w:rsidR="006D1EEA" w:rsidRPr="00C60284" w:rsidRDefault="006D1EEA" w:rsidP="006D1EE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80034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2" w:type="pct"/>
            <w:vAlign w:val="bottom"/>
          </w:tcPr>
          <w:p w14:paraId="516BB366" w14:textId="77777777" w:rsidR="006D1EEA" w:rsidRPr="00C60284" w:rsidRDefault="006D1EEA" w:rsidP="006D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2BCE41F2" w14:textId="77777777" w:rsidR="006D1EEA" w:rsidRPr="00C60284" w:rsidRDefault="006D1EEA" w:rsidP="006D1EE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800341">
              <w:rPr>
                <w:rFonts w:ascii="Angsana New" w:hAnsi="Angsana New"/>
                <w:sz w:val="30"/>
                <w:szCs w:val="30"/>
                <w:lang w:eastAsia="ko-KR"/>
              </w:rPr>
              <w:t>2564</w:t>
            </w:r>
          </w:p>
        </w:tc>
      </w:tr>
      <w:tr w:rsidR="006D1EEA" w:rsidRPr="00C60284" w14:paraId="4D4DB32D" w14:textId="77777777" w:rsidTr="006D1EEA">
        <w:trPr>
          <w:trHeight w:val="377"/>
        </w:trPr>
        <w:tc>
          <w:tcPr>
            <w:tcW w:w="2051" w:type="pct"/>
            <w:vAlign w:val="bottom"/>
          </w:tcPr>
          <w:p w14:paraId="70C74993" w14:textId="77777777" w:rsidR="006D1EEA" w:rsidRPr="00C60284" w:rsidRDefault="006D1EEA" w:rsidP="006D1EE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9" w:type="pct"/>
            <w:gridSpan w:val="7"/>
            <w:vAlign w:val="bottom"/>
          </w:tcPr>
          <w:p w14:paraId="285E862A" w14:textId="77777777" w:rsidR="006D1EEA" w:rsidRPr="00C60284" w:rsidRDefault="006D1EEA" w:rsidP="006D1EE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A4227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AA2" w:rsidRPr="00C60284" w14:paraId="04D6CB66" w14:textId="77777777" w:rsidTr="00D73AA2">
        <w:trPr>
          <w:trHeight w:val="377"/>
        </w:trPr>
        <w:tc>
          <w:tcPr>
            <w:tcW w:w="2051" w:type="pct"/>
            <w:vAlign w:val="bottom"/>
          </w:tcPr>
          <w:p w14:paraId="66A2012C" w14:textId="6173E523" w:rsidR="00D73AA2" w:rsidRPr="005258E6" w:rsidRDefault="00D73AA2" w:rsidP="00D73AA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02" w:type="pct"/>
            <w:vAlign w:val="bottom"/>
          </w:tcPr>
          <w:p w14:paraId="7013D6D7" w14:textId="435F2AC3" w:rsidR="00D73AA2" w:rsidRPr="0035433E" w:rsidRDefault="0035433E" w:rsidP="00D7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theme="minorBidi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2" w:type="pct"/>
            <w:vAlign w:val="bottom"/>
          </w:tcPr>
          <w:p w14:paraId="4425D87D" w14:textId="77777777" w:rsidR="00D73AA2" w:rsidRPr="005258E6" w:rsidRDefault="00D73AA2" w:rsidP="00D7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657" w:type="pct"/>
            <w:vAlign w:val="bottom"/>
          </w:tcPr>
          <w:p w14:paraId="7AEEF9EA" w14:textId="4B0543ED" w:rsidR="00D73AA2" w:rsidRPr="005258E6" w:rsidRDefault="003443F8" w:rsidP="00D7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2" w:type="pct"/>
            <w:vAlign w:val="bottom"/>
          </w:tcPr>
          <w:p w14:paraId="3CF6834A" w14:textId="77777777" w:rsidR="00D73AA2" w:rsidRPr="005258E6" w:rsidRDefault="00D73AA2" w:rsidP="00D7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vAlign w:val="bottom"/>
          </w:tcPr>
          <w:p w14:paraId="58177C55" w14:textId="219111EA" w:rsidR="00D73AA2" w:rsidRPr="005258E6" w:rsidRDefault="00111A75" w:rsidP="00D7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93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(140</w:t>
            </w:r>
            <w:r w:rsidR="004635AC">
              <w:rPr>
                <w:rFonts w:ascii="Angsana New" w:hAnsi="Angsana New" w:cs="Angsana New"/>
                <w:sz w:val="30"/>
                <w:szCs w:val="30"/>
                <w:lang w:eastAsia="ko-KR"/>
              </w:rPr>
              <w:t>,6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37)</w:t>
            </w:r>
          </w:p>
        </w:tc>
        <w:tc>
          <w:tcPr>
            <w:tcW w:w="152" w:type="pct"/>
            <w:vAlign w:val="bottom"/>
          </w:tcPr>
          <w:p w14:paraId="1809A98A" w14:textId="77777777" w:rsidR="00D73AA2" w:rsidRPr="005258E6" w:rsidRDefault="00D73AA2" w:rsidP="00D7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631" w:type="pct"/>
            <w:vAlign w:val="bottom"/>
          </w:tcPr>
          <w:p w14:paraId="45B9D2BF" w14:textId="7E3382A8" w:rsidR="00D73AA2" w:rsidRPr="005258E6" w:rsidRDefault="003443F8" w:rsidP="00D7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22,541</w:t>
            </w:r>
          </w:p>
        </w:tc>
      </w:tr>
    </w:tbl>
    <w:p w14:paraId="69462680" w14:textId="77777777" w:rsidR="00B44114" w:rsidRPr="00AA3A06" w:rsidRDefault="00B44114" w:rsidP="00015B02">
      <w:pPr>
        <w:ind w:right="65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3"/>
        <w:gridCol w:w="282"/>
        <w:gridCol w:w="1163"/>
        <w:gridCol w:w="284"/>
        <w:gridCol w:w="1143"/>
        <w:gridCol w:w="267"/>
        <w:gridCol w:w="1169"/>
      </w:tblGrid>
      <w:tr w:rsidR="008E5338" w:rsidRPr="00C60284" w14:paraId="08093DAA" w14:textId="77777777" w:rsidTr="00B44114">
        <w:trPr>
          <w:trHeight w:val="369"/>
        </w:trPr>
        <w:tc>
          <w:tcPr>
            <w:tcW w:w="2069" w:type="pct"/>
          </w:tcPr>
          <w:p w14:paraId="4D79BA50" w14:textId="702BB04E" w:rsidR="008E5338" w:rsidRPr="00C60284" w:rsidRDefault="008E5338" w:rsidP="00FE26E4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00" w:type="pct"/>
            <w:gridSpan w:val="3"/>
          </w:tcPr>
          <w:p w14:paraId="51ED6215" w14:textId="77777777" w:rsidR="008E5338" w:rsidRPr="00C60284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1AD8A35C" w14:textId="77777777" w:rsidR="008E5338" w:rsidRPr="00C60284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03FFD133" w14:textId="77777777" w:rsidR="008E5338" w:rsidRPr="00C60284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0CEA" w:rsidRPr="00C60284" w14:paraId="6F6FF796" w14:textId="77777777" w:rsidTr="00B44114">
        <w:trPr>
          <w:trHeight w:val="369"/>
        </w:trPr>
        <w:tc>
          <w:tcPr>
            <w:tcW w:w="2069" w:type="pct"/>
          </w:tcPr>
          <w:p w14:paraId="202E9E6D" w14:textId="77777777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37808CAC" w14:textId="00C786BB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1" w:type="pct"/>
          </w:tcPr>
          <w:p w14:paraId="59A16A7D" w14:textId="77777777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207F2C9B" w14:textId="160A4A09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2" w:type="pct"/>
          </w:tcPr>
          <w:p w14:paraId="49DEFF10" w14:textId="77777777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0AEBF0F7" w14:textId="5DC246C1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1887F9A4" w14:textId="77777777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380CE1D" w14:textId="2772D3B1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50CEA" w:rsidRPr="00C60284" w14:paraId="52445793" w14:textId="77777777" w:rsidTr="00B44114">
        <w:trPr>
          <w:trHeight w:val="357"/>
        </w:trPr>
        <w:tc>
          <w:tcPr>
            <w:tcW w:w="2069" w:type="pct"/>
          </w:tcPr>
          <w:p w14:paraId="658F55B5" w14:textId="174ECCD4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27" w:type="pct"/>
          </w:tcPr>
          <w:p w14:paraId="46D7EE60" w14:textId="41EEB641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1" w:type="pct"/>
          </w:tcPr>
          <w:p w14:paraId="64E0A8BF" w14:textId="77777777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9B6995B" w14:textId="4688CBEB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2" w:type="pct"/>
          </w:tcPr>
          <w:p w14:paraId="0D25F61A" w14:textId="77777777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045F0636" w14:textId="71B34ABB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4C7DF306" w14:textId="77777777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6E109DE" w14:textId="17532BB0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950CEA" w:rsidRPr="00C60284" w14:paraId="2EDE04CE" w14:textId="77777777" w:rsidTr="002F1472">
        <w:trPr>
          <w:trHeight w:val="369"/>
        </w:trPr>
        <w:tc>
          <w:tcPr>
            <w:tcW w:w="2069" w:type="pct"/>
          </w:tcPr>
          <w:p w14:paraId="22E078A6" w14:textId="77777777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 w:hanging="11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31" w:type="pct"/>
            <w:gridSpan w:val="7"/>
          </w:tcPr>
          <w:p w14:paraId="18812E68" w14:textId="77777777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0CEA" w:rsidRPr="00C60284" w14:paraId="4738ACF9" w14:textId="77777777" w:rsidTr="00B44114">
        <w:trPr>
          <w:trHeight w:val="369"/>
        </w:trPr>
        <w:tc>
          <w:tcPr>
            <w:tcW w:w="2069" w:type="pct"/>
          </w:tcPr>
          <w:p w14:paraId="166B0F15" w14:textId="77777777" w:rsidR="00950CEA" w:rsidRPr="00C60284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14:paraId="242E4D9B" w14:textId="51D56650" w:rsidR="00950CEA" w:rsidRPr="00C60284" w:rsidRDefault="004635AC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F63F6E5" w14:textId="77777777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590382E3" w14:textId="0434477A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76C1142E" w14:textId="77777777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6830211E" w14:textId="335DA9EE" w:rsidR="00950CEA" w:rsidRPr="00C60284" w:rsidRDefault="00024D7C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8,658</w:t>
            </w:r>
          </w:p>
        </w:tc>
        <w:tc>
          <w:tcPr>
            <w:tcW w:w="143" w:type="pct"/>
          </w:tcPr>
          <w:p w14:paraId="19737835" w14:textId="77777777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7DD749D7" w14:textId="7E5B71D2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7,910</w:t>
            </w:r>
          </w:p>
        </w:tc>
      </w:tr>
      <w:tr w:rsidR="00950CEA" w:rsidRPr="00C60284" w14:paraId="690F7DE8" w14:textId="77777777" w:rsidTr="00B44114">
        <w:trPr>
          <w:trHeight w:val="369"/>
        </w:trPr>
        <w:tc>
          <w:tcPr>
            <w:tcW w:w="2069" w:type="pct"/>
          </w:tcPr>
          <w:p w14:paraId="6450ADA3" w14:textId="77777777" w:rsidR="00950CEA" w:rsidRPr="00C60284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627" w:type="pct"/>
          </w:tcPr>
          <w:p w14:paraId="0622369C" w14:textId="5DC83B5E" w:rsidR="00950CEA" w:rsidRPr="00C60284" w:rsidRDefault="004635AC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129,067</w:t>
            </w:r>
          </w:p>
        </w:tc>
        <w:tc>
          <w:tcPr>
            <w:tcW w:w="151" w:type="pct"/>
          </w:tcPr>
          <w:p w14:paraId="6995C3D4" w14:textId="77777777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1868EF5" w14:textId="21E02AF4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120,032</w:t>
            </w:r>
          </w:p>
        </w:tc>
        <w:tc>
          <w:tcPr>
            <w:tcW w:w="152" w:type="pct"/>
          </w:tcPr>
          <w:p w14:paraId="122718E9" w14:textId="77777777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00F35633" w14:textId="2B4CD0F3" w:rsidR="00950CEA" w:rsidRPr="00C60284" w:rsidRDefault="00024D7C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23E94CF" w14:textId="77777777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05DF781C" w14:textId="37AB1D98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50CEA" w:rsidRPr="00C60284" w14:paraId="1DE4B3EF" w14:textId="77777777" w:rsidTr="00B44114">
        <w:trPr>
          <w:trHeight w:val="357"/>
        </w:trPr>
        <w:tc>
          <w:tcPr>
            <w:tcW w:w="2069" w:type="pct"/>
          </w:tcPr>
          <w:p w14:paraId="125E2A87" w14:textId="77777777" w:rsidR="00950CEA" w:rsidRPr="00C60284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419234CA" w14:textId="1E08B39D" w:rsidR="00950CEA" w:rsidRPr="00C60284" w:rsidRDefault="004635AC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129,067</w:t>
            </w:r>
          </w:p>
        </w:tc>
        <w:tc>
          <w:tcPr>
            <w:tcW w:w="151" w:type="pct"/>
          </w:tcPr>
          <w:p w14:paraId="2100089E" w14:textId="77777777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76A12" w14:textId="6C2B99A8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120,032</w:t>
            </w:r>
          </w:p>
        </w:tc>
        <w:tc>
          <w:tcPr>
            <w:tcW w:w="152" w:type="pct"/>
          </w:tcPr>
          <w:p w14:paraId="498CF1C1" w14:textId="77777777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3F236250" w14:textId="24678CD9" w:rsidR="00950CEA" w:rsidRPr="00C60284" w:rsidRDefault="00024D7C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8,658</w:t>
            </w:r>
          </w:p>
        </w:tc>
        <w:tc>
          <w:tcPr>
            <w:tcW w:w="143" w:type="pct"/>
          </w:tcPr>
          <w:p w14:paraId="4B7F71CD" w14:textId="77777777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D9E09" w14:textId="7A15B0FB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7,910</w:t>
            </w:r>
          </w:p>
        </w:tc>
      </w:tr>
    </w:tbl>
    <w:p w14:paraId="252CB919" w14:textId="77777777" w:rsidR="00E337CB" w:rsidRPr="00B44114" w:rsidRDefault="00E337CB" w:rsidP="00D1740F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3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84"/>
        <w:gridCol w:w="1157"/>
        <w:gridCol w:w="284"/>
        <w:gridCol w:w="1139"/>
        <w:gridCol w:w="267"/>
        <w:gridCol w:w="1161"/>
      </w:tblGrid>
      <w:tr w:rsidR="00081278" w:rsidRPr="00C60284" w14:paraId="7D95232B" w14:textId="77777777" w:rsidTr="002F1472">
        <w:trPr>
          <w:trHeight w:val="370"/>
        </w:trPr>
        <w:tc>
          <w:tcPr>
            <w:tcW w:w="2074" w:type="pct"/>
          </w:tcPr>
          <w:p w14:paraId="17B3B795" w14:textId="51547060" w:rsidR="00081278" w:rsidRPr="00C60284" w:rsidRDefault="00081278" w:rsidP="00FE26E4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99" w:type="pct"/>
            <w:gridSpan w:val="3"/>
          </w:tcPr>
          <w:p w14:paraId="64968F57" w14:textId="77777777" w:rsidR="00081278" w:rsidRPr="00C60284" w:rsidRDefault="0008127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7F05EFFE" w14:textId="77777777" w:rsidR="00081278" w:rsidRPr="00C60284" w:rsidRDefault="0008127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21D4D8FD" w14:textId="77777777" w:rsidR="00081278" w:rsidRPr="00C60284" w:rsidRDefault="0008127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0CEA" w:rsidRPr="00C60284" w14:paraId="20B2FF58" w14:textId="77777777" w:rsidTr="002F1472">
        <w:trPr>
          <w:trHeight w:val="370"/>
        </w:trPr>
        <w:tc>
          <w:tcPr>
            <w:tcW w:w="2074" w:type="pct"/>
          </w:tcPr>
          <w:p w14:paraId="6984D4EE" w14:textId="77777777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27E99843" w14:textId="20B32267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2" w:type="pct"/>
          </w:tcPr>
          <w:p w14:paraId="47830819" w14:textId="77777777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08DA850C" w14:textId="6AF4D520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2" w:type="pct"/>
          </w:tcPr>
          <w:p w14:paraId="422EC84B" w14:textId="77777777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17C6C229" w14:textId="306B313A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3F135B5D" w14:textId="77777777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4A4C8AA" w14:textId="635CA6E9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50CEA" w:rsidRPr="00C60284" w14:paraId="6137DF56" w14:textId="77777777" w:rsidTr="002F1472">
        <w:trPr>
          <w:trHeight w:val="357"/>
        </w:trPr>
        <w:tc>
          <w:tcPr>
            <w:tcW w:w="2074" w:type="pct"/>
          </w:tcPr>
          <w:p w14:paraId="5D7330D7" w14:textId="3C7A44AD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27" w:type="pct"/>
          </w:tcPr>
          <w:p w14:paraId="27258AA3" w14:textId="6C21EFA3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2" w:type="pct"/>
          </w:tcPr>
          <w:p w14:paraId="66446395" w14:textId="77777777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8AD3932" w14:textId="07BB61FD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2" w:type="pct"/>
          </w:tcPr>
          <w:p w14:paraId="58782CD9" w14:textId="77777777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155D5A13" w14:textId="573D80B3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39554B31" w14:textId="77777777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8326ACC" w14:textId="4D6DE340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950CEA" w:rsidRPr="00C60284" w14:paraId="6E52A1CE" w14:textId="77777777" w:rsidTr="002F1472">
        <w:trPr>
          <w:trHeight w:val="370"/>
        </w:trPr>
        <w:tc>
          <w:tcPr>
            <w:tcW w:w="2074" w:type="pct"/>
          </w:tcPr>
          <w:p w14:paraId="377FCE2B" w14:textId="77777777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26" w:type="pct"/>
            <w:gridSpan w:val="7"/>
          </w:tcPr>
          <w:p w14:paraId="3D151EFD" w14:textId="77777777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0CEA" w:rsidRPr="00C60284" w14:paraId="1E974D57" w14:textId="77777777" w:rsidTr="002F1472">
        <w:trPr>
          <w:trHeight w:val="370"/>
        </w:trPr>
        <w:tc>
          <w:tcPr>
            <w:tcW w:w="2074" w:type="pct"/>
          </w:tcPr>
          <w:p w14:paraId="73164A21" w14:textId="77777777" w:rsidR="00950CEA" w:rsidRPr="00C60284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14:paraId="3926BC37" w14:textId="4EDF6181" w:rsidR="00950CEA" w:rsidRPr="00C60284" w:rsidRDefault="004635AC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1E0F56EF" w14:textId="77777777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D86D734" w14:textId="2FFCA38F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48FAD190" w14:textId="77777777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59465BD3" w14:textId="1EBE76AE" w:rsidR="00950CEA" w:rsidRPr="00C60284" w:rsidRDefault="00024D7C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17,526</w:t>
            </w:r>
          </w:p>
        </w:tc>
        <w:tc>
          <w:tcPr>
            <w:tcW w:w="143" w:type="pct"/>
          </w:tcPr>
          <w:p w14:paraId="7B3D97AC" w14:textId="77777777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04F0A284" w14:textId="26D90C7E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26,414</w:t>
            </w:r>
          </w:p>
        </w:tc>
      </w:tr>
      <w:tr w:rsidR="00950CEA" w:rsidRPr="00C60284" w14:paraId="4B0B99A5" w14:textId="77777777" w:rsidTr="002F1472">
        <w:trPr>
          <w:trHeight w:val="370"/>
        </w:trPr>
        <w:tc>
          <w:tcPr>
            <w:tcW w:w="2074" w:type="pct"/>
          </w:tcPr>
          <w:p w14:paraId="5CE12DA2" w14:textId="03CE2BC7" w:rsidR="00950CEA" w:rsidRPr="00C60284" w:rsidRDefault="00477441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744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627" w:type="pct"/>
          </w:tcPr>
          <w:p w14:paraId="45A0848E" w14:textId="62C64847" w:rsidR="00950CEA" w:rsidRPr="00C60284" w:rsidRDefault="004635AC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7,667</w:t>
            </w:r>
          </w:p>
        </w:tc>
        <w:tc>
          <w:tcPr>
            <w:tcW w:w="152" w:type="pct"/>
          </w:tcPr>
          <w:p w14:paraId="3A0A1A39" w14:textId="77777777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09CBFFE" w14:textId="35790AF1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8,939</w:t>
            </w:r>
          </w:p>
        </w:tc>
        <w:tc>
          <w:tcPr>
            <w:tcW w:w="152" w:type="pct"/>
          </w:tcPr>
          <w:p w14:paraId="087E5176" w14:textId="77777777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7107DBB4" w14:textId="516018BD" w:rsidR="00950CEA" w:rsidRPr="00C60284" w:rsidRDefault="00024D7C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4,095</w:t>
            </w:r>
          </w:p>
        </w:tc>
        <w:tc>
          <w:tcPr>
            <w:tcW w:w="143" w:type="pct"/>
          </w:tcPr>
          <w:p w14:paraId="55847F4D" w14:textId="77777777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57149100" w14:textId="23525506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4,825</w:t>
            </w:r>
          </w:p>
        </w:tc>
      </w:tr>
      <w:tr w:rsidR="00950CEA" w:rsidRPr="00C60284" w14:paraId="143C180C" w14:textId="77777777" w:rsidTr="002F1472">
        <w:trPr>
          <w:trHeight w:val="357"/>
        </w:trPr>
        <w:tc>
          <w:tcPr>
            <w:tcW w:w="2074" w:type="pct"/>
          </w:tcPr>
          <w:p w14:paraId="2D7EBC9A" w14:textId="77777777" w:rsidR="00950CEA" w:rsidRPr="00C60284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72162A0C" w14:textId="40936524" w:rsidR="00950CEA" w:rsidRPr="00C60284" w:rsidRDefault="004635AC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7,667</w:t>
            </w:r>
          </w:p>
        </w:tc>
        <w:tc>
          <w:tcPr>
            <w:tcW w:w="152" w:type="pct"/>
          </w:tcPr>
          <w:p w14:paraId="575800D9" w14:textId="77777777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573A6" w14:textId="532A7F12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8,939</w:t>
            </w:r>
          </w:p>
        </w:tc>
        <w:tc>
          <w:tcPr>
            <w:tcW w:w="152" w:type="pct"/>
          </w:tcPr>
          <w:p w14:paraId="45D299F2" w14:textId="77777777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3B68AF4F" w14:textId="60F050B3" w:rsidR="00950CEA" w:rsidRPr="00C60284" w:rsidRDefault="00024D7C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21,621</w:t>
            </w:r>
          </w:p>
        </w:tc>
        <w:tc>
          <w:tcPr>
            <w:tcW w:w="143" w:type="pct"/>
          </w:tcPr>
          <w:p w14:paraId="3A1A2DBC" w14:textId="77777777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95C71" w14:textId="16E0792E" w:rsidR="00950CEA" w:rsidRPr="00C60284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31,239</w:t>
            </w:r>
          </w:p>
        </w:tc>
      </w:tr>
    </w:tbl>
    <w:p w14:paraId="5E6DBF70" w14:textId="745F2147" w:rsidR="000D0250" w:rsidRPr="00B44114" w:rsidRDefault="000D0250" w:rsidP="00FE26E4">
      <w:pPr>
        <w:tabs>
          <w:tab w:val="clear" w:pos="227"/>
          <w:tab w:val="clear" w:pos="454"/>
          <w:tab w:val="clear" w:pos="680"/>
          <w:tab w:val="clear" w:pos="907"/>
        </w:tabs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3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84"/>
        <w:gridCol w:w="1157"/>
        <w:gridCol w:w="284"/>
        <w:gridCol w:w="1139"/>
        <w:gridCol w:w="267"/>
        <w:gridCol w:w="1161"/>
      </w:tblGrid>
      <w:tr w:rsidR="005A2C34" w:rsidRPr="00C60284" w14:paraId="6E916BEB" w14:textId="77777777" w:rsidTr="002F1472">
        <w:trPr>
          <w:trHeight w:val="381"/>
        </w:trPr>
        <w:tc>
          <w:tcPr>
            <w:tcW w:w="2074" w:type="pct"/>
          </w:tcPr>
          <w:p w14:paraId="39D129C8" w14:textId="77777777" w:rsidR="005A2C34" w:rsidRPr="00C60284" w:rsidRDefault="005A2C34" w:rsidP="00D05673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926" w:type="pct"/>
            <w:gridSpan w:val="7"/>
          </w:tcPr>
          <w:p w14:paraId="2B942D0F" w14:textId="36220253" w:rsidR="005A2C34" w:rsidRPr="00C60284" w:rsidRDefault="005A2C34" w:rsidP="00D0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2C34" w:rsidRPr="00C60284" w14:paraId="4332D7C1" w14:textId="77777777" w:rsidTr="002F1472">
        <w:trPr>
          <w:trHeight w:val="381"/>
        </w:trPr>
        <w:tc>
          <w:tcPr>
            <w:tcW w:w="2074" w:type="pct"/>
          </w:tcPr>
          <w:p w14:paraId="5BE5FD8C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213CC259" w14:textId="200C380C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2" w:type="pct"/>
          </w:tcPr>
          <w:p w14:paraId="32F885AF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032D4AA4" w14:textId="6F9593D1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7B9534AA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26125BB7" w14:textId="0F69F981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95552EC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95B0099" w14:textId="5FAE11DE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5A2C34" w:rsidRPr="00C60284" w14:paraId="4A6B3DE3" w14:textId="77777777" w:rsidTr="002F1472">
        <w:trPr>
          <w:trHeight w:val="368"/>
        </w:trPr>
        <w:tc>
          <w:tcPr>
            <w:tcW w:w="2074" w:type="pct"/>
          </w:tcPr>
          <w:p w14:paraId="108BEFB7" w14:textId="728D51EB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งินกู้ยืมระยะสั้น</w:t>
            </w:r>
          </w:p>
        </w:tc>
        <w:tc>
          <w:tcPr>
            <w:tcW w:w="627" w:type="pct"/>
          </w:tcPr>
          <w:p w14:paraId="637808D5" w14:textId="557D8EFB" w:rsidR="005A2C34" w:rsidRPr="00C60284" w:rsidRDefault="00765D71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A2C34"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A2C34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52" w:type="pct"/>
          </w:tcPr>
          <w:p w14:paraId="0EF7CCEA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37CF84F" w14:textId="720BE492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2" w:type="pct"/>
          </w:tcPr>
          <w:p w14:paraId="7C4EDD97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7897E376" w14:textId="501A561B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3" w:type="pct"/>
          </w:tcPr>
          <w:p w14:paraId="75FE1E93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0E7DF38" w14:textId="2FDC614B" w:rsidR="005A2C34" w:rsidRPr="00C60284" w:rsidRDefault="00950CEA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5A2C34" w:rsidRPr="00C60284" w14:paraId="71D17098" w14:textId="77777777" w:rsidTr="002F1472">
        <w:trPr>
          <w:trHeight w:val="381"/>
        </w:trPr>
        <w:tc>
          <w:tcPr>
            <w:tcW w:w="2074" w:type="pct"/>
          </w:tcPr>
          <w:p w14:paraId="0F31FF71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26" w:type="pct"/>
            <w:gridSpan w:val="7"/>
          </w:tcPr>
          <w:p w14:paraId="0C213A97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2C34" w:rsidRPr="00C60284" w14:paraId="2436DE3C" w14:textId="77777777" w:rsidTr="002F1472">
        <w:trPr>
          <w:trHeight w:val="381"/>
        </w:trPr>
        <w:tc>
          <w:tcPr>
            <w:tcW w:w="2074" w:type="pct"/>
          </w:tcPr>
          <w:p w14:paraId="0AD96AD6" w14:textId="0E65BD85" w:rsidR="005A2C34" w:rsidRPr="00C60284" w:rsidRDefault="00CB4BC6" w:rsidP="005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E337C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27" w:type="pct"/>
          </w:tcPr>
          <w:p w14:paraId="51E451B5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3F1F6EE9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3EEB889" w14:textId="3B77BA88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682A3C14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374FC314" w14:textId="77777777" w:rsidR="005A2C34" w:rsidRPr="00C60284" w:rsidRDefault="005A2C34" w:rsidP="00AE0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9FB9AC1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46C9257" w14:textId="151E03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7C2E" w:rsidRPr="00C60284" w14:paraId="3609B0B4" w14:textId="77777777" w:rsidTr="002F1472">
        <w:trPr>
          <w:trHeight w:val="332"/>
        </w:trPr>
        <w:tc>
          <w:tcPr>
            <w:tcW w:w="2074" w:type="pct"/>
          </w:tcPr>
          <w:p w14:paraId="67F87A56" w14:textId="6A9C9C1D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14:paraId="427A2D94" w14:textId="76240DDE" w:rsidR="00347C2E" w:rsidRPr="00C60284" w:rsidRDefault="00AC345B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2,216,550</w:t>
            </w:r>
          </w:p>
        </w:tc>
        <w:tc>
          <w:tcPr>
            <w:tcW w:w="152" w:type="pct"/>
          </w:tcPr>
          <w:p w14:paraId="643355AA" w14:textId="77777777" w:rsidR="00347C2E" w:rsidRPr="00AC345B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206A3EDD" w14:textId="4E552D3E" w:rsidR="00347C2E" w:rsidRPr="00AC345B" w:rsidRDefault="00AC345B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C345B">
              <w:rPr>
                <w:rFonts w:ascii="Angsana New" w:hAnsi="Angsana New" w:cs="Angsana New"/>
                <w:sz w:val="30"/>
                <w:szCs w:val="30"/>
              </w:rPr>
              <w:t>5,023,350</w:t>
            </w:r>
          </w:p>
        </w:tc>
        <w:tc>
          <w:tcPr>
            <w:tcW w:w="152" w:type="pct"/>
          </w:tcPr>
          <w:p w14:paraId="26FA718A" w14:textId="77777777" w:rsidR="00347C2E" w:rsidRPr="00AC345B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70E27905" w14:textId="758CA70B" w:rsidR="00347C2E" w:rsidRPr="00AC345B" w:rsidRDefault="00AC345B" w:rsidP="00AE0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C345B">
              <w:rPr>
                <w:rFonts w:ascii="Angsana New" w:hAnsi="Angsana New" w:cs="Angsana New"/>
                <w:sz w:val="30"/>
                <w:szCs w:val="30"/>
              </w:rPr>
              <w:t>6,582,650</w:t>
            </w:r>
          </w:p>
        </w:tc>
        <w:tc>
          <w:tcPr>
            <w:tcW w:w="143" w:type="pct"/>
          </w:tcPr>
          <w:p w14:paraId="3B49B65E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5E6103D" w14:textId="6916EBBB" w:rsidR="00347C2E" w:rsidRPr="00C60284" w:rsidRDefault="00AC345B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657,250</w:t>
            </w:r>
          </w:p>
        </w:tc>
      </w:tr>
      <w:tr w:rsidR="00347C2E" w:rsidRPr="00C60284" w14:paraId="78857CA8" w14:textId="77777777" w:rsidTr="00E337CB">
        <w:trPr>
          <w:trHeight w:val="368"/>
        </w:trPr>
        <w:tc>
          <w:tcPr>
            <w:tcW w:w="2074" w:type="pct"/>
          </w:tcPr>
          <w:p w14:paraId="2CCCBA3D" w14:textId="77777777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45118FA0" w14:textId="5D22C84B" w:rsidR="00347C2E" w:rsidRPr="00C60284" w:rsidRDefault="00AC345B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2,216,550</w:t>
            </w:r>
          </w:p>
        </w:tc>
        <w:tc>
          <w:tcPr>
            <w:tcW w:w="152" w:type="pct"/>
          </w:tcPr>
          <w:p w14:paraId="4DBFC251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E8B6B" w14:textId="2279834C" w:rsidR="00347C2E" w:rsidRPr="00C60284" w:rsidRDefault="00AC345B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5,023,350</w:t>
            </w:r>
          </w:p>
        </w:tc>
        <w:tc>
          <w:tcPr>
            <w:tcW w:w="152" w:type="pct"/>
          </w:tcPr>
          <w:p w14:paraId="07877A97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7376A9DA" w14:textId="5A2A3BAA" w:rsidR="00347C2E" w:rsidRPr="00C60284" w:rsidRDefault="00AC345B" w:rsidP="00AE0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6,582,650</w:t>
            </w:r>
          </w:p>
        </w:tc>
        <w:tc>
          <w:tcPr>
            <w:tcW w:w="143" w:type="pct"/>
          </w:tcPr>
          <w:p w14:paraId="2A5EF679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2578D" w14:textId="1533F41B" w:rsidR="00347C2E" w:rsidRPr="00C60284" w:rsidRDefault="00AC345B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657,250</w:t>
            </w:r>
          </w:p>
        </w:tc>
      </w:tr>
      <w:tr w:rsidR="00E337CB" w:rsidRPr="00C60284" w14:paraId="7E90FBC8" w14:textId="77777777" w:rsidTr="00E337CB">
        <w:trPr>
          <w:trHeight w:val="368"/>
        </w:trPr>
        <w:tc>
          <w:tcPr>
            <w:tcW w:w="2074" w:type="pct"/>
          </w:tcPr>
          <w:p w14:paraId="79DCCB8A" w14:textId="77777777" w:rsidR="00E337CB" w:rsidRPr="00C60284" w:rsidRDefault="00E337CB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2679598E" w14:textId="77777777" w:rsidR="00E337CB" w:rsidRPr="00CB4BC6" w:rsidRDefault="00E337CB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</w:tcPr>
          <w:p w14:paraId="186D7022" w14:textId="77777777" w:rsidR="00E337CB" w:rsidRPr="00C60284" w:rsidRDefault="00E337CB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shd w:val="clear" w:color="auto" w:fill="auto"/>
          </w:tcPr>
          <w:p w14:paraId="39739022" w14:textId="77777777" w:rsidR="00E337CB" w:rsidRPr="00CB4BC6" w:rsidRDefault="00E337CB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</w:tcPr>
          <w:p w14:paraId="216D42A4" w14:textId="77777777" w:rsidR="00E337CB" w:rsidRPr="00C60284" w:rsidRDefault="00E337CB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77A262B2" w14:textId="77777777" w:rsidR="00E337CB" w:rsidRPr="00765D71" w:rsidRDefault="00E337CB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BB12DB1" w14:textId="77777777" w:rsidR="00E337CB" w:rsidRPr="00C60284" w:rsidRDefault="00E337CB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  <w:shd w:val="clear" w:color="auto" w:fill="auto"/>
          </w:tcPr>
          <w:p w14:paraId="4732AFD9" w14:textId="77777777" w:rsidR="00E337CB" w:rsidRPr="00CB4BC6" w:rsidRDefault="00E337CB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43D3962A" w14:textId="33EAF78E" w:rsidR="003A4735" w:rsidRPr="002236ED" w:rsidRDefault="00FE26E4" w:rsidP="002236ED">
      <w:pPr>
        <w:tabs>
          <w:tab w:val="clear" w:pos="454"/>
        </w:tabs>
        <w:ind w:left="540" w:right="65"/>
        <w:jc w:val="thaiDistribute"/>
        <w:rPr>
          <w:rFonts w:ascii="Angsana New" w:hAnsi="Angsana New" w:cs="Angsana New"/>
          <w:i/>
          <w:iCs/>
          <w:spacing w:val="4"/>
          <w:sz w:val="30"/>
          <w:szCs w:val="30"/>
        </w:rPr>
      </w:pPr>
      <w:r w:rsidRPr="005258E6">
        <w:rPr>
          <w:rFonts w:ascii="Angsana New" w:hAnsi="Angsana New" w:cs="Angsana New"/>
          <w:spacing w:val="4"/>
          <w:sz w:val="30"/>
          <w:szCs w:val="30"/>
          <w:cs/>
        </w:rPr>
        <w:t xml:space="preserve">ณ วันที่ </w:t>
      </w:r>
      <w:r w:rsidR="00950CEA">
        <w:rPr>
          <w:rFonts w:ascii="Angsana New" w:hAnsi="Angsana New" w:cs="Angsana New"/>
          <w:spacing w:val="4"/>
          <w:sz w:val="30"/>
          <w:szCs w:val="30"/>
        </w:rPr>
        <w:t xml:space="preserve">30 </w:t>
      </w:r>
      <w:r w:rsidR="00950CEA">
        <w:rPr>
          <w:rFonts w:ascii="Angsana New" w:hAnsi="Angsana New" w:cs="Angsana New" w:hint="cs"/>
          <w:spacing w:val="4"/>
          <w:sz w:val="30"/>
          <w:szCs w:val="30"/>
          <w:cs/>
        </w:rPr>
        <w:t>มิถุนายน</w:t>
      </w:r>
      <w:r w:rsidRPr="005258E6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CB4BC6" w:rsidRPr="005258E6">
        <w:rPr>
          <w:rFonts w:ascii="Angsana New" w:hAnsi="Angsana New" w:cs="Angsana New"/>
          <w:spacing w:val="4"/>
          <w:sz w:val="30"/>
          <w:szCs w:val="30"/>
        </w:rPr>
        <w:t>256</w:t>
      </w:r>
      <w:r w:rsidR="00E81838">
        <w:rPr>
          <w:rFonts w:ascii="Angsana New" w:hAnsi="Angsana New" w:cs="Angsana New"/>
          <w:spacing w:val="4"/>
          <w:sz w:val="30"/>
          <w:szCs w:val="30"/>
        </w:rPr>
        <w:t>5</w:t>
      </w:r>
      <w:r w:rsidRPr="005258E6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E81838" w:rsidRPr="00E81838">
        <w:rPr>
          <w:rFonts w:ascii="Angsana New" w:hAnsi="Angsana New" w:cs="Angsana New"/>
          <w:spacing w:val="4"/>
          <w:sz w:val="30"/>
          <w:szCs w:val="30"/>
          <w:cs/>
        </w:rPr>
        <w:t>เงินกู้ยืมระยะสั้น</w:t>
      </w:r>
      <w:r w:rsidR="00E81838" w:rsidRPr="00E81838">
        <w:rPr>
          <w:rFonts w:ascii="Angsana New" w:hAnsi="Angsana New" w:cs="Angsana New" w:hint="cs"/>
          <w:spacing w:val="4"/>
          <w:sz w:val="30"/>
          <w:szCs w:val="30"/>
          <w:cs/>
        </w:rPr>
        <w:t>จาก</w:t>
      </w:r>
      <w:r w:rsidR="00E81838" w:rsidRPr="00E81838">
        <w:rPr>
          <w:rFonts w:ascii="Angsana New" w:hAnsi="Angsana New" w:cs="Angsana New"/>
          <w:spacing w:val="4"/>
          <w:sz w:val="30"/>
          <w:szCs w:val="30"/>
          <w:cs/>
        </w:rPr>
        <w:t>บริษัทย่อย เป็นเงินกู้ยืมประเภทไม่มีหลักประกันและชำระคืนเมื่อทวงถาม โดยมีอัตราดอกเบี้ย</w:t>
      </w:r>
      <w:r w:rsidR="00E81838" w:rsidRPr="00E81838">
        <w:rPr>
          <w:rFonts w:ascii="Angsana New" w:hAnsi="Angsana New" w:cs="Angsana New" w:hint="cs"/>
          <w:spacing w:val="4"/>
          <w:sz w:val="30"/>
          <w:szCs w:val="30"/>
          <w:cs/>
        </w:rPr>
        <w:t>ระหว่าง</w:t>
      </w:r>
      <w:r w:rsidR="00E81838" w:rsidRPr="00E81838">
        <w:rPr>
          <w:rFonts w:ascii="Angsana New" w:hAnsi="Angsana New" w:cs="Angsana New"/>
          <w:spacing w:val="4"/>
          <w:sz w:val="30"/>
          <w:szCs w:val="30"/>
          <w:cs/>
        </w:rPr>
        <w:t>ร้อยล</w:t>
      </w:r>
      <w:r w:rsidR="00E81838" w:rsidRPr="00E81838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ะ </w:t>
      </w:r>
      <w:r w:rsidR="000A5F54" w:rsidRPr="009A173A">
        <w:rPr>
          <w:rFonts w:ascii="Angsana New" w:hAnsi="Angsana New" w:cs="Angsana New"/>
          <w:spacing w:val="4"/>
          <w:sz w:val="30"/>
          <w:szCs w:val="30"/>
        </w:rPr>
        <w:t>4.4</w:t>
      </w:r>
      <w:r w:rsidR="00E257BF">
        <w:rPr>
          <w:rFonts w:ascii="Angsana New" w:hAnsi="Angsana New" w:cs="Angsana New"/>
          <w:spacing w:val="4"/>
          <w:sz w:val="30"/>
          <w:szCs w:val="30"/>
        </w:rPr>
        <w:t>3</w:t>
      </w:r>
      <w:r w:rsidR="00B232F4" w:rsidRPr="009A173A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E81838" w:rsidRPr="009A173A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ถึงร้อยละ </w:t>
      </w:r>
      <w:r w:rsidR="000A5F54" w:rsidRPr="009A173A">
        <w:rPr>
          <w:rFonts w:ascii="Angsana New" w:hAnsi="Angsana New" w:cs="Angsana New"/>
          <w:spacing w:val="4"/>
          <w:sz w:val="30"/>
          <w:szCs w:val="30"/>
        </w:rPr>
        <w:t>4.62</w:t>
      </w:r>
      <w:r w:rsidR="00E81838" w:rsidRPr="00E81838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E81838" w:rsidRPr="00E81838">
        <w:rPr>
          <w:rFonts w:ascii="Angsana New" w:hAnsi="Angsana New" w:cs="Angsana New"/>
          <w:spacing w:val="4"/>
          <w:sz w:val="30"/>
          <w:szCs w:val="30"/>
          <w:cs/>
        </w:rPr>
        <w:t>ต่อปี</w:t>
      </w:r>
      <w:r w:rsidR="00E81838" w:rsidRPr="00E81838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E81838" w:rsidRPr="003A4735">
        <w:rPr>
          <w:rFonts w:ascii="Angsana New" w:hAnsi="Angsana New" w:cs="Angsana New"/>
          <w:i/>
          <w:iCs/>
          <w:spacing w:val="4"/>
          <w:sz w:val="30"/>
          <w:szCs w:val="30"/>
        </w:rPr>
        <w:t>(</w:t>
      </w:r>
      <w:r w:rsidR="001F3867" w:rsidRPr="003A4735">
        <w:rPr>
          <w:rFonts w:ascii="Angsana New" w:hAnsi="Angsana New" w:cs="Angsana New"/>
          <w:i/>
          <w:iCs/>
          <w:spacing w:val="4"/>
          <w:sz w:val="30"/>
          <w:szCs w:val="30"/>
        </w:rPr>
        <w:t xml:space="preserve">31 </w:t>
      </w:r>
      <w:r w:rsidR="001F3867" w:rsidRPr="003A4735">
        <w:rPr>
          <w:rFonts w:ascii="Angsana New" w:hAnsi="Angsana New" w:cs="Angsana New" w:hint="cs"/>
          <w:i/>
          <w:iCs/>
          <w:spacing w:val="4"/>
          <w:sz w:val="30"/>
          <w:szCs w:val="30"/>
          <w:cs/>
        </w:rPr>
        <w:t xml:space="preserve">ธันวาคม </w:t>
      </w:r>
      <w:r w:rsidR="00E81838" w:rsidRPr="003A4735">
        <w:rPr>
          <w:rFonts w:ascii="Angsana New" w:hAnsi="Angsana New" w:cs="Angsana New"/>
          <w:i/>
          <w:iCs/>
          <w:spacing w:val="4"/>
          <w:sz w:val="30"/>
          <w:szCs w:val="30"/>
        </w:rPr>
        <w:t>256</w:t>
      </w:r>
      <w:r w:rsidR="001F3867" w:rsidRPr="003A4735">
        <w:rPr>
          <w:rFonts w:ascii="Angsana New" w:hAnsi="Angsana New" w:cs="Angsana New"/>
          <w:i/>
          <w:iCs/>
          <w:spacing w:val="4"/>
          <w:sz w:val="30"/>
          <w:szCs w:val="30"/>
        </w:rPr>
        <w:t>4</w:t>
      </w:r>
      <w:r w:rsidR="00E81838" w:rsidRPr="003A4735">
        <w:rPr>
          <w:rFonts w:ascii="Angsana New" w:hAnsi="Angsana New" w:cs="Angsana New"/>
          <w:i/>
          <w:iCs/>
          <w:spacing w:val="4"/>
          <w:sz w:val="30"/>
          <w:szCs w:val="30"/>
        </w:rPr>
        <w:t xml:space="preserve">: </w:t>
      </w:r>
      <w:r w:rsidR="00E81838" w:rsidRPr="003A4735">
        <w:rPr>
          <w:rFonts w:ascii="Angsana New" w:hAnsi="Angsana New" w:cs="Angsana New" w:hint="cs"/>
          <w:i/>
          <w:iCs/>
          <w:spacing w:val="4"/>
          <w:sz w:val="30"/>
          <w:szCs w:val="30"/>
          <w:cs/>
        </w:rPr>
        <w:t xml:space="preserve">ร้อยละ </w:t>
      </w:r>
      <w:r w:rsidR="00E81838" w:rsidRPr="003A4735">
        <w:rPr>
          <w:rFonts w:ascii="Angsana New" w:hAnsi="Angsana New" w:cs="Angsana New"/>
          <w:i/>
          <w:iCs/>
          <w:spacing w:val="4"/>
          <w:sz w:val="30"/>
          <w:szCs w:val="30"/>
        </w:rPr>
        <w:t>4.</w:t>
      </w:r>
      <w:r w:rsidR="004F488B" w:rsidRPr="003A4735">
        <w:rPr>
          <w:rFonts w:ascii="Angsana New" w:hAnsi="Angsana New" w:cs="Angsana New"/>
          <w:i/>
          <w:iCs/>
          <w:spacing w:val="4"/>
          <w:sz w:val="30"/>
          <w:szCs w:val="30"/>
        </w:rPr>
        <w:t xml:space="preserve">38 </w:t>
      </w:r>
      <w:r w:rsidR="004F488B" w:rsidRPr="003A4735">
        <w:rPr>
          <w:rFonts w:ascii="Angsana New" w:hAnsi="Angsana New" w:cs="Angsana New" w:hint="cs"/>
          <w:i/>
          <w:iCs/>
          <w:spacing w:val="4"/>
          <w:sz w:val="30"/>
          <w:szCs w:val="30"/>
          <w:cs/>
        </w:rPr>
        <w:t xml:space="preserve">ถึงร้อยละ </w:t>
      </w:r>
      <w:r w:rsidR="004F488B" w:rsidRPr="003A4735">
        <w:rPr>
          <w:rFonts w:ascii="Angsana New" w:hAnsi="Angsana New" w:cs="Angsana New"/>
          <w:i/>
          <w:iCs/>
          <w:spacing w:val="4"/>
          <w:sz w:val="30"/>
          <w:szCs w:val="30"/>
        </w:rPr>
        <w:t xml:space="preserve">4.52 </w:t>
      </w:r>
      <w:r w:rsidR="00E81838" w:rsidRPr="003A4735">
        <w:rPr>
          <w:rFonts w:ascii="Angsana New" w:hAnsi="Angsana New" w:cs="Angsana New" w:hint="cs"/>
          <w:i/>
          <w:iCs/>
          <w:spacing w:val="4"/>
          <w:sz w:val="30"/>
          <w:szCs w:val="30"/>
          <w:cs/>
        </w:rPr>
        <w:t>ต่อปี</w:t>
      </w:r>
      <w:r w:rsidR="00E81838" w:rsidRPr="003A4735">
        <w:rPr>
          <w:rFonts w:ascii="Angsana New" w:hAnsi="Angsana New" w:cs="Angsana New"/>
          <w:i/>
          <w:iCs/>
          <w:spacing w:val="4"/>
          <w:sz w:val="30"/>
          <w:szCs w:val="30"/>
        </w:rPr>
        <w:t>)</w:t>
      </w:r>
    </w:p>
    <w:p w14:paraId="77727AE9" w14:textId="77777777" w:rsidR="003A4735" w:rsidRPr="00CF1517" w:rsidRDefault="003A4735" w:rsidP="003A4735">
      <w:pPr>
        <w:tabs>
          <w:tab w:val="clear" w:pos="227"/>
          <w:tab w:val="clear" w:pos="454"/>
          <w:tab w:val="clear" w:pos="680"/>
          <w:tab w:val="clear" w:pos="907"/>
        </w:tabs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F15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1F19A4B4" w14:textId="77777777" w:rsidR="003A4735" w:rsidRPr="00CF1517" w:rsidRDefault="003A4735" w:rsidP="003A4735">
      <w:pPr>
        <w:ind w:left="540"/>
        <w:rPr>
          <w:rFonts w:ascii="Angsana New" w:hAnsi="Angsana New" w:cs="Angsana New"/>
          <w:sz w:val="30"/>
          <w:szCs w:val="30"/>
        </w:rPr>
      </w:pPr>
    </w:p>
    <w:p w14:paraId="35D0442A" w14:textId="77777777" w:rsidR="003A4735" w:rsidRPr="00CF1517" w:rsidRDefault="003A4735" w:rsidP="003A4735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>สัญญาเช่าช่วงพื้นที่และบริการ</w:t>
      </w:r>
    </w:p>
    <w:p w14:paraId="11D3D0A2" w14:textId="77777777" w:rsidR="003A4735" w:rsidRPr="00CF1517" w:rsidRDefault="003A4735" w:rsidP="003A4735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14:paraId="488098F2" w14:textId="0D714218" w:rsidR="00223261" w:rsidRDefault="003A4735" w:rsidP="00C84B0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BE3B25">
        <w:rPr>
          <w:rFonts w:ascii="Angsana New" w:hAnsi="Angsana New" w:cs="Angsana New" w:hint="cs"/>
          <w:sz w:val="30"/>
          <w:szCs w:val="30"/>
          <w:cs/>
        </w:rPr>
        <w:t xml:space="preserve"> บริษัทร่วม </w:t>
      </w:r>
      <w:r w:rsidR="00FF3F54">
        <w:rPr>
          <w:rFonts w:ascii="Angsana New" w:hAnsi="Angsana New" w:cs="Angsana New" w:hint="cs"/>
          <w:sz w:val="30"/>
          <w:szCs w:val="30"/>
          <w:cs/>
        </w:rPr>
        <w:t>และการร่วมค้า</w:t>
      </w:r>
      <w:r w:rsidRPr="00CF1517">
        <w:rPr>
          <w:rFonts w:ascii="Angsana New" w:hAnsi="Angsana New" w:cs="Angsana New"/>
          <w:sz w:val="30"/>
          <w:szCs w:val="30"/>
          <w:cs/>
        </w:rPr>
        <w:t>ในประเทศบางแห่งมีสัญญาเช่าช่วงพื้นที่และบริการกับบริษัท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ภายใต้เงื่อนไขของสัญญา บริษัทตกลงที่จะให้บริษัทย่อย</w:t>
      </w:r>
      <w:r w:rsidR="00BE3B25">
        <w:rPr>
          <w:rFonts w:ascii="Angsana New" w:hAnsi="Angsana New" w:cs="Angsana New" w:hint="cs"/>
          <w:sz w:val="30"/>
          <w:szCs w:val="30"/>
          <w:cs/>
        </w:rPr>
        <w:t xml:space="preserve"> บริษัทร่วม </w:t>
      </w:r>
      <w:r w:rsidR="00563AE9">
        <w:rPr>
          <w:rFonts w:ascii="Angsana New" w:hAnsi="Angsana New" w:cs="Angsana New" w:hint="cs"/>
          <w:sz w:val="30"/>
          <w:szCs w:val="30"/>
          <w:cs/>
        </w:rPr>
        <w:t>และการร่วมค้า</w:t>
      </w:r>
      <w:r w:rsidRPr="00CF1517">
        <w:rPr>
          <w:rFonts w:ascii="Angsana New" w:hAnsi="Angsana New" w:cs="Angsana New"/>
          <w:sz w:val="30"/>
          <w:szCs w:val="30"/>
          <w:cs/>
        </w:rPr>
        <w:t>เช่าช่วงพื้นที่สำนักงานจากบริษัทเพื่อใช้เป็นพื้นที่สำนักงาน ในการนี้บริษัทย่อย</w:t>
      </w:r>
      <w:r w:rsidR="00BE3B25">
        <w:rPr>
          <w:rFonts w:ascii="Angsana New" w:hAnsi="Angsana New" w:cs="Angsana New" w:hint="cs"/>
          <w:sz w:val="30"/>
          <w:szCs w:val="30"/>
          <w:cs/>
        </w:rPr>
        <w:t xml:space="preserve"> บริษัทร่วม </w:t>
      </w:r>
      <w:r w:rsidR="00FF3F54">
        <w:rPr>
          <w:rFonts w:ascii="Angsana New" w:hAnsi="Angsana New" w:cs="Angsana New" w:hint="cs"/>
          <w:sz w:val="30"/>
          <w:szCs w:val="30"/>
          <w:cs/>
        </w:rPr>
        <w:t>และการร่วมค้า</w:t>
      </w:r>
      <w:r w:rsidRPr="00CF1517">
        <w:rPr>
          <w:rFonts w:ascii="Angsana New" w:hAnsi="Angsana New" w:cs="Angsana New"/>
          <w:sz w:val="30"/>
          <w:szCs w:val="30"/>
          <w:cs/>
        </w:rPr>
        <w:t>ดังกล่าวตกลงจ่ายค่าเช่าช่วงให้กับบริษัทตามอัตราที่ระบุไว้ในสัญญา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สัญญาเหล่านี้มีผลบังคับใช้ตั้งแต่วันที่ </w:t>
      </w:r>
      <w:r w:rsidRPr="00360B44">
        <w:rPr>
          <w:rFonts w:ascii="Angsana New" w:hAnsi="Angsana New" w:cs="Angsana New"/>
          <w:sz w:val="30"/>
          <w:szCs w:val="30"/>
        </w:rPr>
        <w:t>1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086D0E">
        <w:rPr>
          <w:rFonts w:ascii="Angsana New" w:hAnsi="Angsana New" w:cs="Angsana New"/>
          <w:sz w:val="30"/>
          <w:szCs w:val="30"/>
        </w:rPr>
        <w:t>2</w:t>
      </w:r>
      <w:r w:rsidRPr="00360B44">
        <w:rPr>
          <w:rFonts w:ascii="Angsana New" w:hAnsi="Angsana New" w:cs="Angsana New"/>
          <w:sz w:val="30"/>
          <w:szCs w:val="30"/>
        </w:rPr>
        <w:t>5</w:t>
      </w:r>
      <w:r w:rsidR="00FF3F54">
        <w:rPr>
          <w:rFonts w:ascii="Angsana New" w:hAnsi="Angsana New" w:cs="Angsana New"/>
          <w:sz w:val="30"/>
          <w:szCs w:val="30"/>
        </w:rPr>
        <w:t xml:space="preserve">62 </w:t>
      </w:r>
      <w:r w:rsidRPr="00CF1517">
        <w:rPr>
          <w:rFonts w:ascii="Angsana New" w:hAnsi="Angsana New" w:cs="Angsana New"/>
          <w:sz w:val="30"/>
          <w:szCs w:val="30"/>
          <w:cs/>
        </w:rPr>
        <w:t>ถึงวันที่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3A4735">
        <w:rPr>
          <w:rFonts w:ascii="Angsana New" w:hAnsi="Angsana New" w:cs="Angsana New"/>
          <w:sz w:val="30"/>
          <w:szCs w:val="30"/>
        </w:rPr>
        <w:t xml:space="preserve">31 </w:t>
      </w:r>
      <w:r w:rsidRPr="003A4735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3A4735">
        <w:rPr>
          <w:rFonts w:ascii="Angsana New" w:hAnsi="Angsana New" w:cs="Angsana New"/>
          <w:sz w:val="30"/>
          <w:szCs w:val="30"/>
        </w:rPr>
        <w:t>256</w:t>
      </w:r>
      <w:r w:rsidR="00FF3F54">
        <w:rPr>
          <w:rFonts w:ascii="Angsana New" w:hAnsi="Angsana New" w:cs="Angsana New"/>
          <w:sz w:val="30"/>
          <w:szCs w:val="30"/>
        </w:rPr>
        <w:t>5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(“ระยะเวลาเช่าช่วงแรก”)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แต่ทั้งนี้ไม่เกินกว่าระยะเวลาการเช่าพื้นที่สำนักงาน ตามที่ระบุไว้ในสัญญาเช่าและบริการ โดยเมื่อครบกำหนดระยะเวลาเช่าช่วงแรกดังกล่าว คู่สัญญาจะตกลงต่ออายุการเช่า</w:t>
      </w:r>
      <w:r w:rsidRPr="00E63993">
        <w:rPr>
          <w:rFonts w:ascii="Angsana New" w:hAnsi="Angsana New" w:cs="Angsana New"/>
          <w:spacing w:val="12"/>
          <w:sz w:val="30"/>
          <w:szCs w:val="30"/>
          <w:cs/>
        </w:rPr>
        <w:t>ออกไปตามข้อกำหนดและเงื่อนไขที่เห็นชอบร่วมกัน</w:t>
      </w:r>
      <w:r w:rsidRPr="00E63993">
        <w:rPr>
          <w:rFonts w:ascii="Angsana New" w:hAnsi="Angsana New" w:cs="Angsana New"/>
          <w:spacing w:val="12"/>
          <w:sz w:val="30"/>
          <w:szCs w:val="30"/>
        </w:rPr>
        <w:t xml:space="preserve"> </w:t>
      </w:r>
      <w:r w:rsidRPr="00E63993">
        <w:rPr>
          <w:rFonts w:ascii="Angsana New" w:hAnsi="Angsana New" w:cs="Angsana New" w:hint="cs"/>
          <w:spacing w:val="12"/>
          <w:sz w:val="30"/>
          <w:szCs w:val="30"/>
          <w:cs/>
        </w:rPr>
        <w:t>สัญญาเช่าช่วงที่ต่อสัญญามีผลบังคับใช้ตั้งแต่วันที่</w:t>
      </w:r>
      <w:r w:rsidRPr="00E63993">
        <w:rPr>
          <w:rFonts w:ascii="Angsana New" w:hAnsi="Angsana New" w:cs="Angsana New"/>
          <w:spacing w:val="12"/>
          <w:sz w:val="30"/>
          <w:szCs w:val="30"/>
        </w:rPr>
        <w:t xml:space="preserve"> 1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Pr="00086D0E">
        <w:rPr>
          <w:rFonts w:ascii="Angsana New" w:hAnsi="Angsana New" w:cs="Angsana New"/>
          <w:sz w:val="30"/>
          <w:szCs w:val="30"/>
        </w:rPr>
        <w:t>2</w:t>
      </w:r>
      <w:r w:rsidRPr="00360B44">
        <w:rPr>
          <w:rFonts w:ascii="Angsana New" w:hAnsi="Angsana New" w:cs="Angsana New"/>
          <w:sz w:val="30"/>
          <w:szCs w:val="30"/>
        </w:rPr>
        <w:t>56</w:t>
      </w:r>
      <w:r>
        <w:rPr>
          <w:rFonts w:ascii="Angsana New" w:hAnsi="Angsana New" w:cs="Angsana New"/>
          <w:sz w:val="30"/>
          <w:szCs w:val="30"/>
        </w:rPr>
        <w:t>5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Pr="003A4735">
        <w:rPr>
          <w:rFonts w:ascii="Angsana New" w:hAnsi="Angsana New" w:cs="Angsana New"/>
          <w:sz w:val="30"/>
          <w:szCs w:val="30"/>
        </w:rPr>
        <w:t xml:space="preserve">31 </w:t>
      </w:r>
      <w:r w:rsidRPr="003A4735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3A4735">
        <w:rPr>
          <w:rFonts w:ascii="Angsana New" w:hAnsi="Angsana New" w:cs="Angsana New"/>
          <w:sz w:val="30"/>
          <w:szCs w:val="30"/>
        </w:rPr>
        <w:t>2568</w:t>
      </w:r>
    </w:p>
    <w:p w14:paraId="58362EC2" w14:textId="31ACAB88" w:rsidR="00726062" w:rsidRDefault="00726062" w:rsidP="00C84B0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83D5F31" w14:textId="7579AC05" w:rsidR="00726062" w:rsidRDefault="00726062" w:rsidP="00C84B0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7C9381F" w14:textId="5D7AE449" w:rsidR="00726062" w:rsidRDefault="00726062" w:rsidP="00C84B0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E94BB5B" w14:textId="3AE46F0C" w:rsidR="00726062" w:rsidRDefault="00726062" w:rsidP="00C84B0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884E2CB" w14:textId="4CFD71DE" w:rsidR="00726062" w:rsidRDefault="00726062" w:rsidP="00C84B0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2062F9C" w14:textId="325D44F8" w:rsidR="00726062" w:rsidRDefault="00726062" w:rsidP="00C84B0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F2BBB01" w14:textId="0BB1F832" w:rsidR="00726062" w:rsidRDefault="00726062" w:rsidP="00C84B0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58B600B" w14:textId="0EF06396" w:rsidR="00726062" w:rsidRDefault="00726062" w:rsidP="00C84B0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7291FF3" w14:textId="3FBB786E" w:rsidR="00726062" w:rsidRDefault="00726062" w:rsidP="00C84B0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607F4EC" w14:textId="4A4BB6DC" w:rsidR="00726062" w:rsidRDefault="00726062" w:rsidP="00C84B0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5B2E771" w14:textId="4B65CBDE" w:rsidR="00726062" w:rsidRDefault="00726062" w:rsidP="00C84B0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B4ADA1E" w14:textId="219E7BE7" w:rsidR="00726062" w:rsidRDefault="00726062" w:rsidP="00C84B0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8041FF0" w14:textId="314A1DEB" w:rsidR="00726062" w:rsidRDefault="00726062" w:rsidP="00C84B0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36A9126" w14:textId="2A4F0AF0" w:rsidR="00726062" w:rsidRDefault="00726062" w:rsidP="00C84B0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5637281" w14:textId="432C861F" w:rsidR="00726062" w:rsidRDefault="00726062" w:rsidP="00C84B0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E222323" w14:textId="1EAAC152" w:rsidR="00726062" w:rsidRDefault="00726062" w:rsidP="00C84B0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7C724D5" w14:textId="4DDCC224" w:rsidR="00726062" w:rsidRDefault="00726062" w:rsidP="00C84B0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910B2DA" w14:textId="00AA0B86" w:rsidR="00726062" w:rsidRDefault="00726062" w:rsidP="00C84B0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688BB3F" w14:textId="77777777" w:rsidR="00726062" w:rsidRDefault="00726062" w:rsidP="00C84B0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CD190C0" w14:textId="77777777" w:rsidR="00705377" w:rsidRPr="006D1EEA" w:rsidRDefault="00705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7F709795" w14:textId="74002CF5" w:rsidR="00F85D22" w:rsidRPr="00C60284" w:rsidRDefault="00F85D22" w:rsidP="00E70ABD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5DEA1259" w14:textId="75B9F838" w:rsidR="00F85D22" w:rsidRDefault="00F85D22" w:rsidP="00F85D22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18"/>
        <w:gridCol w:w="273"/>
        <w:gridCol w:w="1170"/>
        <w:gridCol w:w="366"/>
        <w:gridCol w:w="1135"/>
        <w:gridCol w:w="274"/>
        <w:gridCol w:w="1127"/>
      </w:tblGrid>
      <w:tr w:rsidR="00E337CB" w:rsidRPr="008342AF" w14:paraId="00C5710C" w14:textId="77777777" w:rsidTr="00905685">
        <w:trPr>
          <w:trHeight w:hRule="exact" w:val="393"/>
          <w:tblHeader/>
        </w:trPr>
        <w:tc>
          <w:tcPr>
            <w:tcW w:w="2073" w:type="pct"/>
          </w:tcPr>
          <w:p w14:paraId="2479BFD1" w14:textId="77777777" w:rsidR="00E337CB" w:rsidRPr="008342AF" w:rsidRDefault="00E337CB" w:rsidP="00905685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14:paraId="6DC08D30" w14:textId="77777777" w:rsidR="00E337CB" w:rsidRPr="008342AF" w:rsidRDefault="00E337CB" w:rsidP="0090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6" w:type="pct"/>
          </w:tcPr>
          <w:p w14:paraId="0EF56998" w14:textId="77777777" w:rsidR="00E337CB" w:rsidRPr="008342AF" w:rsidRDefault="00E337CB" w:rsidP="0090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14:paraId="77E0A922" w14:textId="77777777" w:rsidR="00E337CB" w:rsidRPr="008342AF" w:rsidRDefault="00E337CB" w:rsidP="0090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0CEA" w:rsidRPr="008342AF" w14:paraId="3270EEA1" w14:textId="77777777" w:rsidTr="00905685">
        <w:trPr>
          <w:trHeight w:hRule="exact" w:val="393"/>
          <w:tblHeader/>
        </w:trPr>
        <w:tc>
          <w:tcPr>
            <w:tcW w:w="2073" w:type="pct"/>
          </w:tcPr>
          <w:p w14:paraId="61F6CF2C" w14:textId="77777777" w:rsidR="00950CEA" w:rsidRPr="00E05319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5476C0B2" w14:textId="3A26B873" w:rsidR="00950CEA" w:rsidRPr="008342AF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6ACB5436" w14:textId="77777777" w:rsidR="00950CEA" w:rsidRPr="008342AF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156A9CDF" w14:textId="1B192984" w:rsidR="00950CEA" w:rsidRPr="008342AF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96" w:type="pct"/>
          </w:tcPr>
          <w:p w14:paraId="3610D73A" w14:textId="77777777" w:rsidR="00950CEA" w:rsidRPr="008342AF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3F1D9919" w14:textId="64389C18" w:rsidR="00950CEA" w:rsidRPr="008342AF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6D87236E" w14:textId="77777777" w:rsidR="00950CEA" w:rsidRPr="008342AF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4671A82" w14:textId="416E68ED" w:rsidR="00950CEA" w:rsidRPr="008342AF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50CEA" w:rsidRPr="008342AF" w14:paraId="0B74E8C9" w14:textId="77777777" w:rsidTr="00905685">
        <w:trPr>
          <w:trHeight w:hRule="exact" w:val="393"/>
          <w:tblHeader/>
        </w:trPr>
        <w:tc>
          <w:tcPr>
            <w:tcW w:w="2073" w:type="pct"/>
          </w:tcPr>
          <w:p w14:paraId="318E77DB" w14:textId="74790B76" w:rsidR="00950CEA" w:rsidRPr="00E05319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9" w:type="pct"/>
          </w:tcPr>
          <w:p w14:paraId="4198E3A0" w14:textId="5F3132C2" w:rsidR="00950CEA" w:rsidRPr="008342AF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21615904" w14:textId="77777777" w:rsidR="00950CEA" w:rsidRPr="008342AF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2EA0AF31" w14:textId="79A43B8C" w:rsidR="00950CEA" w:rsidRPr="008342AF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96" w:type="pct"/>
          </w:tcPr>
          <w:p w14:paraId="656DC23D" w14:textId="77777777" w:rsidR="00950CEA" w:rsidRPr="008342AF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3EC19D64" w14:textId="44019EF4" w:rsidR="00950CEA" w:rsidRPr="008342AF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24BFC924" w14:textId="77777777" w:rsidR="00950CEA" w:rsidRPr="008342AF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C942C50" w14:textId="4A3CBAEE" w:rsidR="00950CEA" w:rsidRPr="008342AF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950CEA" w:rsidRPr="008342AF" w14:paraId="2DF0B736" w14:textId="77777777" w:rsidTr="00905685">
        <w:trPr>
          <w:trHeight w:hRule="exact" w:val="393"/>
          <w:tblHeader/>
        </w:trPr>
        <w:tc>
          <w:tcPr>
            <w:tcW w:w="2073" w:type="pct"/>
          </w:tcPr>
          <w:p w14:paraId="1F1313E7" w14:textId="77777777" w:rsidR="00950CEA" w:rsidRPr="008342AF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27" w:type="pct"/>
            <w:gridSpan w:val="7"/>
          </w:tcPr>
          <w:p w14:paraId="39EF5731" w14:textId="77777777" w:rsidR="00950CEA" w:rsidRPr="008342AF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0CEA" w:rsidRPr="008342AF" w14:paraId="07ABC0D1" w14:textId="77777777" w:rsidTr="00905685">
        <w:trPr>
          <w:trHeight w:hRule="exact" w:val="393"/>
          <w:tblHeader/>
        </w:trPr>
        <w:tc>
          <w:tcPr>
            <w:tcW w:w="2073" w:type="pct"/>
          </w:tcPr>
          <w:p w14:paraId="06B1663E" w14:textId="77777777" w:rsidR="00950CEA" w:rsidRPr="00E964C8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964C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927" w:type="pct"/>
            <w:gridSpan w:val="7"/>
          </w:tcPr>
          <w:p w14:paraId="5EAC00E9" w14:textId="77777777" w:rsidR="00950CEA" w:rsidRPr="008342AF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950CEA" w:rsidRPr="008342AF" w14:paraId="76E8C1ED" w14:textId="77777777" w:rsidTr="00905685">
        <w:trPr>
          <w:trHeight w:hRule="exact" w:val="393"/>
        </w:trPr>
        <w:tc>
          <w:tcPr>
            <w:tcW w:w="2073" w:type="pct"/>
          </w:tcPr>
          <w:p w14:paraId="6310C10E" w14:textId="77777777" w:rsidR="00950CEA" w:rsidRPr="00E05319" w:rsidRDefault="00950CEA" w:rsidP="00950CE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99" w:type="pct"/>
          </w:tcPr>
          <w:p w14:paraId="14CB1998" w14:textId="272533BA" w:rsidR="00950CEA" w:rsidRPr="00BD3C0D" w:rsidRDefault="00AF4880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D3C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2,007,</w:t>
            </w:r>
            <w:r w:rsidR="00BD3C0D" w:rsidRPr="00BD3C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954</w:t>
            </w:r>
          </w:p>
        </w:tc>
        <w:tc>
          <w:tcPr>
            <w:tcW w:w="146" w:type="pct"/>
          </w:tcPr>
          <w:p w14:paraId="4EA19816" w14:textId="77777777" w:rsidR="00950CEA" w:rsidRPr="008342AF" w:rsidRDefault="00950CEA" w:rsidP="0095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285462DA" w14:textId="6ABF4BE3" w:rsidR="00950CEA" w:rsidRPr="008342AF" w:rsidRDefault="00950CEA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1,842,507</w:t>
            </w:r>
          </w:p>
        </w:tc>
        <w:tc>
          <w:tcPr>
            <w:tcW w:w="196" w:type="pct"/>
          </w:tcPr>
          <w:p w14:paraId="48611D63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50B130C9" w14:textId="515E1328" w:rsidR="00950CEA" w:rsidRPr="0037526A" w:rsidRDefault="006D7BC7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2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1,212,255</w:t>
            </w:r>
          </w:p>
        </w:tc>
        <w:tc>
          <w:tcPr>
            <w:tcW w:w="147" w:type="pct"/>
          </w:tcPr>
          <w:p w14:paraId="38A97659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582DFA50" w14:textId="23B8816A" w:rsidR="00950CEA" w:rsidRPr="008342AF" w:rsidRDefault="00950CEA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726,805</w:t>
            </w:r>
          </w:p>
        </w:tc>
      </w:tr>
      <w:tr w:rsidR="00950CEA" w:rsidRPr="008342AF" w14:paraId="08F3BC42" w14:textId="77777777" w:rsidTr="00905685">
        <w:trPr>
          <w:trHeight w:hRule="exact" w:val="393"/>
        </w:trPr>
        <w:tc>
          <w:tcPr>
            <w:tcW w:w="2073" w:type="pct"/>
          </w:tcPr>
          <w:p w14:paraId="5A648C65" w14:textId="77777777" w:rsidR="00950CEA" w:rsidRPr="00E05319" w:rsidRDefault="00950CEA" w:rsidP="00950CE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99" w:type="pct"/>
          </w:tcPr>
          <w:p w14:paraId="5E6ADCBA" w14:textId="77777777" w:rsidR="00950CEA" w:rsidRPr="00BD3C0D" w:rsidRDefault="00950CEA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4A2A3D6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2E742189" w14:textId="77777777" w:rsidR="00950CEA" w:rsidRPr="008342AF" w:rsidRDefault="00950CEA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" w:type="pct"/>
          </w:tcPr>
          <w:p w14:paraId="3837419D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3ADCEA65" w14:textId="77777777" w:rsidR="00950CEA" w:rsidRPr="0037526A" w:rsidRDefault="00950CEA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818EDAC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F62B62C" w14:textId="77777777" w:rsidR="00950CEA" w:rsidRPr="008342AF" w:rsidRDefault="00950CEA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50CEA" w:rsidRPr="008342AF" w14:paraId="4532CCD3" w14:textId="77777777" w:rsidTr="00905685">
        <w:trPr>
          <w:trHeight w:hRule="exact" w:val="393"/>
        </w:trPr>
        <w:tc>
          <w:tcPr>
            <w:tcW w:w="2073" w:type="pct"/>
          </w:tcPr>
          <w:p w14:paraId="0989F6A3" w14:textId="77777777" w:rsidR="00950CEA" w:rsidRPr="00E05319" w:rsidRDefault="00950CEA" w:rsidP="00950CE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6F080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99" w:type="pct"/>
          </w:tcPr>
          <w:p w14:paraId="0CC789B5" w14:textId="70ADD09C" w:rsidR="00950CEA" w:rsidRPr="00BD3C0D" w:rsidRDefault="00AF4880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BD3C0D">
              <w:rPr>
                <w:rFonts w:ascii="Angsana New" w:hAnsi="Angsana New" w:cs="Angsana New"/>
                <w:sz w:val="30"/>
                <w:szCs w:val="30"/>
              </w:rPr>
              <w:t>191,913</w:t>
            </w:r>
          </w:p>
        </w:tc>
        <w:tc>
          <w:tcPr>
            <w:tcW w:w="146" w:type="pct"/>
          </w:tcPr>
          <w:p w14:paraId="5DFAAAF6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747D80C5" w14:textId="72D18668" w:rsidR="00950CEA" w:rsidRPr="008342AF" w:rsidRDefault="00950CEA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362,540</w:t>
            </w:r>
          </w:p>
        </w:tc>
        <w:tc>
          <w:tcPr>
            <w:tcW w:w="196" w:type="pct"/>
          </w:tcPr>
          <w:p w14:paraId="0DC20ADE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68279F84" w14:textId="3D6255D5" w:rsidR="00950CEA" w:rsidRPr="0037526A" w:rsidRDefault="006D7BC7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37526A">
              <w:rPr>
                <w:rFonts w:ascii="Angsana New" w:hAnsi="Angsana New" w:cs="Angsana New"/>
                <w:sz w:val="30"/>
                <w:szCs w:val="30"/>
              </w:rPr>
              <w:t>63,031</w:t>
            </w:r>
          </w:p>
        </w:tc>
        <w:tc>
          <w:tcPr>
            <w:tcW w:w="147" w:type="pct"/>
          </w:tcPr>
          <w:p w14:paraId="531F85FC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B63F820" w14:textId="393F4C02" w:rsidR="00950CEA" w:rsidRPr="008342AF" w:rsidRDefault="00950CEA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145,243</w:t>
            </w:r>
          </w:p>
        </w:tc>
      </w:tr>
      <w:tr w:rsidR="00950CEA" w:rsidRPr="008342AF" w14:paraId="0BC61D1D" w14:textId="77777777" w:rsidTr="00905685">
        <w:trPr>
          <w:trHeight w:hRule="exact" w:val="393"/>
        </w:trPr>
        <w:tc>
          <w:tcPr>
            <w:tcW w:w="2073" w:type="pct"/>
          </w:tcPr>
          <w:p w14:paraId="48E89564" w14:textId="77777777" w:rsidR="00950CEA" w:rsidRPr="00E05319" w:rsidRDefault="00950CEA" w:rsidP="00950CE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F080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Pr="006F080F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99" w:type="pct"/>
          </w:tcPr>
          <w:p w14:paraId="1DB7F5E5" w14:textId="7D629821" w:rsidR="00950CEA" w:rsidRPr="00BD3C0D" w:rsidRDefault="00AF4880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BD3C0D">
              <w:rPr>
                <w:rFonts w:ascii="Angsana New" w:hAnsi="Angsana New" w:cs="Angsana New"/>
                <w:sz w:val="30"/>
                <w:szCs w:val="30"/>
              </w:rPr>
              <w:t>51,242</w:t>
            </w:r>
          </w:p>
        </w:tc>
        <w:tc>
          <w:tcPr>
            <w:tcW w:w="146" w:type="pct"/>
          </w:tcPr>
          <w:p w14:paraId="3561207E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6A28547E" w14:textId="00C46783" w:rsidR="00950CEA" w:rsidRPr="008342AF" w:rsidRDefault="00950CEA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60,576</w:t>
            </w:r>
          </w:p>
        </w:tc>
        <w:tc>
          <w:tcPr>
            <w:tcW w:w="196" w:type="pct"/>
          </w:tcPr>
          <w:p w14:paraId="283E53FF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7A291887" w14:textId="765D8821" w:rsidR="00950CEA" w:rsidRPr="0037526A" w:rsidRDefault="006D7BC7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2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37526A" w:rsidRPr="003752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299</w:t>
            </w:r>
          </w:p>
        </w:tc>
        <w:tc>
          <w:tcPr>
            <w:tcW w:w="147" w:type="pct"/>
          </w:tcPr>
          <w:p w14:paraId="159EEA68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0C9358E6" w14:textId="41372A8F" w:rsidR="00950CEA" w:rsidRPr="008342AF" w:rsidRDefault="00950CEA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</w:tr>
      <w:tr w:rsidR="00950CEA" w:rsidRPr="008342AF" w14:paraId="112E1607" w14:textId="77777777" w:rsidTr="00905685">
        <w:trPr>
          <w:trHeight w:hRule="exact" w:val="393"/>
        </w:trPr>
        <w:tc>
          <w:tcPr>
            <w:tcW w:w="2073" w:type="pct"/>
          </w:tcPr>
          <w:p w14:paraId="4A57A5CB" w14:textId="77777777" w:rsidR="00950CEA" w:rsidRPr="00E05319" w:rsidRDefault="00950CEA" w:rsidP="00950CE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F080F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- </w:t>
            </w:r>
            <w:r w:rsidRPr="006F080F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99" w:type="pct"/>
          </w:tcPr>
          <w:p w14:paraId="1F8048CC" w14:textId="073E17FB" w:rsidR="00950CEA" w:rsidRPr="00BD3C0D" w:rsidRDefault="00AF4880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BD3C0D">
              <w:rPr>
                <w:rFonts w:ascii="Angsana New" w:hAnsi="Angsana New" w:cs="Angsana New"/>
                <w:sz w:val="30"/>
                <w:szCs w:val="30"/>
              </w:rPr>
              <w:t>147,849</w:t>
            </w:r>
          </w:p>
        </w:tc>
        <w:tc>
          <w:tcPr>
            <w:tcW w:w="146" w:type="pct"/>
          </w:tcPr>
          <w:p w14:paraId="17756ABE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0E8CAA15" w14:textId="33B2349C" w:rsidR="00950CEA" w:rsidRPr="008342AF" w:rsidRDefault="00950CEA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94,697</w:t>
            </w:r>
          </w:p>
        </w:tc>
        <w:tc>
          <w:tcPr>
            <w:tcW w:w="196" w:type="pct"/>
          </w:tcPr>
          <w:p w14:paraId="45659DCD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6663A7D3" w14:textId="5ED38406" w:rsidR="00950CEA" w:rsidRPr="0037526A" w:rsidRDefault="006D7BC7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37526A">
              <w:rPr>
                <w:rFonts w:ascii="Angsana New" w:hAnsi="Angsana New" w:cs="Angsana New"/>
                <w:sz w:val="30"/>
                <w:szCs w:val="30"/>
              </w:rPr>
              <w:t>1,994</w:t>
            </w:r>
          </w:p>
        </w:tc>
        <w:tc>
          <w:tcPr>
            <w:tcW w:w="147" w:type="pct"/>
          </w:tcPr>
          <w:p w14:paraId="182A2824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2452A26E" w14:textId="51DC97A8" w:rsidR="00950CEA" w:rsidRPr="008342AF" w:rsidRDefault="00950CEA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162</w:t>
            </w:r>
          </w:p>
        </w:tc>
      </w:tr>
      <w:tr w:rsidR="00950CEA" w:rsidRPr="008342AF" w14:paraId="5020AA87" w14:textId="77777777" w:rsidTr="00905685">
        <w:trPr>
          <w:trHeight w:hRule="exact" w:val="393"/>
        </w:trPr>
        <w:tc>
          <w:tcPr>
            <w:tcW w:w="2073" w:type="pct"/>
          </w:tcPr>
          <w:p w14:paraId="300FC9A2" w14:textId="77777777" w:rsidR="00950CEA" w:rsidRPr="00CF1517" w:rsidRDefault="00950CEA" w:rsidP="00950CE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มากกว่า </w:t>
            </w:r>
            <w:r w:rsidRPr="006F080F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99" w:type="pct"/>
          </w:tcPr>
          <w:p w14:paraId="68B72371" w14:textId="4B52F9A4" w:rsidR="00950CEA" w:rsidRPr="00BD3C0D" w:rsidRDefault="00AF4880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BD3C0D">
              <w:rPr>
                <w:rFonts w:ascii="Angsana New" w:hAnsi="Angsana New" w:cs="Angsana New"/>
                <w:sz w:val="30"/>
                <w:szCs w:val="30"/>
              </w:rPr>
              <w:t>40,832</w:t>
            </w:r>
          </w:p>
        </w:tc>
        <w:tc>
          <w:tcPr>
            <w:tcW w:w="146" w:type="pct"/>
          </w:tcPr>
          <w:p w14:paraId="54D78CDA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6C436920" w14:textId="4C525C65" w:rsidR="00950CEA" w:rsidRDefault="00950CEA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36,940</w:t>
            </w:r>
          </w:p>
        </w:tc>
        <w:tc>
          <w:tcPr>
            <w:tcW w:w="196" w:type="pct"/>
          </w:tcPr>
          <w:p w14:paraId="7124D9F9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2DCB0E48" w14:textId="76B207E1" w:rsidR="00950CEA" w:rsidRPr="0037526A" w:rsidRDefault="006D7BC7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37526A">
              <w:rPr>
                <w:rFonts w:ascii="Angsana New" w:hAnsi="Angsana New" w:cs="Angsana New"/>
                <w:sz w:val="30"/>
                <w:szCs w:val="30"/>
              </w:rPr>
              <w:t>6,45</w:t>
            </w:r>
            <w:r w:rsidR="0037526A" w:rsidRPr="0037526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61EFBE7D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456BB58D" w14:textId="697E6370" w:rsidR="00950CEA" w:rsidRPr="008342AF" w:rsidRDefault="00950CEA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8,250</w:t>
            </w:r>
          </w:p>
        </w:tc>
      </w:tr>
      <w:tr w:rsidR="00950CEA" w:rsidRPr="008342AF" w14:paraId="278AC13F" w14:textId="77777777" w:rsidTr="00905685">
        <w:trPr>
          <w:trHeight w:hRule="exact" w:val="393"/>
        </w:trPr>
        <w:tc>
          <w:tcPr>
            <w:tcW w:w="2073" w:type="pct"/>
          </w:tcPr>
          <w:p w14:paraId="103AE1C0" w14:textId="77777777" w:rsidR="00950CEA" w:rsidRPr="00E05319" w:rsidRDefault="00950CEA" w:rsidP="00950CE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ฟ้องร้อง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3DF33B06" w14:textId="0BCF39D0" w:rsidR="00950CEA" w:rsidRPr="00BD3C0D" w:rsidRDefault="00AF4880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BD3C0D">
              <w:rPr>
                <w:rFonts w:ascii="Angsana New" w:hAnsi="Angsana New" w:cs="Angsana New"/>
                <w:sz w:val="30"/>
                <w:szCs w:val="30"/>
              </w:rPr>
              <w:t>283,1</w:t>
            </w:r>
            <w:r w:rsidR="002236ED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146" w:type="pct"/>
          </w:tcPr>
          <w:p w14:paraId="372C1877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31B36B6B" w14:textId="7921E865" w:rsidR="00950CEA" w:rsidRPr="008342AF" w:rsidRDefault="00950CEA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271,115</w:t>
            </w:r>
          </w:p>
        </w:tc>
        <w:tc>
          <w:tcPr>
            <w:tcW w:w="196" w:type="pct"/>
          </w:tcPr>
          <w:p w14:paraId="4B2CA7B6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0B2AC1AB" w14:textId="73E01A04" w:rsidR="00950CEA" w:rsidRPr="0037526A" w:rsidRDefault="006D7BC7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752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14,202</w:t>
            </w:r>
          </w:p>
        </w:tc>
        <w:tc>
          <w:tcPr>
            <w:tcW w:w="147" w:type="pct"/>
          </w:tcPr>
          <w:p w14:paraId="02547AB7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7DF47DCB" w14:textId="5E34BFD4" w:rsidR="00950CEA" w:rsidRPr="008342AF" w:rsidRDefault="00950CEA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16,803</w:t>
            </w:r>
          </w:p>
        </w:tc>
      </w:tr>
      <w:tr w:rsidR="00950CEA" w:rsidRPr="008342AF" w14:paraId="388BD3CF" w14:textId="77777777" w:rsidTr="00905685">
        <w:trPr>
          <w:trHeight w:hRule="exact" w:val="393"/>
        </w:trPr>
        <w:tc>
          <w:tcPr>
            <w:tcW w:w="2073" w:type="pct"/>
          </w:tcPr>
          <w:p w14:paraId="1124590B" w14:textId="77777777" w:rsidR="00950CEA" w:rsidRPr="008342AF" w:rsidRDefault="00950CEA" w:rsidP="00950CE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342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3A78B597" w14:textId="4991E77B" w:rsidR="00950CEA" w:rsidRPr="002236ED" w:rsidRDefault="00AF4880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D3C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2,722,</w:t>
            </w:r>
            <w:r w:rsidR="00BD3C0D" w:rsidRPr="00BD3C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2236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146" w:type="pct"/>
          </w:tcPr>
          <w:p w14:paraId="43DB3D58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4CCD2A7E" w14:textId="5DA84185" w:rsidR="00950CEA" w:rsidRPr="008342AF" w:rsidRDefault="00950CEA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2,668,375</w:t>
            </w:r>
          </w:p>
        </w:tc>
        <w:tc>
          <w:tcPr>
            <w:tcW w:w="196" w:type="pct"/>
          </w:tcPr>
          <w:p w14:paraId="75E3EF39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445D5A8A" w14:textId="4331F5B7" w:rsidR="00950CEA" w:rsidRPr="0037526A" w:rsidRDefault="006D7BC7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752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1,299,23</w:t>
            </w:r>
            <w:r w:rsidR="0037526A" w:rsidRPr="003752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4C672B49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2CF4707A" w14:textId="081DC85E" w:rsidR="00950CEA" w:rsidRPr="008342AF" w:rsidRDefault="00950CEA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897,831</w:t>
            </w:r>
          </w:p>
        </w:tc>
      </w:tr>
      <w:tr w:rsidR="00950CEA" w:rsidRPr="008342AF" w14:paraId="40B32B42" w14:textId="77777777" w:rsidTr="00905685">
        <w:trPr>
          <w:trHeight w:hRule="exact" w:val="393"/>
        </w:trPr>
        <w:tc>
          <w:tcPr>
            <w:tcW w:w="2073" w:type="pct"/>
          </w:tcPr>
          <w:p w14:paraId="67497DB8" w14:textId="77777777" w:rsidR="00950CEA" w:rsidRDefault="00950CEA" w:rsidP="00950CEA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8342A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0968EDAA" w14:textId="77777777" w:rsidR="00950CEA" w:rsidRDefault="00950CEA" w:rsidP="00950CEA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</w:p>
          <w:p w14:paraId="197242DD" w14:textId="77777777" w:rsidR="00950CEA" w:rsidRPr="008342AF" w:rsidRDefault="00950CEA" w:rsidP="00950CE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599" w:type="pct"/>
          </w:tcPr>
          <w:p w14:paraId="4F7BE34A" w14:textId="77777777" w:rsidR="00950CEA" w:rsidRPr="008342AF" w:rsidRDefault="00950CEA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ECB60E7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3B5161A6" w14:textId="77777777" w:rsidR="00950CEA" w:rsidRPr="008342AF" w:rsidRDefault="00950CEA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</w:tcPr>
          <w:p w14:paraId="3C1BEE14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168947C4" w14:textId="77777777" w:rsidR="00950CEA" w:rsidRPr="0037526A" w:rsidRDefault="00950CEA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B92DD28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3C3B0ECA" w14:textId="77777777" w:rsidR="00950CEA" w:rsidRPr="008342AF" w:rsidRDefault="00950CEA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50CEA" w:rsidRPr="008342AF" w14:paraId="31AB1D79" w14:textId="77777777" w:rsidTr="00905685">
        <w:trPr>
          <w:trHeight w:hRule="exact" w:val="393"/>
        </w:trPr>
        <w:tc>
          <w:tcPr>
            <w:tcW w:w="2073" w:type="pct"/>
          </w:tcPr>
          <w:p w14:paraId="348F4E95" w14:textId="77777777" w:rsidR="00950CEA" w:rsidRDefault="00950CEA" w:rsidP="00950CEA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คาดว่าจะเกิดขึ้น</w:t>
            </w:r>
          </w:p>
          <w:p w14:paraId="78C6682B" w14:textId="77777777" w:rsidR="00950CEA" w:rsidRPr="008342AF" w:rsidRDefault="00950CEA" w:rsidP="00950CEA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6E9722BE" w14:textId="40D2D501" w:rsidR="00950CEA" w:rsidRPr="00BD3C0D" w:rsidRDefault="00AF4880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BD3C0D">
              <w:rPr>
                <w:rFonts w:ascii="Angsana New" w:hAnsi="Angsana New" w:cs="Angsana New"/>
                <w:sz w:val="30"/>
                <w:szCs w:val="30"/>
              </w:rPr>
              <w:t>(331,71</w:t>
            </w:r>
            <w:r w:rsidR="00BD3C0D" w:rsidRPr="00BD3C0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D3C0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371CCD3B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66FA3429" w14:textId="165B8355" w:rsidR="00950CEA" w:rsidRPr="008342AF" w:rsidRDefault="00950CEA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(349,939)</w:t>
            </w:r>
          </w:p>
        </w:tc>
        <w:tc>
          <w:tcPr>
            <w:tcW w:w="196" w:type="pct"/>
          </w:tcPr>
          <w:p w14:paraId="27B00008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08" w:type="pct"/>
          </w:tcPr>
          <w:p w14:paraId="25FE0567" w14:textId="178B1A3E" w:rsidR="00950CEA" w:rsidRPr="0037526A" w:rsidRDefault="004921DC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526A">
              <w:rPr>
                <w:rFonts w:ascii="Angsana New" w:hAnsi="Angsana New" w:cs="Angsana New"/>
                <w:sz w:val="30"/>
                <w:szCs w:val="30"/>
                <w:lang w:bidi="th-TH"/>
              </w:rPr>
              <w:t>(24,81</w:t>
            </w:r>
            <w:r w:rsidR="003A7849" w:rsidRPr="0037526A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Pr="0037526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47" w:type="pct"/>
          </w:tcPr>
          <w:p w14:paraId="1D2219BC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04" w:type="pct"/>
          </w:tcPr>
          <w:p w14:paraId="404EFF76" w14:textId="7F58B478" w:rsidR="00950CEA" w:rsidRPr="008342AF" w:rsidRDefault="00950CEA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(27,989)</w:t>
            </w:r>
          </w:p>
        </w:tc>
      </w:tr>
      <w:tr w:rsidR="00950CEA" w:rsidRPr="008342AF" w14:paraId="7D63308C" w14:textId="77777777" w:rsidTr="00905685">
        <w:trPr>
          <w:trHeight w:hRule="exact" w:val="393"/>
        </w:trPr>
        <w:tc>
          <w:tcPr>
            <w:tcW w:w="2073" w:type="pct"/>
          </w:tcPr>
          <w:p w14:paraId="0C966900" w14:textId="77777777" w:rsidR="00950CEA" w:rsidRPr="008342AF" w:rsidRDefault="00950CEA" w:rsidP="00950CE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0146E7C4" w14:textId="1B9B584C" w:rsidR="00950CEA" w:rsidRPr="00BD3C0D" w:rsidRDefault="00AF4880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D3C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2,391,</w:t>
            </w:r>
            <w:r w:rsidR="00BD3C0D" w:rsidRPr="00BD3C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2236E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46" w:type="pct"/>
          </w:tcPr>
          <w:p w14:paraId="1835F79D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968F85B" w14:textId="1588D439" w:rsidR="00950CEA" w:rsidRPr="008342AF" w:rsidRDefault="00950CEA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2,318,436</w:t>
            </w:r>
          </w:p>
        </w:tc>
        <w:tc>
          <w:tcPr>
            <w:tcW w:w="196" w:type="pct"/>
          </w:tcPr>
          <w:p w14:paraId="7B0CBAD8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3268FBB0" w14:textId="20A72052" w:rsidR="00950CEA" w:rsidRPr="0037526A" w:rsidRDefault="004921DC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7526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1,274,42</w:t>
            </w:r>
            <w:r w:rsidR="008E3B21" w:rsidRPr="0037526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47" w:type="pct"/>
          </w:tcPr>
          <w:p w14:paraId="008C554D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22B10D97" w14:textId="54156868" w:rsidR="00950CEA" w:rsidRPr="008342AF" w:rsidRDefault="00950CEA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869,842</w:t>
            </w:r>
          </w:p>
        </w:tc>
      </w:tr>
      <w:tr w:rsidR="00950CEA" w:rsidRPr="008342AF" w14:paraId="0CA546C2" w14:textId="77777777" w:rsidTr="00905685">
        <w:trPr>
          <w:trHeight w:hRule="exact" w:val="393"/>
        </w:trPr>
        <w:tc>
          <w:tcPr>
            <w:tcW w:w="2073" w:type="pct"/>
          </w:tcPr>
          <w:p w14:paraId="614A5644" w14:textId="77777777" w:rsidR="00950CEA" w:rsidRPr="008342AF" w:rsidRDefault="00950CEA" w:rsidP="00950CE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7BDC6A68" w14:textId="77777777" w:rsidR="00950CEA" w:rsidRPr="008342AF" w:rsidRDefault="00950CEA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1EB13B6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426017BE" w14:textId="77777777" w:rsidR="00950CEA" w:rsidRPr="008342AF" w:rsidRDefault="00950CEA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</w:tcPr>
          <w:p w14:paraId="7B7B99B4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4FC48BBF" w14:textId="77777777" w:rsidR="00950CEA" w:rsidRPr="008342AF" w:rsidRDefault="00950CEA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4231F3E1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1165E23F" w14:textId="77777777" w:rsidR="00950CEA" w:rsidRPr="008342AF" w:rsidRDefault="00950CEA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50CEA" w:rsidRPr="008342AF" w14:paraId="50BD7555" w14:textId="77777777" w:rsidTr="00905685">
        <w:trPr>
          <w:trHeight w:hRule="exact" w:val="393"/>
        </w:trPr>
        <w:tc>
          <w:tcPr>
            <w:tcW w:w="2073" w:type="pct"/>
          </w:tcPr>
          <w:p w14:paraId="3B9838F9" w14:textId="77777777" w:rsidR="00950CEA" w:rsidRPr="00E964C8" w:rsidRDefault="00950CEA" w:rsidP="00950CE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64C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99" w:type="pct"/>
          </w:tcPr>
          <w:p w14:paraId="59CE80A5" w14:textId="77777777" w:rsidR="00950CEA" w:rsidRPr="008342AF" w:rsidRDefault="00950CEA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22A3220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07D1DCF4" w14:textId="77777777" w:rsidR="00950CEA" w:rsidRPr="008342AF" w:rsidRDefault="00950CEA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</w:tcPr>
          <w:p w14:paraId="191642A0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0606C0A1" w14:textId="77777777" w:rsidR="00950CEA" w:rsidRPr="008342AF" w:rsidRDefault="00950CEA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4C18A56C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688EFE44" w14:textId="77777777" w:rsidR="00950CEA" w:rsidRPr="008342AF" w:rsidRDefault="00950CEA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921DC" w:rsidRPr="008342AF" w14:paraId="1A2B5DFA" w14:textId="77777777" w:rsidTr="00905685">
        <w:trPr>
          <w:trHeight w:hRule="exact" w:val="393"/>
        </w:trPr>
        <w:tc>
          <w:tcPr>
            <w:tcW w:w="2073" w:type="pct"/>
          </w:tcPr>
          <w:p w14:paraId="0F4B16AC" w14:textId="77777777" w:rsidR="004921DC" w:rsidRPr="00C92B28" w:rsidRDefault="004921DC" w:rsidP="004921D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99" w:type="pct"/>
          </w:tcPr>
          <w:p w14:paraId="4EB18153" w14:textId="702970F4" w:rsidR="004921DC" w:rsidRPr="00C92B28" w:rsidRDefault="00AF4880" w:rsidP="004921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87,238</w:t>
            </w:r>
          </w:p>
        </w:tc>
        <w:tc>
          <w:tcPr>
            <w:tcW w:w="146" w:type="pct"/>
          </w:tcPr>
          <w:p w14:paraId="0ABB39E0" w14:textId="77777777" w:rsidR="004921DC" w:rsidRPr="008342AF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4BA80F5B" w14:textId="34675A6D" w:rsidR="004921DC" w:rsidRPr="00C92B28" w:rsidRDefault="004921DC" w:rsidP="004921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C92B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87,459</w:t>
            </w:r>
          </w:p>
        </w:tc>
        <w:tc>
          <w:tcPr>
            <w:tcW w:w="196" w:type="pct"/>
          </w:tcPr>
          <w:p w14:paraId="0961ECC1" w14:textId="77777777" w:rsidR="004921DC" w:rsidRPr="008342AF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0CC461A9" w14:textId="72243FA5" w:rsidR="004921DC" w:rsidRPr="00FC0A10" w:rsidRDefault="004921DC" w:rsidP="004921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C0A1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64E3570D" w14:textId="77777777" w:rsidR="004921DC" w:rsidRPr="008342AF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008F7295" w14:textId="1A2D220B" w:rsidR="004921DC" w:rsidRPr="00C92B28" w:rsidRDefault="004921DC" w:rsidP="004921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C0A1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4921DC" w:rsidRPr="008342AF" w14:paraId="59DD9B24" w14:textId="77777777" w:rsidTr="00905685">
        <w:trPr>
          <w:trHeight w:hRule="exact" w:val="393"/>
        </w:trPr>
        <w:tc>
          <w:tcPr>
            <w:tcW w:w="2073" w:type="pct"/>
          </w:tcPr>
          <w:p w14:paraId="0CC0FADE" w14:textId="77777777" w:rsidR="004921DC" w:rsidRDefault="004921DC" w:rsidP="004921DC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8342A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6264DAB8" w14:textId="77777777" w:rsidR="004921DC" w:rsidRDefault="004921DC" w:rsidP="004921DC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</w:p>
          <w:p w14:paraId="5227B2A6" w14:textId="77777777" w:rsidR="004921DC" w:rsidRDefault="004921DC" w:rsidP="004921D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599" w:type="pct"/>
          </w:tcPr>
          <w:p w14:paraId="57FD7EBE" w14:textId="77777777" w:rsidR="004921DC" w:rsidRPr="00C92B28" w:rsidRDefault="004921DC" w:rsidP="004921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2F42334" w14:textId="77777777" w:rsidR="004921DC" w:rsidRPr="008342AF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5AF7561C" w14:textId="77777777" w:rsidR="004921DC" w:rsidRPr="00C92B28" w:rsidRDefault="004921DC" w:rsidP="004921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" w:type="pct"/>
          </w:tcPr>
          <w:p w14:paraId="5DAF504E" w14:textId="77777777" w:rsidR="004921DC" w:rsidRPr="008342AF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29A89BE6" w14:textId="77777777" w:rsidR="004921DC" w:rsidRPr="00FC0A10" w:rsidRDefault="004921DC" w:rsidP="004921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44719F0C" w14:textId="77777777" w:rsidR="004921DC" w:rsidRPr="008342AF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55EF56B1" w14:textId="77777777" w:rsidR="004921DC" w:rsidRPr="00C92B28" w:rsidRDefault="004921DC" w:rsidP="004921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921DC" w:rsidRPr="008342AF" w14:paraId="16FF6B82" w14:textId="77777777" w:rsidTr="00905685">
        <w:trPr>
          <w:trHeight w:hRule="exact" w:val="393"/>
        </w:trPr>
        <w:tc>
          <w:tcPr>
            <w:tcW w:w="2073" w:type="pct"/>
          </w:tcPr>
          <w:p w14:paraId="2595A1ED" w14:textId="77777777" w:rsidR="004921DC" w:rsidRDefault="004921DC" w:rsidP="004921DC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คาดว่าจะเกิดขึ้น</w:t>
            </w:r>
          </w:p>
          <w:p w14:paraId="7871BF83" w14:textId="77777777" w:rsidR="004921DC" w:rsidRDefault="004921DC" w:rsidP="004921D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3ECCEA31" w14:textId="44027FB8" w:rsidR="004921DC" w:rsidRPr="00C92B28" w:rsidRDefault="00AF4880" w:rsidP="004921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(212)</w:t>
            </w:r>
          </w:p>
        </w:tc>
        <w:tc>
          <w:tcPr>
            <w:tcW w:w="146" w:type="pct"/>
          </w:tcPr>
          <w:p w14:paraId="56413F54" w14:textId="77777777" w:rsidR="004921DC" w:rsidRPr="008342AF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0275814" w14:textId="5F32DAEC" w:rsidR="004921DC" w:rsidRPr="00C92B28" w:rsidRDefault="004921DC" w:rsidP="004921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(219)</w:t>
            </w:r>
          </w:p>
        </w:tc>
        <w:tc>
          <w:tcPr>
            <w:tcW w:w="196" w:type="pct"/>
          </w:tcPr>
          <w:p w14:paraId="206AB396" w14:textId="77777777" w:rsidR="004921DC" w:rsidRPr="008342AF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38783D70" w14:textId="73AA8A8F" w:rsidR="004921DC" w:rsidRPr="00FC0A10" w:rsidRDefault="004921DC" w:rsidP="004921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77D9B126" w14:textId="77777777" w:rsidR="004921DC" w:rsidRPr="008342AF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756DF93C" w14:textId="525C295B" w:rsidR="004921DC" w:rsidRPr="00C92B28" w:rsidRDefault="004921DC" w:rsidP="004921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4921DC" w:rsidRPr="008342AF" w14:paraId="5FF491E0" w14:textId="77777777" w:rsidTr="00905685">
        <w:trPr>
          <w:trHeight w:hRule="exact" w:val="393"/>
        </w:trPr>
        <w:tc>
          <w:tcPr>
            <w:tcW w:w="2073" w:type="pct"/>
          </w:tcPr>
          <w:p w14:paraId="5FCC25AE" w14:textId="77777777" w:rsidR="004921DC" w:rsidRPr="00C92B28" w:rsidRDefault="004921DC" w:rsidP="004921DC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14:paraId="35CE5AAE" w14:textId="4FACA019" w:rsidR="004921DC" w:rsidRPr="008342AF" w:rsidRDefault="00AF4880" w:rsidP="004921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87,026</w:t>
            </w:r>
          </w:p>
        </w:tc>
        <w:tc>
          <w:tcPr>
            <w:tcW w:w="146" w:type="pct"/>
          </w:tcPr>
          <w:p w14:paraId="48799037" w14:textId="77777777" w:rsidR="004921DC" w:rsidRPr="008342AF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</w:tcPr>
          <w:p w14:paraId="7A9E60FF" w14:textId="16BDDAE7" w:rsidR="004921DC" w:rsidRPr="008342AF" w:rsidRDefault="004921DC" w:rsidP="004921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87,240</w:t>
            </w:r>
          </w:p>
        </w:tc>
        <w:tc>
          <w:tcPr>
            <w:tcW w:w="196" w:type="pct"/>
          </w:tcPr>
          <w:p w14:paraId="28FC20BB" w14:textId="77777777" w:rsidR="004921DC" w:rsidRPr="008342AF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14:paraId="6B8076C7" w14:textId="70928642" w:rsidR="004921DC" w:rsidRPr="008342AF" w:rsidRDefault="004921DC" w:rsidP="004921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3A59B01F" w14:textId="77777777" w:rsidR="004921DC" w:rsidRPr="008342AF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1DC66A9C" w14:textId="2E30A238" w:rsidR="004921DC" w:rsidRPr="008342AF" w:rsidRDefault="004921DC" w:rsidP="004921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950CEA" w:rsidRPr="0037526A" w14:paraId="1449F10B" w14:textId="77777777" w:rsidTr="00905685">
        <w:trPr>
          <w:trHeight w:hRule="exact" w:val="393"/>
        </w:trPr>
        <w:tc>
          <w:tcPr>
            <w:tcW w:w="2073" w:type="pct"/>
          </w:tcPr>
          <w:p w14:paraId="448D28D9" w14:textId="77777777" w:rsidR="00950CEA" w:rsidRPr="008342AF" w:rsidRDefault="00950CEA" w:rsidP="00950CE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7664EAF0" w14:textId="2E86908F" w:rsidR="00950CEA" w:rsidRPr="008342AF" w:rsidRDefault="00AF4880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D3C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BD3C0D" w:rsidRPr="00BD3C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,4</w:t>
            </w:r>
            <w:r w:rsidR="00AD20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</w:t>
            </w:r>
            <w:r w:rsidR="00BD3C0D" w:rsidRPr="00BD3C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,28</w:t>
            </w:r>
            <w:r w:rsidR="002236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1895FECA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4D5C39C3" w14:textId="2B015AA0" w:rsidR="00950CEA" w:rsidRPr="008342AF" w:rsidRDefault="00950CEA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2,405,676</w:t>
            </w:r>
          </w:p>
        </w:tc>
        <w:tc>
          <w:tcPr>
            <w:tcW w:w="196" w:type="pct"/>
          </w:tcPr>
          <w:p w14:paraId="6620D863" w14:textId="77777777" w:rsidR="00950CEA" w:rsidRPr="008342AF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151A330C" w14:textId="1356B46A" w:rsidR="00950CEA" w:rsidRPr="0037526A" w:rsidRDefault="004921DC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7526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1,274,42</w:t>
            </w:r>
            <w:r w:rsidR="008E3B21" w:rsidRPr="0037526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47" w:type="pct"/>
          </w:tcPr>
          <w:p w14:paraId="2925081C" w14:textId="77777777" w:rsidR="00950CEA" w:rsidRPr="0037526A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0CB4EF38" w14:textId="20D18B61" w:rsidR="00950CEA" w:rsidRPr="0037526A" w:rsidRDefault="00950CEA" w:rsidP="009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7526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869,842</w:t>
            </w:r>
          </w:p>
        </w:tc>
      </w:tr>
    </w:tbl>
    <w:p w14:paraId="55524768" w14:textId="508A5166" w:rsidR="00F85D22" w:rsidRPr="00BC1D0B" w:rsidRDefault="00F85D22" w:rsidP="00F85D22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66"/>
        <w:gridCol w:w="274"/>
        <w:gridCol w:w="1170"/>
        <w:gridCol w:w="270"/>
        <w:gridCol w:w="1204"/>
        <w:gridCol w:w="180"/>
        <w:gridCol w:w="1226"/>
      </w:tblGrid>
      <w:tr w:rsidR="00666BC9" w:rsidRPr="00C60284" w14:paraId="3E859569" w14:textId="77777777" w:rsidTr="002F1472">
        <w:trPr>
          <w:cantSplit/>
          <w:trHeight w:val="390"/>
          <w:tblHeader/>
        </w:trPr>
        <w:tc>
          <w:tcPr>
            <w:tcW w:w="3780" w:type="dxa"/>
            <w:vAlign w:val="bottom"/>
            <w:hideMark/>
          </w:tcPr>
          <w:p w14:paraId="0A7AE54A" w14:textId="53B98F80" w:rsidR="00666BC9" w:rsidRPr="00C60284" w:rsidRDefault="00666BC9" w:rsidP="00C4763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610" w:type="dxa"/>
            <w:gridSpan w:val="3"/>
            <w:vAlign w:val="bottom"/>
          </w:tcPr>
          <w:p w14:paraId="27BAFBBC" w14:textId="03687C33" w:rsidR="00666BC9" w:rsidRPr="00C60284" w:rsidRDefault="00666BC9" w:rsidP="00C4763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6028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B582972" w14:textId="77777777" w:rsidR="00666BC9" w:rsidRPr="00C60284" w:rsidRDefault="00666BC9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03AE591" w14:textId="5A715D2F" w:rsidR="00666BC9" w:rsidRPr="00C60284" w:rsidRDefault="00666BC9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E0352" w:rsidRPr="00327851" w14:paraId="392B5CFE" w14:textId="77777777" w:rsidTr="002F1472">
        <w:trPr>
          <w:cantSplit/>
          <w:trHeight w:val="390"/>
          <w:tblHeader/>
        </w:trPr>
        <w:tc>
          <w:tcPr>
            <w:tcW w:w="3780" w:type="dxa"/>
            <w:vAlign w:val="bottom"/>
          </w:tcPr>
          <w:p w14:paraId="25C1BDA7" w14:textId="130FAA21" w:rsidR="00666BC9" w:rsidRPr="00C60284" w:rsidRDefault="00666BC9" w:rsidP="00C4763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EB494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EB4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EB494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166" w:type="dxa"/>
            <w:vAlign w:val="bottom"/>
          </w:tcPr>
          <w:p w14:paraId="149587B6" w14:textId="5D34D1C0" w:rsidR="00666BC9" w:rsidRPr="0067188F" w:rsidRDefault="00E337CB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74" w:type="dxa"/>
            <w:vAlign w:val="bottom"/>
          </w:tcPr>
          <w:p w14:paraId="47841501" w14:textId="77777777" w:rsidR="00666BC9" w:rsidRPr="0067188F" w:rsidRDefault="00666BC9" w:rsidP="00C4763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269092" w14:textId="306745FF" w:rsidR="00666BC9" w:rsidRPr="0067188F" w:rsidRDefault="00E337CB" w:rsidP="00C4763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14:paraId="2F84F646" w14:textId="77777777" w:rsidR="00666BC9" w:rsidRPr="0067188F" w:rsidRDefault="00666BC9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AE8AEFA" w14:textId="3AB3CA7C" w:rsidR="00666BC9" w:rsidRPr="0067188F" w:rsidRDefault="00E337CB" w:rsidP="00C4763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6B8D7499" w14:textId="77777777" w:rsidR="00666BC9" w:rsidRPr="0067188F" w:rsidRDefault="00666BC9" w:rsidP="00C4763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2CBF123C" w14:textId="3C73FB94" w:rsidR="00666BC9" w:rsidRPr="0067188F" w:rsidRDefault="00E337CB" w:rsidP="00C4763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2564</w:t>
            </w:r>
          </w:p>
        </w:tc>
      </w:tr>
      <w:tr w:rsidR="00666BC9" w:rsidRPr="00C60284" w14:paraId="292B0F37" w14:textId="77777777" w:rsidTr="002F1472">
        <w:trPr>
          <w:cantSplit/>
          <w:trHeight w:val="390"/>
          <w:tblHeader/>
        </w:trPr>
        <w:tc>
          <w:tcPr>
            <w:tcW w:w="3780" w:type="dxa"/>
            <w:vAlign w:val="bottom"/>
            <w:hideMark/>
          </w:tcPr>
          <w:p w14:paraId="4F9B43E7" w14:textId="10C31352" w:rsidR="00666BC9" w:rsidRPr="00C60284" w:rsidRDefault="00666BC9" w:rsidP="00C4763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1288E7A3" w14:textId="6257E7A1" w:rsidR="00666BC9" w:rsidRPr="00C60284" w:rsidRDefault="00666BC9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2954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B4946" w:rsidRPr="00C60284" w14:paraId="1AC9AC99" w14:textId="77777777" w:rsidTr="000E4F2E">
        <w:trPr>
          <w:cantSplit/>
          <w:trHeight w:val="367"/>
        </w:trPr>
        <w:tc>
          <w:tcPr>
            <w:tcW w:w="3780" w:type="dxa"/>
          </w:tcPr>
          <w:p w14:paraId="73F370E4" w14:textId="77777777" w:rsidR="00EB4946" w:rsidRPr="00C60284" w:rsidRDefault="00EB4946" w:rsidP="00EB4946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6" w:type="dxa"/>
            <w:vAlign w:val="bottom"/>
          </w:tcPr>
          <w:p w14:paraId="5D3ED8B5" w14:textId="3DF7A0D3" w:rsidR="00EB4946" w:rsidRPr="00791873" w:rsidRDefault="0035433E" w:rsidP="00EB494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18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vAlign w:val="bottom"/>
          </w:tcPr>
          <w:p w14:paraId="4F0C7796" w14:textId="77777777" w:rsidR="00EB4946" w:rsidRPr="00C60284" w:rsidRDefault="00EB4946" w:rsidP="00EB494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549B8C" w14:textId="696DA60B" w:rsidR="00EB4946" w:rsidRPr="00C60284" w:rsidRDefault="00EB4946" w:rsidP="00EB4946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19,350</w:t>
            </w:r>
          </w:p>
        </w:tc>
        <w:tc>
          <w:tcPr>
            <w:tcW w:w="270" w:type="dxa"/>
            <w:vAlign w:val="bottom"/>
          </w:tcPr>
          <w:p w14:paraId="44E00C78" w14:textId="77777777" w:rsidR="00EB4946" w:rsidRPr="00C60284" w:rsidRDefault="00EB4946" w:rsidP="00EB494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24B43CA" w14:textId="4D9CB508" w:rsidR="00EB4946" w:rsidRPr="002954BD" w:rsidRDefault="004921DC" w:rsidP="00EB494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74814F" w14:textId="77777777" w:rsidR="00EB4946" w:rsidRPr="00C60284" w:rsidRDefault="00EB4946" w:rsidP="00EB49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1C91A73E" w14:textId="1D68A559" w:rsidR="00EB4946" w:rsidRPr="00C60284" w:rsidRDefault="00EB4946" w:rsidP="00EB494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2,743</w:t>
            </w:r>
          </w:p>
        </w:tc>
      </w:tr>
      <w:tr w:rsidR="00EB4946" w:rsidRPr="00C60284" w14:paraId="212928B8" w14:textId="77777777" w:rsidTr="000E4F2E">
        <w:trPr>
          <w:cantSplit/>
          <w:trHeight w:val="367"/>
        </w:trPr>
        <w:tc>
          <w:tcPr>
            <w:tcW w:w="3780" w:type="dxa"/>
          </w:tcPr>
          <w:p w14:paraId="3C71CAA5" w14:textId="0D0DB61D" w:rsidR="00EB4946" w:rsidRPr="00C60284" w:rsidRDefault="00EB4946" w:rsidP="00EB4946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66" w:type="dxa"/>
            <w:vAlign w:val="bottom"/>
          </w:tcPr>
          <w:p w14:paraId="7477DEB3" w14:textId="7A846A11" w:rsidR="00EB4946" w:rsidRPr="00791873" w:rsidRDefault="00791873" w:rsidP="00EB494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91873">
              <w:rPr>
                <w:rFonts w:asciiTheme="majorBidi" w:hAnsiTheme="majorBidi" w:cstheme="majorBidi"/>
                <w:sz w:val="30"/>
                <w:szCs w:val="30"/>
              </w:rPr>
              <w:t>18,23</w:t>
            </w:r>
            <w:r w:rsidR="002236E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4" w:type="dxa"/>
            <w:vAlign w:val="bottom"/>
          </w:tcPr>
          <w:p w14:paraId="35A77329" w14:textId="77777777" w:rsidR="00EB4946" w:rsidRPr="00C60284" w:rsidRDefault="00EB4946" w:rsidP="00EB494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F9C8BA" w14:textId="2EC1B072" w:rsidR="00EB4946" w:rsidRPr="00765D71" w:rsidRDefault="00EB4946" w:rsidP="00EB4946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09689CC" w14:textId="77777777" w:rsidR="00EB4946" w:rsidRPr="00C60284" w:rsidRDefault="00EB4946" w:rsidP="00EB494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A312543" w14:textId="270D243E" w:rsidR="00EB4946" w:rsidRPr="002954BD" w:rsidRDefault="004921DC" w:rsidP="00EB494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3,17</w:t>
            </w:r>
            <w:r w:rsidR="009A17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0A6F4021" w14:textId="77777777" w:rsidR="00EB4946" w:rsidRPr="00C60284" w:rsidRDefault="00EB4946" w:rsidP="00EB49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68FBDBB9" w14:textId="48CE7C62" w:rsidR="00EB4946" w:rsidRPr="00765D71" w:rsidRDefault="00EB4946" w:rsidP="00EB494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26A9FE8" w14:textId="77777777" w:rsidR="003C0A38" w:rsidRDefault="003C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5FFBAF33" w14:textId="70C95F8F" w:rsidR="009917DC" w:rsidRPr="009917DC" w:rsidRDefault="00396FE7" w:rsidP="009917DC">
      <w:pPr>
        <w:pStyle w:val="Heading1"/>
        <w:keepLines/>
        <w:numPr>
          <w:ilvl w:val="0"/>
          <w:numId w:val="3"/>
        </w:numPr>
        <w:shd w:val="clear" w:color="auto" w:fill="auto"/>
        <w:spacing w:line="350" w:lineRule="exact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เงินทดรองจ่ายให้แก่เกษตรกร</w:t>
      </w:r>
    </w:p>
    <w:p w14:paraId="3C7953B2" w14:textId="77777777" w:rsidR="00E337CB" w:rsidRPr="00B232F4" w:rsidRDefault="00E337CB" w:rsidP="00E337CB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tbl>
      <w:tblPr>
        <w:tblW w:w="930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7"/>
        <w:gridCol w:w="875"/>
        <w:gridCol w:w="1070"/>
        <w:gridCol w:w="240"/>
        <w:gridCol w:w="1055"/>
        <w:gridCol w:w="238"/>
        <w:gridCol w:w="1083"/>
        <w:gridCol w:w="266"/>
        <w:gridCol w:w="1052"/>
      </w:tblGrid>
      <w:tr w:rsidR="00E337CB" w:rsidRPr="00CF1517" w14:paraId="06220FC1" w14:textId="77777777" w:rsidTr="00544083">
        <w:trPr>
          <w:trHeight w:hRule="exact" w:val="403"/>
          <w:tblHeader/>
        </w:trPr>
        <w:tc>
          <w:tcPr>
            <w:tcW w:w="1841" w:type="pct"/>
          </w:tcPr>
          <w:p w14:paraId="158C97DB" w14:textId="77777777" w:rsidR="00E337CB" w:rsidRPr="00CF1517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0" w:type="pct"/>
          </w:tcPr>
          <w:p w14:paraId="4DAA5BEA" w14:textId="77777777" w:rsidR="00E337CB" w:rsidRPr="00CF1517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14:paraId="1B94F20F" w14:textId="77777777" w:rsidR="00E337CB" w:rsidRPr="00CF1517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3C16D8F4" w14:textId="77777777" w:rsidR="00E337CB" w:rsidRPr="00CF1517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0" w:type="pct"/>
            <w:gridSpan w:val="3"/>
          </w:tcPr>
          <w:p w14:paraId="538DE89F" w14:textId="77777777" w:rsidR="00E337CB" w:rsidRPr="00CF1517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44083" w:rsidRPr="00CF1517" w14:paraId="09024712" w14:textId="77777777" w:rsidTr="00544083">
        <w:trPr>
          <w:trHeight w:hRule="exact" w:val="403"/>
          <w:tblHeader/>
        </w:trPr>
        <w:tc>
          <w:tcPr>
            <w:tcW w:w="1841" w:type="pct"/>
            <w:vAlign w:val="bottom"/>
          </w:tcPr>
          <w:p w14:paraId="12385FEA" w14:textId="77777777" w:rsidR="00544083" w:rsidRPr="00CF1517" w:rsidRDefault="00544083" w:rsidP="00544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0" w:type="pct"/>
            <w:vAlign w:val="bottom"/>
          </w:tcPr>
          <w:p w14:paraId="17C43DE5" w14:textId="77777777" w:rsidR="00544083" w:rsidRPr="00CF1517" w:rsidRDefault="00544083" w:rsidP="00544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5E874245" w14:textId="0C995439" w:rsidR="00544083" w:rsidRDefault="00544083" w:rsidP="00544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0606473B" w14:textId="77777777" w:rsidR="00544083" w:rsidRPr="00CF1517" w:rsidRDefault="00544083" w:rsidP="00544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9E76712" w14:textId="3D5D7C30" w:rsidR="00544083" w:rsidRDefault="00544083" w:rsidP="00544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7D69DFB3" w14:textId="77777777" w:rsidR="00544083" w:rsidRPr="00CF1517" w:rsidRDefault="00544083" w:rsidP="00544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1B7BEC6" w14:textId="604D2328" w:rsidR="00544083" w:rsidRDefault="00544083" w:rsidP="00544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611EAFBC" w14:textId="77777777" w:rsidR="00544083" w:rsidRPr="00CF1517" w:rsidRDefault="00544083" w:rsidP="00544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71489829" w14:textId="3E765E36" w:rsidR="00544083" w:rsidRDefault="00544083" w:rsidP="00544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44083" w:rsidRPr="00CF1517" w14:paraId="6568F608" w14:textId="77777777" w:rsidTr="00544083">
        <w:trPr>
          <w:trHeight w:hRule="exact" w:val="403"/>
          <w:tblHeader/>
        </w:trPr>
        <w:tc>
          <w:tcPr>
            <w:tcW w:w="1841" w:type="pct"/>
            <w:vAlign w:val="bottom"/>
          </w:tcPr>
          <w:p w14:paraId="63C3197B" w14:textId="77777777" w:rsidR="00544083" w:rsidRPr="00CF1517" w:rsidRDefault="00544083" w:rsidP="00544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0" w:type="pct"/>
            <w:vAlign w:val="bottom"/>
          </w:tcPr>
          <w:p w14:paraId="4EB570A1" w14:textId="77777777" w:rsidR="00544083" w:rsidRPr="00CF1517" w:rsidRDefault="00544083" w:rsidP="00544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21AEAE60" w14:textId="1FCF9E6B" w:rsidR="00544083" w:rsidRPr="00CF1517" w:rsidRDefault="00544083" w:rsidP="00544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9" w:type="pct"/>
          </w:tcPr>
          <w:p w14:paraId="45646334" w14:textId="77777777" w:rsidR="00544083" w:rsidRPr="00CF1517" w:rsidRDefault="00544083" w:rsidP="00544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73EA2EC" w14:textId="5C943C92" w:rsidR="00544083" w:rsidRPr="00CF1517" w:rsidRDefault="00544083" w:rsidP="00544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78FD1A30" w14:textId="77777777" w:rsidR="00544083" w:rsidRPr="00CF1517" w:rsidRDefault="00544083" w:rsidP="00544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0E29734" w14:textId="69682150" w:rsidR="00544083" w:rsidRPr="00CF1517" w:rsidRDefault="00544083" w:rsidP="00544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2FCF71CB" w14:textId="77777777" w:rsidR="00544083" w:rsidRPr="00CF1517" w:rsidRDefault="00544083" w:rsidP="00544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444D52A9" w14:textId="71331778" w:rsidR="00544083" w:rsidRPr="00CF1517" w:rsidRDefault="00544083" w:rsidP="00544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544083" w:rsidRPr="00CF1517" w14:paraId="61F1D4C7" w14:textId="77777777" w:rsidTr="00584508">
        <w:trPr>
          <w:trHeight w:hRule="exact" w:val="403"/>
          <w:tblHeader/>
        </w:trPr>
        <w:tc>
          <w:tcPr>
            <w:tcW w:w="1841" w:type="pct"/>
            <w:vAlign w:val="bottom"/>
          </w:tcPr>
          <w:p w14:paraId="06B38C8B" w14:textId="77777777" w:rsidR="00544083" w:rsidRPr="00CF1517" w:rsidRDefault="00544083" w:rsidP="00544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0" w:type="pct"/>
            <w:vAlign w:val="bottom"/>
          </w:tcPr>
          <w:p w14:paraId="312358BC" w14:textId="77777777" w:rsidR="00544083" w:rsidRPr="00CF1517" w:rsidRDefault="00544083" w:rsidP="00544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9" w:type="pct"/>
            <w:gridSpan w:val="7"/>
            <w:vAlign w:val="bottom"/>
          </w:tcPr>
          <w:p w14:paraId="340FEC87" w14:textId="77777777" w:rsidR="00544083" w:rsidRPr="00CF1517" w:rsidRDefault="00544083" w:rsidP="00544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4083" w:rsidRPr="00CF1517" w14:paraId="29F84097" w14:textId="77777777" w:rsidTr="00544083">
        <w:trPr>
          <w:trHeight w:hRule="exact" w:val="403"/>
        </w:trPr>
        <w:tc>
          <w:tcPr>
            <w:tcW w:w="1841" w:type="pct"/>
            <w:vAlign w:val="bottom"/>
          </w:tcPr>
          <w:p w14:paraId="157CB90D" w14:textId="77777777" w:rsidR="00544083" w:rsidRPr="00CF1517" w:rsidRDefault="00544083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70" w:type="pct"/>
            <w:vAlign w:val="bottom"/>
          </w:tcPr>
          <w:p w14:paraId="6CD3EAA2" w14:textId="77777777" w:rsidR="00544083" w:rsidRPr="00CF1517" w:rsidRDefault="00544083" w:rsidP="00544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18DD2A90" w14:textId="77777777" w:rsidR="00544083" w:rsidRPr="00CF1517" w:rsidRDefault="00544083" w:rsidP="00544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5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77B68464" w14:textId="77777777" w:rsidR="00544083" w:rsidRPr="00CF1517" w:rsidRDefault="00544083" w:rsidP="00544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5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3001E55E" w14:textId="77777777" w:rsidR="00544083" w:rsidRPr="00CF1517" w:rsidRDefault="00544083" w:rsidP="00544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5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53C9167F" w14:textId="77777777" w:rsidR="00544083" w:rsidRPr="00CF1517" w:rsidRDefault="00544083" w:rsidP="00544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350" w:lineRule="exact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6470EDB0" w14:textId="77777777" w:rsidR="00544083" w:rsidRPr="00CF1517" w:rsidRDefault="00544083" w:rsidP="00544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350" w:lineRule="exact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5B5B53D3" w14:textId="77777777" w:rsidR="00544083" w:rsidRPr="00CF1517" w:rsidRDefault="00544083" w:rsidP="00544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5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59ABAC27" w14:textId="77777777" w:rsidR="00544083" w:rsidRPr="00CF1517" w:rsidRDefault="00544083" w:rsidP="00544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350" w:lineRule="exact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54BAF" w:rsidRPr="00CF1517" w14:paraId="600B290D" w14:textId="77777777" w:rsidTr="00544083">
        <w:trPr>
          <w:trHeight w:hRule="exact" w:val="403"/>
        </w:trPr>
        <w:tc>
          <w:tcPr>
            <w:tcW w:w="1841" w:type="pct"/>
            <w:vAlign w:val="bottom"/>
          </w:tcPr>
          <w:p w14:paraId="33D2B454" w14:textId="77777777" w:rsidR="00954BAF" w:rsidRPr="00CF1517" w:rsidRDefault="00954BAF" w:rsidP="00954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470" w:type="pct"/>
            <w:vAlign w:val="bottom"/>
          </w:tcPr>
          <w:p w14:paraId="355CBB54" w14:textId="77777777" w:rsidR="00954BAF" w:rsidRPr="00CF1517" w:rsidRDefault="00954BAF" w:rsidP="00954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418B63ED" w14:textId="30F93415" w:rsidR="00954BAF" w:rsidRPr="00CF1517" w:rsidRDefault="003844DE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109,600</w:t>
            </w:r>
          </w:p>
        </w:tc>
        <w:tc>
          <w:tcPr>
            <w:tcW w:w="129" w:type="pct"/>
            <w:vAlign w:val="bottom"/>
          </w:tcPr>
          <w:p w14:paraId="1B854FD8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6454D5A7" w14:textId="2DF48B8C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145,235</w:t>
            </w:r>
          </w:p>
        </w:tc>
        <w:tc>
          <w:tcPr>
            <w:tcW w:w="128" w:type="pct"/>
            <w:vAlign w:val="bottom"/>
          </w:tcPr>
          <w:p w14:paraId="25954CC0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6BAE167F" w14:textId="26A34D22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10A2018C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322211A1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54BAF" w:rsidRPr="00CF1517" w14:paraId="4308276E" w14:textId="77777777" w:rsidTr="00544083">
        <w:trPr>
          <w:trHeight w:hRule="exact" w:val="403"/>
        </w:trPr>
        <w:tc>
          <w:tcPr>
            <w:tcW w:w="1841" w:type="pct"/>
            <w:vAlign w:val="bottom"/>
          </w:tcPr>
          <w:p w14:paraId="2732B037" w14:textId="77777777" w:rsidR="00954BAF" w:rsidRPr="00CF1517" w:rsidRDefault="00954BAF" w:rsidP="00954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793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50786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ด้านเครดิตที่</w:t>
            </w:r>
          </w:p>
        </w:tc>
        <w:tc>
          <w:tcPr>
            <w:tcW w:w="470" w:type="pct"/>
            <w:vAlign w:val="bottom"/>
          </w:tcPr>
          <w:p w14:paraId="5E9EF550" w14:textId="77777777" w:rsidR="00954BAF" w:rsidRPr="00CF1517" w:rsidRDefault="00954BAF" w:rsidP="00954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1335D4E8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13358FC4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08D9109F" w14:textId="77777777" w:rsidR="00954BAF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bottom"/>
          </w:tcPr>
          <w:p w14:paraId="0A5F6301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0865DC88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46CA059A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4F45C7A0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54BAF" w:rsidRPr="00CF1517" w14:paraId="378F56E7" w14:textId="77777777" w:rsidTr="00544083">
        <w:trPr>
          <w:trHeight w:hRule="exact" w:val="403"/>
        </w:trPr>
        <w:tc>
          <w:tcPr>
            <w:tcW w:w="1841" w:type="pct"/>
            <w:vAlign w:val="bottom"/>
          </w:tcPr>
          <w:p w14:paraId="2ADD8CCA" w14:textId="77777777" w:rsidR="00954BAF" w:rsidRDefault="00954BAF" w:rsidP="00954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คาดว่าจะเกิดขึ้น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</w:p>
          <w:p w14:paraId="106EF575" w14:textId="77777777" w:rsidR="00954BAF" w:rsidRPr="00CF1517" w:rsidRDefault="00954BAF" w:rsidP="00954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ว่าจะเกิดขึ้น</w:t>
            </w:r>
            <w:r w:rsidRPr="00C507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470" w:type="pct"/>
            <w:vAlign w:val="bottom"/>
          </w:tcPr>
          <w:p w14:paraId="0BCB3557" w14:textId="77777777" w:rsidR="00954BAF" w:rsidRPr="00CF1517" w:rsidRDefault="00954BAF" w:rsidP="00954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0DCA080D" w14:textId="00409F9C" w:rsidR="00954BAF" w:rsidRPr="00CF1517" w:rsidRDefault="003844DE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(4,666)</w:t>
            </w:r>
          </w:p>
        </w:tc>
        <w:tc>
          <w:tcPr>
            <w:tcW w:w="129" w:type="pct"/>
            <w:vAlign w:val="bottom"/>
          </w:tcPr>
          <w:p w14:paraId="1AA38C1A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0F428FD3" w14:textId="4DC6AB83" w:rsidR="00954BAF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(4,985)</w:t>
            </w:r>
          </w:p>
        </w:tc>
        <w:tc>
          <w:tcPr>
            <w:tcW w:w="128" w:type="pct"/>
            <w:vAlign w:val="bottom"/>
          </w:tcPr>
          <w:p w14:paraId="079444FB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5E2714EB" w14:textId="61D2E14C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07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  <w:vAlign w:val="bottom"/>
          </w:tcPr>
          <w:p w14:paraId="1C5A5D01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51AEBCD7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C507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54BAF" w:rsidRPr="00CF1517" w14:paraId="65D91D6C" w14:textId="77777777" w:rsidTr="00544083">
        <w:trPr>
          <w:trHeight w:hRule="exact" w:val="403"/>
        </w:trPr>
        <w:tc>
          <w:tcPr>
            <w:tcW w:w="1841" w:type="pct"/>
            <w:vAlign w:val="bottom"/>
          </w:tcPr>
          <w:p w14:paraId="1105AABF" w14:textId="77777777" w:rsidR="00954BAF" w:rsidRPr="00CF1517" w:rsidRDefault="00954BAF" w:rsidP="00954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70" w:type="pct"/>
            <w:vAlign w:val="bottom"/>
          </w:tcPr>
          <w:p w14:paraId="21741829" w14:textId="77777777" w:rsidR="00954BAF" w:rsidRPr="00CF1517" w:rsidRDefault="00954BAF" w:rsidP="00954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FAE43" w14:textId="388AA687" w:rsidR="00954BAF" w:rsidRPr="00CF1517" w:rsidRDefault="003844DE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104,934</w:t>
            </w:r>
          </w:p>
        </w:tc>
        <w:tc>
          <w:tcPr>
            <w:tcW w:w="129" w:type="pct"/>
            <w:vAlign w:val="bottom"/>
          </w:tcPr>
          <w:p w14:paraId="235D4A96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314EA" w14:textId="1CC8A438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140,250</w:t>
            </w:r>
          </w:p>
        </w:tc>
        <w:tc>
          <w:tcPr>
            <w:tcW w:w="128" w:type="pct"/>
            <w:vAlign w:val="bottom"/>
          </w:tcPr>
          <w:p w14:paraId="0A46263C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57B60" w14:textId="721A198A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5ECAF8D3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8A686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954BAF" w:rsidRPr="00E337CB" w14:paraId="4CEA12EA" w14:textId="77777777" w:rsidTr="00544083">
        <w:trPr>
          <w:trHeight w:hRule="exact" w:val="403"/>
        </w:trPr>
        <w:tc>
          <w:tcPr>
            <w:tcW w:w="1841" w:type="pct"/>
            <w:vAlign w:val="bottom"/>
          </w:tcPr>
          <w:p w14:paraId="554AA1A8" w14:textId="77777777" w:rsidR="00954BAF" w:rsidRPr="00E337CB" w:rsidRDefault="00954BAF" w:rsidP="00954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7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70" w:type="pct"/>
            <w:vAlign w:val="bottom"/>
          </w:tcPr>
          <w:p w14:paraId="2B2899AD" w14:textId="77777777" w:rsidR="00954BAF" w:rsidRPr="00E337CB" w:rsidRDefault="00954BAF" w:rsidP="00954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4F9C4E0D" w14:textId="77777777" w:rsidR="00954BAF" w:rsidRPr="00E337CB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" w:type="pct"/>
            <w:vAlign w:val="bottom"/>
          </w:tcPr>
          <w:p w14:paraId="3A6B1826" w14:textId="77777777" w:rsidR="00954BAF" w:rsidRPr="00E337CB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398A31F6" w14:textId="77777777" w:rsidR="00954BAF" w:rsidRPr="00E337CB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" w:type="pct"/>
            <w:vAlign w:val="bottom"/>
          </w:tcPr>
          <w:p w14:paraId="05AB8123" w14:textId="77777777" w:rsidR="00954BAF" w:rsidRPr="00E337CB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1F85DC3B" w14:textId="77777777" w:rsidR="00954BAF" w:rsidRPr="00E337CB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3" w:type="pct"/>
            <w:vAlign w:val="bottom"/>
          </w:tcPr>
          <w:p w14:paraId="6D5E85F8" w14:textId="77777777" w:rsidR="00954BAF" w:rsidRPr="00E337CB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vAlign w:val="bottom"/>
          </w:tcPr>
          <w:p w14:paraId="5E466052" w14:textId="77777777" w:rsidR="00954BAF" w:rsidRPr="00E337CB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54BAF" w:rsidRPr="00CF1517" w14:paraId="08DFD868" w14:textId="77777777" w:rsidTr="00544083">
        <w:trPr>
          <w:trHeight w:hRule="exact" w:val="389"/>
        </w:trPr>
        <w:tc>
          <w:tcPr>
            <w:tcW w:w="1841" w:type="pct"/>
            <w:vAlign w:val="bottom"/>
          </w:tcPr>
          <w:p w14:paraId="4AE46EC7" w14:textId="77777777" w:rsidR="00954BAF" w:rsidRPr="00CF1517" w:rsidRDefault="00954BAF" w:rsidP="00954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70" w:type="pct"/>
            <w:vAlign w:val="bottom"/>
          </w:tcPr>
          <w:p w14:paraId="387AA4FB" w14:textId="77777777" w:rsidR="00954BAF" w:rsidRPr="00CF1517" w:rsidRDefault="00954BAF" w:rsidP="00954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5417FF1C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37A2AB6A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7696DDF7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14CE527B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4A3EF500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6C49E34E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69A20D29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54BAF" w:rsidRPr="00CF1517" w14:paraId="1AE3917F" w14:textId="77777777" w:rsidTr="00544083">
        <w:trPr>
          <w:trHeight w:hRule="exact" w:val="389"/>
        </w:trPr>
        <w:tc>
          <w:tcPr>
            <w:tcW w:w="1841" w:type="pct"/>
            <w:vAlign w:val="bottom"/>
          </w:tcPr>
          <w:p w14:paraId="0E7DC096" w14:textId="77777777" w:rsidR="00954BAF" w:rsidRPr="00CF1517" w:rsidRDefault="00954BAF" w:rsidP="00954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470" w:type="pct"/>
            <w:vAlign w:val="bottom"/>
          </w:tcPr>
          <w:p w14:paraId="0951F3D1" w14:textId="77777777" w:rsidR="00954BAF" w:rsidRPr="00CF1517" w:rsidRDefault="00954BAF" w:rsidP="00954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28034AAE" w14:textId="3262B3AC" w:rsidR="00954BAF" w:rsidRPr="00CF1517" w:rsidRDefault="003844DE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450,452</w:t>
            </w:r>
          </w:p>
        </w:tc>
        <w:tc>
          <w:tcPr>
            <w:tcW w:w="129" w:type="pct"/>
            <w:vAlign w:val="bottom"/>
          </w:tcPr>
          <w:p w14:paraId="2154C011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4B591142" w14:textId="2B189ABD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426,806</w:t>
            </w:r>
          </w:p>
        </w:tc>
        <w:tc>
          <w:tcPr>
            <w:tcW w:w="128" w:type="pct"/>
            <w:vAlign w:val="bottom"/>
          </w:tcPr>
          <w:p w14:paraId="32F7FCF3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6EAFC64C" w14:textId="6E52C9C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68575183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78DEEAD3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54BAF" w:rsidRPr="00CF1517" w14:paraId="66B288C8" w14:textId="77777777" w:rsidTr="00544083">
        <w:trPr>
          <w:trHeight w:hRule="exact" w:val="389"/>
        </w:trPr>
        <w:tc>
          <w:tcPr>
            <w:tcW w:w="1841" w:type="pct"/>
            <w:vAlign w:val="bottom"/>
          </w:tcPr>
          <w:p w14:paraId="27517DE5" w14:textId="77777777" w:rsidR="00954BAF" w:rsidRPr="00CF1517" w:rsidRDefault="00954BAF" w:rsidP="00954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793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50786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ด้านเครดิตที่</w:t>
            </w:r>
          </w:p>
        </w:tc>
        <w:tc>
          <w:tcPr>
            <w:tcW w:w="470" w:type="pct"/>
            <w:vAlign w:val="bottom"/>
          </w:tcPr>
          <w:p w14:paraId="7C577BFA" w14:textId="77777777" w:rsidR="00954BAF" w:rsidRPr="00CF1517" w:rsidRDefault="00954BAF" w:rsidP="00954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433C1218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728EE853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6F73AE89" w14:textId="77777777" w:rsidR="00954BAF" w:rsidRPr="004B0B8A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vAlign w:val="bottom"/>
          </w:tcPr>
          <w:p w14:paraId="43FBBDAC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2BA84BB9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726DC2AF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77D2A28A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54BAF" w:rsidRPr="00CF1517" w14:paraId="53124AB0" w14:textId="77777777" w:rsidTr="00544083">
        <w:trPr>
          <w:trHeight w:hRule="exact" w:val="389"/>
        </w:trPr>
        <w:tc>
          <w:tcPr>
            <w:tcW w:w="1841" w:type="pct"/>
            <w:vAlign w:val="bottom"/>
          </w:tcPr>
          <w:p w14:paraId="6A365C36" w14:textId="77777777" w:rsidR="00954BAF" w:rsidRDefault="00954BAF" w:rsidP="00954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คาดว่าจะเกิดขึ้น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</w:p>
          <w:p w14:paraId="427C719D" w14:textId="77777777" w:rsidR="00954BAF" w:rsidRPr="00CF1517" w:rsidRDefault="00954BAF" w:rsidP="00954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ว่าจะเกิดขึ้น</w:t>
            </w:r>
            <w:r w:rsidRPr="00C507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470" w:type="pct"/>
            <w:vAlign w:val="bottom"/>
          </w:tcPr>
          <w:p w14:paraId="3B1F6063" w14:textId="77777777" w:rsidR="00954BAF" w:rsidRPr="00CF1517" w:rsidRDefault="00954BAF" w:rsidP="00954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3DC19353" w14:textId="7D159A95" w:rsidR="00954BAF" w:rsidRPr="00CF1517" w:rsidRDefault="003844DE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(204,513)</w:t>
            </w:r>
          </w:p>
        </w:tc>
        <w:tc>
          <w:tcPr>
            <w:tcW w:w="129" w:type="pct"/>
            <w:vAlign w:val="bottom"/>
          </w:tcPr>
          <w:p w14:paraId="463DBD6E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4998FC7A" w14:textId="76DD1D01" w:rsidR="00954BAF" w:rsidRPr="004B0B8A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(180,397)</w:t>
            </w:r>
          </w:p>
        </w:tc>
        <w:tc>
          <w:tcPr>
            <w:tcW w:w="128" w:type="pct"/>
            <w:vAlign w:val="bottom"/>
          </w:tcPr>
          <w:p w14:paraId="0D1AB428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547E2238" w14:textId="7913C0DD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05F3A752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6F66BA9F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54BAF" w:rsidRPr="00CF1517" w14:paraId="7E992A3A" w14:textId="77777777" w:rsidTr="00544083">
        <w:trPr>
          <w:trHeight w:hRule="exact" w:val="360"/>
        </w:trPr>
        <w:tc>
          <w:tcPr>
            <w:tcW w:w="1841" w:type="pct"/>
            <w:vAlign w:val="bottom"/>
          </w:tcPr>
          <w:p w14:paraId="7FC8358C" w14:textId="77777777" w:rsidR="00954BAF" w:rsidRPr="00CF1517" w:rsidRDefault="00954BAF" w:rsidP="00954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70" w:type="pct"/>
            <w:vAlign w:val="bottom"/>
          </w:tcPr>
          <w:p w14:paraId="3EBB467A" w14:textId="77777777" w:rsidR="00954BAF" w:rsidRPr="00CF1517" w:rsidRDefault="00954BAF" w:rsidP="00954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B91A9" w14:textId="617A16E0" w:rsidR="00954BAF" w:rsidRPr="00CF1517" w:rsidRDefault="003844DE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245,939</w:t>
            </w:r>
          </w:p>
        </w:tc>
        <w:tc>
          <w:tcPr>
            <w:tcW w:w="129" w:type="pct"/>
            <w:vAlign w:val="bottom"/>
          </w:tcPr>
          <w:p w14:paraId="525FC3FB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E47E1" w14:textId="14E5FE34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246,409</w:t>
            </w:r>
          </w:p>
        </w:tc>
        <w:tc>
          <w:tcPr>
            <w:tcW w:w="128" w:type="pct"/>
            <w:vAlign w:val="bottom"/>
          </w:tcPr>
          <w:p w14:paraId="56485875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6528D" w14:textId="05DADBF2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4649C117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16F57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954BAF" w:rsidRPr="00E337CB" w14:paraId="25F9F6E8" w14:textId="77777777" w:rsidTr="00544083">
        <w:trPr>
          <w:trHeight w:hRule="exact" w:val="360"/>
        </w:trPr>
        <w:tc>
          <w:tcPr>
            <w:tcW w:w="1841" w:type="pct"/>
            <w:vAlign w:val="bottom"/>
          </w:tcPr>
          <w:p w14:paraId="54F5FA2A" w14:textId="77777777" w:rsidR="00954BAF" w:rsidRPr="00E337CB" w:rsidRDefault="00954BAF" w:rsidP="00954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7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70" w:type="pct"/>
            <w:vAlign w:val="bottom"/>
          </w:tcPr>
          <w:p w14:paraId="7B8B0A46" w14:textId="77777777" w:rsidR="00954BAF" w:rsidRPr="00E337CB" w:rsidRDefault="00954BAF" w:rsidP="00954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5" w:type="pct"/>
            <w:vAlign w:val="bottom"/>
          </w:tcPr>
          <w:p w14:paraId="20162AA6" w14:textId="77777777" w:rsidR="00954BAF" w:rsidRPr="00E337CB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" w:type="pct"/>
            <w:vAlign w:val="bottom"/>
          </w:tcPr>
          <w:p w14:paraId="0D6EE8AA" w14:textId="77777777" w:rsidR="00954BAF" w:rsidRPr="00E337CB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7" w:type="pct"/>
            <w:vAlign w:val="bottom"/>
          </w:tcPr>
          <w:p w14:paraId="72E08ABC" w14:textId="77777777" w:rsidR="00954BAF" w:rsidRPr="00E337CB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" w:type="pct"/>
            <w:vAlign w:val="bottom"/>
          </w:tcPr>
          <w:p w14:paraId="2B374B5B" w14:textId="77777777" w:rsidR="00954BAF" w:rsidRPr="00E337CB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2" w:type="pct"/>
            <w:vAlign w:val="bottom"/>
          </w:tcPr>
          <w:p w14:paraId="03529BAF" w14:textId="77777777" w:rsidR="00954BAF" w:rsidRPr="00E337CB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3" w:type="pct"/>
            <w:vAlign w:val="bottom"/>
          </w:tcPr>
          <w:p w14:paraId="132B2FD7" w14:textId="77777777" w:rsidR="00954BAF" w:rsidRPr="00E337CB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5" w:type="pct"/>
            <w:vAlign w:val="bottom"/>
          </w:tcPr>
          <w:p w14:paraId="7AD70579" w14:textId="77777777" w:rsidR="00954BAF" w:rsidRPr="00E337CB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54BAF" w:rsidRPr="00CF1517" w14:paraId="360FC894" w14:textId="77777777" w:rsidTr="00544083">
        <w:trPr>
          <w:trHeight w:hRule="exact" w:val="360"/>
        </w:trPr>
        <w:tc>
          <w:tcPr>
            <w:tcW w:w="1841" w:type="pct"/>
            <w:vAlign w:val="bottom"/>
          </w:tcPr>
          <w:p w14:paraId="0181F72E" w14:textId="77777777" w:rsidR="00954BAF" w:rsidRPr="00CF1517" w:rsidRDefault="00954BAF" w:rsidP="00954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0" w:type="pct"/>
            <w:vAlign w:val="bottom"/>
          </w:tcPr>
          <w:p w14:paraId="71F44B77" w14:textId="77777777" w:rsidR="00954BAF" w:rsidRPr="00CF1517" w:rsidRDefault="00954BAF" w:rsidP="00954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  <w:vAlign w:val="bottom"/>
          </w:tcPr>
          <w:p w14:paraId="4400176E" w14:textId="4B4E7190" w:rsidR="00954BAF" w:rsidRPr="00CF1517" w:rsidRDefault="003844DE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350,873</w:t>
            </w:r>
          </w:p>
        </w:tc>
        <w:tc>
          <w:tcPr>
            <w:tcW w:w="129" w:type="pct"/>
            <w:vAlign w:val="bottom"/>
          </w:tcPr>
          <w:p w14:paraId="528FBE70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vAlign w:val="bottom"/>
          </w:tcPr>
          <w:p w14:paraId="6F89A29B" w14:textId="3796CB11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386,659</w:t>
            </w:r>
          </w:p>
        </w:tc>
        <w:tc>
          <w:tcPr>
            <w:tcW w:w="128" w:type="pct"/>
            <w:vAlign w:val="bottom"/>
          </w:tcPr>
          <w:p w14:paraId="0E2FFEEF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14:paraId="6253DC95" w14:textId="3834778E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46421E17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  <w:vAlign w:val="bottom"/>
          </w:tcPr>
          <w:p w14:paraId="718929A6" w14:textId="77777777" w:rsidR="00954BAF" w:rsidRPr="00CF1517" w:rsidRDefault="00954BAF" w:rsidP="00954BA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68EB899" w14:textId="77777777" w:rsidR="00E337CB" w:rsidRPr="00332B30" w:rsidRDefault="00E337CB" w:rsidP="00E337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37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84"/>
        <w:gridCol w:w="1170"/>
        <w:gridCol w:w="180"/>
        <w:gridCol w:w="1080"/>
        <w:gridCol w:w="180"/>
        <w:gridCol w:w="1080"/>
        <w:gridCol w:w="270"/>
        <w:gridCol w:w="1093"/>
      </w:tblGrid>
      <w:tr w:rsidR="00544083" w:rsidRPr="00C60284" w14:paraId="55A8BB75" w14:textId="77777777" w:rsidTr="00E337CB">
        <w:trPr>
          <w:cantSplit/>
          <w:trHeight w:val="410"/>
          <w:tblHeader/>
        </w:trPr>
        <w:tc>
          <w:tcPr>
            <w:tcW w:w="4284" w:type="dxa"/>
            <w:vAlign w:val="bottom"/>
            <w:hideMark/>
          </w:tcPr>
          <w:p w14:paraId="49B81039" w14:textId="50ACF074" w:rsidR="00544083" w:rsidRPr="00C60284" w:rsidRDefault="00544083" w:rsidP="00544083">
            <w:pPr>
              <w:pStyle w:val="acctfourfigures"/>
              <w:tabs>
                <w:tab w:val="clear" w:pos="765"/>
              </w:tabs>
              <w:spacing w:line="350" w:lineRule="exact"/>
              <w:ind w:left="188" w:hanging="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430" w:type="dxa"/>
            <w:gridSpan w:val="3"/>
            <w:vAlign w:val="bottom"/>
          </w:tcPr>
          <w:p w14:paraId="355337EB" w14:textId="77777777" w:rsidR="00544083" w:rsidRPr="00C60284" w:rsidRDefault="00544083" w:rsidP="00544083">
            <w:pPr>
              <w:pStyle w:val="acctmergecolhdg"/>
              <w:spacing w:line="35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6028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4950AB6" w14:textId="77777777" w:rsidR="00544083" w:rsidRPr="00C60284" w:rsidRDefault="00544083" w:rsidP="00544083">
            <w:pPr>
              <w:pStyle w:val="acctmergecolhdg"/>
              <w:spacing w:line="35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vAlign w:val="bottom"/>
          </w:tcPr>
          <w:p w14:paraId="74C8C7DF" w14:textId="77777777" w:rsidR="00544083" w:rsidRPr="00C60284" w:rsidRDefault="00544083" w:rsidP="00544083">
            <w:pPr>
              <w:pStyle w:val="acctmergecolhdg"/>
              <w:spacing w:line="35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44083" w:rsidRPr="00327851" w14:paraId="50C3C49B" w14:textId="77777777" w:rsidTr="00E337CB">
        <w:trPr>
          <w:cantSplit/>
          <w:trHeight w:val="410"/>
          <w:tblHeader/>
        </w:trPr>
        <w:tc>
          <w:tcPr>
            <w:tcW w:w="4284" w:type="dxa"/>
            <w:vAlign w:val="bottom"/>
          </w:tcPr>
          <w:p w14:paraId="452C64AD" w14:textId="0AC8013E" w:rsidR="00544083" w:rsidRPr="00C60284" w:rsidRDefault="00544083" w:rsidP="00544083">
            <w:pPr>
              <w:pStyle w:val="acctfourfigures"/>
              <w:tabs>
                <w:tab w:val="left" w:pos="720"/>
              </w:tabs>
              <w:spacing w:line="350" w:lineRule="exact"/>
              <w:ind w:left="188" w:hanging="86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F35C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531F0D46" w14:textId="6588AD8E" w:rsidR="00544083" w:rsidRPr="00E61BDA" w:rsidRDefault="00544083" w:rsidP="00544083">
            <w:pPr>
              <w:pStyle w:val="acctmergecolhdg"/>
              <w:spacing w:line="35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694D1AC2" w14:textId="77777777" w:rsidR="00544083" w:rsidRPr="00E61BDA" w:rsidRDefault="00544083" w:rsidP="00544083">
            <w:pPr>
              <w:pStyle w:val="acctmergecolhdg"/>
              <w:spacing w:line="35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0866A2" w14:textId="434EA014" w:rsidR="00544083" w:rsidRPr="00E61BDA" w:rsidRDefault="00544083" w:rsidP="00544083">
            <w:pPr>
              <w:pStyle w:val="acctmergecolhdg"/>
              <w:spacing w:line="350" w:lineRule="exact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33562CBE" w14:textId="77777777" w:rsidR="00544083" w:rsidRPr="00E61BDA" w:rsidRDefault="00544083" w:rsidP="00544083">
            <w:pPr>
              <w:pStyle w:val="acctmergecolhdg"/>
              <w:spacing w:line="35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FF5157" w14:textId="75F6173F" w:rsidR="00544083" w:rsidRPr="00E61BDA" w:rsidRDefault="00544083" w:rsidP="00544083">
            <w:pPr>
              <w:spacing w:line="350" w:lineRule="exact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5CE021B0" w14:textId="77777777" w:rsidR="00544083" w:rsidRPr="00E61BDA" w:rsidRDefault="00544083" w:rsidP="00544083">
            <w:pPr>
              <w:pStyle w:val="acctmergecolhdg"/>
              <w:spacing w:line="35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1D7947CA" w14:textId="2FFB38ED" w:rsidR="00544083" w:rsidRPr="00E61BDA" w:rsidRDefault="00544083" w:rsidP="00544083">
            <w:pPr>
              <w:pStyle w:val="acctmergecolhdg"/>
              <w:spacing w:line="350" w:lineRule="exact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2564</w:t>
            </w:r>
          </w:p>
        </w:tc>
      </w:tr>
      <w:tr w:rsidR="00544083" w:rsidRPr="00C60284" w14:paraId="3A5310ED" w14:textId="77777777" w:rsidTr="00E337CB">
        <w:trPr>
          <w:cantSplit/>
          <w:trHeight w:val="410"/>
          <w:tblHeader/>
        </w:trPr>
        <w:tc>
          <w:tcPr>
            <w:tcW w:w="4284" w:type="dxa"/>
            <w:vAlign w:val="bottom"/>
            <w:hideMark/>
          </w:tcPr>
          <w:p w14:paraId="015A5F4E" w14:textId="77777777" w:rsidR="00544083" w:rsidRPr="00C60284" w:rsidRDefault="00544083" w:rsidP="00544083">
            <w:pPr>
              <w:pStyle w:val="acctfourfigures"/>
              <w:tabs>
                <w:tab w:val="left" w:pos="720"/>
              </w:tabs>
              <w:spacing w:line="350" w:lineRule="exact"/>
              <w:ind w:left="188" w:hanging="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053" w:type="dxa"/>
            <w:gridSpan w:val="7"/>
            <w:vAlign w:val="bottom"/>
            <w:hideMark/>
          </w:tcPr>
          <w:p w14:paraId="0306E385" w14:textId="77777777" w:rsidR="00544083" w:rsidRPr="00C60284" w:rsidRDefault="00544083" w:rsidP="00544083">
            <w:pPr>
              <w:pStyle w:val="acctmergecolhdg"/>
              <w:spacing w:line="35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44083" w:rsidRPr="00C60284" w14:paraId="23AB5AEB" w14:textId="77777777" w:rsidTr="00E337CB">
        <w:trPr>
          <w:cantSplit/>
          <w:trHeight w:val="386"/>
        </w:trPr>
        <w:tc>
          <w:tcPr>
            <w:tcW w:w="4284" w:type="dxa"/>
          </w:tcPr>
          <w:p w14:paraId="1FBD2E80" w14:textId="44731B13" w:rsidR="00544083" w:rsidRPr="00C60284" w:rsidRDefault="00544083" w:rsidP="00544083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left" w:pos="190"/>
              </w:tabs>
              <w:spacing w:line="350" w:lineRule="exact"/>
              <w:ind w:left="188" w:hanging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37AD99ED" w14:textId="6147024C" w:rsidR="00544083" w:rsidRPr="00F94A62" w:rsidRDefault="00DC3E31" w:rsidP="00544083">
            <w:pPr>
              <w:pStyle w:val="acctfourfigures"/>
              <w:tabs>
                <w:tab w:val="decimal" w:pos="465"/>
              </w:tabs>
              <w:spacing w:line="350" w:lineRule="exact"/>
              <w:ind w:left="-83" w:right="1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23,797</w:t>
            </w:r>
          </w:p>
        </w:tc>
        <w:tc>
          <w:tcPr>
            <w:tcW w:w="180" w:type="dxa"/>
            <w:vAlign w:val="bottom"/>
          </w:tcPr>
          <w:p w14:paraId="19F6E022" w14:textId="77777777" w:rsidR="00544083" w:rsidRPr="00683E40" w:rsidRDefault="00544083" w:rsidP="00544083">
            <w:pPr>
              <w:pStyle w:val="acctfourfigures"/>
              <w:tabs>
                <w:tab w:val="decimal" w:pos="731"/>
              </w:tabs>
              <w:spacing w:line="350" w:lineRule="exac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013352" w14:textId="134128F9" w:rsidR="00544083" w:rsidRPr="00683E40" w:rsidRDefault="00544083" w:rsidP="00544083">
            <w:pPr>
              <w:pStyle w:val="acctfourfigures"/>
              <w:tabs>
                <w:tab w:val="decimal" w:pos="731"/>
              </w:tabs>
              <w:spacing w:line="350" w:lineRule="exac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  <w:tc>
          <w:tcPr>
            <w:tcW w:w="180" w:type="dxa"/>
            <w:vAlign w:val="bottom"/>
          </w:tcPr>
          <w:p w14:paraId="5C1AA8C1" w14:textId="77777777" w:rsidR="00544083" w:rsidRPr="00683E40" w:rsidRDefault="00544083" w:rsidP="00544083">
            <w:pPr>
              <w:pStyle w:val="acctfourfigures"/>
              <w:tabs>
                <w:tab w:val="decimal" w:pos="731"/>
              </w:tabs>
              <w:spacing w:line="35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C8D766" w14:textId="2542F814" w:rsidR="00544083" w:rsidRPr="00E92D8F" w:rsidRDefault="00863175" w:rsidP="00544083">
            <w:pPr>
              <w:pStyle w:val="acctfourfigures"/>
              <w:tabs>
                <w:tab w:val="decimal" w:pos="701"/>
              </w:tabs>
              <w:spacing w:line="350" w:lineRule="exac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4FC0B05" w14:textId="77777777" w:rsidR="00544083" w:rsidRPr="00683E40" w:rsidRDefault="00544083" w:rsidP="00544083">
            <w:pPr>
              <w:pStyle w:val="acctfourfigures"/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543F83AD" w14:textId="3183D650" w:rsidR="00544083" w:rsidRPr="00683E40" w:rsidRDefault="00544083" w:rsidP="00544083">
            <w:pPr>
              <w:pStyle w:val="acctfourfigures"/>
              <w:tabs>
                <w:tab w:val="decimal" w:pos="731"/>
              </w:tabs>
              <w:spacing w:line="350" w:lineRule="exact"/>
              <w:ind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20B3F7C3" w14:textId="3334B434" w:rsidR="005C7688" w:rsidRPr="003C0A38" w:rsidRDefault="005C7688" w:rsidP="00E337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</w:p>
    <w:p w14:paraId="0574E76F" w14:textId="77777777" w:rsidR="004A1C39" w:rsidRDefault="00346AE0" w:rsidP="004A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  <w:lang w:val="th-TH"/>
        </w:rPr>
        <w:t xml:space="preserve">เงินทดรองจ่ายให้แก่เกษตรกรเป็นเงินทดรองจ่ายเพื่อให้เกษตรกรสามารถประกอบกิจการฟาร์มเลี้ยงไก่และสุกร </w:t>
      </w:r>
      <w:r w:rsidRPr="003F03E1">
        <w:rPr>
          <w:rFonts w:ascii="Angsana New" w:hAnsi="Angsana New" w:cs="Angsana New"/>
          <w:spacing w:val="-8"/>
          <w:sz w:val="30"/>
          <w:szCs w:val="30"/>
          <w:cs/>
          <w:lang w:val="th-TH"/>
        </w:rPr>
        <w:t>เกษตรกรเหล่านี้เป็นเกษตรกรรับจ้างเลี้ยงไก่และสุกรให้แก่กลุ่มบริษัท เงินทดรองจ่ายดังกล่าวมีอัตราดอกเบี้ย</w:t>
      </w:r>
      <w:r w:rsidR="003F03E1">
        <w:rPr>
          <w:rFonts w:ascii="Angsana New" w:hAnsi="Angsana New" w:cs="Angsana New" w:hint="cs"/>
          <w:sz w:val="30"/>
          <w:szCs w:val="30"/>
          <w:cs/>
          <w:lang w:val="th-TH"/>
        </w:rPr>
        <w:t>ระหว่าง</w:t>
      </w:r>
      <w:r w:rsidR="00A7714F" w:rsidRPr="00C60284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C60284">
        <w:rPr>
          <w:rFonts w:ascii="Angsana New" w:hAnsi="Angsana New" w:cs="Angsana New"/>
          <w:sz w:val="30"/>
          <w:szCs w:val="30"/>
          <w:cs/>
          <w:lang w:val="th-TH"/>
        </w:rPr>
        <w:t xml:space="preserve">ร้อยละ </w:t>
      </w:r>
      <w:r w:rsidR="00DC3E31">
        <w:rPr>
          <w:rFonts w:ascii="Angsana New" w:hAnsi="Angsana New" w:cs="Angsana New"/>
          <w:sz w:val="30"/>
          <w:szCs w:val="30"/>
        </w:rPr>
        <w:t xml:space="preserve">5.00 </w:t>
      </w:r>
      <w:r w:rsidR="00D2160A" w:rsidRPr="00C60284">
        <w:rPr>
          <w:rFonts w:ascii="Angsana New" w:hAnsi="Angsana New" w:cs="Angsana New" w:hint="cs"/>
          <w:sz w:val="30"/>
          <w:szCs w:val="30"/>
          <w:cs/>
        </w:rPr>
        <w:t>ถึง</w:t>
      </w:r>
      <w:r w:rsidR="00D2160A" w:rsidRPr="00B63928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DC3E31">
        <w:rPr>
          <w:rFonts w:ascii="Angsana New" w:hAnsi="Angsana New" w:cs="Angsana New"/>
          <w:sz w:val="30"/>
          <w:szCs w:val="30"/>
        </w:rPr>
        <w:t>12.00</w:t>
      </w:r>
      <w:r w:rsidR="00537709" w:rsidRPr="00B63928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B63928">
        <w:rPr>
          <w:rFonts w:ascii="Angsana New" w:hAnsi="Angsana New" w:cs="Angsana New"/>
          <w:sz w:val="30"/>
          <w:szCs w:val="30"/>
          <w:cs/>
          <w:lang w:val="th-TH"/>
        </w:rPr>
        <w:t xml:space="preserve">ต่อปี </w:t>
      </w:r>
      <w:r w:rsidRPr="00B6392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765D71" w:rsidRPr="00B63928">
        <w:rPr>
          <w:rFonts w:ascii="Angsana New" w:hAnsi="Angsana New" w:cs="Angsana New" w:hint="cs"/>
          <w:i/>
          <w:iCs/>
          <w:sz w:val="30"/>
          <w:szCs w:val="30"/>
        </w:rPr>
        <w:t>31</w:t>
      </w:r>
      <w:r w:rsidR="00142BE5" w:rsidRPr="00B63928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142BE5" w:rsidRPr="00B63928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="00142BE5" w:rsidRPr="00B63928">
        <w:rPr>
          <w:rFonts w:ascii="Angsana New" w:hAnsi="Angsana New" w:cs="Angsana New"/>
          <w:sz w:val="30"/>
          <w:szCs w:val="30"/>
        </w:rPr>
        <w:t xml:space="preserve"> </w:t>
      </w:r>
      <w:r w:rsidR="00CB4BC6" w:rsidRPr="00B63928">
        <w:rPr>
          <w:rFonts w:ascii="Angsana New" w:hAnsi="Angsana New" w:cs="Angsana New"/>
          <w:i/>
          <w:iCs/>
          <w:sz w:val="30"/>
          <w:szCs w:val="30"/>
        </w:rPr>
        <w:t>25</w:t>
      </w:r>
      <w:r w:rsidR="00CB4BC6" w:rsidRPr="00B63928">
        <w:rPr>
          <w:rFonts w:ascii="Angsana New" w:hAnsi="Angsana New" w:cs="Angsana New" w:hint="cs"/>
          <w:i/>
          <w:iCs/>
          <w:sz w:val="30"/>
          <w:szCs w:val="30"/>
        </w:rPr>
        <w:t>6</w:t>
      </w:r>
      <w:r w:rsidR="00905685" w:rsidRPr="00B63928">
        <w:rPr>
          <w:rFonts w:ascii="Angsana New" w:hAnsi="Angsana New" w:cs="Angsana New"/>
          <w:i/>
          <w:iCs/>
          <w:sz w:val="30"/>
          <w:szCs w:val="30"/>
        </w:rPr>
        <w:t>4</w:t>
      </w:r>
      <w:r w:rsidR="00102418" w:rsidRPr="00B6392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: </w:t>
      </w:r>
      <w:r w:rsidR="00852A99" w:rsidRPr="00B63928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ระหว่าง</w:t>
      </w:r>
      <w:r w:rsidR="00142BE5" w:rsidRPr="00B6392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ร้อยละ </w:t>
      </w:r>
      <w:r w:rsidR="00CB4BC6" w:rsidRPr="00B63928">
        <w:rPr>
          <w:rFonts w:ascii="Angsana New" w:hAnsi="Angsana New" w:cs="Angsana New"/>
          <w:i/>
          <w:iCs/>
          <w:sz w:val="30"/>
          <w:szCs w:val="30"/>
        </w:rPr>
        <w:t>5</w:t>
      </w:r>
      <w:r w:rsidR="00142BE5" w:rsidRPr="00B63928">
        <w:rPr>
          <w:rFonts w:ascii="Angsana New" w:hAnsi="Angsana New" w:cs="Angsana New"/>
          <w:i/>
          <w:iCs/>
          <w:sz w:val="30"/>
          <w:szCs w:val="30"/>
        </w:rPr>
        <w:t>.</w:t>
      </w:r>
      <w:r w:rsidR="00CB4BC6" w:rsidRPr="00B63928">
        <w:rPr>
          <w:rFonts w:ascii="Angsana New" w:hAnsi="Angsana New" w:cs="Angsana New"/>
          <w:i/>
          <w:iCs/>
          <w:sz w:val="30"/>
          <w:szCs w:val="30"/>
        </w:rPr>
        <w:t>0</w:t>
      </w:r>
      <w:r w:rsidR="00852A99" w:rsidRPr="00B63928">
        <w:rPr>
          <w:rFonts w:ascii="Angsana New" w:hAnsi="Angsana New" w:cs="Angsana New"/>
          <w:i/>
          <w:iCs/>
          <w:sz w:val="30"/>
          <w:szCs w:val="30"/>
        </w:rPr>
        <w:t>0</w:t>
      </w:r>
      <w:r w:rsidR="00142BE5" w:rsidRPr="00B6392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42BE5" w:rsidRPr="00B6392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ถึงร้อยละ </w:t>
      </w:r>
      <w:r w:rsidR="00765D71" w:rsidRPr="00B63928">
        <w:rPr>
          <w:rFonts w:ascii="Angsana New" w:hAnsi="Angsana New" w:cs="Angsana New"/>
          <w:i/>
          <w:iCs/>
          <w:sz w:val="30"/>
          <w:szCs w:val="30"/>
        </w:rPr>
        <w:t>11</w:t>
      </w:r>
      <w:r w:rsidR="00142BE5" w:rsidRPr="00B63928">
        <w:rPr>
          <w:rFonts w:ascii="Angsana New" w:hAnsi="Angsana New" w:cs="Angsana New"/>
          <w:i/>
          <w:iCs/>
          <w:sz w:val="30"/>
          <w:szCs w:val="30"/>
        </w:rPr>
        <w:t>.</w:t>
      </w:r>
      <w:r w:rsidR="00CB4BC6" w:rsidRPr="00B63928">
        <w:rPr>
          <w:rFonts w:ascii="Angsana New" w:hAnsi="Angsana New" w:cs="Angsana New"/>
          <w:i/>
          <w:iCs/>
          <w:sz w:val="30"/>
          <w:szCs w:val="30"/>
        </w:rPr>
        <w:t>0</w:t>
      </w:r>
      <w:r w:rsidR="00852A99" w:rsidRPr="00B63928">
        <w:rPr>
          <w:rFonts w:ascii="Angsana New" w:hAnsi="Angsana New" w:cs="Angsana New"/>
          <w:i/>
          <w:iCs/>
          <w:sz w:val="30"/>
          <w:szCs w:val="30"/>
        </w:rPr>
        <w:t>0</w:t>
      </w:r>
      <w:r w:rsidR="00142BE5" w:rsidRPr="00B63928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  <w:r w:rsidR="00142BE5" w:rsidRPr="00B6392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ต่อปี</w:t>
      </w:r>
      <w:r w:rsidRPr="00B6392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)</w:t>
      </w:r>
      <w:r w:rsidRPr="00B63928">
        <w:rPr>
          <w:rFonts w:ascii="Angsana New" w:hAnsi="Angsana New" w:cs="Angsana New"/>
          <w:sz w:val="30"/>
          <w:szCs w:val="30"/>
          <w:cs/>
          <w:lang w:val="th-TH"/>
        </w:rPr>
        <w:t xml:space="preserve"> เงินทดรองจ่ายให้แก่เกษตรกรหมุนเวียน เกษตรกรจะจ่ายชำระ</w:t>
      </w:r>
      <w:r w:rsidRPr="00C60284">
        <w:rPr>
          <w:rFonts w:ascii="Angsana New" w:hAnsi="Angsana New" w:cs="Angsana New"/>
          <w:sz w:val="30"/>
          <w:szCs w:val="30"/>
          <w:cs/>
          <w:lang w:val="th-TH"/>
        </w:rPr>
        <w:t>คืนแก่กลุ่มบริษัทเมื่อเกษตรกรสามารถกู้ยืมเงินได้จาก</w:t>
      </w:r>
      <w:r w:rsidR="00AB6C43" w:rsidRPr="00C60284">
        <w:rPr>
          <w:rFonts w:ascii="Angsana New" w:hAnsi="Angsana New" w:cs="Angsana New"/>
          <w:sz w:val="30"/>
          <w:szCs w:val="30"/>
          <w:cs/>
          <w:lang w:val="th-TH"/>
        </w:rPr>
        <w:t>สถาบันการเงิน</w:t>
      </w:r>
      <w:r w:rsidRPr="00C60284">
        <w:rPr>
          <w:rFonts w:ascii="Angsana New" w:hAnsi="Angsana New" w:cs="Angsana New"/>
          <w:sz w:val="30"/>
          <w:szCs w:val="30"/>
          <w:cs/>
          <w:lang w:val="th-TH"/>
        </w:rPr>
        <w:t xml:space="preserve"> ทั้งนี้กลุ่มบริษัทคาดว่าเงินทดรองจ่ายที่หมุนเวียนจะได้รับชำระคืนภายใน </w:t>
      </w:r>
      <w:r w:rsidR="00765D71" w:rsidRPr="00765D71">
        <w:rPr>
          <w:rFonts w:ascii="Angsana New" w:hAnsi="Angsana New" w:cs="Angsana New"/>
          <w:sz w:val="30"/>
          <w:szCs w:val="30"/>
        </w:rPr>
        <w:t>1</w:t>
      </w:r>
      <w:r w:rsidRPr="00C60284">
        <w:rPr>
          <w:rFonts w:ascii="Angsana New" w:hAnsi="Angsana New" w:cs="Angsana New"/>
          <w:sz w:val="30"/>
          <w:szCs w:val="30"/>
          <w:cs/>
          <w:lang w:val="th-TH"/>
        </w:rPr>
        <w:t xml:space="preserve"> ปี สำหรับเงินทดรองจ่ายให้แก่</w:t>
      </w:r>
      <w:r w:rsidRPr="00705377">
        <w:rPr>
          <w:rFonts w:ascii="Angsana New" w:hAnsi="Angsana New" w:cs="Angsana New"/>
          <w:spacing w:val="14"/>
          <w:sz w:val="30"/>
          <w:szCs w:val="30"/>
          <w:cs/>
          <w:lang w:val="th-TH"/>
        </w:rPr>
        <w:t>เกษตรกรไม่หมุนเวียน เกษตรกรจะจ่ายชำระคืนแก่กลุ่มบริษัทตามวิธีการที่ตกลงร่วมกัน โดยขึ้นอยู่กับ</w:t>
      </w:r>
      <w:r w:rsidRPr="00705377">
        <w:rPr>
          <w:rFonts w:ascii="Angsana New" w:hAnsi="Angsana New" w:cs="Angsana New"/>
          <w:spacing w:val="4"/>
          <w:sz w:val="30"/>
          <w:szCs w:val="30"/>
          <w:cs/>
          <w:lang w:val="th-TH"/>
        </w:rPr>
        <w:t xml:space="preserve">ผลประกอบการการรับจ้างเลี้ยงของเกษตรกรแต่ละราย </w:t>
      </w:r>
      <w:bookmarkStart w:id="1" w:name="_GoBack"/>
      <w:bookmarkEnd w:id="1"/>
      <w:r w:rsidRPr="00705377">
        <w:rPr>
          <w:rFonts w:ascii="Angsana New" w:hAnsi="Angsana New" w:cs="Angsana New"/>
          <w:spacing w:val="4"/>
          <w:sz w:val="30"/>
          <w:szCs w:val="30"/>
          <w:cs/>
          <w:lang w:val="th-TH"/>
        </w:rPr>
        <w:t>เงินทดรองจ่ายให้แก่เกษตรกร</w:t>
      </w:r>
      <w:r w:rsidRPr="00705377">
        <w:rPr>
          <w:rFonts w:ascii="Angsana New" w:hAnsi="Angsana New" w:cs="Angsana New"/>
          <w:spacing w:val="4"/>
          <w:sz w:val="30"/>
          <w:szCs w:val="30"/>
          <w:cs/>
        </w:rPr>
        <w:t>ไม่หมุนเวียนมีหลักทรัพย์</w:t>
      </w:r>
    </w:p>
    <w:p w14:paraId="45E25770" w14:textId="70DF4B36" w:rsidR="00190E6C" w:rsidRPr="009917DC" w:rsidRDefault="00346AE0" w:rsidP="004A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rPr>
          <w:rFonts w:ascii="Angsana New" w:hAnsi="Angsana New" w:cs="Angsana New"/>
          <w:sz w:val="30"/>
          <w:szCs w:val="30"/>
        </w:rPr>
        <w:sectPr w:rsidR="00190E6C" w:rsidRPr="009917DC" w:rsidSect="00AA45D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720" w:left="1152" w:header="720" w:footer="850" w:gutter="0"/>
          <w:pgNumType w:start="19"/>
          <w:cols w:space="720"/>
          <w:docGrid w:linePitch="360"/>
        </w:sectPr>
      </w:pPr>
      <w:r w:rsidRPr="00705377">
        <w:rPr>
          <w:rFonts w:ascii="Angsana New" w:hAnsi="Angsana New" w:cs="Angsana New"/>
          <w:spacing w:val="4"/>
          <w:sz w:val="30"/>
          <w:szCs w:val="30"/>
          <w:cs/>
        </w:rPr>
        <w:t>ค้ำ</w:t>
      </w:r>
      <w:r w:rsidRPr="00C60284">
        <w:rPr>
          <w:rFonts w:ascii="Angsana New" w:hAnsi="Angsana New" w:cs="Angsana New"/>
          <w:sz w:val="30"/>
          <w:szCs w:val="30"/>
          <w:cs/>
        </w:rPr>
        <w:t>ประกันเป็นการค้ำประกันโดยที่ดินของเกษตรกร</w:t>
      </w:r>
    </w:p>
    <w:p w14:paraId="44F9D1EE" w14:textId="03C32CF4" w:rsidR="009917DC" w:rsidRDefault="009917DC" w:rsidP="009917DC">
      <w:pPr>
        <w:pStyle w:val="Heading1"/>
        <w:keepLines/>
        <w:numPr>
          <w:ilvl w:val="0"/>
          <w:numId w:val="3"/>
        </w:numPr>
        <w:shd w:val="clear" w:color="auto" w:fill="auto"/>
        <w:spacing w:line="330" w:lineRule="exact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สินทรัพย์ทางการเงินที่อยู่ในความต้องการของตลาด</w:t>
      </w:r>
    </w:p>
    <w:p w14:paraId="71A0461C" w14:textId="2CAE863A" w:rsidR="00B864AB" w:rsidRPr="00B864AB" w:rsidRDefault="00B864AB" w:rsidP="00B864AB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9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080"/>
        <w:gridCol w:w="246"/>
        <w:gridCol w:w="1000"/>
        <w:gridCol w:w="240"/>
        <w:gridCol w:w="1040"/>
        <w:gridCol w:w="236"/>
        <w:gridCol w:w="1077"/>
        <w:gridCol w:w="236"/>
        <w:gridCol w:w="1145"/>
      </w:tblGrid>
      <w:tr w:rsidR="00B864AB" w:rsidRPr="00F37F96" w14:paraId="16BEE1B4" w14:textId="77777777" w:rsidTr="00FF3F54">
        <w:trPr>
          <w:tblHeader/>
        </w:trPr>
        <w:tc>
          <w:tcPr>
            <w:tcW w:w="3600" w:type="dxa"/>
          </w:tcPr>
          <w:p w14:paraId="08FEBC27" w14:textId="77777777" w:rsidR="00B864AB" w:rsidRPr="00F37F96" w:rsidRDefault="00B864AB" w:rsidP="00070F0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  <w:gridSpan w:val="9"/>
            <w:hideMark/>
          </w:tcPr>
          <w:p w14:paraId="2F84DA7E" w14:textId="73C25364" w:rsidR="00B864AB" w:rsidRPr="00F37F96" w:rsidRDefault="00B864AB" w:rsidP="00070F0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F96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="00B83736">
              <w:rPr>
                <w:rFonts w:asciiTheme="majorBidi" w:eastAsia="AngsanaNew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/งบการเงินเฉพาะกิจการ</w:t>
            </w:r>
          </w:p>
        </w:tc>
      </w:tr>
      <w:tr w:rsidR="00B864AB" w:rsidRPr="00F37F96" w14:paraId="5071EC8B" w14:textId="77777777" w:rsidTr="00FF3F54">
        <w:trPr>
          <w:tblHeader/>
        </w:trPr>
        <w:tc>
          <w:tcPr>
            <w:tcW w:w="3600" w:type="dxa"/>
            <w:vAlign w:val="bottom"/>
            <w:hideMark/>
          </w:tcPr>
          <w:p w14:paraId="74FF218D" w14:textId="77777777" w:rsidR="007D7FBE" w:rsidRDefault="00B864AB" w:rsidP="00070F06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ตราสารทุนที่อยู่ใ</w:t>
            </w:r>
            <w:r w:rsidR="007D7FB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Pr="00F37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ความต้องการ</w:t>
            </w:r>
          </w:p>
          <w:p w14:paraId="33E56645" w14:textId="77326258" w:rsidR="00B864AB" w:rsidRPr="00F37F96" w:rsidRDefault="007D7FBE" w:rsidP="00070F06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Pr="00F37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</w:t>
            </w:r>
            <w:r w:rsidR="00B864AB" w:rsidRPr="00F37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ตลาด</w:t>
            </w:r>
          </w:p>
        </w:tc>
        <w:tc>
          <w:tcPr>
            <w:tcW w:w="1080" w:type="dxa"/>
            <w:vAlign w:val="bottom"/>
            <w:hideMark/>
          </w:tcPr>
          <w:p w14:paraId="02914188" w14:textId="77777777" w:rsidR="00B864AB" w:rsidRPr="00F37F96" w:rsidRDefault="00B864AB" w:rsidP="00070F0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98BB76E" w14:textId="77777777" w:rsidR="00B864AB" w:rsidRDefault="00B864AB" w:rsidP="00070F0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</w:p>
          <w:p w14:paraId="2008B335" w14:textId="77777777" w:rsidR="00B864AB" w:rsidRPr="00F37F96" w:rsidRDefault="00B864AB" w:rsidP="00070F0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08CFC43C" w14:textId="77777777" w:rsidR="00B864AB" w:rsidRPr="00F37F96" w:rsidRDefault="00B864AB" w:rsidP="00070F0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25A7EC51" w14:textId="77777777" w:rsidR="00B864AB" w:rsidRPr="00F37F96" w:rsidRDefault="00B864AB" w:rsidP="00070F0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3621B3F2" w14:textId="77777777" w:rsidR="00B864AB" w:rsidRPr="00F37F96" w:rsidRDefault="00B864AB" w:rsidP="00070F0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4601208F" w14:textId="77777777" w:rsidR="00B864AB" w:rsidRPr="00F37F96" w:rsidRDefault="00B864AB" w:rsidP="00070F0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344AD907" w14:textId="77777777" w:rsidR="00B864AB" w:rsidRPr="00F37F96" w:rsidRDefault="00B864AB" w:rsidP="00070F0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3674BB88" w14:textId="77777777" w:rsidR="00B864AB" w:rsidRPr="00F37F96" w:rsidRDefault="00B864AB" w:rsidP="00070F06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  <w:p w14:paraId="374B3004" w14:textId="77777777" w:rsidR="00B864AB" w:rsidRPr="00F37F96" w:rsidRDefault="00B864AB" w:rsidP="00070F06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5A7DDA99" w14:textId="77777777" w:rsidR="00B864AB" w:rsidRPr="00F37F96" w:rsidRDefault="00B864AB" w:rsidP="00070F0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5" w:type="dxa"/>
            <w:vAlign w:val="bottom"/>
            <w:hideMark/>
          </w:tcPr>
          <w:p w14:paraId="293814EC" w14:textId="77777777" w:rsidR="00B864AB" w:rsidRPr="00F37F96" w:rsidRDefault="00B864AB" w:rsidP="00070F0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7876671" w14:textId="466D2F73" w:rsidR="00B864AB" w:rsidRPr="00F37F96" w:rsidRDefault="00544083" w:rsidP="00070F0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B864AB" w:rsidRPr="00F37F96" w14:paraId="5F5B18A7" w14:textId="77777777" w:rsidTr="00FF3F54">
        <w:trPr>
          <w:tblHeader/>
        </w:trPr>
        <w:tc>
          <w:tcPr>
            <w:tcW w:w="3600" w:type="dxa"/>
          </w:tcPr>
          <w:p w14:paraId="3D8C7520" w14:textId="77777777" w:rsidR="00B864AB" w:rsidRPr="00F37F96" w:rsidRDefault="00B864AB" w:rsidP="00070F0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300" w:type="dxa"/>
            <w:gridSpan w:val="9"/>
            <w:vAlign w:val="bottom"/>
            <w:hideMark/>
          </w:tcPr>
          <w:p w14:paraId="5076244A" w14:textId="77777777" w:rsidR="00B864AB" w:rsidRPr="00F37F96" w:rsidRDefault="00B864AB" w:rsidP="00070F0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37F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F37F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864AB" w:rsidRPr="00F37F96" w14:paraId="558BAB8E" w14:textId="77777777" w:rsidTr="00FF3F54">
        <w:tc>
          <w:tcPr>
            <w:tcW w:w="3600" w:type="dxa"/>
            <w:hideMark/>
          </w:tcPr>
          <w:p w14:paraId="44CD9C7A" w14:textId="04412A9A" w:rsidR="00B864AB" w:rsidRPr="00F37F96" w:rsidRDefault="00B864AB" w:rsidP="00070F0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D7F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</w:tcPr>
          <w:p w14:paraId="1EF8DE0C" w14:textId="77777777" w:rsidR="00B864AB" w:rsidRPr="00F37F96" w:rsidRDefault="00B864AB" w:rsidP="00070F0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4C6B3126" w14:textId="77777777" w:rsidR="00B864AB" w:rsidRPr="00F37F96" w:rsidRDefault="00B864AB" w:rsidP="00070F0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474960E3" w14:textId="77777777" w:rsidR="00B864AB" w:rsidRPr="00F37F96" w:rsidRDefault="00B864AB" w:rsidP="00070F0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516B563" w14:textId="77777777" w:rsidR="00B864AB" w:rsidRPr="00F37F96" w:rsidRDefault="00B864AB" w:rsidP="00070F0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33397766" w14:textId="77777777" w:rsidR="00B864AB" w:rsidRPr="00F37F96" w:rsidRDefault="00B864AB" w:rsidP="00070F0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A65521" w14:textId="77777777" w:rsidR="00B864AB" w:rsidRPr="00F37F96" w:rsidRDefault="00B864AB" w:rsidP="00070F0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E1C9AFF" w14:textId="77777777" w:rsidR="00B864AB" w:rsidRPr="00F37F96" w:rsidRDefault="00B864AB" w:rsidP="00070F0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72F177" w14:textId="77777777" w:rsidR="00B864AB" w:rsidRPr="00F37F96" w:rsidRDefault="00B864AB" w:rsidP="00070F0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6A6515A" w14:textId="77777777" w:rsidR="00B864AB" w:rsidRPr="00F37F96" w:rsidRDefault="00B864AB" w:rsidP="00070F0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64AB" w:rsidRPr="00F37F96" w14:paraId="0DAA31D9" w14:textId="77777777" w:rsidTr="00FF3F54">
        <w:tc>
          <w:tcPr>
            <w:tcW w:w="3600" w:type="dxa"/>
            <w:hideMark/>
          </w:tcPr>
          <w:p w14:paraId="6A4159D3" w14:textId="77777777" w:rsidR="00B864AB" w:rsidRPr="00F37F96" w:rsidRDefault="00B864AB" w:rsidP="00070F0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0" w:type="dxa"/>
          </w:tcPr>
          <w:p w14:paraId="681FDB6D" w14:textId="77777777" w:rsidR="00B864AB" w:rsidRPr="00F37F96" w:rsidRDefault="00B864AB" w:rsidP="00070F0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2931D464" w14:textId="77777777" w:rsidR="00B864AB" w:rsidRPr="00F37F96" w:rsidRDefault="00B864AB" w:rsidP="00070F0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77ADDA77" w14:textId="77777777" w:rsidR="00B864AB" w:rsidRPr="00F37F96" w:rsidRDefault="00B864AB" w:rsidP="00070F0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3A2F4C6" w14:textId="77777777" w:rsidR="00B864AB" w:rsidRPr="00F37F96" w:rsidRDefault="00B864AB" w:rsidP="00070F0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7D953F58" w14:textId="77777777" w:rsidR="00B864AB" w:rsidRPr="00F37F96" w:rsidRDefault="00B864AB" w:rsidP="00070F0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AC16FE" w14:textId="77777777" w:rsidR="00B864AB" w:rsidRPr="00F37F96" w:rsidRDefault="00B864AB" w:rsidP="00070F0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1FAEA36" w14:textId="77777777" w:rsidR="00B864AB" w:rsidRPr="00F37F96" w:rsidRDefault="00B864AB" w:rsidP="00070F0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F7EE96" w14:textId="77777777" w:rsidR="00B864AB" w:rsidRPr="00F37F96" w:rsidRDefault="00B864AB" w:rsidP="00070F0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0F88C996" w14:textId="77777777" w:rsidR="00B864AB" w:rsidRPr="00F37F96" w:rsidRDefault="00B864AB" w:rsidP="00070F0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64AB" w:rsidRPr="00F37F96" w14:paraId="566C8724" w14:textId="77777777" w:rsidTr="00FF3F54">
        <w:tc>
          <w:tcPr>
            <w:tcW w:w="3600" w:type="dxa"/>
          </w:tcPr>
          <w:p w14:paraId="585E5FE0" w14:textId="77777777" w:rsidR="00B864AB" w:rsidRPr="00F37F96" w:rsidRDefault="00B864AB" w:rsidP="00070F0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ตรา</w:t>
            </w:r>
            <w:r w:rsidRPr="004804B3">
              <w:rPr>
                <w:rFonts w:asciiTheme="majorBidi" w:hAnsiTheme="majorBidi" w:cstheme="majorBidi"/>
                <w:sz w:val="30"/>
                <w:szCs w:val="30"/>
                <w:cs/>
              </w:rPr>
              <w:t>สารทุนที่วัดมูลค่า</w:t>
            </w: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ด้วย</w:t>
            </w:r>
            <w:r w:rsidRPr="00F37F96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80" w:type="dxa"/>
          </w:tcPr>
          <w:p w14:paraId="3790F88E" w14:textId="77777777" w:rsidR="00B864AB" w:rsidRPr="00F37F96" w:rsidRDefault="00B864AB" w:rsidP="00070F0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4F9C33CE" w14:textId="77777777" w:rsidR="00B864AB" w:rsidRPr="00F37F96" w:rsidRDefault="00B864AB" w:rsidP="00070F0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367C45F8" w14:textId="77777777" w:rsidR="00B864AB" w:rsidRPr="00F37F96" w:rsidRDefault="00B864AB" w:rsidP="00070F0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89516A8" w14:textId="77777777" w:rsidR="00B864AB" w:rsidRPr="00F37F96" w:rsidRDefault="00B864AB" w:rsidP="00070F0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6A930385" w14:textId="77777777" w:rsidR="00B864AB" w:rsidRPr="00F37F96" w:rsidRDefault="00B864AB" w:rsidP="00070F0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FAF303" w14:textId="77777777" w:rsidR="00B864AB" w:rsidRPr="00F37F96" w:rsidRDefault="00B864AB" w:rsidP="00070F0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A4990EE" w14:textId="77777777" w:rsidR="00B864AB" w:rsidRPr="00F37F96" w:rsidRDefault="00B864AB" w:rsidP="00070F0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49E84F" w14:textId="77777777" w:rsidR="00B864AB" w:rsidRPr="00F37F96" w:rsidRDefault="00B864AB" w:rsidP="00070F0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561DD1D" w14:textId="77777777" w:rsidR="00B864AB" w:rsidRPr="00F37F96" w:rsidRDefault="00B864AB" w:rsidP="00070F0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3736" w:rsidRPr="00F37F96" w14:paraId="529D29BC" w14:textId="77777777" w:rsidTr="00FF3F54">
        <w:tc>
          <w:tcPr>
            <w:tcW w:w="3600" w:type="dxa"/>
            <w:hideMark/>
          </w:tcPr>
          <w:p w14:paraId="1C894640" w14:textId="77777777" w:rsidR="00B83736" w:rsidRPr="00630A00" w:rsidRDefault="00B83736" w:rsidP="00B83736">
            <w:pPr>
              <w:pStyle w:val="ListParagraph"/>
              <w:numPr>
                <w:ilvl w:val="0"/>
                <w:numId w:val="38"/>
              </w:numPr>
              <w:spacing w:line="240" w:lineRule="auto"/>
              <w:ind w:hanging="720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</w:t>
            </w:r>
            <w:r w:rsidRPr="004804B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080" w:type="dxa"/>
            <w:vAlign w:val="bottom"/>
          </w:tcPr>
          <w:p w14:paraId="5958B461" w14:textId="550BBA5F" w:rsidR="00B83736" w:rsidRPr="00F37F96" w:rsidRDefault="00863175" w:rsidP="00B837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1,343,175</w:t>
            </w:r>
          </w:p>
        </w:tc>
        <w:tc>
          <w:tcPr>
            <w:tcW w:w="246" w:type="dxa"/>
            <w:vAlign w:val="bottom"/>
          </w:tcPr>
          <w:p w14:paraId="3B0CD0BE" w14:textId="77777777" w:rsidR="00B83736" w:rsidRPr="00F37F96" w:rsidRDefault="00B83736" w:rsidP="00B8373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75B0EB40" w14:textId="6E997087" w:rsidR="00B83736" w:rsidRPr="00F37F96" w:rsidRDefault="00954BAF" w:rsidP="00B837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299,15</w:t>
            </w:r>
            <w:r w:rsidR="001C53B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0" w:type="dxa"/>
            <w:vAlign w:val="bottom"/>
          </w:tcPr>
          <w:p w14:paraId="1F3DFB7A" w14:textId="77777777" w:rsidR="00B83736" w:rsidRPr="00F37F96" w:rsidRDefault="00B83736" w:rsidP="00B8373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27E5294D" w14:textId="7654D485" w:rsidR="00B83736" w:rsidRPr="00F37F96" w:rsidRDefault="00954BAF" w:rsidP="00B837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(524,309)</w:t>
            </w:r>
          </w:p>
        </w:tc>
        <w:tc>
          <w:tcPr>
            <w:tcW w:w="236" w:type="dxa"/>
            <w:vAlign w:val="bottom"/>
          </w:tcPr>
          <w:p w14:paraId="1D6E285F" w14:textId="77777777" w:rsidR="00B83736" w:rsidRPr="00F37F96" w:rsidRDefault="00B83736" w:rsidP="00B8373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60F7D3C" w14:textId="28E30CB3" w:rsidR="00B83736" w:rsidRPr="00F37F96" w:rsidRDefault="00954BAF" w:rsidP="00B837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(21,328)</w:t>
            </w:r>
          </w:p>
        </w:tc>
        <w:tc>
          <w:tcPr>
            <w:tcW w:w="236" w:type="dxa"/>
            <w:vAlign w:val="bottom"/>
          </w:tcPr>
          <w:p w14:paraId="3B442D88" w14:textId="77777777" w:rsidR="00B83736" w:rsidRPr="00F37F96" w:rsidRDefault="00B83736" w:rsidP="00B8373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41937FDD" w14:textId="2A8D8179" w:rsidR="00B83736" w:rsidRPr="00F37F96" w:rsidRDefault="00954BAF" w:rsidP="00B837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1,096,690</w:t>
            </w:r>
          </w:p>
        </w:tc>
      </w:tr>
      <w:tr w:rsidR="00954BAF" w:rsidRPr="00F37F96" w14:paraId="7D13A39F" w14:textId="77777777" w:rsidTr="00FF3F54">
        <w:tc>
          <w:tcPr>
            <w:tcW w:w="3600" w:type="dxa"/>
            <w:hideMark/>
          </w:tcPr>
          <w:p w14:paraId="7256F313" w14:textId="77777777" w:rsidR="00954BAF" w:rsidRPr="00F37F96" w:rsidRDefault="00954BAF" w:rsidP="00954BA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B821AE" w14:textId="264F03DC" w:rsidR="00954BAF" w:rsidRPr="00F37F96" w:rsidRDefault="00954BAF" w:rsidP="00954BA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1,343,175</w:t>
            </w:r>
          </w:p>
        </w:tc>
        <w:tc>
          <w:tcPr>
            <w:tcW w:w="246" w:type="dxa"/>
            <w:vAlign w:val="bottom"/>
          </w:tcPr>
          <w:p w14:paraId="0EF0DAC5" w14:textId="77777777" w:rsidR="00954BAF" w:rsidRPr="00F37F96" w:rsidRDefault="00954BAF" w:rsidP="00954BA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0560C7" w14:textId="11F14EC6" w:rsidR="00954BAF" w:rsidRPr="00954BAF" w:rsidRDefault="00954BAF" w:rsidP="00954BA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4B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299,15</w:t>
            </w:r>
            <w:r w:rsidR="001C53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0" w:type="dxa"/>
            <w:vAlign w:val="bottom"/>
          </w:tcPr>
          <w:p w14:paraId="6E5E8862" w14:textId="77777777" w:rsidR="00954BAF" w:rsidRPr="00954BAF" w:rsidRDefault="00954BAF" w:rsidP="00954BA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A30C7E" w14:textId="279223E8" w:rsidR="00954BAF" w:rsidRPr="00954BAF" w:rsidRDefault="00954BAF" w:rsidP="00954BA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4B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(524,309)</w:t>
            </w:r>
          </w:p>
        </w:tc>
        <w:tc>
          <w:tcPr>
            <w:tcW w:w="236" w:type="dxa"/>
            <w:vAlign w:val="bottom"/>
          </w:tcPr>
          <w:p w14:paraId="7922FF08" w14:textId="77777777" w:rsidR="00954BAF" w:rsidRPr="00954BAF" w:rsidRDefault="00954BAF" w:rsidP="00954BA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9EDE20" w14:textId="2C784563" w:rsidR="00954BAF" w:rsidRPr="00954BAF" w:rsidRDefault="00954BAF" w:rsidP="00954BA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4B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(21,328)</w:t>
            </w:r>
          </w:p>
        </w:tc>
        <w:tc>
          <w:tcPr>
            <w:tcW w:w="236" w:type="dxa"/>
            <w:vAlign w:val="bottom"/>
          </w:tcPr>
          <w:p w14:paraId="3FBC5428" w14:textId="77777777" w:rsidR="00954BAF" w:rsidRPr="00954BAF" w:rsidRDefault="00954BAF" w:rsidP="00954BA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F556E7" w14:textId="1D0AB318" w:rsidR="00954BAF" w:rsidRPr="00954BAF" w:rsidRDefault="00954BAF" w:rsidP="00954BA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4B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1,096,690</w:t>
            </w:r>
          </w:p>
        </w:tc>
      </w:tr>
    </w:tbl>
    <w:p w14:paraId="7AE9123A" w14:textId="77777777" w:rsidR="009917DC" w:rsidRPr="00B864AB" w:rsidRDefault="009917DC" w:rsidP="009917DC">
      <w:pPr>
        <w:rPr>
          <w:rFonts w:asciiTheme="majorBidi" w:hAnsiTheme="majorBidi" w:cstheme="majorBidi"/>
          <w:sz w:val="30"/>
          <w:szCs w:val="30"/>
        </w:rPr>
      </w:pPr>
    </w:p>
    <w:p w14:paraId="6A5C7B2C" w14:textId="27766B26" w:rsidR="00451457" w:rsidRDefault="00451457" w:rsidP="009917DC">
      <w:pPr>
        <w:pStyle w:val="Heading1"/>
        <w:keepLines/>
        <w:numPr>
          <w:ilvl w:val="0"/>
          <w:numId w:val="3"/>
        </w:numPr>
        <w:shd w:val="clear" w:color="auto" w:fill="auto"/>
        <w:spacing w:line="330" w:lineRule="exact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เงินลงทุนใน</w:t>
      </w:r>
      <w:r w:rsidR="000409E8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บริษัทย่อย</w:t>
      </w:r>
      <w:r w:rsidR="00BE3B25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 xml:space="preserve"> บริษัทร่วม </w:t>
      </w:r>
      <w:r w:rsidR="008536C3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และการร่วมค้า</w:t>
      </w:r>
    </w:p>
    <w:p w14:paraId="12B78F95" w14:textId="270C08FE" w:rsidR="008536C3" w:rsidRDefault="008536C3" w:rsidP="008536C3">
      <w:pPr>
        <w:rPr>
          <w:rFonts w:cs="Arial"/>
          <w:cs/>
          <w:lang w:val="th-TH"/>
        </w:rPr>
      </w:pPr>
    </w:p>
    <w:p w14:paraId="4C88F889" w14:textId="77777777" w:rsidR="008536C3" w:rsidRPr="008536C3" w:rsidRDefault="008536C3" w:rsidP="008536C3">
      <w:pPr>
        <w:rPr>
          <w:rFonts w:cs="Arial"/>
          <w:cs/>
          <w:lang w:val="th-TH"/>
        </w:rPr>
      </w:pPr>
      <w:r>
        <w:rPr>
          <w:rFonts w:cstheme="minorBidi"/>
          <w:cs/>
          <w:lang w:val="th-TH"/>
        </w:rPr>
        <w:tab/>
      </w:r>
      <w:r>
        <w:rPr>
          <w:rFonts w:cstheme="minorBidi"/>
          <w:cs/>
          <w:lang w:val="th-TH"/>
        </w:rPr>
        <w:tab/>
      </w:r>
    </w:p>
    <w:tbl>
      <w:tblPr>
        <w:tblW w:w="990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270"/>
        <w:gridCol w:w="1710"/>
        <w:gridCol w:w="270"/>
        <w:gridCol w:w="1895"/>
      </w:tblGrid>
      <w:tr w:rsidR="008536C3" w:rsidRPr="00E40AFC" w14:paraId="0B454D5C" w14:textId="77777777" w:rsidTr="00E05A89">
        <w:trPr>
          <w:tblHeader/>
        </w:trPr>
        <w:tc>
          <w:tcPr>
            <w:tcW w:w="5760" w:type="dxa"/>
            <w:vAlign w:val="bottom"/>
          </w:tcPr>
          <w:p w14:paraId="3DB38F30" w14:textId="77777777" w:rsidR="008536C3" w:rsidRPr="00022856" w:rsidRDefault="008536C3" w:rsidP="0074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2C890219" w14:textId="3787B15B" w:rsidR="008536C3" w:rsidRPr="00E40AFC" w:rsidRDefault="008536C3" w:rsidP="0074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  <w:r w:rsidRPr="000228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F080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F2254DF" w14:textId="77777777" w:rsidR="008536C3" w:rsidRPr="00E40AFC" w:rsidRDefault="008536C3" w:rsidP="0074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31EB60C" w14:textId="77777777" w:rsidR="008536C3" w:rsidRPr="00E40AFC" w:rsidRDefault="008536C3" w:rsidP="0074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40AFC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E40AFC">
              <w:rPr>
                <w:rFonts w:ascii="Angsana New" w:hAnsi="Angsana New" w:cs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4C3AA554" w14:textId="77777777" w:rsidR="008536C3" w:rsidRPr="00E40AFC" w:rsidRDefault="008536C3" w:rsidP="0074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95" w:type="dxa"/>
            <w:vAlign w:val="center"/>
          </w:tcPr>
          <w:p w14:paraId="00E55F7D" w14:textId="77777777" w:rsidR="008536C3" w:rsidRDefault="008536C3" w:rsidP="0074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40AFC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</w:t>
            </w:r>
          </w:p>
          <w:p w14:paraId="7A8CEBF7" w14:textId="77777777" w:rsidR="008536C3" w:rsidRPr="009035AD" w:rsidRDefault="008536C3" w:rsidP="0074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40AFC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เฉพาะกิจการ</w:t>
            </w:r>
            <w:r w:rsidRPr="009035A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8536C3" w:rsidRPr="00E40AFC" w14:paraId="066A81FB" w14:textId="77777777" w:rsidTr="00E05A89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7CB56D5A" w14:textId="77777777" w:rsidR="008536C3" w:rsidRPr="00E40AFC" w:rsidRDefault="008536C3" w:rsidP="0074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</w:tcPr>
          <w:p w14:paraId="573118F8" w14:textId="77777777" w:rsidR="008536C3" w:rsidRPr="00E40AFC" w:rsidRDefault="008536C3" w:rsidP="00746C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5" w:type="dxa"/>
            <w:gridSpan w:val="3"/>
          </w:tcPr>
          <w:p w14:paraId="1197C4ED" w14:textId="77777777" w:rsidR="008536C3" w:rsidRPr="00E40AFC" w:rsidRDefault="008536C3" w:rsidP="00746C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40AF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E40AF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8536C3" w:rsidRPr="00E40AFC" w14:paraId="0C3A7ECA" w14:textId="77777777" w:rsidTr="00E05A89">
        <w:tc>
          <w:tcPr>
            <w:tcW w:w="5760" w:type="dxa"/>
            <w:vAlign w:val="bottom"/>
          </w:tcPr>
          <w:p w14:paraId="3F093168" w14:textId="77777777" w:rsidR="008536C3" w:rsidRPr="00793CD1" w:rsidRDefault="008536C3" w:rsidP="0074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3CD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5EB93799" w14:textId="77777777" w:rsidR="008536C3" w:rsidRPr="00E40AFC" w:rsidRDefault="008536C3" w:rsidP="00746C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296DA1A" w14:textId="77777777" w:rsidR="008536C3" w:rsidRPr="00E40AFC" w:rsidRDefault="008536C3" w:rsidP="00746C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39D209" w14:textId="77777777" w:rsidR="008536C3" w:rsidRPr="00E40AFC" w:rsidRDefault="008536C3" w:rsidP="0074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95" w:type="dxa"/>
          </w:tcPr>
          <w:p w14:paraId="753BA51F" w14:textId="77777777" w:rsidR="008536C3" w:rsidRPr="00E40AFC" w:rsidRDefault="008536C3" w:rsidP="00746C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36C3" w:rsidRPr="00E40AFC" w14:paraId="52687BF7" w14:textId="77777777" w:rsidTr="00E05A89">
        <w:tc>
          <w:tcPr>
            <w:tcW w:w="5760" w:type="dxa"/>
            <w:vAlign w:val="bottom"/>
          </w:tcPr>
          <w:p w14:paraId="3B1ECDD8" w14:textId="60291EAC" w:rsidR="008536C3" w:rsidRPr="00793CD1" w:rsidRDefault="008536C3" w:rsidP="008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1541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เพิ่มทุนในบริษัท</w:t>
            </w:r>
            <w:r w:rsidRPr="00CD15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D1541">
              <w:rPr>
                <w:rFonts w:ascii="Angsana New" w:hAnsi="Angsana New" w:cs="Angsana New" w:hint="cs"/>
                <w:sz w:val="30"/>
                <w:szCs w:val="30"/>
                <w:cs/>
              </w:rPr>
              <w:t>ที พาราก้อน โฮลดิ้ง จำกัด</w:t>
            </w:r>
          </w:p>
        </w:tc>
        <w:tc>
          <w:tcPr>
            <w:tcW w:w="270" w:type="dxa"/>
          </w:tcPr>
          <w:p w14:paraId="27CBB5BB" w14:textId="77777777" w:rsidR="008536C3" w:rsidRPr="00E40AFC" w:rsidRDefault="008536C3" w:rsidP="008536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D078DBE" w14:textId="77777777" w:rsidR="008536C3" w:rsidRPr="00E40AFC" w:rsidRDefault="008536C3" w:rsidP="008158D1">
            <w:pPr>
              <w:pStyle w:val="acctfourfigures"/>
              <w:tabs>
                <w:tab w:val="clear" w:pos="765"/>
              </w:tabs>
              <w:spacing w:line="240" w:lineRule="auto"/>
              <w:ind w:right="4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D57E74" w14:textId="77777777" w:rsidR="008536C3" w:rsidRPr="00E40AFC" w:rsidRDefault="008536C3" w:rsidP="008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95" w:type="dxa"/>
            <w:vAlign w:val="bottom"/>
          </w:tcPr>
          <w:p w14:paraId="5A60E61B" w14:textId="2DD2413A" w:rsidR="008536C3" w:rsidRPr="00E40AFC" w:rsidRDefault="008536C3" w:rsidP="008158D1">
            <w:pPr>
              <w:pStyle w:val="acctfourfigures"/>
              <w:tabs>
                <w:tab w:val="clear" w:pos="765"/>
              </w:tabs>
              <w:spacing w:line="240" w:lineRule="auto"/>
              <w:ind w:right="342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249,500</w:t>
            </w:r>
          </w:p>
        </w:tc>
      </w:tr>
      <w:tr w:rsidR="008536C3" w:rsidRPr="00E40AFC" w14:paraId="3F80EE7E" w14:textId="77777777" w:rsidTr="00E05A89">
        <w:tc>
          <w:tcPr>
            <w:tcW w:w="5760" w:type="dxa"/>
            <w:vAlign w:val="bottom"/>
          </w:tcPr>
          <w:p w14:paraId="0D688AA0" w14:textId="75A85DC6" w:rsidR="008536C3" w:rsidRPr="00793CD1" w:rsidRDefault="008536C3" w:rsidP="008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1541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เพิ่มทุนในบริษัท ไทยฟู้ดส์ สไวน อินเตอร์ จำกัด</w:t>
            </w:r>
          </w:p>
        </w:tc>
        <w:tc>
          <w:tcPr>
            <w:tcW w:w="270" w:type="dxa"/>
          </w:tcPr>
          <w:p w14:paraId="7E9AD212" w14:textId="77777777" w:rsidR="008536C3" w:rsidRPr="00E40AFC" w:rsidRDefault="008536C3" w:rsidP="008536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479F45A" w14:textId="77777777" w:rsidR="008536C3" w:rsidRPr="00E40AFC" w:rsidRDefault="008536C3" w:rsidP="008158D1">
            <w:pPr>
              <w:pStyle w:val="acctfourfigures"/>
              <w:tabs>
                <w:tab w:val="clear" w:pos="765"/>
              </w:tabs>
              <w:spacing w:line="240" w:lineRule="auto"/>
              <w:ind w:right="4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59FE542" w14:textId="77777777" w:rsidR="008536C3" w:rsidRPr="00E40AFC" w:rsidRDefault="008536C3" w:rsidP="008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95" w:type="dxa"/>
            <w:vAlign w:val="bottom"/>
          </w:tcPr>
          <w:p w14:paraId="022AD02D" w14:textId="550D0449" w:rsidR="008536C3" w:rsidRPr="00E40AFC" w:rsidRDefault="008536C3" w:rsidP="008158D1">
            <w:pPr>
              <w:pStyle w:val="acctfourfigures"/>
              <w:tabs>
                <w:tab w:val="clear" w:pos="765"/>
              </w:tabs>
              <w:spacing w:line="240" w:lineRule="auto"/>
              <w:ind w:right="342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280,000</w:t>
            </w:r>
          </w:p>
        </w:tc>
      </w:tr>
      <w:tr w:rsidR="008536C3" w:rsidRPr="00E40AFC" w14:paraId="2F7F4449" w14:textId="77777777" w:rsidTr="00E05A89">
        <w:tc>
          <w:tcPr>
            <w:tcW w:w="5760" w:type="dxa"/>
            <w:vAlign w:val="bottom"/>
          </w:tcPr>
          <w:p w14:paraId="504A2EB1" w14:textId="5C98F1B1" w:rsidR="008536C3" w:rsidRPr="00793CD1" w:rsidRDefault="008536C3" w:rsidP="008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1541"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ซื้อเงินลงทุนในบริษัท</w:t>
            </w:r>
            <w:r w:rsidRPr="00CD15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D15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ไทยฟู้ดส์ </w:t>
            </w:r>
            <w:r w:rsidRPr="00CD154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รีนิวเอเบิล</w:t>
            </w:r>
            <w:r w:rsidRPr="00CD15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D1541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70" w:type="dxa"/>
          </w:tcPr>
          <w:p w14:paraId="48EE21C1" w14:textId="77777777" w:rsidR="008536C3" w:rsidRPr="00E40AFC" w:rsidRDefault="008536C3" w:rsidP="008536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291C0B4" w14:textId="77777777" w:rsidR="008536C3" w:rsidRPr="00E40AFC" w:rsidRDefault="008536C3" w:rsidP="008158D1">
            <w:pPr>
              <w:pStyle w:val="acctfourfigures"/>
              <w:tabs>
                <w:tab w:val="clear" w:pos="765"/>
              </w:tabs>
              <w:spacing w:line="240" w:lineRule="auto"/>
              <w:ind w:right="4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C9AA031" w14:textId="77777777" w:rsidR="008536C3" w:rsidRPr="00E40AFC" w:rsidRDefault="008536C3" w:rsidP="008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95" w:type="dxa"/>
            <w:vAlign w:val="bottom"/>
          </w:tcPr>
          <w:p w14:paraId="330059BC" w14:textId="5A379D79" w:rsidR="008536C3" w:rsidRPr="00E40AFC" w:rsidRDefault="008536C3" w:rsidP="008158D1">
            <w:pPr>
              <w:pStyle w:val="acctfourfigures"/>
              <w:tabs>
                <w:tab w:val="clear" w:pos="765"/>
              </w:tabs>
              <w:spacing w:line="240" w:lineRule="auto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461C">
              <w:rPr>
                <w:rFonts w:ascii="Angsana New" w:hAnsi="Angsana New" w:cs="Angsana New"/>
                <w:sz w:val="30"/>
                <w:szCs w:val="30"/>
              </w:rPr>
              <w:t>25,000</w:t>
            </w:r>
          </w:p>
        </w:tc>
      </w:tr>
      <w:tr w:rsidR="008536C3" w:rsidRPr="00E40AFC" w14:paraId="510BD998" w14:textId="77777777" w:rsidTr="00E05A89">
        <w:tc>
          <w:tcPr>
            <w:tcW w:w="5760" w:type="dxa"/>
            <w:vAlign w:val="bottom"/>
          </w:tcPr>
          <w:p w14:paraId="406B66D5" w14:textId="3E4068A3" w:rsidR="008536C3" w:rsidRPr="00793CD1" w:rsidRDefault="008536C3" w:rsidP="008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1541"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ซื้อเงินลงทุนในบริษัท</w:t>
            </w:r>
            <w:r w:rsidRPr="00CD15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D15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ไทยฟู้ดส์ </w:t>
            </w:r>
            <w:r w:rsidRPr="00CD154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เฟรช มาร์เก็ต</w:t>
            </w:r>
            <w:r w:rsidRPr="00CD15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D1541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70" w:type="dxa"/>
          </w:tcPr>
          <w:p w14:paraId="7354C9B3" w14:textId="77777777" w:rsidR="008536C3" w:rsidRPr="00E40AFC" w:rsidRDefault="008536C3" w:rsidP="008536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6CACD71" w14:textId="38D331F7" w:rsidR="008536C3" w:rsidRPr="00E40AFC" w:rsidRDefault="008536C3" w:rsidP="008158D1">
            <w:pPr>
              <w:pStyle w:val="acctfourfigures"/>
              <w:tabs>
                <w:tab w:val="clear" w:pos="765"/>
              </w:tabs>
              <w:spacing w:line="240" w:lineRule="auto"/>
              <w:ind w:right="4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D3833CD" w14:textId="77777777" w:rsidR="008536C3" w:rsidRPr="00E40AFC" w:rsidRDefault="008536C3" w:rsidP="008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95" w:type="dxa"/>
            <w:vAlign w:val="bottom"/>
          </w:tcPr>
          <w:p w14:paraId="702831D0" w14:textId="22A10433" w:rsidR="008536C3" w:rsidRPr="00E40AFC" w:rsidRDefault="008536C3" w:rsidP="008158D1">
            <w:pPr>
              <w:pStyle w:val="acctfourfigures"/>
              <w:tabs>
                <w:tab w:val="clear" w:pos="765"/>
              </w:tabs>
              <w:spacing w:line="240" w:lineRule="auto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</w:tr>
      <w:tr w:rsidR="008536C3" w:rsidRPr="00E40AFC" w14:paraId="0EB7D7EA" w14:textId="77777777" w:rsidTr="00E05A89">
        <w:tc>
          <w:tcPr>
            <w:tcW w:w="5760" w:type="dxa"/>
            <w:vAlign w:val="bottom"/>
          </w:tcPr>
          <w:p w14:paraId="1CA512F0" w14:textId="47FB1233" w:rsidR="008536C3" w:rsidRPr="00CD1541" w:rsidRDefault="008536C3" w:rsidP="008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1541"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ซื้อเงินลงทุนในบริษัท</w:t>
            </w:r>
            <w:r w:rsidRPr="00CD15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D154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มาย เพ็ท</w:t>
            </w:r>
            <w:r w:rsidRPr="00CD15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D1541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70" w:type="dxa"/>
          </w:tcPr>
          <w:p w14:paraId="03D43F02" w14:textId="77777777" w:rsidR="008536C3" w:rsidRPr="00E40AFC" w:rsidRDefault="008536C3" w:rsidP="008536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081DD96" w14:textId="1930924C" w:rsidR="008536C3" w:rsidRPr="00E40AFC" w:rsidRDefault="008536C3" w:rsidP="008158D1">
            <w:pPr>
              <w:pStyle w:val="acctfourfigures"/>
              <w:tabs>
                <w:tab w:val="clear" w:pos="765"/>
              </w:tabs>
              <w:spacing w:line="240" w:lineRule="auto"/>
              <w:ind w:right="4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11E7D44" w14:textId="77777777" w:rsidR="008536C3" w:rsidRPr="00E40AFC" w:rsidRDefault="008536C3" w:rsidP="008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95" w:type="dxa"/>
            <w:vAlign w:val="bottom"/>
          </w:tcPr>
          <w:p w14:paraId="59B84EE7" w14:textId="162AD8D2" w:rsidR="008536C3" w:rsidRPr="00E40AFC" w:rsidRDefault="008536C3" w:rsidP="008158D1">
            <w:pPr>
              <w:pStyle w:val="acctfourfigures"/>
              <w:tabs>
                <w:tab w:val="clear" w:pos="765"/>
              </w:tabs>
              <w:spacing w:line="240" w:lineRule="auto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</w:tr>
      <w:tr w:rsidR="008536C3" w:rsidRPr="00E40AFC" w14:paraId="0D7F5747" w14:textId="77777777" w:rsidTr="00E05A89">
        <w:tc>
          <w:tcPr>
            <w:tcW w:w="5760" w:type="dxa"/>
            <w:vAlign w:val="bottom"/>
          </w:tcPr>
          <w:p w14:paraId="3A6C9693" w14:textId="77777777" w:rsidR="008536C3" w:rsidRPr="00CD1541" w:rsidRDefault="008536C3" w:rsidP="008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D9537A" w14:textId="77777777" w:rsidR="008536C3" w:rsidRPr="00E40AFC" w:rsidRDefault="008536C3" w:rsidP="008536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6645381" w14:textId="77777777" w:rsidR="008536C3" w:rsidRPr="00E40AFC" w:rsidRDefault="008536C3" w:rsidP="008158D1">
            <w:pPr>
              <w:pStyle w:val="acctfourfigures"/>
              <w:tabs>
                <w:tab w:val="clear" w:pos="765"/>
              </w:tabs>
              <w:spacing w:line="240" w:lineRule="auto"/>
              <w:ind w:right="4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1E429CC" w14:textId="77777777" w:rsidR="008536C3" w:rsidRPr="00E40AFC" w:rsidRDefault="008536C3" w:rsidP="008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95" w:type="dxa"/>
            <w:vAlign w:val="bottom"/>
          </w:tcPr>
          <w:p w14:paraId="492437D9" w14:textId="77777777" w:rsidR="008536C3" w:rsidRPr="00E40AFC" w:rsidRDefault="008536C3" w:rsidP="008158D1">
            <w:pPr>
              <w:pStyle w:val="acctfourfigures"/>
              <w:tabs>
                <w:tab w:val="clear" w:pos="765"/>
              </w:tabs>
              <w:spacing w:line="240" w:lineRule="auto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36C3" w:rsidRPr="00E40AFC" w14:paraId="049F960B" w14:textId="77777777" w:rsidTr="00E05A89">
        <w:tc>
          <w:tcPr>
            <w:tcW w:w="5760" w:type="dxa"/>
            <w:shd w:val="clear" w:color="auto" w:fill="auto"/>
            <w:vAlign w:val="bottom"/>
          </w:tcPr>
          <w:p w14:paraId="4EA77EC0" w14:textId="47F46EA3" w:rsidR="008536C3" w:rsidRPr="00793CD1" w:rsidRDefault="00477441" w:rsidP="0074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74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0" w:type="dxa"/>
          </w:tcPr>
          <w:p w14:paraId="0AB6601F" w14:textId="77777777" w:rsidR="008536C3" w:rsidRPr="00E40AFC" w:rsidRDefault="008536C3" w:rsidP="00746C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1924CF9" w14:textId="77777777" w:rsidR="008536C3" w:rsidRPr="00E40AFC" w:rsidRDefault="008536C3" w:rsidP="008158D1">
            <w:pPr>
              <w:pStyle w:val="acctfourfigures"/>
              <w:tabs>
                <w:tab w:val="clear" w:pos="765"/>
              </w:tabs>
              <w:spacing w:line="240" w:lineRule="auto"/>
              <w:ind w:right="4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49F996A" w14:textId="77777777" w:rsidR="008536C3" w:rsidRPr="00E40AFC" w:rsidRDefault="008536C3" w:rsidP="0074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95" w:type="dxa"/>
            <w:vAlign w:val="bottom"/>
          </w:tcPr>
          <w:p w14:paraId="69CD50BF" w14:textId="77777777" w:rsidR="008536C3" w:rsidRPr="00E40AFC" w:rsidRDefault="008536C3" w:rsidP="008158D1">
            <w:pPr>
              <w:pStyle w:val="acctfourfigures"/>
              <w:tabs>
                <w:tab w:val="clear" w:pos="765"/>
              </w:tabs>
              <w:spacing w:line="240" w:lineRule="auto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36C3" w:rsidRPr="00E40AFC" w14:paraId="4B933A3B" w14:textId="77777777" w:rsidTr="00E05A89">
        <w:tc>
          <w:tcPr>
            <w:tcW w:w="5760" w:type="dxa"/>
            <w:shd w:val="clear" w:color="auto" w:fill="auto"/>
            <w:vAlign w:val="bottom"/>
          </w:tcPr>
          <w:p w14:paraId="1591FA82" w14:textId="7C8A651A" w:rsidR="008536C3" w:rsidRPr="00793CD1" w:rsidRDefault="008536C3" w:rsidP="0074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793CD1"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ซื้อเงินลงทุนในบริษัท</w:t>
            </w:r>
            <w:r w:rsidRPr="00793CD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93CD1">
              <w:rPr>
                <w:rFonts w:ascii="Angsana New" w:hAnsi="Angsana New" w:cs="Angsana New" w:hint="cs"/>
                <w:sz w:val="30"/>
                <w:szCs w:val="30"/>
                <w:cs/>
              </w:rPr>
              <w:t>สไวน์</w:t>
            </w:r>
            <w:r w:rsidRPr="00793CD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93CD1">
              <w:rPr>
                <w:rFonts w:ascii="Angsana New" w:hAnsi="Angsana New" w:cs="Angsana New" w:hint="cs"/>
                <w:sz w:val="30"/>
                <w:szCs w:val="30"/>
                <w:cs/>
              </w:rPr>
              <w:t>พร๊อพเพอร์ตี้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93CD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93CD1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70" w:type="dxa"/>
          </w:tcPr>
          <w:p w14:paraId="1C440A98" w14:textId="77777777" w:rsidR="008536C3" w:rsidRPr="00E40AFC" w:rsidRDefault="008536C3" w:rsidP="00746C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95739FD" w14:textId="64558051" w:rsidR="008536C3" w:rsidRPr="00E40AFC" w:rsidRDefault="008536C3" w:rsidP="008158D1">
            <w:pPr>
              <w:pStyle w:val="acctfourfigures"/>
              <w:tabs>
                <w:tab w:val="clear" w:pos="765"/>
              </w:tabs>
              <w:spacing w:line="240" w:lineRule="auto"/>
              <w:ind w:right="4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  <w:vAlign w:val="bottom"/>
          </w:tcPr>
          <w:p w14:paraId="225897C6" w14:textId="77777777" w:rsidR="008536C3" w:rsidRPr="00E40AFC" w:rsidRDefault="008536C3" w:rsidP="0074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95" w:type="dxa"/>
            <w:vAlign w:val="bottom"/>
          </w:tcPr>
          <w:p w14:paraId="3BC339F5" w14:textId="77777777" w:rsidR="008536C3" w:rsidRPr="00E40AFC" w:rsidRDefault="008536C3" w:rsidP="008158D1">
            <w:pPr>
              <w:pStyle w:val="acctfourfigures"/>
              <w:tabs>
                <w:tab w:val="clear" w:pos="765"/>
              </w:tabs>
              <w:spacing w:line="240" w:lineRule="auto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58D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13C1C527" w14:textId="7471CB16" w:rsidR="008536C3" w:rsidRPr="008536C3" w:rsidRDefault="008536C3" w:rsidP="008536C3">
      <w:pPr>
        <w:rPr>
          <w:rFonts w:cs="Arial"/>
          <w:cs/>
          <w:lang w:val="th-TH"/>
        </w:rPr>
      </w:pPr>
    </w:p>
    <w:p w14:paraId="6903AE0F" w14:textId="77777777" w:rsidR="00292305" w:rsidRPr="00B864AB" w:rsidRDefault="00292305" w:rsidP="00B864AB">
      <w:pPr>
        <w:rPr>
          <w:rFonts w:ascii="Angsana New" w:hAnsi="Angsana New" w:cs="Angsana New"/>
          <w:sz w:val="30"/>
          <w:szCs w:val="30"/>
          <w:cs/>
        </w:rPr>
      </w:pPr>
    </w:p>
    <w:p w14:paraId="16C23ACB" w14:textId="77777777" w:rsidR="000213AC" w:rsidRDefault="000213AC" w:rsidP="004130ED">
      <w:pPr>
        <w:pStyle w:val="ListParagraph"/>
        <w:tabs>
          <w:tab w:val="clear" w:pos="680"/>
          <w:tab w:val="left" w:pos="540"/>
        </w:tabs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A54C1BF" w14:textId="77777777" w:rsidR="000213AC" w:rsidRDefault="000213AC" w:rsidP="004130ED">
      <w:pPr>
        <w:pStyle w:val="ListParagraph"/>
        <w:tabs>
          <w:tab w:val="clear" w:pos="680"/>
          <w:tab w:val="left" w:pos="540"/>
        </w:tabs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2E235AE" w14:textId="77777777" w:rsidR="000213AC" w:rsidRDefault="000213AC" w:rsidP="004130ED">
      <w:pPr>
        <w:pStyle w:val="ListParagraph"/>
        <w:tabs>
          <w:tab w:val="clear" w:pos="680"/>
          <w:tab w:val="left" w:pos="540"/>
        </w:tabs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5988EB2" w14:textId="26641994" w:rsidR="004130ED" w:rsidRDefault="004130ED" w:rsidP="004130ED">
      <w:pPr>
        <w:pStyle w:val="ListParagraph"/>
        <w:tabs>
          <w:tab w:val="clear" w:pos="680"/>
          <w:tab w:val="left" w:pos="540"/>
        </w:tabs>
        <w:ind w:left="450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การเพิ่มทุนในบริษัทย่อย</w:t>
      </w:r>
    </w:p>
    <w:p w14:paraId="78A74530" w14:textId="77777777" w:rsidR="004130ED" w:rsidRPr="00AC4CA7" w:rsidRDefault="004130ED" w:rsidP="004130ED">
      <w:pPr>
        <w:pStyle w:val="ListParagraph"/>
        <w:tabs>
          <w:tab w:val="clear" w:pos="680"/>
          <w:tab w:val="left" w:pos="540"/>
        </w:tabs>
        <w:ind w:left="450"/>
        <w:rPr>
          <w:rFonts w:asciiTheme="majorBidi" w:hAnsiTheme="majorBidi" w:cstheme="majorBidi"/>
          <w:spacing w:val="-6"/>
          <w:sz w:val="30"/>
          <w:szCs w:val="30"/>
        </w:rPr>
      </w:pPr>
    </w:p>
    <w:p w14:paraId="44162C76" w14:textId="79B0A1EE" w:rsidR="004130ED" w:rsidRPr="00DC03B4" w:rsidRDefault="004130ED" w:rsidP="004130ED">
      <w:pPr>
        <w:pStyle w:val="ListParagraph"/>
        <w:tabs>
          <w:tab w:val="clear" w:pos="454"/>
          <w:tab w:val="clear" w:pos="680"/>
          <w:tab w:val="left" w:pos="450"/>
          <w:tab w:val="left" w:pos="540"/>
        </w:tabs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C03B4">
        <w:rPr>
          <w:rFonts w:asciiTheme="majorBidi" w:hAnsiTheme="majorBidi" w:cstheme="majorBidi"/>
          <w:sz w:val="30"/>
          <w:szCs w:val="30"/>
          <w:cs/>
        </w:rPr>
        <w:t xml:space="preserve">บริษัทลงทุนในบริษัทย่อยในประเทศแห่งหนึ่ง </w:t>
      </w:r>
      <w:r w:rsidRPr="00DC03B4">
        <w:rPr>
          <w:rFonts w:asciiTheme="majorBidi" w:hAnsiTheme="majorBidi" w:cstheme="majorBidi"/>
          <w:sz w:val="30"/>
          <w:szCs w:val="30"/>
        </w:rPr>
        <w:t>(</w:t>
      </w:r>
      <w:r w:rsidRPr="00DC03B4">
        <w:rPr>
          <w:rFonts w:asciiTheme="majorBidi" w:hAnsiTheme="majorBidi" w:cstheme="majorBidi"/>
          <w:sz w:val="30"/>
          <w:szCs w:val="30"/>
          <w:cs/>
        </w:rPr>
        <w:t>บริษัท ที พาราก้อน โฮลดิ้ง จำกัด</w:t>
      </w:r>
      <w:r w:rsidRPr="00DC03B4">
        <w:rPr>
          <w:rFonts w:asciiTheme="majorBidi" w:hAnsiTheme="majorBidi" w:cstheme="majorBidi"/>
          <w:sz w:val="30"/>
          <w:szCs w:val="30"/>
        </w:rPr>
        <w:t xml:space="preserve">) </w:t>
      </w:r>
      <w:r w:rsidRPr="00DC03B4">
        <w:rPr>
          <w:rFonts w:asciiTheme="majorBidi" w:hAnsiTheme="majorBidi" w:cstheme="majorBidi"/>
          <w:sz w:val="30"/>
          <w:szCs w:val="30"/>
          <w:cs/>
        </w:rPr>
        <w:t xml:space="preserve">เพิ่มขึ้นเป็นจำนวนเงิน </w:t>
      </w:r>
      <w:r>
        <w:rPr>
          <w:rFonts w:asciiTheme="majorBidi" w:hAnsiTheme="majorBidi" w:cstheme="majorBidi"/>
          <w:sz w:val="30"/>
          <w:szCs w:val="30"/>
        </w:rPr>
        <w:br/>
      </w:r>
      <w:r w:rsidR="005C32D4" w:rsidRPr="00785306">
        <w:rPr>
          <w:rFonts w:asciiTheme="majorBidi" w:hAnsiTheme="majorBidi" w:cstheme="majorBidi"/>
          <w:sz w:val="30"/>
          <w:szCs w:val="30"/>
        </w:rPr>
        <w:t>2</w:t>
      </w:r>
      <w:r w:rsidR="002A658F">
        <w:rPr>
          <w:rFonts w:asciiTheme="majorBidi" w:hAnsiTheme="majorBidi" w:cstheme="majorBidi"/>
          <w:sz w:val="30"/>
          <w:szCs w:val="30"/>
        </w:rPr>
        <w:t>49.5</w:t>
      </w:r>
      <w:r w:rsidRPr="00785306">
        <w:rPr>
          <w:rFonts w:asciiTheme="majorBidi" w:hAnsiTheme="majorBidi" w:cstheme="majorBidi"/>
          <w:sz w:val="30"/>
          <w:szCs w:val="30"/>
        </w:rPr>
        <w:t xml:space="preserve"> </w:t>
      </w:r>
      <w:r w:rsidRPr="00785306">
        <w:rPr>
          <w:rFonts w:asciiTheme="majorBidi" w:hAnsiTheme="majorBidi" w:cstheme="majorBidi"/>
          <w:sz w:val="30"/>
          <w:szCs w:val="30"/>
          <w:cs/>
        </w:rPr>
        <w:t>ล้าน</w:t>
      </w:r>
      <w:r w:rsidRPr="00DC03B4">
        <w:rPr>
          <w:rFonts w:asciiTheme="majorBidi" w:hAnsiTheme="majorBidi" w:cstheme="majorBidi"/>
          <w:sz w:val="30"/>
          <w:szCs w:val="30"/>
          <w:cs/>
        </w:rPr>
        <w:t>บาท โดยมีรายละเอียดดังนี้</w:t>
      </w:r>
    </w:p>
    <w:p w14:paraId="49E256AD" w14:textId="77777777" w:rsidR="004130ED" w:rsidRPr="00DC03B4" w:rsidRDefault="004130ED" w:rsidP="004130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0B23FD92" w14:textId="6BC7C8AF" w:rsidR="004130ED" w:rsidRDefault="004130ED" w:rsidP="004130ED">
      <w:pPr>
        <w:pStyle w:val="ListParagraph"/>
        <w:tabs>
          <w:tab w:val="clear" w:pos="680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DC03B4">
        <w:rPr>
          <w:rFonts w:ascii="Angsana New" w:hAnsi="Angsana New" w:hint="cs"/>
          <w:sz w:val="30"/>
          <w:szCs w:val="30"/>
          <w:cs/>
        </w:rPr>
        <w:t xml:space="preserve">-  เรียกชำระค่าหุ้นส่วนที่เหลือในราคาหุ้นละ </w:t>
      </w:r>
      <w:r>
        <w:rPr>
          <w:rFonts w:ascii="Angsana New" w:hAnsi="Angsana New"/>
          <w:sz w:val="30"/>
          <w:szCs w:val="30"/>
        </w:rPr>
        <w:t>25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>
        <w:rPr>
          <w:rFonts w:ascii="Angsana New" w:hAnsi="Angsana New"/>
          <w:sz w:val="30"/>
          <w:szCs w:val="30"/>
        </w:rPr>
        <w:t>2,000</w:t>
      </w:r>
      <w:r w:rsidRPr="00DC03B4">
        <w:rPr>
          <w:rFonts w:ascii="Angsana New" w:hAnsi="Angsana New" w:hint="cs"/>
          <w:sz w:val="30"/>
          <w:szCs w:val="30"/>
        </w:rPr>
        <w:t>,</w:t>
      </w:r>
      <w:r w:rsidRPr="006F080F">
        <w:rPr>
          <w:rFonts w:ascii="Angsana New" w:hAnsi="Angsana New" w:hint="cs"/>
          <w:sz w:val="30"/>
          <w:szCs w:val="30"/>
        </w:rPr>
        <w:t>000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หุ้น เป็นจำนวนเงินรวม   </w:t>
      </w:r>
      <w:r w:rsidRPr="00DC03B4">
        <w:rPr>
          <w:rFonts w:ascii="Angsana New" w:hAnsi="Angsana New" w:hint="cs"/>
          <w:sz w:val="30"/>
          <w:szCs w:val="30"/>
          <w:cs/>
        </w:rPr>
        <w:br/>
        <w:t xml:space="preserve">   </w:t>
      </w:r>
      <w:r>
        <w:rPr>
          <w:rFonts w:ascii="Angsana New" w:hAnsi="Angsana New"/>
          <w:sz w:val="30"/>
          <w:szCs w:val="30"/>
        </w:rPr>
        <w:t>50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>ล้านบาท</w:t>
      </w:r>
    </w:p>
    <w:p w14:paraId="3CFC739E" w14:textId="77777777" w:rsidR="004130ED" w:rsidRDefault="004130ED" w:rsidP="004130ED">
      <w:pPr>
        <w:pStyle w:val="ListParagraph"/>
        <w:tabs>
          <w:tab w:val="clear" w:pos="680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60F2F52A" w14:textId="053217A3" w:rsidR="004130ED" w:rsidRDefault="004130ED" w:rsidP="004130ED">
      <w:pPr>
        <w:pStyle w:val="ListParagraph"/>
        <w:tabs>
          <w:tab w:val="clear" w:pos="680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DC03B4">
        <w:rPr>
          <w:rFonts w:ascii="Angsana New" w:hAnsi="Angsana New" w:hint="cs"/>
          <w:sz w:val="30"/>
          <w:szCs w:val="30"/>
          <w:cs/>
        </w:rPr>
        <w:t xml:space="preserve">-  เรียกชำระค่าหุ้นส่วนที่เหลือในราคาหุ้นละ </w:t>
      </w:r>
      <w:r>
        <w:rPr>
          <w:rFonts w:ascii="Angsana New" w:hAnsi="Angsana New"/>
          <w:sz w:val="30"/>
          <w:szCs w:val="30"/>
        </w:rPr>
        <w:t>50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>
        <w:rPr>
          <w:rFonts w:ascii="Angsana New" w:hAnsi="Angsana New"/>
          <w:sz w:val="30"/>
          <w:szCs w:val="30"/>
        </w:rPr>
        <w:t>2,000</w:t>
      </w:r>
      <w:r w:rsidRPr="00DC03B4">
        <w:rPr>
          <w:rFonts w:ascii="Angsana New" w:hAnsi="Angsana New" w:hint="cs"/>
          <w:sz w:val="30"/>
          <w:szCs w:val="30"/>
        </w:rPr>
        <w:t>,</w:t>
      </w:r>
      <w:r w:rsidRPr="006F080F">
        <w:rPr>
          <w:rFonts w:ascii="Angsana New" w:hAnsi="Angsana New" w:hint="cs"/>
          <w:sz w:val="30"/>
          <w:szCs w:val="30"/>
        </w:rPr>
        <w:t>000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หุ้น เป็นจำนวนเงินรวม   </w:t>
      </w:r>
      <w:r w:rsidRPr="00DC03B4">
        <w:rPr>
          <w:rFonts w:ascii="Angsana New" w:hAnsi="Angsana New" w:hint="cs"/>
          <w:sz w:val="30"/>
          <w:szCs w:val="30"/>
          <w:cs/>
        </w:rPr>
        <w:br/>
        <w:t xml:space="preserve">   </w:t>
      </w:r>
      <w:r>
        <w:rPr>
          <w:rFonts w:ascii="Angsana New" w:hAnsi="Angsana New"/>
          <w:sz w:val="30"/>
          <w:szCs w:val="30"/>
        </w:rPr>
        <w:t>100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>ล้านบาท</w:t>
      </w:r>
    </w:p>
    <w:p w14:paraId="6DC179BD" w14:textId="77777777" w:rsidR="00785306" w:rsidRDefault="00785306" w:rsidP="004130ED">
      <w:pPr>
        <w:pStyle w:val="ListParagraph"/>
        <w:tabs>
          <w:tab w:val="clear" w:pos="680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5FAC6B6B" w14:textId="1E21EF8A" w:rsidR="00785306" w:rsidRDefault="00785306" w:rsidP="00785306">
      <w:pPr>
        <w:pStyle w:val="ListParagraph"/>
        <w:tabs>
          <w:tab w:val="clear" w:pos="680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CF2C11">
        <w:rPr>
          <w:rFonts w:ascii="Angsana New" w:hAnsi="Angsana New" w:hint="cs"/>
          <w:sz w:val="30"/>
          <w:szCs w:val="30"/>
          <w:cs/>
        </w:rPr>
        <w:t xml:space="preserve">-  เรียกชำระค่าหุ้นส่วนที่เหลือในราคาหุ้นละ </w:t>
      </w:r>
      <w:r w:rsidR="002A658F">
        <w:rPr>
          <w:rFonts w:ascii="Angsana New" w:hAnsi="Angsana New"/>
          <w:sz w:val="30"/>
          <w:szCs w:val="30"/>
        </w:rPr>
        <w:t>9.8</w:t>
      </w:r>
      <w:r w:rsidRPr="00CF2C11">
        <w:rPr>
          <w:rFonts w:ascii="Angsana New" w:hAnsi="Angsana New" w:hint="cs"/>
          <w:sz w:val="30"/>
          <w:szCs w:val="30"/>
        </w:rPr>
        <w:t xml:space="preserve"> </w:t>
      </w:r>
      <w:r w:rsidRPr="00CF2C11"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 w:rsidRPr="00CF2C11">
        <w:rPr>
          <w:rFonts w:ascii="Angsana New" w:hAnsi="Angsana New"/>
          <w:sz w:val="30"/>
          <w:szCs w:val="30"/>
        </w:rPr>
        <w:t>2,500</w:t>
      </w:r>
      <w:r w:rsidRPr="00CF2C11">
        <w:rPr>
          <w:rFonts w:ascii="Angsana New" w:hAnsi="Angsana New" w:hint="cs"/>
          <w:sz w:val="30"/>
          <w:szCs w:val="30"/>
        </w:rPr>
        <w:t xml:space="preserve">,000 </w:t>
      </w:r>
      <w:r w:rsidRPr="00CF2C11">
        <w:rPr>
          <w:rFonts w:ascii="Angsana New" w:hAnsi="Angsana New" w:hint="cs"/>
          <w:sz w:val="30"/>
          <w:szCs w:val="30"/>
          <w:cs/>
        </w:rPr>
        <w:t xml:space="preserve">หุ้น เป็นจำนวนเงินรวม   </w:t>
      </w:r>
      <w:r w:rsidRPr="00CF2C11">
        <w:rPr>
          <w:rFonts w:ascii="Angsana New" w:hAnsi="Angsana New" w:hint="cs"/>
          <w:sz w:val="30"/>
          <w:szCs w:val="30"/>
          <w:cs/>
        </w:rPr>
        <w:br/>
        <w:t xml:space="preserve">   </w:t>
      </w:r>
      <w:r w:rsidRPr="00CF2C11">
        <w:rPr>
          <w:rFonts w:ascii="Angsana New" w:hAnsi="Angsana New" w:hint="cs"/>
          <w:sz w:val="30"/>
          <w:szCs w:val="30"/>
        </w:rPr>
        <w:t xml:space="preserve"> </w:t>
      </w:r>
      <w:r w:rsidRPr="00CF2C11">
        <w:rPr>
          <w:rFonts w:ascii="Angsana New" w:hAnsi="Angsana New"/>
          <w:sz w:val="30"/>
          <w:szCs w:val="30"/>
        </w:rPr>
        <w:t>2</w:t>
      </w:r>
      <w:r w:rsidR="002A658F">
        <w:rPr>
          <w:rFonts w:ascii="Angsana New" w:hAnsi="Angsana New"/>
          <w:sz w:val="30"/>
          <w:szCs w:val="30"/>
        </w:rPr>
        <w:t>4.5</w:t>
      </w:r>
      <w:r>
        <w:rPr>
          <w:rFonts w:ascii="Angsana New" w:hAnsi="Angsana New"/>
          <w:sz w:val="30"/>
          <w:szCs w:val="30"/>
        </w:rPr>
        <w:t xml:space="preserve"> </w:t>
      </w:r>
      <w:r w:rsidRPr="00CF2C11">
        <w:rPr>
          <w:rFonts w:ascii="Angsana New" w:hAnsi="Angsana New" w:hint="cs"/>
          <w:sz w:val="30"/>
          <w:szCs w:val="30"/>
          <w:cs/>
        </w:rPr>
        <w:t>ล้านบาท</w:t>
      </w:r>
    </w:p>
    <w:p w14:paraId="16EF4612" w14:textId="77777777" w:rsidR="001E60D5" w:rsidRPr="00CF2C11" w:rsidRDefault="001E60D5" w:rsidP="00785306">
      <w:pPr>
        <w:pStyle w:val="ListParagraph"/>
        <w:tabs>
          <w:tab w:val="clear" w:pos="680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21B2CAC7" w14:textId="0C199D90" w:rsidR="001E60D5" w:rsidRPr="007C54C2" w:rsidRDefault="001E60D5" w:rsidP="001E60D5">
      <w:pPr>
        <w:pStyle w:val="ListParagraph"/>
        <w:tabs>
          <w:tab w:val="clear" w:pos="454"/>
          <w:tab w:val="clear" w:pos="680"/>
          <w:tab w:val="left" w:pos="450"/>
          <w:tab w:val="left" w:pos="54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7C54C2">
        <w:rPr>
          <w:rFonts w:asciiTheme="majorBidi" w:hAnsiTheme="majorBidi" w:cstheme="majorBidi" w:hint="cs"/>
          <w:sz w:val="30"/>
          <w:szCs w:val="30"/>
          <w:cs/>
        </w:rPr>
        <w:t xml:space="preserve">-  เพิ่มทุนจดทะเบียนจาก </w:t>
      </w:r>
      <w:r w:rsidRPr="007C54C2">
        <w:rPr>
          <w:rFonts w:asciiTheme="majorBidi" w:hAnsiTheme="majorBidi" w:cstheme="majorBidi"/>
          <w:sz w:val="30"/>
          <w:szCs w:val="30"/>
        </w:rPr>
        <w:t>900</w:t>
      </w:r>
      <w:r w:rsidRPr="007C54C2">
        <w:rPr>
          <w:rFonts w:asciiTheme="majorBidi" w:hAnsiTheme="majorBidi" w:cstheme="majorBidi" w:hint="cs"/>
          <w:sz w:val="30"/>
          <w:szCs w:val="30"/>
          <w:cs/>
        </w:rPr>
        <w:t xml:space="preserve"> ล้านบาท เป็น </w:t>
      </w:r>
      <w:r w:rsidRPr="007C54C2">
        <w:rPr>
          <w:rFonts w:asciiTheme="majorBidi" w:hAnsiTheme="majorBidi" w:cstheme="majorBidi"/>
          <w:sz w:val="30"/>
          <w:szCs w:val="30"/>
        </w:rPr>
        <w:t xml:space="preserve">1,000 </w:t>
      </w:r>
      <w:r w:rsidRPr="007C54C2">
        <w:rPr>
          <w:rFonts w:asciiTheme="majorBidi" w:hAnsiTheme="majorBidi" w:cstheme="majorBidi" w:hint="cs"/>
          <w:sz w:val="30"/>
          <w:szCs w:val="30"/>
          <w:cs/>
        </w:rPr>
        <w:t xml:space="preserve">ล้านบาทและให้เรียกชำระค่าหุ้นในอัตราร้อยละ </w:t>
      </w:r>
      <w:r w:rsidRPr="007C54C2">
        <w:rPr>
          <w:rFonts w:asciiTheme="majorBidi" w:hAnsiTheme="majorBidi" w:cstheme="majorBidi"/>
          <w:sz w:val="30"/>
          <w:szCs w:val="30"/>
        </w:rPr>
        <w:t xml:space="preserve">25 </w:t>
      </w:r>
      <w:r w:rsidRPr="007C54C2">
        <w:rPr>
          <w:rFonts w:asciiTheme="majorBidi" w:hAnsiTheme="majorBidi" w:cstheme="majorBidi" w:hint="cs"/>
          <w:sz w:val="30"/>
          <w:szCs w:val="30"/>
          <w:cs/>
        </w:rPr>
        <w:t>คิดเป็น</w:t>
      </w:r>
      <w:r w:rsidRPr="007C54C2">
        <w:rPr>
          <w:rFonts w:asciiTheme="majorBidi" w:hAnsiTheme="majorBidi" w:cstheme="majorBidi"/>
          <w:sz w:val="30"/>
          <w:szCs w:val="30"/>
        </w:rPr>
        <w:t xml:space="preserve">  </w:t>
      </w:r>
      <w:r w:rsidRPr="007C54C2">
        <w:rPr>
          <w:rFonts w:asciiTheme="majorBidi" w:hAnsiTheme="majorBidi" w:cstheme="majorBidi" w:hint="cs"/>
          <w:sz w:val="30"/>
          <w:szCs w:val="30"/>
          <w:cs/>
        </w:rPr>
        <w:br/>
      </w:r>
      <w:r w:rsidRPr="007C54C2">
        <w:rPr>
          <w:rFonts w:asciiTheme="majorBidi" w:hAnsiTheme="majorBidi" w:cstheme="majorBidi"/>
          <w:sz w:val="30"/>
          <w:szCs w:val="30"/>
        </w:rPr>
        <w:t xml:space="preserve">   </w:t>
      </w:r>
      <w:r w:rsidR="00D124CC" w:rsidRPr="007C54C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C54C2"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 </w:t>
      </w:r>
      <w:r w:rsidRPr="007C54C2">
        <w:rPr>
          <w:rFonts w:asciiTheme="majorBidi" w:hAnsiTheme="majorBidi" w:cstheme="majorBidi"/>
          <w:sz w:val="30"/>
          <w:szCs w:val="30"/>
        </w:rPr>
        <w:t xml:space="preserve">25 </w:t>
      </w:r>
      <w:r w:rsidRPr="007C54C2">
        <w:rPr>
          <w:rFonts w:asciiTheme="majorBidi" w:hAnsiTheme="majorBidi" w:cstheme="majorBidi" w:hint="cs"/>
          <w:sz w:val="30"/>
          <w:szCs w:val="30"/>
          <w:cs/>
        </w:rPr>
        <w:t>ล้านบาท การดำเนินการจดทะเบียนเพิ่มทุนดังกล่าวกับกระทรวงพาณิชย์ได้แล้วเสร็จเมื่อวันที่</w:t>
      </w:r>
      <w:r w:rsidRPr="007C54C2">
        <w:rPr>
          <w:rFonts w:asciiTheme="majorBidi" w:hAnsiTheme="majorBidi" w:cstheme="majorBidi" w:hint="cs"/>
          <w:sz w:val="30"/>
          <w:szCs w:val="30"/>
          <w:cs/>
        </w:rPr>
        <w:br/>
        <w:t xml:space="preserve"> </w:t>
      </w:r>
      <w:r w:rsidRPr="007C54C2">
        <w:rPr>
          <w:rFonts w:asciiTheme="majorBidi" w:hAnsiTheme="majorBidi" w:cstheme="majorBidi"/>
          <w:sz w:val="30"/>
          <w:szCs w:val="30"/>
        </w:rPr>
        <w:t xml:space="preserve">   5</w:t>
      </w:r>
      <w:r w:rsidRPr="007C54C2"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 w:rsidRPr="007C54C2">
        <w:rPr>
          <w:rFonts w:asciiTheme="majorBidi" w:hAnsiTheme="majorBidi" w:cstheme="majorBidi"/>
          <w:sz w:val="30"/>
          <w:szCs w:val="30"/>
        </w:rPr>
        <w:t>2565</w:t>
      </w:r>
      <w:r w:rsidRPr="007C54C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4A1C0A9" w14:textId="3551B406" w:rsidR="00785306" w:rsidRDefault="00785306" w:rsidP="00785306">
      <w:pPr>
        <w:pStyle w:val="ListParagraph"/>
        <w:tabs>
          <w:tab w:val="clear" w:pos="454"/>
          <w:tab w:val="clear" w:pos="680"/>
          <w:tab w:val="left" w:pos="450"/>
          <w:tab w:val="left" w:pos="54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71B8FD" w14:textId="648018D5" w:rsidR="001E60D5" w:rsidRPr="004E09F0" w:rsidRDefault="001E60D5" w:rsidP="001E60D5">
      <w:pPr>
        <w:pStyle w:val="ListParagraph"/>
        <w:tabs>
          <w:tab w:val="clear" w:pos="680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CF2C11">
        <w:rPr>
          <w:rFonts w:ascii="Angsana New" w:hAnsi="Angsana New" w:hint="cs"/>
          <w:sz w:val="30"/>
          <w:szCs w:val="30"/>
          <w:cs/>
        </w:rPr>
        <w:t xml:space="preserve">-  เรียกชำระค่าหุ้นส่วนที่เหลือในราคาหุ้นละ </w:t>
      </w:r>
      <w:r>
        <w:rPr>
          <w:rFonts w:ascii="Angsana New" w:hAnsi="Angsana New"/>
          <w:sz w:val="30"/>
          <w:szCs w:val="30"/>
        </w:rPr>
        <w:t>50</w:t>
      </w:r>
      <w:r w:rsidRPr="00CF2C11">
        <w:rPr>
          <w:rFonts w:ascii="Angsana New" w:hAnsi="Angsana New" w:hint="cs"/>
          <w:sz w:val="30"/>
          <w:szCs w:val="30"/>
        </w:rPr>
        <w:t xml:space="preserve"> </w:t>
      </w:r>
      <w:r w:rsidRPr="00CF2C11"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>
        <w:rPr>
          <w:rFonts w:ascii="Angsana New" w:hAnsi="Angsana New"/>
          <w:sz w:val="30"/>
          <w:szCs w:val="30"/>
        </w:rPr>
        <w:t>1</w:t>
      </w:r>
      <w:r w:rsidRPr="00CF2C11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0</w:t>
      </w:r>
      <w:r w:rsidRPr="00CF2C11">
        <w:rPr>
          <w:rFonts w:ascii="Angsana New" w:hAnsi="Angsana New"/>
          <w:sz w:val="30"/>
          <w:szCs w:val="30"/>
        </w:rPr>
        <w:t>00</w:t>
      </w:r>
      <w:r w:rsidRPr="00CF2C11">
        <w:rPr>
          <w:rFonts w:ascii="Angsana New" w:hAnsi="Angsana New" w:hint="cs"/>
          <w:sz w:val="30"/>
          <w:szCs w:val="30"/>
        </w:rPr>
        <w:t xml:space="preserve">,000 </w:t>
      </w:r>
      <w:r w:rsidRPr="00CF2C11">
        <w:rPr>
          <w:rFonts w:ascii="Angsana New" w:hAnsi="Angsana New" w:hint="cs"/>
          <w:sz w:val="30"/>
          <w:szCs w:val="30"/>
          <w:cs/>
        </w:rPr>
        <w:t xml:space="preserve">หุ้น เป็นจำนวนเงินรวม   </w:t>
      </w:r>
      <w:r w:rsidRPr="00CF2C11">
        <w:rPr>
          <w:rFonts w:ascii="Angsana New" w:hAnsi="Angsana New" w:hint="cs"/>
          <w:sz w:val="30"/>
          <w:szCs w:val="30"/>
          <w:cs/>
        </w:rPr>
        <w:br/>
        <w:t xml:space="preserve">   </w:t>
      </w:r>
      <w:r w:rsidRPr="00CF2C11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50 </w:t>
      </w:r>
      <w:r w:rsidRPr="00CF2C11">
        <w:rPr>
          <w:rFonts w:ascii="Angsana New" w:hAnsi="Angsana New" w:hint="cs"/>
          <w:sz w:val="30"/>
          <w:szCs w:val="30"/>
          <w:cs/>
        </w:rPr>
        <w:t>ล้านบาท</w:t>
      </w:r>
    </w:p>
    <w:p w14:paraId="34E2BE96" w14:textId="77777777" w:rsidR="004C4B70" w:rsidRPr="001E60D5" w:rsidRDefault="004C4B70" w:rsidP="001E60D5">
      <w:pPr>
        <w:tabs>
          <w:tab w:val="clear" w:pos="680"/>
          <w:tab w:val="left" w:pos="540"/>
        </w:tabs>
        <w:jc w:val="thaiDistribute"/>
        <w:rPr>
          <w:rFonts w:ascii="Angsana New" w:hAnsi="Angsana New" w:cstheme="minorBidi"/>
          <w:sz w:val="30"/>
          <w:szCs w:val="30"/>
        </w:rPr>
      </w:pPr>
    </w:p>
    <w:p w14:paraId="4F062F86" w14:textId="77777777" w:rsidR="00BD17EC" w:rsidRDefault="005C32D4" w:rsidP="005C32D4">
      <w:pPr>
        <w:pStyle w:val="ListParagraph"/>
        <w:tabs>
          <w:tab w:val="clear" w:pos="454"/>
          <w:tab w:val="clear" w:pos="680"/>
          <w:tab w:val="left" w:pos="450"/>
          <w:tab w:val="left" w:pos="54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DC03B4">
        <w:rPr>
          <w:rFonts w:asciiTheme="majorBidi" w:hAnsiTheme="majorBidi" w:cstheme="majorBidi"/>
          <w:sz w:val="30"/>
          <w:szCs w:val="30"/>
          <w:cs/>
        </w:rPr>
        <w:t xml:space="preserve">บริษัทลงทุนในบริษัทย่อยในประเทศแห่งหนึ่ง </w:t>
      </w:r>
      <w:r w:rsidRPr="00DC03B4">
        <w:rPr>
          <w:rFonts w:asciiTheme="majorBidi" w:hAnsiTheme="majorBidi" w:cstheme="majorBidi"/>
          <w:sz w:val="30"/>
          <w:szCs w:val="30"/>
        </w:rPr>
        <w:t>(</w:t>
      </w:r>
      <w:r w:rsidR="00785306" w:rsidRPr="00785306">
        <w:rPr>
          <w:rFonts w:asciiTheme="majorBidi" w:hAnsiTheme="majorBidi" w:hint="cs"/>
          <w:sz w:val="30"/>
          <w:szCs w:val="30"/>
          <w:cs/>
        </w:rPr>
        <w:t>บริษัท</w:t>
      </w:r>
      <w:r w:rsidR="00785306" w:rsidRPr="00785306">
        <w:rPr>
          <w:rFonts w:asciiTheme="majorBidi" w:hAnsiTheme="majorBidi"/>
          <w:sz w:val="30"/>
          <w:szCs w:val="30"/>
          <w:cs/>
        </w:rPr>
        <w:t xml:space="preserve"> </w:t>
      </w:r>
      <w:r w:rsidR="00785306" w:rsidRPr="00785306">
        <w:rPr>
          <w:rFonts w:asciiTheme="majorBidi" w:hAnsiTheme="majorBidi" w:hint="cs"/>
          <w:sz w:val="30"/>
          <w:szCs w:val="30"/>
          <w:cs/>
        </w:rPr>
        <w:t>ไทยฟู้ดส์</w:t>
      </w:r>
      <w:r w:rsidR="00785306" w:rsidRPr="00785306">
        <w:rPr>
          <w:rFonts w:asciiTheme="majorBidi" w:hAnsiTheme="majorBidi"/>
          <w:sz w:val="30"/>
          <w:szCs w:val="30"/>
          <w:cs/>
        </w:rPr>
        <w:t xml:space="preserve"> </w:t>
      </w:r>
      <w:r w:rsidR="00785306" w:rsidRPr="00785306">
        <w:rPr>
          <w:rFonts w:asciiTheme="majorBidi" w:hAnsiTheme="majorBidi" w:hint="cs"/>
          <w:sz w:val="30"/>
          <w:szCs w:val="30"/>
          <w:cs/>
        </w:rPr>
        <w:t>สไวน</w:t>
      </w:r>
      <w:r w:rsidR="00785306" w:rsidRPr="00785306">
        <w:rPr>
          <w:rFonts w:asciiTheme="majorBidi" w:hAnsiTheme="majorBidi"/>
          <w:sz w:val="30"/>
          <w:szCs w:val="30"/>
          <w:cs/>
        </w:rPr>
        <w:t xml:space="preserve"> </w:t>
      </w:r>
      <w:r w:rsidR="00785306" w:rsidRPr="00785306">
        <w:rPr>
          <w:rFonts w:asciiTheme="majorBidi" w:hAnsiTheme="majorBidi" w:hint="cs"/>
          <w:sz w:val="30"/>
          <w:szCs w:val="30"/>
          <w:cs/>
        </w:rPr>
        <w:t>อินเตอร์</w:t>
      </w:r>
      <w:r w:rsidR="00BD17EC">
        <w:rPr>
          <w:rFonts w:asciiTheme="majorBidi" w:hAnsiTheme="majorBidi" w:hint="cs"/>
          <w:sz w:val="30"/>
          <w:szCs w:val="30"/>
          <w:cs/>
        </w:rPr>
        <w:t>เนชั่นแนล</w:t>
      </w:r>
      <w:r w:rsidR="00785306" w:rsidRPr="00785306">
        <w:rPr>
          <w:rFonts w:asciiTheme="majorBidi" w:hAnsiTheme="majorBidi"/>
          <w:sz w:val="30"/>
          <w:szCs w:val="30"/>
          <w:cs/>
        </w:rPr>
        <w:t xml:space="preserve"> </w:t>
      </w:r>
      <w:r w:rsidR="00785306" w:rsidRPr="00785306">
        <w:rPr>
          <w:rFonts w:asciiTheme="majorBidi" w:hAnsiTheme="majorBidi" w:hint="cs"/>
          <w:sz w:val="30"/>
          <w:szCs w:val="30"/>
          <w:cs/>
        </w:rPr>
        <w:t>จำกัด</w:t>
      </w:r>
      <w:r w:rsidRPr="00DC03B4">
        <w:rPr>
          <w:rFonts w:asciiTheme="majorBidi" w:hAnsiTheme="majorBidi" w:cstheme="majorBidi"/>
          <w:sz w:val="30"/>
          <w:szCs w:val="30"/>
        </w:rPr>
        <w:t xml:space="preserve">) </w:t>
      </w:r>
      <w:r w:rsidRPr="00DC03B4">
        <w:rPr>
          <w:rFonts w:asciiTheme="majorBidi" w:hAnsiTheme="majorBidi" w:cstheme="majorBidi"/>
          <w:sz w:val="30"/>
          <w:szCs w:val="30"/>
          <w:cs/>
        </w:rPr>
        <w:t>เพิ่มขึ้นเป็นจำนวน</w:t>
      </w:r>
    </w:p>
    <w:p w14:paraId="4C36DB7E" w14:textId="3B59FB86" w:rsidR="005C32D4" w:rsidRDefault="005C32D4" w:rsidP="005C32D4">
      <w:pPr>
        <w:pStyle w:val="ListParagraph"/>
        <w:tabs>
          <w:tab w:val="clear" w:pos="454"/>
          <w:tab w:val="clear" w:pos="680"/>
          <w:tab w:val="left" w:pos="450"/>
          <w:tab w:val="left" w:pos="54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DC03B4">
        <w:rPr>
          <w:rFonts w:asciiTheme="majorBidi" w:hAnsiTheme="majorBidi" w:cstheme="majorBidi"/>
          <w:sz w:val="30"/>
          <w:szCs w:val="30"/>
          <w:cs/>
        </w:rPr>
        <w:t xml:space="preserve">เงิน </w:t>
      </w:r>
      <w:r w:rsidRPr="00785306">
        <w:rPr>
          <w:rFonts w:asciiTheme="majorBidi" w:hAnsiTheme="majorBidi" w:cstheme="majorBidi"/>
          <w:sz w:val="30"/>
          <w:szCs w:val="30"/>
        </w:rPr>
        <w:t xml:space="preserve">280 </w:t>
      </w:r>
      <w:r w:rsidRPr="00785306">
        <w:rPr>
          <w:rFonts w:asciiTheme="majorBidi" w:hAnsiTheme="majorBidi" w:cstheme="majorBidi"/>
          <w:sz w:val="30"/>
          <w:szCs w:val="30"/>
          <w:cs/>
        </w:rPr>
        <w:t>ล้าน</w:t>
      </w:r>
      <w:r w:rsidRPr="00DC03B4">
        <w:rPr>
          <w:rFonts w:asciiTheme="majorBidi" w:hAnsiTheme="majorBidi" w:cstheme="majorBidi"/>
          <w:sz w:val="30"/>
          <w:szCs w:val="30"/>
          <w:cs/>
        </w:rPr>
        <w:t>บาท โดยมีรายละเอียดดังนี้</w:t>
      </w:r>
    </w:p>
    <w:p w14:paraId="011D81CF" w14:textId="64099167" w:rsidR="005C32D4" w:rsidRDefault="005C32D4" w:rsidP="005C32D4">
      <w:pPr>
        <w:pStyle w:val="ListParagraph"/>
        <w:tabs>
          <w:tab w:val="clear" w:pos="454"/>
          <w:tab w:val="clear" w:pos="680"/>
          <w:tab w:val="left" w:pos="450"/>
          <w:tab w:val="left" w:pos="54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E83DA4" w14:textId="4DBE664B" w:rsidR="001E60D5" w:rsidRDefault="001E60D5" w:rsidP="001E60D5">
      <w:pPr>
        <w:pStyle w:val="ListParagraph"/>
        <w:tabs>
          <w:tab w:val="clear" w:pos="680"/>
          <w:tab w:val="left" w:pos="540"/>
          <w:tab w:val="left" w:pos="81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785306">
        <w:rPr>
          <w:rFonts w:ascii="Angsana New" w:hAnsi="Angsana New" w:hint="cs"/>
          <w:sz w:val="30"/>
          <w:szCs w:val="30"/>
          <w:cs/>
        </w:rPr>
        <w:t xml:space="preserve">-  </w:t>
      </w:r>
      <w:r>
        <w:rPr>
          <w:rFonts w:ascii="Angsana New" w:hAnsi="Angsana New" w:hint="cs"/>
          <w:sz w:val="30"/>
          <w:szCs w:val="30"/>
          <w:cs/>
        </w:rPr>
        <w:t xml:space="preserve">เพิ่มทุนจดทะเบียนจาก </w:t>
      </w:r>
      <w:r>
        <w:rPr>
          <w:rFonts w:ascii="Angsana New" w:hAnsi="Angsana New"/>
          <w:sz w:val="30"/>
          <w:szCs w:val="30"/>
        </w:rPr>
        <w:t>180</w:t>
      </w:r>
      <w:r>
        <w:rPr>
          <w:rFonts w:ascii="Angsana New" w:hAnsi="Angsana New" w:hint="cs"/>
          <w:sz w:val="30"/>
          <w:szCs w:val="30"/>
          <w:cs/>
        </w:rPr>
        <w:t xml:space="preserve"> ล้านบาท เป็น </w:t>
      </w:r>
      <w:r>
        <w:rPr>
          <w:rFonts w:ascii="Angsana New" w:hAnsi="Angsana New"/>
          <w:sz w:val="30"/>
          <w:szCs w:val="30"/>
        </w:rPr>
        <w:t xml:space="preserve">460 </w:t>
      </w:r>
      <w:r>
        <w:rPr>
          <w:rFonts w:ascii="Angsana New" w:hAnsi="Angsana New" w:hint="cs"/>
          <w:sz w:val="30"/>
          <w:szCs w:val="30"/>
          <w:cs/>
        </w:rPr>
        <w:t xml:space="preserve">ล้านบาทและให้เรียกชำระค่าหุ้นในอัตราร้อยละ </w:t>
      </w:r>
      <w:r>
        <w:rPr>
          <w:rFonts w:ascii="Angsana New" w:hAnsi="Angsana New"/>
          <w:sz w:val="30"/>
          <w:szCs w:val="30"/>
        </w:rPr>
        <w:t xml:space="preserve">100 </w:t>
      </w:r>
      <w:r>
        <w:rPr>
          <w:rFonts w:ascii="Angsana New" w:hAnsi="Angsana New" w:hint="cs"/>
          <w:sz w:val="30"/>
          <w:szCs w:val="30"/>
          <w:cs/>
        </w:rPr>
        <w:t>คิดเป็น</w:t>
      </w:r>
      <w:r>
        <w:rPr>
          <w:rFonts w:ascii="Angsana New" w:hAnsi="Angsana New"/>
          <w:sz w:val="30"/>
          <w:szCs w:val="30"/>
        </w:rPr>
        <w:t xml:space="preserve">  </w:t>
      </w:r>
      <w:r w:rsidRPr="00CF2C11">
        <w:rPr>
          <w:rFonts w:ascii="Angsana New" w:hAnsi="Angsana New" w:hint="cs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</w:rPr>
        <w:t xml:space="preserve">    </w:t>
      </w:r>
      <w:r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>
        <w:rPr>
          <w:rFonts w:ascii="Angsana New" w:hAnsi="Angsana New"/>
          <w:sz w:val="30"/>
          <w:szCs w:val="30"/>
        </w:rPr>
        <w:t xml:space="preserve">280 </w:t>
      </w:r>
      <w:r>
        <w:rPr>
          <w:rFonts w:ascii="Angsana New" w:hAnsi="Angsana New" w:hint="cs"/>
          <w:sz w:val="30"/>
          <w:szCs w:val="30"/>
          <w:cs/>
        </w:rPr>
        <w:t>ล้านบาท การดำเนินการจดทะเบียนเพิ่มทุนดังกล่าวกับกระทรวงพาณิชย์ได้แล้วเสร็จเมื่อวันที่</w:t>
      </w:r>
      <w:r w:rsidRPr="00CF2C11">
        <w:rPr>
          <w:rFonts w:ascii="Angsana New" w:hAnsi="Angsana New" w:hint="cs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 20</w:t>
      </w:r>
      <w:r>
        <w:rPr>
          <w:rFonts w:ascii="Angsana New" w:hAnsi="Angsana New" w:hint="cs"/>
          <w:sz w:val="30"/>
          <w:szCs w:val="30"/>
          <w:cs/>
        </w:rPr>
        <w:t xml:space="preserve"> พฤษภาคม </w:t>
      </w:r>
      <w:r>
        <w:rPr>
          <w:rFonts w:ascii="Angsana New" w:hAnsi="Angsana New"/>
          <w:sz w:val="30"/>
          <w:szCs w:val="30"/>
        </w:rPr>
        <w:t>2565</w:t>
      </w:r>
    </w:p>
    <w:p w14:paraId="676C3FA4" w14:textId="77777777" w:rsidR="00E71184" w:rsidRPr="001E60D5" w:rsidRDefault="00E71184" w:rsidP="003C52D0">
      <w:pPr>
        <w:pStyle w:val="block"/>
        <w:spacing w:after="0" w:line="240" w:lineRule="atLeast"/>
        <w:ind w:left="450"/>
        <w:rPr>
          <w:rFonts w:ascii="Angsana New" w:hAnsi="Angsana New" w:cs="Angsana New"/>
          <w:sz w:val="30"/>
          <w:szCs w:val="30"/>
          <w:lang w:val="en-US" w:bidi="th-TH"/>
        </w:rPr>
      </w:pPr>
    </w:p>
    <w:p w14:paraId="2087C2C7" w14:textId="77777777" w:rsidR="00785306" w:rsidRDefault="0078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B198A55" w14:textId="32667AF4" w:rsidR="00E71184" w:rsidRPr="00816BFC" w:rsidRDefault="00E71184" w:rsidP="00E711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618FE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การซื้อเงินลงทุน</w:t>
      </w:r>
      <w:r w:rsidR="0050525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ในบริษัทย่อย</w:t>
      </w:r>
    </w:p>
    <w:p w14:paraId="7DDCD783" w14:textId="77777777" w:rsidR="00E71184" w:rsidRDefault="00E71184" w:rsidP="00E71184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4F0D59A" w14:textId="35EEA809" w:rsidR="00FF3F54" w:rsidRPr="00867A77" w:rsidRDefault="00FF3F54" w:rsidP="00867A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05259">
        <w:rPr>
          <w:rFonts w:ascii="Angsana New" w:hAnsi="Angsana New" w:hint="cs"/>
          <w:spacing w:val="4"/>
          <w:sz w:val="30"/>
          <w:szCs w:val="30"/>
          <w:cs/>
        </w:rPr>
        <w:t xml:space="preserve">บริษัทจัดตั้งบริษัทย่อยในประเทศแห่งหนึ่ง </w:t>
      </w:r>
      <w:r w:rsidRPr="00505259">
        <w:rPr>
          <w:rFonts w:ascii="Angsana New" w:hAnsi="Angsana New" w:hint="cs"/>
          <w:spacing w:val="4"/>
          <w:sz w:val="30"/>
          <w:szCs w:val="30"/>
        </w:rPr>
        <w:t>(</w:t>
      </w:r>
      <w:r w:rsidRPr="00505259">
        <w:rPr>
          <w:rFonts w:ascii="Angsana New" w:hAnsi="Angsana New" w:hint="cs"/>
          <w:spacing w:val="4"/>
          <w:sz w:val="30"/>
          <w:szCs w:val="30"/>
          <w:cs/>
        </w:rPr>
        <w:t xml:space="preserve">บริษัท </w:t>
      </w:r>
      <w:r w:rsidRPr="00505259">
        <w:rPr>
          <w:rFonts w:ascii="Angsana New" w:hAnsi="Angsana New"/>
          <w:spacing w:val="4"/>
          <w:sz w:val="30"/>
          <w:szCs w:val="30"/>
          <w:cs/>
        </w:rPr>
        <w:t>มาย เพ็ท</w:t>
      </w:r>
      <w:r w:rsidRPr="00505259">
        <w:rPr>
          <w:rFonts w:ascii="Angsana New" w:hAnsi="Angsana New"/>
          <w:spacing w:val="4"/>
          <w:sz w:val="30"/>
          <w:szCs w:val="30"/>
        </w:rPr>
        <w:t xml:space="preserve"> </w:t>
      </w:r>
      <w:r w:rsidRPr="00505259">
        <w:rPr>
          <w:rFonts w:ascii="Angsana New" w:hAnsi="Angsana New" w:hint="cs"/>
          <w:spacing w:val="4"/>
          <w:sz w:val="30"/>
          <w:szCs w:val="30"/>
          <w:cs/>
        </w:rPr>
        <w:t>จำกัด</w:t>
      </w:r>
      <w:r w:rsidRPr="00505259">
        <w:rPr>
          <w:rFonts w:ascii="Angsana New" w:hAnsi="Angsana New" w:hint="cs"/>
          <w:spacing w:val="4"/>
          <w:sz w:val="30"/>
          <w:szCs w:val="30"/>
        </w:rPr>
        <w:t xml:space="preserve">) </w:t>
      </w:r>
      <w:r w:rsidRPr="00505259">
        <w:rPr>
          <w:rFonts w:ascii="Angsana New" w:hAnsi="Angsana New" w:hint="cs"/>
          <w:spacing w:val="4"/>
          <w:sz w:val="30"/>
          <w:szCs w:val="30"/>
          <w:cs/>
        </w:rPr>
        <w:t>โดยมีทุนจดทะเบียนเริ่มแรกเป็นจำนวนเงิน</w:t>
      </w:r>
      <w:r w:rsidRPr="00505259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505259">
        <w:rPr>
          <w:rFonts w:ascii="Angsana New" w:hAnsi="Angsana New"/>
          <w:spacing w:val="4"/>
          <w:sz w:val="30"/>
          <w:szCs w:val="30"/>
        </w:rPr>
        <w:t>2</w:t>
      </w:r>
      <w:r w:rsidRPr="00867A77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867A77">
        <w:rPr>
          <w:rFonts w:ascii="Angsana New" w:hAnsi="Angsana New" w:hint="cs"/>
          <w:spacing w:val="2"/>
          <w:sz w:val="30"/>
          <w:szCs w:val="30"/>
          <w:cs/>
        </w:rPr>
        <w:t>ล้านบาท และให้เรียกชำระค่าหุ้นในอัตราร้อยละ</w:t>
      </w:r>
      <w:r w:rsidR="00213751">
        <w:rPr>
          <w:rFonts w:ascii="Angsana New" w:hAnsi="Angsana New"/>
          <w:spacing w:val="2"/>
          <w:sz w:val="30"/>
          <w:szCs w:val="30"/>
        </w:rPr>
        <w:t xml:space="preserve"> </w:t>
      </w:r>
      <w:r w:rsidRPr="00867A77">
        <w:rPr>
          <w:rFonts w:ascii="Angsana New" w:hAnsi="Angsana New"/>
          <w:spacing w:val="2"/>
          <w:sz w:val="30"/>
          <w:szCs w:val="30"/>
        </w:rPr>
        <w:t>25</w:t>
      </w:r>
      <w:r w:rsidRPr="00867A77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867A77">
        <w:rPr>
          <w:rFonts w:ascii="Angsana New" w:hAnsi="Angsana New" w:hint="cs"/>
          <w:spacing w:val="2"/>
          <w:sz w:val="30"/>
          <w:szCs w:val="30"/>
          <w:cs/>
        </w:rPr>
        <w:t xml:space="preserve">คิดเป็นจำนวนเงิน </w:t>
      </w:r>
      <w:r w:rsidRPr="00867A77">
        <w:rPr>
          <w:rFonts w:ascii="Angsana New" w:hAnsi="Angsana New"/>
          <w:spacing w:val="2"/>
          <w:sz w:val="30"/>
          <w:szCs w:val="30"/>
        </w:rPr>
        <w:t xml:space="preserve">0.5 </w:t>
      </w:r>
      <w:r w:rsidRPr="00867A77">
        <w:rPr>
          <w:rFonts w:ascii="Angsana New" w:hAnsi="Angsana New" w:hint="cs"/>
          <w:spacing w:val="2"/>
          <w:sz w:val="30"/>
          <w:szCs w:val="30"/>
          <w:cs/>
        </w:rPr>
        <w:t>ล้านบาท บริษัทมีสัดส่วนการลงทุน</w:t>
      </w:r>
      <w:r w:rsidRPr="00505259">
        <w:rPr>
          <w:rFonts w:ascii="Angsana New" w:hAnsi="Angsana New" w:hint="cs"/>
          <w:spacing w:val="4"/>
          <w:sz w:val="30"/>
          <w:szCs w:val="30"/>
          <w:cs/>
        </w:rPr>
        <w:t xml:space="preserve">บริษัทย่อยดังกล่าวคิดเป็นอัตราร้อยละ </w:t>
      </w:r>
      <w:r w:rsidRPr="00505259">
        <w:rPr>
          <w:rFonts w:ascii="Angsana New" w:hAnsi="Angsana New"/>
          <w:spacing w:val="4"/>
          <w:sz w:val="30"/>
          <w:szCs w:val="30"/>
        </w:rPr>
        <w:t>99</w:t>
      </w:r>
      <w:r w:rsidRPr="00505259">
        <w:rPr>
          <w:rFonts w:ascii="Angsana New" w:hAnsi="Angsana New" w:hint="cs"/>
          <w:spacing w:val="4"/>
          <w:sz w:val="30"/>
          <w:szCs w:val="30"/>
        </w:rPr>
        <w:t>.</w:t>
      </w:r>
      <w:r w:rsidRPr="00505259">
        <w:rPr>
          <w:rFonts w:ascii="Angsana New" w:hAnsi="Angsana New"/>
          <w:spacing w:val="4"/>
          <w:sz w:val="30"/>
          <w:szCs w:val="30"/>
        </w:rPr>
        <w:t>99</w:t>
      </w:r>
      <w:r w:rsidRPr="00505259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505259">
        <w:rPr>
          <w:rFonts w:ascii="Angsana New" w:hAnsi="Angsana New" w:hint="cs"/>
          <w:spacing w:val="4"/>
          <w:sz w:val="30"/>
          <w:szCs w:val="30"/>
          <w:cs/>
        </w:rPr>
        <w:t xml:space="preserve">ของหุ้นที่ชำระแล้ว คิดเป็นจำนวนเงิน </w:t>
      </w:r>
      <w:r w:rsidRPr="00505259">
        <w:rPr>
          <w:rFonts w:ascii="Angsana New" w:hAnsi="Angsana New"/>
          <w:spacing w:val="4"/>
          <w:sz w:val="30"/>
          <w:szCs w:val="30"/>
        </w:rPr>
        <w:t>0.5</w:t>
      </w:r>
      <w:r w:rsidRPr="00505259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505259">
        <w:rPr>
          <w:rFonts w:ascii="Angsana New" w:hAnsi="Angsana New" w:hint="cs"/>
          <w:spacing w:val="4"/>
          <w:sz w:val="30"/>
          <w:szCs w:val="30"/>
          <w:cs/>
        </w:rPr>
        <w:t>ล้านบาท การดำเนินการจด</w:t>
      </w:r>
      <w:r w:rsidRPr="00867A77">
        <w:rPr>
          <w:rFonts w:ascii="Angsana New" w:hAnsi="Angsana New" w:hint="cs"/>
          <w:spacing w:val="8"/>
          <w:sz w:val="30"/>
          <w:szCs w:val="30"/>
          <w:cs/>
        </w:rPr>
        <w:t xml:space="preserve">ทะเบียนหุ้นทุนเริ่มแรกของบริษัทย่อยดังกล่าวกับกระทรวงพาณิชย์ได้แล้วเสร็จเมื่อวันที่ </w:t>
      </w:r>
      <w:r w:rsidRPr="00867A77">
        <w:rPr>
          <w:rFonts w:ascii="Angsana New" w:hAnsi="Angsana New"/>
          <w:spacing w:val="8"/>
          <w:sz w:val="30"/>
          <w:szCs w:val="30"/>
        </w:rPr>
        <w:t>10</w:t>
      </w:r>
      <w:r w:rsidRPr="00867A77">
        <w:rPr>
          <w:rFonts w:ascii="Angsana New" w:hAnsi="Angsana New" w:hint="cs"/>
          <w:sz w:val="30"/>
          <w:szCs w:val="30"/>
        </w:rPr>
        <w:t xml:space="preserve"> </w:t>
      </w:r>
      <w:r w:rsidRPr="00867A77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867A77">
        <w:rPr>
          <w:rFonts w:ascii="Angsana New" w:hAnsi="Angsana New" w:hint="cs"/>
          <w:sz w:val="30"/>
          <w:szCs w:val="30"/>
        </w:rPr>
        <w:t>256</w:t>
      </w:r>
      <w:r w:rsidRPr="00867A77">
        <w:rPr>
          <w:rFonts w:ascii="Angsana New" w:hAnsi="Angsana New"/>
          <w:sz w:val="30"/>
          <w:szCs w:val="30"/>
        </w:rPr>
        <w:t>5</w:t>
      </w:r>
    </w:p>
    <w:p w14:paraId="463F4292" w14:textId="77777777" w:rsidR="00FF3F54" w:rsidRPr="00BF65AE" w:rsidRDefault="00FF3F54" w:rsidP="00FF3F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3E9BBC7" w14:textId="57B3632B" w:rsidR="00FF3F54" w:rsidRPr="00867A77" w:rsidRDefault="00FF3F54" w:rsidP="00867A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4A1CE5">
        <w:rPr>
          <w:rFonts w:ascii="Angsana New" w:hAnsi="Angsana New" w:hint="cs"/>
          <w:sz w:val="30"/>
          <w:szCs w:val="30"/>
          <w:cs/>
        </w:rPr>
        <w:t xml:space="preserve">บริษัทจัดตั้งบริษัทย่อยในประเทศแห่งหนึ่ง </w:t>
      </w:r>
      <w:r w:rsidRPr="004A1CE5">
        <w:rPr>
          <w:rFonts w:ascii="Angsana New" w:hAnsi="Angsana New" w:hint="cs"/>
          <w:sz w:val="30"/>
          <w:szCs w:val="30"/>
        </w:rPr>
        <w:t>(</w:t>
      </w:r>
      <w:r w:rsidRPr="004A1CE5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4A1CE5">
        <w:rPr>
          <w:rFonts w:ascii="Angsana New" w:hAnsi="Angsana New"/>
          <w:sz w:val="30"/>
          <w:szCs w:val="30"/>
          <w:cs/>
        </w:rPr>
        <w:t>ไทยฟู้ดส์ รีนิวเอเบิล จำกัด</w:t>
      </w:r>
      <w:r w:rsidRPr="004A1CE5">
        <w:rPr>
          <w:rFonts w:ascii="Angsana New" w:hAnsi="Angsana New" w:hint="cs"/>
          <w:sz w:val="30"/>
          <w:szCs w:val="30"/>
        </w:rPr>
        <w:t xml:space="preserve">) </w:t>
      </w:r>
      <w:r w:rsidRPr="004A1CE5">
        <w:rPr>
          <w:rFonts w:ascii="Angsana New" w:hAnsi="Angsana New" w:hint="cs"/>
          <w:sz w:val="30"/>
          <w:szCs w:val="30"/>
          <w:cs/>
        </w:rPr>
        <w:t>โดยมีทุนจดทะเบียน</w:t>
      </w:r>
      <w:r w:rsidRPr="004A1CE5">
        <w:rPr>
          <w:rFonts w:ascii="Angsana New" w:hAnsi="Angsana New" w:hint="cs"/>
          <w:spacing w:val="-4"/>
          <w:sz w:val="30"/>
          <w:szCs w:val="30"/>
          <w:cs/>
        </w:rPr>
        <w:t>เริ่มแรกเป็น</w:t>
      </w:r>
      <w:r w:rsidRPr="004A1CE5">
        <w:rPr>
          <w:rFonts w:ascii="Angsana New" w:hAnsi="Angsana New" w:hint="cs"/>
          <w:spacing w:val="2"/>
          <w:sz w:val="30"/>
          <w:szCs w:val="30"/>
          <w:cs/>
        </w:rPr>
        <w:t>จำนวนเงิน</w:t>
      </w:r>
      <w:r w:rsidRPr="004A1CE5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4A1CE5">
        <w:rPr>
          <w:rFonts w:ascii="Angsana New" w:hAnsi="Angsana New"/>
          <w:spacing w:val="2"/>
          <w:sz w:val="30"/>
          <w:szCs w:val="30"/>
        </w:rPr>
        <w:t>10</w:t>
      </w:r>
      <w:r w:rsidRPr="004A1CE5">
        <w:rPr>
          <w:rFonts w:ascii="Angsana New" w:hAnsi="Angsana New" w:hint="cs"/>
          <w:spacing w:val="2"/>
          <w:sz w:val="30"/>
          <w:szCs w:val="30"/>
        </w:rPr>
        <w:t xml:space="preserve">0 </w:t>
      </w:r>
      <w:r w:rsidRPr="004A1CE5">
        <w:rPr>
          <w:rFonts w:ascii="Angsana New" w:hAnsi="Angsana New" w:hint="cs"/>
          <w:spacing w:val="2"/>
          <w:sz w:val="30"/>
          <w:szCs w:val="30"/>
          <w:cs/>
        </w:rPr>
        <w:t xml:space="preserve">ล้านบาท และให้เรียกชำระค่าหุ้นในอัตราร้อยละ </w:t>
      </w:r>
      <w:r w:rsidRPr="004A1CE5">
        <w:rPr>
          <w:rFonts w:ascii="Angsana New" w:hAnsi="Angsana New"/>
          <w:spacing w:val="2"/>
          <w:sz w:val="30"/>
          <w:szCs w:val="30"/>
        </w:rPr>
        <w:t>25</w:t>
      </w:r>
      <w:r w:rsidRPr="004A1CE5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4A1CE5">
        <w:rPr>
          <w:rFonts w:ascii="Angsana New" w:hAnsi="Angsana New" w:hint="cs"/>
          <w:spacing w:val="2"/>
          <w:sz w:val="30"/>
          <w:szCs w:val="30"/>
          <w:cs/>
        </w:rPr>
        <w:t xml:space="preserve">คิดเป็นจำนวนเงิน </w:t>
      </w:r>
      <w:r w:rsidRPr="004A1CE5">
        <w:rPr>
          <w:rFonts w:ascii="Angsana New" w:hAnsi="Angsana New"/>
          <w:spacing w:val="2"/>
          <w:sz w:val="30"/>
          <w:szCs w:val="30"/>
        </w:rPr>
        <w:t>25</w:t>
      </w:r>
      <w:r w:rsidRPr="00867A77">
        <w:rPr>
          <w:rFonts w:ascii="Angsana New" w:hAnsi="Angsana New"/>
          <w:spacing w:val="2"/>
          <w:sz w:val="30"/>
          <w:szCs w:val="30"/>
        </w:rPr>
        <w:t xml:space="preserve"> </w:t>
      </w:r>
      <w:r w:rsidRPr="00867A77">
        <w:rPr>
          <w:rFonts w:ascii="Angsana New" w:hAnsi="Angsana New" w:hint="cs"/>
          <w:spacing w:val="2"/>
          <w:sz w:val="30"/>
          <w:szCs w:val="30"/>
          <w:cs/>
        </w:rPr>
        <w:t>ล้านบาท บริษัทมีสัดส่วนการลงทุนบริษัทย่อยดังกล่าวคิด</w:t>
      </w:r>
      <w:r w:rsidRPr="00867A77">
        <w:rPr>
          <w:rFonts w:ascii="Angsana New" w:hAnsi="Angsana New" w:hint="cs"/>
          <w:sz w:val="30"/>
          <w:szCs w:val="30"/>
          <w:cs/>
        </w:rPr>
        <w:t xml:space="preserve">เป็นอัตราร้อยละ </w:t>
      </w:r>
      <w:r w:rsidRPr="00867A77">
        <w:rPr>
          <w:rFonts w:ascii="Angsana New" w:hAnsi="Angsana New"/>
          <w:sz w:val="30"/>
          <w:szCs w:val="30"/>
        </w:rPr>
        <w:t>99</w:t>
      </w:r>
      <w:r w:rsidRPr="00867A77">
        <w:rPr>
          <w:rFonts w:ascii="Angsana New" w:hAnsi="Angsana New" w:hint="cs"/>
          <w:sz w:val="30"/>
          <w:szCs w:val="30"/>
        </w:rPr>
        <w:t>.</w:t>
      </w:r>
      <w:r w:rsidRPr="00867A77">
        <w:rPr>
          <w:rFonts w:ascii="Angsana New" w:hAnsi="Angsana New"/>
          <w:sz w:val="30"/>
          <w:szCs w:val="30"/>
        </w:rPr>
        <w:t>99</w:t>
      </w:r>
      <w:r w:rsidRPr="00867A77">
        <w:rPr>
          <w:rFonts w:ascii="Angsana New" w:hAnsi="Angsana New" w:hint="cs"/>
          <w:sz w:val="30"/>
          <w:szCs w:val="30"/>
        </w:rPr>
        <w:t xml:space="preserve"> </w:t>
      </w:r>
      <w:r w:rsidRPr="00867A77">
        <w:rPr>
          <w:rFonts w:ascii="Angsana New" w:hAnsi="Angsana New" w:hint="cs"/>
          <w:sz w:val="30"/>
          <w:szCs w:val="30"/>
          <w:cs/>
        </w:rPr>
        <w:t xml:space="preserve">ของหุ้นที่ชำระแล้ว </w:t>
      </w:r>
      <w:r w:rsidRPr="00867A77">
        <w:rPr>
          <w:rFonts w:ascii="Angsana New" w:hAnsi="Angsana New" w:hint="cs"/>
          <w:spacing w:val="-4"/>
          <w:sz w:val="30"/>
          <w:szCs w:val="30"/>
          <w:cs/>
        </w:rPr>
        <w:t xml:space="preserve">คิดเป็นจำนวนเงิน </w:t>
      </w:r>
      <w:r w:rsidRPr="00867A77">
        <w:rPr>
          <w:rFonts w:ascii="Angsana New" w:hAnsi="Angsana New"/>
          <w:spacing w:val="-4"/>
          <w:sz w:val="30"/>
          <w:szCs w:val="30"/>
        </w:rPr>
        <w:t>25</w:t>
      </w:r>
      <w:r w:rsidR="00867A7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67A77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867A77">
        <w:rPr>
          <w:rFonts w:ascii="Angsana New" w:hAnsi="Angsana New" w:hint="cs"/>
          <w:sz w:val="30"/>
          <w:szCs w:val="30"/>
          <w:cs/>
        </w:rPr>
        <w:t xml:space="preserve"> </w:t>
      </w:r>
      <w:r w:rsidRPr="00867A77">
        <w:rPr>
          <w:rFonts w:ascii="Angsana New" w:hAnsi="Angsana New" w:hint="cs"/>
          <w:spacing w:val="8"/>
          <w:sz w:val="30"/>
          <w:szCs w:val="30"/>
          <w:cs/>
        </w:rPr>
        <w:t xml:space="preserve">การดำเนินการจดทะเบียนหุ้นทุนเริ่มแรกของบริษัทย่อยดังกล่าวกับกระทรวงพาณิชย์ได้แล้วเสร็จเมื่อวันที่ </w:t>
      </w:r>
      <w:r w:rsidRPr="00867A77">
        <w:rPr>
          <w:rFonts w:ascii="Angsana New" w:hAnsi="Angsana New"/>
          <w:spacing w:val="8"/>
          <w:sz w:val="30"/>
          <w:szCs w:val="30"/>
        </w:rPr>
        <w:t>15</w:t>
      </w:r>
      <w:r w:rsidRPr="00867A77">
        <w:rPr>
          <w:rFonts w:ascii="Angsana New" w:hAnsi="Angsana New" w:hint="cs"/>
          <w:sz w:val="30"/>
          <w:szCs w:val="30"/>
        </w:rPr>
        <w:t xml:space="preserve"> </w:t>
      </w:r>
      <w:r w:rsidRPr="00867A77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867A77">
        <w:rPr>
          <w:rFonts w:ascii="Angsana New" w:hAnsi="Angsana New" w:hint="cs"/>
          <w:sz w:val="30"/>
          <w:szCs w:val="30"/>
        </w:rPr>
        <w:t>256</w:t>
      </w:r>
      <w:r w:rsidRPr="00867A77">
        <w:rPr>
          <w:rFonts w:ascii="Angsana New" w:hAnsi="Angsana New"/>
          <w:sz w:val="30"/>
          <w:szCs w:val="30"/>
        </w:rPr>
        <w:t>5</w:t>
      </w:r>
    </w:p>
    <w:p w14:paraId="6861FEFE" w14:textId="77777777" w:rsidR="00867A77" w:rsidRDefault="00867A77" w:rsidP="00FF3F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5447345" w14:textId="33CDEA4F" w:rsidR="00867A77" w:rsidRDefault="00867A77" w:rsidP="00867A77">
      <w:pPr>
        <w:pStyle w:val="ListParagraph"/>
        <w:tabs>
          <w:tab w:val="clear" w:pos="907"/>
          <w:tab w:val="left" w:pos="126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ซื้อเงิน</w:t>
      </w:r>
      <w:r>
        <w:rPr>
          <w:rFonts w:ascii="Angsana New" w:hAnsi="Angsana New"/>
          <w:sz w:val="30"/>
          <w:szCs w:val="30"/>
          <w:cs/>
        </w:rPr>
        <w:t>ลงทุนใน</w:t>
      </w:r>
      <w:r w:rsidRPr="00711015">
        <w:rPr>
          <w:rFonts w:ascii="Angsana New" w:hAnsi="Angsana New" w:hint="cs"/>
          <w:sz w:val="30"/>
          <w:szCs w:val="30"/>
          <w:cs/>
        </w:rPr>
        <w:t>บริษัท</w:t>
      </w:r>
      <w:r w:rsidRPr="00711015">
        <w:rPr>
          <w:rFonts w:ascii="Angsana New" w:hAnsi="Angsana New"/>
          <w:sz w:val="30"/>
          <w:szCs w:val="30"/>
          <w:cs/>
        </w:rPr>
        <w:t xml:space="preserve"> </w:t>
      </w:r>
      <w:r w:rsidRPr="00B80196">
        <w:rPr>
          <w:rFonts w:asciiTheme="majorBidi" w:hAnsiTheme="majorBidi" w:cstheme="majorBidi"/>
          <w:sz w:val="30"/>
          <w:szCs w:val="30"/>
          <w:cs/>
        </w:rPr>
        <w:t xml:space="preserve">ไทยฟู้ดส์ </w:t>
      </w:r>
      <w:r>
        <w:rPr>
          <w:rFonts w:asciiTheme="majorBidi" w:hAnsiTheme="majorBidi" w:cstheme="majorBidi" w:hint="cs"/>
          <w:sz w:val="30"/>
          <w:szCs w:val="30"/>
          <w:cs/>
        </w:rPr>
        <w:t>เฟรช มาร์เก็ต</w:t>
      </w:r>
      <w:r w:rsidRPr="00B801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1015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โดยการซื้อหุ้นสามัญจากบริษัทย่อยในประเทศแห่งหนึ่งใน</w:t>
      </w:r>
      <w:r w:rsidRPr="0051230F"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16</w:t>
      </w:r>
      <w:r w:rsidRPr="00700AF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</w:t>
      </w:r>
      <w:r w:rsidRPr="00700AF7">
        <w:rPr>
          <w:rFonts w:ascii="Angsana New" w:hAnsi="Angsana New" w:hint="cs"/>
          <w:sz w:val="30"/>
          <w:szCs w:val="30"/>
          <w:cs/>
        </w:rPr>
        <w:t xml:space="preserve">คม </w:t>
      </w:r>
      <w:r w:rsidRPr="00700AF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จำนวน </w:t>
      </w:r>
      <w:r>
        <w:rPr>
          <w:rFonts w:ascii="Angsana New" w:hAnsi="Angsana New"/>
          <w:sz w:val="30"/>
          <w:szCs w:val="30"/>
        </w:rPr>
        <w:t xml:space="preserve">199,997 </w:t>
      </w:r>
      <w:r>
        <w:rPr>
          <w:rFonts w:ascii="Angsana New" w:hAnsi="Angsana New" w:hint="cs"/>
          <w:sz w:val="30"/>
          <w:szCs w:val="30"/>
          <w:cs/>
        </w:rPr>
        <w:t xml:space="preserve">หุ้น ในราคาหุ้นละ </w:t>
      </w:r>
      <w:r>
        <w:rPr>
          <w:rFonts w:ascii="Angsana New" w:hAnsi="Angsana New"/>
          <w:sz w:val="30"/>
          <w:szCs w:val="30"/>
        </w:rPr>
        <w:t xml:space="preserve">25 </w:t>
      </w:r>
      <w:r>
        <w:rPr>
          <w:rFonts w:ascii="Angsana New" w:hAnsi="Angsana New" w:hint="cs"/>
          <w:sz w:val="30"/>
          <w:szCs w:val="30"/>
          <w:cs/>
        </w:rPr>
        <w:t xml:space="preserve">บาท เป็นจำนวนเงินรวม </w:t>
      </w:r>
      <w:r>
        <w:rPr>
          <w:rFonts w:ascii="Angsana New" w:hAnsi="Angsana New"/>
          <w:sz w:val="30"/>
          <w:szCs w:val="30"/>
        </w:rPr>
        <w:t xml:space="preserve">5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ซึ่งคิดเป็นสัดส่วนการถือหุ้นร้อยละ </w:t>
      </w:r>
      <w:r>
        <w:rPr>
          <w:rFonts w:ascii="Angsana New" w:hAnsi="Angsana New"/>
          <w:sz w:val="30"/>
          <w:szCs w:val="30"/>
        </w:rPr>
        <w:t xml:space="preserve">99.99 </w:t>
      </w:r>
      <w:r w:rsidRPr="00D33A1C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บริษัทได้รับโอนหุ้นแล้วเสร็จเมื่อ</w:t>
      </w:r>
      <w:r w:rsidRPr="00700AF7"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18</w:t>
      </w:r>
      <w:r w:rsidRPr="00700AF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</w:t>
      </w:r>
      <w:r w:rsidRPr="00700AF7">
        <w:rPr>
          <w:rFonts w:ascii="Angsana New" w:hAnsi="Angsana New" w:hint="cs"/>
          <w:sz w:val="30"/>
          <w:szCs w:val="30"/>
          <w:cs/>
        </w:rPr>
        <w:t xml:space="preserve">คม </w:t>
      </w:r>
      <w:r w:rsidRPr="00700AF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</w:p>
    <w:p w14:paraId="7DA2B276" w14:textId="65A549EF" w:rsidR="008536C3" w:rsidRDefault="008536C3" w:rsidP="00867A77">
      <w:pPr>
        <w:pStyle w:val="ListParagraph"/>
        <w:tabs>
          <w:tab w:val="clear" w:pos="907"/>
          <w:tab w:val="left" w:pos="126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24B17F8" w14:textId="0A937E21" w:rsidR="008536C3" w:rsidRDefault="008536C3" w:rsidP="008536C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8536C3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การซื้อเงินลงทุนใน</w:t>
      </w:r>
      <w:r w:rsidR="00477441" w:rsidRPr="00477441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บริษัทร่วม</w:t>
      </w:r>
    </w:p>
    <w:p w14:paraId="49AAB6BB" w14:textId="3531074A" w:rsidR="008536C3" w:rsidRPr="009C0BD1" w:rsidRDefault="008536C3" w:rsidP="008536C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03D0125" w14:textId="27AB6F12" w:rsidR="008536C3" w:rsidRDefault="008536C3" w:rsidP="008536C3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C03B4">
        <w:rPr>
          <w:rFonts w:ascii="Angsana New" w:hAnsi="Angsana New" w:cs="Angsana New" w:hint="cs"/>
          <w:sz w:val="30"/>
          <w:szCs w:val="30"/>
          <w:cs/>
        </w:rPr>
        <w:t>คณะกรรมการของบริษัทได้อนุมัติให้บริษัทย่อยแห่งหนึ่ง (บริษัท ไทยฟู้ดส์</w:t>
      </w:r>
      <w:r w:rsidRPr="00DC03B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03B4">
        <w:rPr>
          <w:rFonts w:ascii="Angsana New" w:hAnsi="Angsana New" w:cs="Angsana New" w:hint="cs"/>
          <w:sz w:val="30"/>
          <w:szCs w:val="30"/>
          <w:cs/>
        </w:rPr>
        <w:t>เซอร์วิส</w:t>
      </w:r>
      <w:r w:rsidRPr="00DC03B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03B4">
        <w:rPr>
          <w:rFonts w:ascii="Angsana New" w:hAnsi="Angsana New" w:cs="Angsana New" w:hint="cs"/>
          <w:sz w:val="30"/>
          <w:szCs w:val="30"/>
          <w:cs/>
        </w:rPr>
        <w:t>แอนด์</w:t>
      </w:r>
      <w:r w:rsidRPr="00DC03B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03B4">
        <w:rPr>
          <w:rFonts w:ascii="Angsana New" w:hAnsi="Angsana New" w:cs="Angsana New" w:hint="cs"/>
          <w:sz w:val="30"/>
          <w:szCs w:val="30"/>
          <w:cs/>
        </w:rPr>
        <w:t>ซัพพลาย</w:t>
      </w:r>
      <w:r w:rsidRPr="00DC03B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03B4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DC03B4">
        <w:rPr>
          <w:rFonts w:ascii="Angsana New" w:hAnsi="Angsana New" w:cs="Angsana New"/>
          <w:sz w:val="30"/>
          <w:szCs w:val="30"/>
        </w:rPr>
        <w:t>)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 จัดตั้ง</w:t>
      </w:r>
      <w:r w:rsidR="00D4464A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DC03B4">
        <w:rPr>
          <w:rFonts w:ascii="Angsana New" w:hAnsi="Angsana New" w:cs="Angsana New" w:hint="cs"/>
          <w:sz w:val="30"/>
          <w:szCs w:val="30"/>
          <w:cs/>
        </w:rPr>
        <w:t>ร่วมในประเทศแห่งหนึ่ง (บริษัท สไวน์</w:t>
      </w:r>
      <w:r w:rsidRPr="00DC03B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03B4">
        <w:rPr>
          <w:rFonts w:ascii="Angsana New" w:hAnsi="Angsana New" w:cs="Angsana New" w:hint="cs"/>
          <w:sz w:val="30"/>
          <w:szCs w:val="30"/>
          <w:cs/>
        </w:rPr>
        <w:t>พร๊อพเพอร์ตี้</w:t>
      </w:r>
      <w:r w:rsidRPr="00DC03B4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2 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จำกัด) โดยมีทุนจดทะเบียนเริ่มแรกเป็นจำนวนเงิน </w:t>
      </w:r>
      <w:r>
        <w:rPr>
          <w:rFonts w:ascii="Angsana New" w:hAnsi="Angsana New" w:cs="Angsana New"/>
          <w:sz w:val="30"/>
          <w:szCs w:val="30"/>
        </w:rPr>
        <w:t>0.1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 ล้านบาท และให้เรียกชำระค่าหุ้นในอัตราร้อยละ </w:t>
      </w:r>
      <w:r w:rsidRPr="006F080F">
        <w:rPr>
          <w:rFonts w:ascii="Angsana New" w:hAnsi="Angsana New" w:cs="Angsana New"/>
          <w:sz w:val="30"/>
          <w:szCs w:val="30"/>
        </w:rPr>
        <w:t>25</w:t>
      </w:r>
      <w:r w:rsidRPr="00DC03B4">
        <w:rPr>
          <w:rFonts w:ascii="Angsana New" w:hAnsi="Angsana New" w:cs="Angsana New"/>
          <w:sz w:val="30"/>
          <w:szCs w:val="30"/>
        </w:rPr>
        <w:t xml:space="preserve"> 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คิดเป็นจำนวนเงิน </w:t>
      </w:r>
      <w:r w:rsidRPr="006F080F">
        <w:rPr>
          <w:rFonts w:ascii="Angsana New" w:hAnsi="Angsana New" w:cs="Angsana New"/>
          <w:sz w:val="30"/>
          <w:szCs w:val="30"/>
        </w:rPr>
        <w:t>0</w:t>
      </w:r>
      <w:r w:rsidRPr="00DC03B4">
        <w:rPr>
          <w:rFonts w:ascii="Angsana New" w:hAnsi="Angsana New" w:cs="Angsana New"/>
          <w:sz w:val="30"/>
          <w:szCs w:val="30"/>
        </w:rPr>
        <w:t>.</w:t>
      </w:r>
      <w:r w:rsidR="00640AF4">
        <w:rPr>
          <w:rFonts w:ascii="Angsana New" w:hAnsi="Angsana New" w:cs="Angsana New"/>
          <w:sz w:val="30"/>
          <w:szCs w:val="30"/>
        </w:rPr>
        <w:t>0</w:t>
      </w:r>
      <w:r w:rsidRPr="006F080F">
        <w:rPr>
          <w:rFonts w:ascii="Angsana New" w:hAnsi="Angsana New" w:cs="Angsana New"/>
          <w:sz w:val="30"/>
          <w:szCs w:val="30"/>
        </w:rPr>
        <w:t>25</w:t>
      </w:r>
      <w:r w:rsidRPr="00DC03B4">
        <w:rPr>
          <w:rFonts w:ascii="Angsana New" w:hAnsi="Angsana New" w:cs="Angsana New"/>
          <w:sz w:val="30"/>
          <w:szCs w:val="30"/>
        </w:rPr>
        <w:t xml:space="preserve"> </w:t>
      </w:r>
      <w:r w:rsidRPr="00DC03B4">
        <w:rPr>
          <w:rFonts w:ascii="Angsana New" w:hAnsi="Angsana New" w:cs="Angsana New" w:hint="cs"/>
          <w:sz w:val="30"/>
          <w:szCs w:val="30"/>
          <w:cs/>
        </w:rPr>
        <w:t>ล้านบาท บริษัทมีสัดส่วน</w:t>
      </w:r>
      <w:r w:rsidR="00104401">
        <w:rPr>
          <w:rFonts w:ascii="Angsana New" w:hAnsi="Angsana New" w:cs="Angsana New"/>
          <w:sz w:val="30"/>
          <w:szCs w:val="30"/>
          <w:cs/>
        </w:rPr>
        <w:br/>
      </w:r>
      <w:r w:rsidRPr="00DC03B4">
        <w:rPr>
          <w:rFonts w:ascii="Angsana New" w:hAnsi="Angsana New" w:cs="Angsana New" w:hint="cs"/>
          <w:sz w:val="30"/>
          <w:szCs w:val="30"/>
          <w:cs/>
        </w:rPr>
        <w:t>การลงทุนในการ</w:t>
      </w:r>
      <w:r w:rsidR="009C0BD1">
        <w:rPr>
          <w:rFonts w:ascii="Angsana New" w:hAnsi="Angsana New" w:cs="Angsana New" w:hint="cs"/>
          <w:sz w:val="30"/>
          <w:szCs w:val="30"/>
          <w:cs/>
        </w:rPr>
        <w:t>บริษัทร่วม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ดังกล่าวคิดเป็นอัตราร้อยละ </w:t>
      </w:r>
      <w:r w:rsidRPr="006F080F">
        <w:rPr>
          <w:rFonts w:ascii="Angsana New" w:hAnsi="Angsana New" w:cs="Angsana New"/>
          <w:sz w:val="30"/>
          <w:szCs w:val="30"/>
        </w:rPr>
        <w:t>40</w:t>
      </w:r>
      <w:r w:rsidRPr="00DC03B4">
        <w:rPr>
          <w:rFonts w:ascii="Angsana New" w:hAnsi="Angsana New" w:cs="Angsana New"/>
          <w:sz w:val="30"/>
          <w:szCs w:val="30"/>
        </w:rPr>
        <w:t xml:space="preserve"> </w:t>
      </w:r>
      <w:r w:rsidRPr="00DC03B4">
        <w:rPr>
          <w:rFonts w:ascii="Angsana New" w:hAnsi="Angsana New" w:cs="Angsana New" w:hint="cs"/>
          <w:sz w:val="30"/>
          <w:szCs w:val="30"/>
          <w:cs/>
        </w:rPr>
        <w:t>ของทุนที่ชำระแล้ว</w:t>
      </w:r>
      <w:r w:rsidRPr="00DC03B4">
        <w:rPr>
          <w:rFonts w:ascii="Angsana New" w:hAnsi="Angsana New" w:cs="Angsana New"/>
          <w:sz w:val="30"/>
          <w:szCs w:val="30"/>
        </w:rPr>
        <w:t xml:space="preserve"> 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คิดเป็นจำนวนเงิน </w:t>
      </w:r>
      <w:r w:rsidRPr="006F080F">
        <w:rPr>
          <w:rFonts w:ascii="Angsana New" w:hAnsi="Angsana New" w:cs="Angsana New"/>
          <w:sz w:val="30"/>
          <w:szCs w:val="30"/>
        </w:rPr>
        <w:t>0</w:t>
      </w:r>
      <w:r w:rsidRPr="00DC03B4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01</w:t>
      </w:r>
      <w:r w:rsidRPr="00DC03B4">
        <w:rPr>
          <w:rFonts w:ascii="Angsana New" w:hAnsi="Angsana New" w:cs="Angsana New"/>
          <w:sz w:val="30"/>
          <w:szCs w:val="30"/>
        </w:rPr>
        <w:t xml:space="preserve"> 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104401">
        <w:rPr>
          <w:rFonts w:ascii="Angsana New" w:hAnsi="Angsana New" w:cs="Angsana New"/>
          <w:sz w:val="30"/>
          <w:szCs w:val="30"/>
          <w:cs/>
        </w:rPr>
        <w:br/>
      </w:r>
      <w:r w:rsidRPr="00DC03B4">
        <w:rPr>
          <w:rFonts w:ascii="Angsana New" w:hAnsi="Angsana New" w:cs="Angsana New" w:hint="cs"/>
          <w:sz w:val="30"/>
          <w:szCs w:val="30"/>
          <w:cs/>
        </w:rPr>
        <w:t>การดำเนินการจดทะเบียนหุ้นทุนเริ่มแรกของ</w:t>
      </w:r>
      <w:r w:rsidR="00D4464A">
        <w:rPr>
          <w:rFonts w:ascii="Angsana New" w:hAnsi="Angsana New" w:cs="Angsana New" w:hint="cs"/>
          <w:sz w:val="30"/>
          <w:szCs w:val="30"/>
          <w:cs/>
        </w:rPr>
        <w:t>บริษัทร่วม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ดังกล่าวกับกระทรวงพาณิชย์ได้แล้วเสร็จเมื่อวันที่ </w:t>
      </w:r>
      <w:r>
        <w:rPr>
          <w:rFonts w:ascii="Angsana New" w:hAnsi="Angsana New" w:cs="Angsana New"/>
          <w:sz w:val="30"/>
          <w:szCs w:val="30"/>
        </w:rPr>
        <w:br/>
        <w:t>12</w:t>
      </w:r>
      <w:r w:rsidRPr="00DC03B4">
        <w:rPr>
          <w:rFonts w:ascii="Angsana New" w:hAnsi="Angsana New" w:cs="Angsana New"/>
          <w:sz w:val="30"/>
          <w:szCs w:val="30"/>
        </w:rPr>
        <w:t xml:space="preserve"> 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6F080F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</w:p>
    <w:p w14:paraId="397F47F9" w14:textId="77777777" w:rsidR="0079258A" w:rsidRPr="003C2712" w:rsidRDefault="0079258A" w:rsidP="00FF3F54">
      <w:pPr>
        <w:pStyle w:val="block"/>
        <w:spacing w:after="0" w:line="240" w:lineRule="atLeast"/>
        <w:ind w:left="0"/>
        <w:rPr>
          <w:rFonts w:ascii="Angsana New" w:hAnsi="Angsana New" w:cs="Angsana New"/>
          <w:sz w:val="28"/>
          <w:szCs w:val="28"/>
          <w:lang w:val="en-US" w:bidi="th-TH"/>
        </w:rPr>
      </w:pPr>
    </w:p>
    <w:p w14:paraId="17B420E1" w14:textId="77777777" w:rsidR="008536C3" w:rsidRDefault="00853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en-GB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2603CC7" w14:textId="36B9F9E2" w:rsidR="00E151C0" w:rsidRDefault="00E151C0" w:rsidP="009917DC">
      <w:pPr>
        <w:pStyle w:val="index"/>
        <w:numPr>
          <w:ilvl w:val="0"/>
          <w:numId w:val="3"/>
        </w:numPr>
        <w:tabs>
          <w:tab w:val="left" w:pos="1530"/>
        </w:tabs>
        <w:spacing w:after="0" w:line="240" w:lineRule="auto"/>
        <w:outlineLvl w:val="0"/>
        <w:rPr>
          <w:rFonts w:ascii="Angsana New" w:hAnsi="Angsana New" w:cs="Angsana New"/>
          <w:b/>
          <w:bCs/>
          <w:sz w:val="30"/>
          <w:szCs w:val="30"/>
        </w:rPr>
      </w:pPr>
      <w:r w:rsidRPr="00C60284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lastRenderedPageBreak/>
        <w:t>ที่ดิน อาคารและอุปกรณ์</w:t>
      </w:r>
    </w:p>
    <w:p w14:paraId="0AD80A2C" w14:textId="77777777" w:rsidR="000409E8" w:rsidRPr="00A10C8A" w:rsidRDefault="000409E8" w:rsidP="000409E8">
      <w:pPr>
        <w:pStyle w:val="index"/>
        <w:tabs>
          <w:tab w:val="clear" w:pos="1134"/>
          <w:tab w:val="left" w:pos="1530"/>
        </w:tabs>
        <w:spacing w:after="0" w:line="240" w:lineRule="auto"/>
        <w:ind w:left="518" w:firstLine="0"/>
        <w:outlineLvl w:val="0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00"/>
        <w:gridCol w:w="1530"/>
        <w:gridCol w:w="180"/>
        <w:gridCol w:w="1620"/>
      </w:tblGrid>
      <w:tr w:rsidR="000409E8" w:rsidRPr="006C5F37" w14:paraId="0F25A9C6" w14:textId="77777777" w:rsidTr="00930BE9">
        <w:trPr>
          <w:cantSplit/>
          <w:tblHeader/>
        </w:trPr>
        <w:tc>
          <w:tcPr>
            <w:tcW w:w="4950" w:type="dxa"/>
            <w:vAlign w:val="bottom"/>
          </w:tcPr>
          <w:p w14:paraId="0AB51C88" w14:textId="5F0D3EF2" w:rsidR="000409E8" w:rsidRPr="006C5F37" w:rsidRDefault="000409E8" w:rsidP="00930BE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C5F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54408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Pr="006C5F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5440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54408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6F08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900" w:type="dxa"/>
            <w:vAlign w:val="bottom"/>
          </w:tcPr>
          <w:p w14:paraId="611443A7" w14:textId="77777777" w:rsidR="000409E8" w:rsidRPr="006C5F37" w:rsidRDefault="000409E8" w:rsidP="00930BE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61744AFD" w14:textId="77777777" w:rsidR="000409E8" w:rsidRPr="006C5F37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5F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6C5F3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6C5F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56DA646" w14:textId="77777777" w:rsidR="000409E8" w:rsidRPr="006C5F37" w:rsidRDefault="000409E8" w:rsidP="00930BE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A90A785" w14:textId="77777777" w:rsidR="000409E8" w:rsidRPr="006C5F37" w:rsidRDefault="000409E8" w:rsidP="00FF3F5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5F3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A7755DC" w14:textId="25F136F7" w:rsidR="000409E8" w:rsidRPr="006C5F37" w:rsidRDefault="000409E8" w:rsidP="00FF3F54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6C5F3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409E8" w:rsidRPr="006C5F37" w14:paraId="0F82C09F" w14:textId="77777777" w:rsidTr="00930BE9">
        <w:trPr>
          <w:cantSplit/>
        </w:trPr>
        <w:tc>
          <w:tcPr>
            <w:tcW w:w="4950" w:type="dxa"/>
          </w:tcPr>
          <w:p w14:paraId="32EEC408" w14:textId="77777777" w:rsidR="000409E8" w:rsidRPr="006C5F37" w:rsidRDefault="000409E8" w:rsidP="00930B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CE33C1A" w14:textId="77777777" w:rsidR="000409E8" w:rsidRPr="006C5F37" w:rsidRDefault="000409E8" w:rsidP="00930BE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330" w:type="dxa"/>
            <w:gridSpan w:val="3"/>
          </w:tcPr>
          <w:p w14:paraId="04857915" w14:textId="77777777" w:rsidR="000409E8" w:rsidRPr="006C5F37" w:rsidRDefault="000409E8" w:rsidP="00930B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C5F3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C29A9" w:rsidRPr="006C5F37" w14:paraId="047EFD15" w14:textId="77777777" w:rsidTr="00930BE9">
        <w:trPr>
          <w:cantSplit/>
          <w:trHeight w:val="60"/>
        </w:trPr>
        <w:tc>
          <w:tcPr>
            <w:tcW w:w="4950" w:type="dxa"/>
          </w:tcPr>
          <w:p w14:paraId="26244AC3" w14:textId="77777777" w:rsidR="00FC29A9" w:rsidRPr="006C5F37" w:rsidRDefault="00FC29A9" w:rsidP="00FC29A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F3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900" w:type="dxa"/>
          </w:tcPr>
          <w:p w14:paraId="5954DAC1" w14:textId="77777777" w:rsidR="00FC29A9" w:rsidRPr="006C5F37" w:rsidRDefault="00FC29A9" w:rsidP="00FC29A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758F5A2" w14:textId="48C91E11" w:rsidR="00FC29A9" w:rsidRPr="00A87842" w:rsidRDefault="00DC3E31" w:rsidP="00FC29A9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878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2,378,440</w:t>
            </w:r>
          </w:p>
        </w:tc>
        <w:tc>
          <w:tcPr>
            <w:tcW w:w="180" w:type="dxa"/>
          </w:tcPr>
          <w:p w14:paraId="1AD40153" w14:textId="77777777" w:rsidR="00FC29A9" w:rsidRPr="006C5F37" w:rsidRDefault="00FC29A9" w:rsidP="00FC29A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2438CD7" w14:textId="5DE427E2" w:rsidR="00FC29A9" w:rsidRPr="006C5F37" w:rsidRDefault="00FC29A9" w:rsidP="00FC29A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E08">
              <w:rPr>
                <w:rFonts w:asciiTheme="majorBidi" w:hAnsiTheme="majorBidi" w:cstheme="majorBidi"/>
                <w:sz w:val="30"/>
                <w:szCs w:val="30"/>
              </w:rPr>
              <w:t>71,327</w:t>
            </w:r>
          </w:p>
        </w:tc>
      </w:tr>
      <w:tr w:rsidR="00FC29A9" w:rsidRPr="006C5F37" w14:paraId="52A68414" w14:textId="77777777" w:rsidTr="00930BE9">
        <w:trPr>
          <w:cantSplit/>
        </w:trPr>
        <w:tc>
          <w:tcPr>
            <w:tcW w:w="4950" w:type="dxa"/>
          </w:tcPr>
          <w:p w14:paraId="16BFD477" w14:textId="77777777" w:rsidR="00FC29A9" w:rsidRPr="006C5F37" w:rsidRDefault="00FC29A9" w:rsidP="00FC29A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F3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  <w:r w:rsidRPr="006C5F3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Pr="006C5F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ราคาทุน</w:t>
            </w:r>
          </w:p>
        </w:tc>
        <w:tc>
          <w:tcPr>
            <w:tcW w:w="900" w:type="dxa"/>
          </w:tcPr>
          <w:p w14:paraId="584697CB" w14:textId="77777777" w:rsidR="00FC29A9" w:rsidRPr="006C5F37" w:rsidRDefault="00FC29A9" w:rsidP="00FC29A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73A3A4A" w14:textId="6E464A1C" w:rsidR="00FC29A9" w:rsidRPr="006C5F37" w:rsidRDefault="00DC3E31" w:rsidP="00FC29A9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1,012,361</w:t>
            </w:r>
          </w:p>
        </w:tc>
        <w:tc>
          <w:tcPr>
            <w:tcW w:w="180" w:type="dxa"/>
          </w:tcPr>
          <w:p w14:paraId="7FDADFCD" w14:textId="77777777" w:rsidR="00FC29A9" w:rsidRPr="006C5F37" w:rsidRDefault="00FC29A9" w:rsidP="00FC29A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AC8C126" w14:textId="14DAFF1E" w:rsidR="00FC29A9" w:rsidRPr="006C5F37" w:rsidRDefault="00FC29A9" w:rsidP="00FC29A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7600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7600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619</w:t>
            </w:r>
          </w:p>
        </w:tc>
      </w:tr>
      <w:tr w:rsidR="00FC29A9" w:rsidRPr="006C5F37" w14:paraId="214A44FC" w14:textId="77777777" w:rsidTr="00930BE9">
        <w:trPr>
          <w:cantSplit/>
        </w:trPr>
        <w:tc>
          <w:tcPr>
            <w:tcW w:w="4950" w:type="dxa"/>
          </w:tcPr>
          <w:p w14:paraId="5925D2B9" w14:textId="0EEC58F5" w:rsidR="00FC29A9" w:rsidRPr="006C5F37" w:rsidRDefault="00FC29A9" w:rsidP="00FC29A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F37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Pr="006C5F3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900" w:type="dxa"/>
          </w:tcPr>
          <w:p w14:paraId="1B11ECC9" w14:textId="77777777" w:rsidR="00FC29A9" w:rsidRPr="006C5F37" w:rsidRDefault="00FC29A9" w:rsidP="00FC29A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9B58BE0" w14:textId="2178D0A7" w:rsidR="00FC29A9" w:rsidRPr="00243706" w:rsidRDefault="00DC3E31" w:rsidP="00FC29A9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5,057</w:t>
            </w:r>
          </w:p>
        </w:tc>
        <w:tc>
          <w:tcPr>
            <w:tcW w:w="180" w:type="dxa"/>
          </w:tcPr>
          <w:p w14:paraId="64C3D455" w14:textId="77777777" w:rsidR="00FC29A9" w:rsidRPr="006C5F37" w:rsidRDefault="00FC29A9" w:rsidP="00FC29A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7B5B76A" w14:textId="3079D899" w:rsidR="00FC29A9" w:rsidRPr="006C5F37" w:rsidRDefault="00FC29A9" w:rsidP="00FC29A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21A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21AF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</w:tr>
      <w:tr w:rsidR="00FC29A9" w:rsidRPr="006C5F37" w14:paraId="67085C0C" w14:textId="77777777" w:rsidTr="00930BE9">
        <w:trPr>
          <w:cantSplit/>
        </w:trPr>
        <w:tc>
          <w:tcPr>
            <w:tcW w:w="4950" w:type="dxa"/>
          </w:tcPr>
          <w:p w14:paraId="39454B78" w14:textId="77777777" w:rsidR="00FC29A9" w:rsidRPr="006C5F37" w:rsidRDefault="00FC29A9" w:rsidP="00FC29A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F3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ตัดจำหน่ายสินทรัพย์สิทธิการใช้ - ราคาตามบัญชีสุทธิ</w:t>
            </w:r>
          </w:p>
        </w:tc>
        <w:tc>
          <w:tcPr>
            <w:tcW w:w="900" w:type="dxa"/>
          </w:tcPr>
          <w:p w14:paraId="326CFEDB" w14:textId="77777777" w:rsidR="00FC29A9" w:rsidRPr="006C5F37" w:rsidRDefault="00FC29A9" w:rsidP="00FC29A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A79DD3F" w14:textId="68852513" w:rsidR="00FC29A9" w:rsidRPr="00251D4D" w:rsidRDefault="00DC3E31" w:rsidP="00FC29A9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5,188</w:t>
            </w:r>
          </w:p>
        </w:tc>
        <w:tc>
          <w:tcPr>
            <w:tcW w:w="180" w:type="dxa"/>
          </w:tcPr>
          <w:p w14:paraId="50296A84" w14:textId="77777777" w:rsidR="00FC29A9" w:rsidRPr="006C5F37" w:rsidRDefault="00FC29A9" w:rsidP="00FC29A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FE81F5F" w14:textId="4D772FFC" w:rsidR="00FC29A9" w:rsidRPr="0061330D" w:rsidRDefault="00FC29A9" w:rsidP="00FC29A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496</w:t>
            </w:r>
          </w:p>
        </w:tc>
      </w:tr>
      <w:tr w:rsidR="00FC29A9" w:rsidRPr="006C5F37" w14:paraId="76E9E798" w14:textId="77777777" w:rsidTr="00930BE9">
        <w:trPr>
          <w:cantSplit/>
        </w:trPr>
        <w:tc>
          <w:tcPr>
            <w:tcW w:w="4950" w:type="dxa"/>
          </w:tcPr>
          <w:p w14:paraId="46C01EB6" w14:textId="77777777" w:rsidR="00FC29A9" w:rsidRPr="006C5F37" w:rsidRDefault="00FC29A9" w:rsidP="00FC29A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5F37">
              <w:rPr>
                <w:rFonts w:asciiTheme="majorBidi" w:hAnsiTheme="majorBidi" w:cs="Angsana New"/>
                <w:sz w:val="30"/>
                <w:szCs w:val="30"/>
                <w:cs/>
              </w:rPr>
              <w:t>การตีราคาสินทรัพย์ใหม่เพิ่มขึ้น</w:t>
            </w:r>
          </w:p>
        </w:tc>
        <w:tc>
          <w:tcPr>
            <w:tcW w:w="900" w:type="dxa"/>
          </w:tcPr>
          <w:p w14:paraId="53670A9A" w14:textId="77777777" w:rsidR="00FC29A9" w:rsidRPr="006C5F37" w:rsidRDefault="00FC29A9" w:rsidP="00FC29A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30E91A9" w14:textId="7BE5EA8B" w:rsidR="00FC29A9" w:rsidRPr="004B707E" w:rsidRDefault="00DC3E31" w:rsidP="00FC29A9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10,131</w:t>
            </w:r>
          </w:p>
        </w:tc>
        <w:tc>
          <w:tcPr>
            <w:tcW w:w="180" w:type="dxa"/>
          </w:tcPr>
          <w:p w14:paraId="50F6C075" w14:textId="77777777" w:rsidR="00FC29A9" w:rsidRPr="006C5F37" w:rsidRDefault="00FC29A9" w:rsidP="00FC29A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5422DF5" w14:textId="31A94F04" w:rsidR="00FC29A9" w:rsidRPr="008C24A8" w:rsidRDefault="00FC29A9" w:rsidP="00FC29A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4CF1ED9" w14:textId="0B5CA6B5" w:rsidR="00513865" w:rsidRPr="003C2712" w:rsidRDefault="00513865" w:rsidP="00513865">
      <w:pPr>
        <w:pStyle w:val="index"/>
        <w:tabs>
          <w:tab w:val="clear" w:pos="1134"/>
          <w:tab w:val="left" w:pos="1530"/>
        </w:tabs>
        <w:spacing w:after="0" w:line="240" w:lineRule="auto"/>
        <w:ind w:left="518" w:firstLine="0"/>
        <w:outlineLvl w:val="0"/>
        <w:rPr>
          <w:rFonts w:ascii="Angsana New" w:hAnsi="Angsana New" w:cs="Angsana New"/>
          <w:sz w:val="28"/>
          <w:szCs w:val="28"/>
        </w:rPr>
      </w:pPr>
    </w:p>
    <w:p w14:paraId="547F540A" w14:textId="30D8C33A" w:rsidR="000409E8" w:rsidRDefault="000409E8" w:rsidP="0004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C5F37">
        <w:rPr>
          <w:rFonts w:ascii="Angsana New" w:hAnsi="Angsana New" w:cs="Angsana New" w:hint="cs"/>
          <w:b/>
          <w:sz w:val="30"/>
          <w:szCs w:val="30"/>
          <w:cs/>
        </w:rPr>
        <w:t>ในปี</w:t>
      </w:r>
      <w:r w:rsidRPr="006C5F37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6F080F">
        <w:rPr>
          <w:rFonts w:ascii="Angsana New" w:hAnsi="Angsana New" w:cs="Angsana New"/>
          <w:bCs/>
          <w:sz w:val="30"/>
          <w:szCs w:val="30"/>
        </w:rPr>
        <w:t>256</w:t>
      </w:r>
      <w:r>
        <w:rPr>
          <w:rFonts w:ascii="Angsana New" w:hAnsi="Angsana New" w:cs="Angsana New"/>
          <w:bCs/>
          <w:sz w:val="30"/>
          <w:szCs w:val="30"/>
        </w:rPr>
        <w:t>5</w:t>
      </w:r>
      <w:r w:rsidRPr="006C5F37">
        <w:rPr>
          <w:rFonts w:ascii="Angsana New" w:hAnsi="Angsana New" w:cs="Angsana New"/>
          <w:b/>
          <w:sz w:val="30"/>
          <w:szCs w:val="30"/>
        </w:rPr>
        <w:t xml:space="preserve"> </w:t>
      </w:r>
      <w:r w:rsidRPr="006C5F3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C5F3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C5F37">
        <w:rPr>
          <w:rFonts w:asciiTheme="majorBidi" w:hAnsiTheme="majorBidi" w:cstheme="majorBidi"/>
          <w:sz w:val="30"/>
          <w:szCs w:val="30"/>
          <w:cs/>
        </w:rPr>
        <w:t>บริษัทได้เข้าทำสัญญาเช่า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อาคาร </w:t>
      </w:r>
      <w:r w:rsidRPr="007E448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7E4486">
        <w:rPr>
          <w:rFonts w:asciiTheme="majorBidi" w:hAnsiTheme="majorBidi" w:cstheme="majorBidi"/>
          <w:sz w:val="30"/>
          <w:szCs w:val="30"/>
          <w:cs/>
        </w:rPr>
        <w:t>อุปกรณ์การผลิตเป็น</w:t>
      </w:r>
      <w:r w:rsidRPr="00FD777D">
        <w:rPr>
          <w:rFonts w:asciiTheme="majorBidi" w:hAnsiTheme="majorBidi" w:cstheme="majorBidi"/>
          <w:sz w:val="30"/>
          <w:szCs w:val="30"/>
          <w:cs/>
        </w:rPr>
        <w:t xml:space="preserve">ระยะเวลา </w:t>
      </w:r>
      <w:r w:rsidR="007E4486" w:rsidRPr="00FD777D">
        <w:rPr>
          <w:rFonts w:asciiTheme="majorBidi" w:hAnsiTheme="majorBidi" w:cstheme="majorBidi"/>
          <w:sz w:val="30"/>
          <w:szCs w:val="30"/>
        </w:rPr>
        <w:t>3</w:t>
      </w:r>
      <w:r w:rsidRPr="00FD777D">
        <w:rPr>
          <w:rFonts w:asciiTheme="majorBidi" w:hAnsiTheme="majorBidi" w:cstheme="majorBidi"/>
          <w:sz w:val="30"/>
          <w:szCs w:val="30"/>
        </w:rPr>
        <w:t xml:space="preserve"> </w:t>
      </w:r>
      <w:r w:rsidRPr="00FD777D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FD777D">
        <w:rPr>
          <w:rFonts w:asciiTheme="majorBidi" w:hAnsiTheme="majorBidi" w:cstheme="majorBidi"/>
          <w:sz w:val="30"/>
          <w:szCs w:val="30"/>
        </w:rPr>
        <w:t xml:space="preserve"> </w:t>
      </w:r>
      <w:r w:rsidR="007E4486" w:rsidRPr="00FD777D">
        <w:rPr>
          <w:rFonts w:asciiTheme="majorBidi" w:hAnsiTheme="majorBidi" w:cstheme="majorBidi"/>
          <w:sz w:val="30"/>
          <w:szCs w:val="30"/>
        </w:rPr>
        <w:t>15</w:t>
      </w:r>
      <w:r w:rsidRPr="00FD777D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Pr="00FD777D">
        <w:rPr>
          <w:rFonts w:asciiTheme="majorBidi" w:hAnsiTheme="majorBidi" w:cstheme="majorBidi"/>
          <w:sz w:val="30"/>
          <w:szCs w:val="30"/>
        </w:rPr>
        <w:br/>
      </w:r>
      <w:r w:rsidRPr="00FD777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กลุ่มบริษัทและบริษัทมีค่าเช่าจ่ายเป็น</w:t>
      </w:r>
      <w:r w:rsidRPr="00FD777D">
        <w:rPr>
          <w:rFonts w:ascii="Angsana New" w:hAnsi="Angsana New" w:cs="Angsana New"/>
          <w:sz w:val="30"/>
          <w:szCs w:val="30"/>
          <w:cs/>
        </w:rPr>
        <w:t>จำนวน</w:t>
      </w:r>
      <w:r w:rsidRPr="00FD777D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FD777D">
        <w:rPr>
          <w:rFonts w:ascii="Angsana New" w:hAnsi="Angsana New" w:cs="Angsana New"/>
          <w:sz w:val="30"/>
          <w:szCs w:val="30"/>
          <w:cs/>
        </w:rPr>
        <w:t xml:space="preserve"> </w:t>
      </w:r>
      <w:r w:rsidR="004D4C35">
        <w:rPr>
          <w:rFonts w:ascii="Angsana New" w:hAnsi="Angsana New" w:cs="Angsana New"/>
          <w:sz w:val="30"/>
          <w:szCs w:val="30"/>
        </w:rPr>
        <w:t>434</w:t>
      </w:r>
      <w:r w:rsidRPr="00FD777D">
        <w:rPr>
          <w:rFonts w:ascii="Angsana New" w:hAnsi="Angsana New" w:cs="Angsana New"/>
          <w:sz w:val="30"/>
          <w:szCs w:val="30"/>
        </w:rPr>
        <w:t xml:space="preserve"> </w:t>
      </w:r>
      <w:r w:rsidRPr="00FD777D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FD777D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9414CE" w:rsidRPr="00FD777D">
        <w:rPr>
          <w:rFonts w:ascii="Angsana New" w:hAnsi="Angsana New" w:cs="Angsana New"/>
          <w:sz w:val="30"/>
          <w:szCs w:val="30"/>
        </w:rPr>
        <w:t>7</w:t>
      </w:r>
      <w:r w:rsidR="004D4C35">
        <w:rPr>
          <w:rFonts w:ascii="Angsana New" w:hAnsi="Angsana New" w:cs="Angsana New"/>
          <w:sz w:val="30"/>
          <w:szCs w:val="30"/>
        </w:rPr>
        <w:t>8</w:t>
      </w:r>
      <w:r w:rsidRPr="00FD777D">
        <w:rPr>
          <w:rFonts w:ascii="Angsana New" w:hAnsi="Angsana New" w:cs="Angsana New"/>
          <w:sz w:val="30"/>
          <w:szCs w:val="30"/>
        </w:rPr>
        <w:t xml:space="preserve"> </w:t>
      </w:r>
      <w:r w:rsidRPr="00FD777D">
        <w:rPr>
          <w:rFonts w:ascii="Angsana New" w:hAnsi="Angsana New" w:cs="Angsana New"/>
          <w:sz w:val="30"/>
          <w:szCs w:val="30"/>
          <w:cs/>
        </w:rPr>
        <w:t>ล้านบาท</w:t>
      </w:r>
      <w:r w:rsidRPr="00FD777D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66654AB8" w14:textId="77777777" w:rsidR="008158D1" w:rsidRPr="00A10C8A" w:rsidRDefault="008158D1" w:rsidP="0004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57B54924" w14:textId="7CEE8B5C" w:rsidR="003C2712" w:rsidRPr="003C2712" w:rsidRDefault="003C2712" w:rsidP="0004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3C2712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การตีราคาที่ดิน</w:t>
      </w:r>
    </w:p>
    <w:p w14:paraId="753982C1" w14:textId="77777777" w:rsidR="003C2712" w:rsidRDefault="003C2712" w:rsidP="0084741D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9B2195F" w14:textId="16131254" w:rsidR="00B232F4" w:rsidRPr="004A6E01" w:rsidRDefault="00B232F4" w:rsidP="00B232F4">
      <w:pPr>
        <w:tabs>
          <w:tab w:val="clear" w:pos="454"/>
          <w:tab w:val="clear" w:pos="680"/>
        </w:tabs>
        <w:ind w:left="54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4A6E01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 w:rsidRPr="004A6E01">
        <w:rPr>
          <w:rFonts w:asciiTheme="majorBidi" w:hAnsiTheme="majorBidi" w:cstheme="majorBidi"/>
          <w:sz w:val="30"/>
          <w:szCs w:val="30"/>
        </w:rPr>
        <w:t>256</w:t>
      </w:r>
      <w:r w:rsidR="000409E8">
        <w:rPr>
          <w:rFonts w:asciiTheme="majorBidi" w:hAnsiTheme="majorBidi" w:cstheme="majorBidi"/>
          <w:sz w:val="30"/>
          <w:szCs w:val="30"/>
        </w:rPr>
        <w:t>5</w:t>
      </w:r>
      <w:r w:rsidRPr="004A6E01">
        <w:rPr>
          <w:rFonts w:asciiTheme="majorBidi" w:hAnsiTheme="majorBidi" w:cstheme="majorBidi"/>
          <w:sz w:val="30"/>
          <w:szCs w:val="30"/>
        </w:rPr>
        <w:t xml:space="preserve"> </w:t>
      </w:r>
      <w:r w:rsidRPr="004A6E01">
        <w:rPr>
          <w:rFonts w:asciiTheme="majorBidi" w:hAnsiTheme="majorBidi" w:cstheme="majorBidi" w:hint="cs"/>
          <w:sz w:val="30"/>
          <w:szCs w:val="30"/>
          <w:cs/>
        </w:rPr>
        <w:t>ที่ดินบางรายการ</w:t>
      </w:r>
      <w:r w:rsidRPr="004A6E01">
        <w:rPr>
          <w:rFonts w:ascii="Angsana New" w:hAnsi="Angsana New" w:cs="Angsana New"/>
          <w:sz w:val="30"/>
          <w:szCs w:val="30"/>
          <w:cs/>
        </w:rPr>
        <w:t>ของ</w:t>
      </w:r>
      <w:r w:rsidRPr="004A6E0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A6E01">
        <w:rPr>
          <w:rFonts w:ascii="Angsana New" w:hAnsi="Angsana New" w:cs="Angsana New" w:hint="cs"/>
          <w:sz w:val="30"/>
          <w:szCs w:val="30"/>
          <w:cs/>
        </w:rPr>
        <w:t>ได้ถูกวัดมูลค่า</w:t>
      </w:r>
      <w:r w:rsidRPr="004A6E01">
        <w:rPr>
          <w:rFonts w:ascii="Angsana New" w:hAnsi="Angsana New" w:cs="Angsana New"/>
          <w:sz w:val="30"/>
          <w:szCs w:val="30"/>
          <w:cs/>
        </w:rPr>
        <w:t>ใหม่</w:t>
      </w:r>
      <w:r w:rsidRPr="004A6E01">
        <w:rPr>
          <w:rFonts w:asciiTheme="majorBidi" w:hAnsiTheme="majorBidi" w:cstheme="majorBidi"/>
          <w:sz w:val="30"/>
          <w:szCs w:val="30"/>
          <w:cs/>
        </w:rPr>
        <w:t>โดยผู้ประเมินราคาอิสระ</w:t>
      </w:r>
      <w:r w:rsidRPr="004A6E01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4A6E01">
        <w:rPr>
          <w:rFonts w:asciiTheme="majorBidi" w:hAnsiTheme="majorBidi" w:cstheme="majorBidi"/>
          <w:sz w:val="30"/>
          <w:szCs w:val="30"/>
          <w:cs/>
        </w:rPr>
        <w:t>วิธีมูลค่าตลาดสำหรับการใช้ประโยชน์ปัจจุบัน ซึ่งจัดลำดับมูลค่ายุติธรรมเป็นระดับ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A6E01">
        <w:rPr>
          <w:rFonts w:asciiTheme="majorBidi" w:hAnsiTheme="majorBidi" w:cstheme="majorBidi"/>
          <w:sz w:val="30"/>
          <w:szCs w:val="30"/>
          <w:cs/>
        </w:rPr>
        <w:t>3</w:t>
      </w:r>
      <w:r w:rsidRPr="004A6E01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Pr="004A6E0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>
        <w:rPr>
          <w:rFonts w:ascii="Angsana New" w:hAnsi="Angsana New" w:cs="Angsana New" w:hint="cs"/>
          <w:sz w:val="30"/>
          <w:szCs w:val="30"/>
          <w:cs/>
        </w:rPr>
        <w:t>รับรู้</w:t>
      </w:r>
      <w:r w:rsidRPr="004A6E01">
        <w:rPr>
          <w:rFonts w:ascii="Angsana New" w:hAnsi="Angsana New" w:cs="Angsana New"/>
          <w:sz w:val="30"/>
          <w:szCs w:val="30"/>
          <w:cs/>
        </w:rPr>
        <w:t>สำรองการตีราคาสินทรัพย์ใหม่</w:t>
      </w:r>
      <w:r>
        <w:rPr>
          <w:rFonts w:ascii="Angsana New" w:hAnsi="Angsana New" w:cs="Angsana New" w:hint="cs"/>
          <w:sz w:val="30"/>
          <w:szCs w:val="30"/>
          <w:cs/>
        </w:rPr>
        <w:t>สุทธิภาษีเงินได้</w:t>
      </w:r>
      <w:r w:rsidRPr="004A6E01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B9763F">
        <w:rPr>
          <w:rFonts w:ascii="Angsana New" w:hAnsi="Angsana New" w:cs="Angsana New"/>
          <w:sz w:val="30"/>
          <w:szCs w:val="30"/>
        </w:rPr>
        <w:t>8</w:t>
      </w:r>
      <w:r w:rsidRPr="004A6E01">
        <w:rPr>
          <w:rFonts w:ascii="Angsana New" w:hAnsi="Angsana New" w:cs="Angsana New"/>
          <w:sz w:val="30"/>
          <w:szCs w:val="30"/>
        </w:rPr>
        <w:t xml:space="preserve"> </w:t>
      </w:r>
      <w:r w:rsidRPr="004A6E0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4A6E01">
        <w:rPr>
          <w:rFonts w:asciiTheme="majorBidi" w:hAnsiTheme="majorBidi" w:cstheme="majorBidi"/>
          <w:sz w:val="30"/>
          <w:szCs w:val="30"/>
          <w:cs/>
        </w:rPr>
        <w:t>ใน</w:t>
      </w:r>
      <w:r w:rsidRPr="004A6E01">
        <w:rPr>
          <w:rFonts w:asciiTheme="majorBidi" w:hAnsiTheme="majorBidi" w:cstheme="majorBidi" w:hint="cs"/>
          <w:sz w:val="30"/>
          <w:szCs w:val="30"/>
          <w:cs/>
        </w:rPr>
        <w:t>กำไรขาดทุนเบ็ดเสร็จอื่น</w:t>
      </w:r>
    </w:p>
    <w:p w14:paraId="4174F677" w14:textId="1F32CCDF" w:rsidR="007A120B" w:rsidRDefault="007A120B" w:rsidP="008474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360F3A75" w14:textId="77777777" w:rsidR="00934C29" w:rsidRDefault="00934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216C7229" w14:textId="046872F8" w:rsidR="000409E8" w:rsidRDefault="000409E8" w:rsidP="009917DC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หนี้สินที่มีภาระดอกเบี้ย</w:t>
      </w:r>
    </w:p>
    <w:p w14:paraId="01A7A526" w14:textId="77777777" w:rsidR="000409E8" w:rsidRPr="000409E8" w:rsidRDefault="000409E8" w:rsidP="000409E8">
      <w:pPr>
        <w:rPr>
          <w:rFonts w:cstheme="minorBidi"/>
          <w:sz w:val="30"/>
          <w:szCs w:val="30"/>
        </w:rPr>
      </w:pPr>
    </w:p>
    <w:tbl>
      <w:tblPr>
        <w:tblW w:w="9567" w:type="dxa"/>
        <w:tblInd w:w="450" w:type="dxa"/>
        <w:tblLook w:val="04A0" w:firstRow="1" w:lastRow="0" w:firstColumn="1" w:lastColumn="0" w:noHBand="0" w:noVBand="1"/>
      </w:tblPr>
      <w:tblGrid>
        <w:gridCol w:w="1800"/>
        <w:gridCol w:w="292"/>
        <w:gridCol w:w="1048"/>
        <w:gridCol w:w="228"/>
        <w:gridCol w:w="1048"/>
        <w:gridCol w:w="229"/>
        <w:gridCol w:w="1048"/>
        <w:gridCol w:w="230"/>
        <w:gridCol w:w="992"/>
        <w:gridCol w:w="233"/>
        <w:gridCol w:w="1085"/>
        <w:gridCol w:w="228"/>
        <w:gridCol w:w="1106"/>
      </w:tblGrid>
      <w:tr w:rsidR="000409E8" w:rsidRPr="005D1863" w14:paraId="55B3C349" w14:textId="77777777" w:rsidTr="002236ED">
        <w:trPr>
          <w:trHeight w:val="322"/>
          <w:tblHeader/>
        </w:trPr>
        <w:tc>
          <w:tcPr>
            <w:tcW w:w="1800" w:type="dxa"/>
          </w:tcPr>
          <w:p w14:paraId="33584130" w14:textId="77777777" w:rsidR="000409E8" w:rsidRPr="0089186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2" w:type="dxa"/>
          </w:tcPr>
          <w:p w14:paraId="5BC9A07C" w14:textId="77777777" w:rsidR="000409E8" w:rsidRPr="0089186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1" w:type="dxa"/>
            <w:gridSpan w:val="5"/>
          </w:tcPr>
          <w:p w14:paraId="611E8AEA" w14:textId="77777777" w:rsidR="000409E8" w:rsidRPr="0089186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863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0" w:type="dxa"/>
          </w:tcPr>
          <w:p w14:paraId="6BC412FD" w14:textId="77777777" w:rsidR="000409E8" w:rsidRPr="0089186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4" w:type="dxa"/>
            <w:gridSpan w:val="5"/>
          </w:tcPr>
          <w:p w14:paraId="5C1967E6" w14:textId="77777777" w:rsidR="000409E8" w:rsidRPr="0089186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1" w:right="-19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</w:t>
            </w:r>
            <w:r w:rsidRPr="00F81554">
              <w:rPr>
                <w:rFonts w:ascii="Angsana New" w:hAnsi="Angsana New" w:cs="Angsana New" w:hint="cs"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544083" w:rsidRPr="006D1405" w14:paraId="1CF3466B" w14:textId="77777777" w:rsidTr="002236ED">
        <w:trPr>
          <w:trHeight w:val="322"/>
          <w:tblHeader/>
        </w:trPr>
        <w:tc>
          <w:tcPr>
            <w:tcW w:w="1800" w:type="dxa"/>
          </w:tcPr>
          <w:p w14:paraId="6C57B476" w14:textId="77777777" w:rsidR="00544083" w:rsidRPr="006D1405" w:rsidRDefault="00544083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2" w:type="dxa"/>
          </w:tcPr>
          <w:p w14:paraId="7BB3171D" w14:textId="77777777" w:rsidR="00544083" w:rsidRPr="006D1405" w:rsidRDefault="00544083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1" w:type="dxa"/>
            <w:gridSpan w:val="5"/>
          </w:tcPr>
          <w:p w14:paraId="208AA44E" w14:textId="01E0EF96" w:rsidR="00544083" w:rsidRPr="006D1405" w:rsidRDefault="00544083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D140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6D140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Pr="006D140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30" w:type="dxa"/>
          </w:tcPr>
          <w:p w14:paraId="01CE060D" w14:textId="77777777" w:rsidR="00544083" w:rsidRPr="006D1405" w:rsidRDefault="00544083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44" w:type="dxa"/>
            <w:gridSpan w:val="5"/>
          </w:tcPr>
          <w:p w14:paraId="57CADFA9" w14:textId="572CF424" w:rsidR="00544083" w:rsidRPr="006D1405" w:rsidRDefault="00544083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1" w:right="-1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D140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6D140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Pr="006D140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D3218A" w:rsidRPr="006D1405" w14:paraId="4879BDE3" w14:textId="77777777" w:rsidTr="002236ED">
        <w:trPr>
          <w:trHeight w:val="635"/>
          <w:tblHeader/>
        </w:trPr>
        <w:tc>
          <w:tcPr>
            <w:tcW w:w="1800" w:type="dxa"/>
          </w:tcPr>
          <w:p w14:paraId="3BE13031" w14:textId="77777777" w:rsidR="00544083" w:rsidRPr="006D1405" w:rsidRDefault="00544083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92" w:type="dxa"/>
            <w:vAlign w:val="bottom"/>
          </w:tcPr>
          <w:p w14:paraId="49029FEB" w14:textId="77777777" w:rsidR="00544083" w:rsidRPr="006D1405" w:rsidRDefault="00544083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04BDC53A" w14:textId="77777777" w:rsidR="00544083" w:rsidRPr="006D1405" w:rsidRDefault="00544083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D1405">
              <w:rPr>
                <w:rFonts w:ascii="Angsana New" w:hAnsi="Angsana New" w:cs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28" w:type="dxa"/>
            <w:vAlign w:val="bottom"/>
          </w:tcPr>
          <w:p w14:paraId="7F440727" w14:textId="77777777" w:rsidR="00544083" w:rsidRPr="006D1405" w:rsidRDefault="00544083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6FD34F23" w14:textId="77777777" w:rsidR="00544083" w:rsidRPr="006D1405" w:rsidRDefault="00544083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D1405">
              <w:rPr>
                <w:rFonts w:ascii="Angsana New" w:hAnsi="Angsana New" w:cs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29" w:type="dxa"/>
            <w:vAlign w:val="bottom"/>
          </w:tcPr>
          <w:p w14:paraId="188FE82E" w14:textId="77777777" w:rsidR="00544083" w:rsidRPr="006D1405" w:rsidRDefault="00544083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63CAE6EE" w14:textId="77777777" w:rsidR="00544083" w:rsidRPr="006D1405" w:rsidRDefault="00544083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D140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0" w:type="dxa"/>
            <w:vAlign w:val="center"/>
          </w:tcPr>
          <w:p w14:paraId="7A0A1777" w14:textId="77777777" w:rsidR="00544083" w:rsidRPr="006D1405" w:rsidRDefault="00544083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0333CB8" w14:textId="77777777" w:rsidR="00544083" w:rsidRPr="006D1405" w:rsidRDefault="00544083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D1405">
              <w:rPr>
                <w:rFonts w:ascii="Angsana New" w:hAnsi="Angsana New" w:cs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3" w:type="dxa"/>
            <w:vAlign w:val="bottom"/>
          </w:tcPr>
          <w:p w14:paraId="78AD4EDC" w14:textId="77777777" w:rsidR="00544083" w:rsidRPr="006D1405" w:rsidRDefault="00544083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BB73D0B" w14:textId="77777777" w:rsidR="00544083" w:rsidRPr="006D1405" w:rsidRDefault="00544083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D1405">
              <w:rPr>
                <w:rFonts w:ascii="Angsana New" w:hAnsi="Angsana New" w:cs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28" w:type="dxa"/>
            <w:vAlign w:val="bottom"/>
          </w:tcPr>
          <w:p w14:paraId="2FAD90DC" w14:textId="77777777" w:rsidR="00544083" w:rsidRPr="006D1405" w:rsidRDefault="00544083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309B14CD" w14:textId="77777777" w:rsidR="00544083" w:rsidRPr="006D1405" w:rsidRDefault="00544083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D140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44083" w:rsidRPr="006D1405" w14:paraId="52343F2E" w14:textId="77777777" w:rsidTr="002236ED">
        <w:trPr>
          <w:trHeight w:val="312"/>
          <w:tblHeader/>
        </w:trPr>
        <w:tc>
          <w:tcPr>
            <w:tcW w:w="1800" w:type="dxa"/>
          </w:tcPr>
          <w:p w14:paraId="017676E6" w14:textId="77777777" w:rsidR="00544083" w:rsidRPr="006D1405" w:rsidRDefault="00544083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92" w:type="dxa"/>
          </w:tcPr>
          <w:p w14:paraId="38BC0955" w14:textId="77777777" w:rsidR="00544083" w:rsidRPr="006D1405" w:rsidRDefault="00544083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7475" w:type="dxa"/>
            <w:gridSpan w:val="11"/>
            <w:vAlign w:val="bottom"/>
          </w:tcPr>
          <w:p w14:paraId="20BEC910" w14:textId="77777777" w:rsidR="00544083" w:rsidRPr="006D1405" w:rsidRDefault="00544083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cs/>
              </w:rPr>
            </w:pPr>
            <w:r w:rsidRPr="006D1405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6D140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6D1405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3218A" w:rsidRPr="006D1405" w14:paraId="52B38C5A" w14:textId="77777777" w:rsidTr="002236ED">
        <w:trPr>
          <w:trHeight w:val="635"/>
        </w:trPr>
        <w:tc>
          <w:tcPr>
            <w:tcW w:w="1800" w:type="dxa"/>
          </w:tcPr>
          <w:p w14:paraId="3968B5C8" w14:textId="77777777" w:rsidR="00544083" w:rsidRPr="006D1405" w:rsidRDefault="00544083" w:rsidP="00544083">
            <w:pPr>
              <w:pStyle w:val="ListParagraph"/>
              <w:ind w:left="0" w:right="-22"/>
              <w:rPr>
                <w:rFonts w:ascii="Angsana New" w:hAnsi="Angsana New"/>
                <w:sz w:val="28"/>
                <w:szCs w:val="28"/>
                <w:cs/>
              </w:rPr>
            </w:pPr>
            <w:r w:rsidRPr="006D140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</w:t>
            </w:r>
            <w:r w:rsidRPr="006D1405">
              <w:rPr>
                <w:rFonts w:ascii="Angsana New" w:hAnsi="Angsana New" w:hint="cs"/>
                <w:sz w:val="28"/>
                <w:szCs w:val="28"/>
                <w:cs/>
              </w:rPr>
              <w:t>ก</w:t>
            </w:r>
            <w:r w:rsidRPr="006D140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6D1405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6D1405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292" w:type="dxa"/>
          </w:tcPr>
          <w:p w14:paraId="01128CFB" w14:textId="77777777" w:rsidR="00544083" w:rsidRPr="006D1405" w:rsidRDefault="00544083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FB72C0F" w14:textId="2B2FFA97" w:rsidR="00544083" w:rsidRPr="006D1405" w:rsidRDefault="00DC3E31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5,671,991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71222219" w14:textId="77777777" w:rsidR="00544083" w:rsidRPr="006D1405" w:rsidRDefault="00544083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45831EE7" w14:textId="7CF9319C" w:rsidR="00544083" w:rsidRPr="006D1405" w:rsidRDefault="00DC3E31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3,140,941</w:t>
            </w:r>
          </w:p>
        </w:tc>
        <w:tc>
          <w:tcPr>
            <w:tcW w:w="229" w:type="dxa"/>
            <w:vAlign w:val="bottom"/>
          </w:tcPr>
          <w:p w14:paraId="52456DA4" w14:textId="77777777" w:rsidR="00544083" w:rsidRPr="006D1405" w:rsidRDefault="00544083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4C8C11BB" w14:textId="1D71B9A4" w:rsidR="00544083" w:rsidRPr="006D1405" w:rsidRDefault="00DC3E31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8,812,932</w:t>
            </w:r>
          </w:p>
        </w:tc>
        <w:tc>
          <w:tcPr>
            <w:tcW w:w="230" w:type="dxa"/>
            <w:vAlign w:val="bottom"/>
          </w:tcPr>
          <w:p w14:paraId="34911504" w14:textId="77777777" w:rsidR="00544083" w:rsidRPr="006D1405" w:rsidRDefault="00544083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CE00B60" w14:textId="3F897EA4" w:rsidR="00544083" w:rsidRPr="0005466F" w:rsidRDefault="000A5F54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66F">
              <w:rPr>
                <w:rFonts w:ascii="Angsana New" w:hAnsi="Angsana New" w:cs="Angsana New"/>
                <w:sz w:val="28"/>
                <w:szCs w:val="28"/>
              </w:rPr>
              <w:t>1,560,804</w:t>
            </w:r>
          </w:p>
        </w:tc>
        <w:tc>
          <w:tcPr>
            <w:tcW w:w="233" w:type="dxa"/>
            <w:vAlign w:val="bottom"/>
          </w:tcPr>
          <w:p w14:paraId="7A21424E" w14:textId="77777777" w:rsidR="00544083" w:rsidRPr="0005466F" w:rsidRDefault="00544083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8F9A1C5" w14:textId="7C438F5A" w:rsidR="00544083" w:rsidRPr="00750C5C" w:rsidRDefault="00C761FA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50C5C">
              <w:rPr>
                <w:rFonts w:ascii="Angsana New" w:hAnsi="Angsana New" w:cs="Angsana New"/>
                <w:sz w:val="28"/>
                <w:szCs w:val="28"/>
              </w:rPr>
              <w:t>2,272,252</w:t>
            </w:r>
          </w:p>
        </w:tc>
        <w:tc>
          <w:tcPr>
            <w:tcW w:w="228" w:type="dxa"/>
            <w:vAlign w:val="bottom"/>
          </w:tcPr>
          <w:p w14:paraId="4BBFF116" w14:textId="77777777" w:rsidR="00544083" w:rsidRPr="00750C5C" w:rsidRDefault="00544083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1D90AFC3" w14:textId="6BF72E49" w:rsidR="00544083" w:rsidRPr="00750C5C" w:rsidRDefault="000A5F54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50C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3,8</w:t>
            </w:r>
            <w:r w:rsidR="00C761FA" w:rsidRPr="00750C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33,056</w:t>
            </w:r>
          </w:p>
        </w:tc>
      </w:tr>
      <w:tr w:rsidR="00D3218A" w:rsidRPr="006D1405" w14:paraId="2BA4748E" w14:textId="77777777" w:rsidTr="002236ED">
        <w:trPr>
          <w:trHeight w:val="635"/>
        </w:trPr>
        <w:tc>
          <w:tcPr>
            <w:tcW w:w="1800" w:type="dxa"/>
          </w:tcPr>
          <w:p w14:paraId="4D1C4198" w14:textId="77777777" w:rsidR="00544083" w:rsidRPr="006D1405" w:rsidRDefault="00544083" w:rsidP="00544083">
            <w:pPr>
              <w:pStyle w:val="ListParagraph"/>
              <w:ind w:left="0" w:right="-22"/>
              <w:rPr>
                <w:rFonts w:ascii="Angsana New" w:hAnsi="Angsana New"/>
                <w:sz w:val="28"/>
                <w:szCs w:val="28"/>
              </w:rPr>
            </w:pPr>
            <w:r w:rsidRPr="006D140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</w:t>
            </w:r>
          </w:p>
          <w:p w14:paraId="500D4972" w14:textId="77777777" w:rsidR="00544083" w:rsidRPr="006D1405" w:rsidRDefault="00544083" w:rsidP="00544083">
            <w:pPr>
              <w:pStyle w:val="ListParagraph"/>
              <w:ind w:left="0" w:right="-22"/>
              <w:rPr>
                <w:rFonts w:ascii="Angsana New" w:hAnsi="Angsana New"/>
                <w:sz w:val="28"/>
                <w:szCs w:val="28"/>
                <w:cs/>
              </w:rPr>
            </w:pPr>
            <w:r w:rsidRPr="006D1405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6D140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92" w:type="dxa"/>
          </w:tcPr>
          <w:p w14:paraId="28C78377" w14:textId="77777777" w:rsidR="00544083" w:rsidRPr="006D1405" w:rsidRDefault="00544083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090B3909" w14:textId="4CF2DD30" w:rsidR="00544083" w:rsidRPr="006D1405" w:rsidRDefault="00D3218A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28" w:type="dxa"/>
            <w:vAlign w:val="bottom"/>
          </w:tcPr>
          <w:p w14:paraId="0E97C8B8" w14:textId="77777777" w:rsidR="00544083" w:rsidRPr="006D1405" w:rsidRDefault="00544083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6FFBE207" w14:textId="5A5AD4E2" w:rsidR="00544083" w:rsidRPr="006D1405" w:rsidRDefault="00DC3E31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14:paraId="2D1B26AC" w14:textId="77777777" w:rsidR="00544083" w:rsidRPr="006D1405" w:rsidRDefault="00544083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05A75F57" w14:textId="046A2107" w:rsidR="00544083" w:rsidRPr="006D1405" w:rsidRDefault="00D3218A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0" w:type="dxa"/>
            <w:vAlign w:val="bottom"/>
          </w:tcPr>
          <w:p w14:paraId="010151B2" w14:textId="77777777" w:rsidR="00544083" w:rsidRPr="006D1405" w:rsidRDefault="00544083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AA7B8E9" w14:textId="5A353A9E" w:rsidR="00544083" w:rsidRPr="0005466F" w:rsidRDefault="000A5F54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6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bottom"/>
          </w:tcPr>
          <w:p w14:paraId="7F6D92AA" w14:textId="77777777" w:rsidR="00544083" w:rsidRPr="0005466F" w:rsidRDefault="00544083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9A08F2A" w14:textId="00A6EFF8" w:rsidR="00544083" w:rsidRPr="00750C5C" w:rsidRDefault="000A5F54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50C5C">
              <w:rPr>
                <w:rFonts w:ascii="Angsana New" w:hAnsi="Angsana New" w:cs="Angsana New"/>
                <w:sz w:val="28"/>
                <w:szCs w:val="28"/>
              </w:rPr>
              <w:t>657,250</w:t>
            </w:r>
          </w:p>
        </w:tc>
        <w:tc>
          <w:tcPr>
            <w:tcW w:w="228" w:type="dxa"/>
            <w:vAlign w:val="bottom"/>
          </w:tcPr>
          <w:p w14:paraId="0FA102D2" w14:textId="77777777" w:rsidR="00544083" w:rsidRPr="00750C5C" w:rsidRDefault="00544083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2EF5ED7C" w14:textId="3468D6F4" w:rsidR="00544083" w:rsidRPr="00750C5C" w:rsidRDefault="000A5F54" w:rsidP="00544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50C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657,250</w:t>
            </w:r>
          </w:p>
        </w:tc>
      </w:tr>
      <w:tr w:rsidR="00D3218A" w:rsidRPr="006D1405" w14:paraId="255A0C9C" w14:textId="77777777" w:rsidTr="002236ED">
        <w:trPr>
          <w:trHeight w:val="625"/>
        </w:trPr>
        <w:tc>
          <w:tcPr>
            <w:tcW w:w="1800" w:type="dxa"/>
          </w:tcPr>
          <w:p w14:paraId="5F184280" w14:textId="77777777" w:rsidR="00D3218A" w:rsidRPr="006D1405" w:rsidRDefault="00D3218A" w:rsidP="00D3218A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D140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92" w:type="dxa"/>
          </w:tcPr>
          <w:p w14:paraId="40BC1D50" w14:textId="77777777" w:rsidR="00D3218A" w:rsidRPr="006D1405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0BBD66B9" w14:textId="2E7B1A7B" w:rsidR="00D3218A" w:rsidRPr="006D1405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1,592,68</w:t>
            </w:r>
            <w:r w:rsidR="002236E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28" w:type="dxa"/>
            <w:vAlign w:val="bottom"/>
          </w:tcPr>
          <w:p w14:paraId="7C1A86D1" w14:textId="77777777" w:rsidR="00D3218A" w:rsidRPr="006D1405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20B3084C" w14:textId="70DB1028" w:rsidR="00D3218A" w:rsidRPr="006D1405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14:paraId="0F521591" w14:textId="77777777" w:rsidR="00D3218A" w:rsidRPr="006D1405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5B1219DD" w14:textId="4B842AD9" w:rsidR="00D3218A" w:rsidRPr="006D1405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1,592,68</w:t>
            </w:r>
            <w:r w:rsidR="002236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0" w:type="dxa"/>
            <w:vAlign w:val="bottom"/>
          </w:tcPr>
          <w:p w14:paraId="60772A58" w14:textId="77777777" w:rsidR="00D3218A" w:rsidRPr="006D1405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6A063DC" w14:textId="0489B730" w:rsidR="00D3218A" w:rsidRPr="0005466F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66F">
              <w:rPr>
                <w:rFonts w:ascii="Angsana New" w:hAnsi="Angsana New" w:cs="Angsana New"/>
                <w:sz w:val="28"/>
                <w:szCs w:val="28"/>
              </w:rPr>
              <w:t>838,912</w:t>
            </w:r>
          </w:p>
        </w:tc>
        <w:tc>
          <w:tcPr>
            <w:tcW w:w="233" w:type="dxa"/>
            <w:vAlign w:val="bottom"/>
          </w:tcPr>
          <w:p w14:paraId="6223CC5B" w14:textId="77777777" w:rsidR="00D3218A" w:rsidRPr="0005466F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263AC4F" w14:textId="0A7BE4DC" w:rsidR="00D3218A" w:rsidRPr="00750C5C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0C5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28" w:type="dxa"/>
            <w:vAlign w:val="bottom"/>
          </w:tcPr>
          <w:p w14:paraId="14D5FFBC" w14:textId="77777777" w:rsidR="00D3218A" w:rsidRPr="00750C5C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70C08924" w14:textId="7D914048" w:rsidR="00D3218A" w:rsidRPr="00750C5C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50C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838,912</w:t>
            </w:r>
          </w:p>
        </w:tc>
      </w:tr>
      <w:tr w:rsidR="00D3218A" w:rsidRPr="006D1405" w14:paraId="30D5DA43" w14:textId="77777777" w:rsidTr="002236ED">
        <w:trPr>
          <w:trHeight w:val="332"/>
        </w:trPr>
        <w:tc>
          <w:tcPr>
            <w:tcW w:w="1800" w:type="dxa"/>
          </w:tcPr>
          <w:p w14:paraId="0AA2911F" w14:textId="77777777" w:rsidR="00D3218A" w:rsidRPr="006D1405" w:rsidRDefault="00D3218A" w:rsidP="00D3218A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D140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92" w:type="dxa"/>
          </w:tcPr>
          <w:p w14:paraId="19A5FA93" w14:textId="77777777" w:rsidR="00D3218A" w:rsidRPr="006D1405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F8AA89B" w14:textId="7B8EF803" w:rsidR="00D3218A" w:rsidRPr="006D1405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370,23</w:t>
            </w:r>
            <w:r w:rsidR="00305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5572F58F" w14:textId="77777777" w:rsidR="00D3218A" w:rsidRPr="006D1405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6435215" w14:textId="4DC7D6A7" w:rsidR="00D3218A" w:rsidRPr="006D1405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3,267,302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4FB0AF05" w14:textId="77777777" w:rsidR="00D3218A" w:rsidRPr="006D1405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48371FEB" w14:textId="0682B178" w:rsidR="00D3218A" w:rsidRPr="006D1405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3,637,533</w:t>
            </w:r>
          </w:p>
        </w:tc>
        <w:tc>
          <w:tcPr>
            <w:tcW w:w="230" w:type="dxa"/>
            <w:vAlign w:val="bottom"/>
          </w:tcPr>
          <w:p w14:paraId="05D050B1" w14:textId="77777777" w:rsidR="00D3218A" w:rsidRPr="006D1405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3B4535F" w14:textId="31DD1FC5" w:rsidR="00D3218A" w:rsidRPr="0005466F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66F">
              <w:rPr>
                <w:rFonts w:ascii="Angsana New" w:hAnsi="Angsana New" w:cs="Angsana New"/>
                <w:sz w:val="28"/>
                <w:szCs w:val="28"/>
              </w:rPr>
              <w:t>147,335</w:t>
            </w:r>
          </w:p>
        </w:tc>
        <w:tc>
          <w:tcPr>
            <w:tcW w:w="233" w:type="dxa"/>
            <w:vAlign w:val="bottom"/>
          </w:tcPr>
          <w:p w14:paraId="57EF1869" w14:textId="77777777" w:rsidR="00D3218A" w:rsidRPr="0005466F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A885721" w14:textId="359AB0C2" w:rsidR="00D3218A" w:rsidRPr="00750C5C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0C5C">
              <w:rPr>
                <w:rFonts w:ascii="Angsana New" w:hAnsi="Angsana New" w:cs="Angsana New"/>
                <w:sz w:val="28"/>
                <w:szCs w:val="28"/>
              </w:rPr>
              <w:t>56,900</w:t>
            </w:r>
          </w:p>
        </w:tc>
        <w:tc>
          <w:tcPr>
            <w:tcW w:w="228" w:type="dxa"/>
            <w:vAlign w:val="bottom"/>
          </w:tcPr>
          <w:p w14:paraId="2B833E71" w14:textId="77777777" w:rsidR="00D3218A" w:rsidRPr="00750C5C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64FF4A64" w14:textId="7E03C939" w:rsidR="00D3218A" w:rsidRPr="00750C5C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50C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204,235</w:t>
            </w:r>
          </w:p>
        </w:tc>
      </w:tr>
      <w:tr w:rsidR="00D3218A" w:rsidRPr="006D1405" w14:paraId="04025F6C" w14:textId="77777777" w:rsidTr="002236ED">
        <w:trPr>
          <w:trHeight w:val="322"/>
        </w:trPr>
        <w:tc>
          <w:tcPr>
            <w:tcW w:w="1800" w:type="dxa"/>
          </w:tcPr>
          <w:p w14:paraId="17230074" w14:textId="77777777" w:rsidR="00D3218A" w:rsidRPr="006D1405" w:rsidRDefault="00D3218A" w:rsidP="00D3218A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D1405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92" w:type="dxa"/>
          </w:tcPr>
          <w:p w14:paraId="34D519E3" w14:textId="77777777" w:rsidR="00D3218A" w:rsidRPr="006D1405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6E4EF8B2" w14:textId="11FB4372" w:rsidR="00D3218A" w:rsidRPr="006D1405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3,000,000</w:t>
            </w:r>
          </w:p>
        </w:tc>
        <w:tc>
          <w:tcPr>
            <w:tcW w:w="228" w:type="dxa"/>
            <w:vAlign w:val="bottom"/>
          </w:tcPr>
          <w:p w14:paraId="66A7BFB2" w14:textId="77777777" w:rsidR="00D3218A" w:rsidRPr="006D1405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4C71F365" w14:textId="5F98B384" w:rsidR="00D3218A" w:rsidRPr="006D1405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4,108,600</w:t>
            </w:r>
          </w:p>
        </w:tc>
        <w:tc>
          <w:tcPr>
            <w:tcW w:w="229" w:type="dxa"/>
            <w:vAlign w:val="bottom"/>
          </w:tcPr>
          <w:p w14:paraId="4A933A77" w14:textId="77777777" w:rsidR="00D3218A" w:rsidRPr="006D1405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0D36B9BB" w14:textId="7F196BEF" w:rsidR="00D3218A" w:rsidRPr="006D1405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7,108,600</w:t>
            </w:r>
          </w:p>
        </w:tc>
        <w:tc>
          <w:tcPr>
            <w:tcW w:w="230" w:type="dxa"/>
            <w:vAlign w:val="bottom"/>
          </w:tcPr>
          <w:p w14:paraId="077FEDE3" w14:textId="77777777" w:rsidR="00D3218A" w:rsidRPr="006D1405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1D5E4B9" w14:textId="63B24728" w:rsidR="00D3218A" w:rsidRPr="0005466F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66F">
              <w:rPr>
                <w:rFonts w:ascii="Angsana New" w:hAnsi="Angsana New" w:cs="Angsana New"/>
                <w:sz w:val="28"/>
                <w:szCs w:val="28"/>
              </w:rPr>
              <w:t>3,000,000</w:t>
            </w:r>
          </w:p>
        </w:tc>
        <w:tc>
          <w:tcPr>
            <w:tcW w:w="233" w:type="dxa"/>
            <w:vAlign w:val="bottom"/>
          </w:tcPr>
          <w:p w14:paraId="15B45D15" w14:textId="77777777" w:rsidR="00D3218A" w:rsidRPr="0005466F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4363BA3B" w14:textId="278575A0" w:rsidR="00D3218A" w:rsidRPr="00750C5C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50C5C">
              <w:rPr>
                <w:rFonts w:ascii="Angsana New" w:hAnsi="Angsana New" w:cs="Angsana New"/>
                <w:sz w:val="28"/>
                <w:szCs w:val="28"/>
              </w:rPr>
              <w:t>4,108,600</w:t>
            </w:r>
          </w:p>
        </w:tc>
        <w:tc>
          <w:tcPr>
            <w:tcW w:w="228" w:type="dxa"/>
            <w:vAlign w:val="bottom"/>
          </w:tcPr>
          <w:p w14:paraId="63EC4DD6" w14:textId="77777777" w:rsidR="00D3218A" w:rsidRPr="00750C5C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7B72F3DD" w14:textId="61E3E805" w:rsidR="00D3218A" w:rsidRPr="00750C5C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50C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7,108,600</w:t>
            </w:r>
          </w:p>
        </w:tc>
      </w:tr>
      <w:tr w:rsidR="00D3218A" w:rsidRPr="006D1405" w14:paraId="14A8DF26" w14:textId="77777777" w:rsidTr="002236ED">
        <w:trPr>
          <w:trHeight w:val="280"/>
        </w:trPr>
        <w:tc>
          <w:tcPr>
            <w:tcW w:w="1800" w:type="dxa"/>
          </w:tcPr>
          <w:p w14:paraId="6A1368B4" w14:textId="77777777" w:rsidR="00D3218A" w:rsidRPr="006D1405" w:rsidRDefault="00D3218A" w:rsidP="00D3218A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6D14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292" w:type="dxa"/>
          </w:tcPr>
          <w:p w14:paraId="05A4C39F" w14:textId="77777777" w:rsidR="00D3218A" w:rsidRPr="006D1405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15267" w14:textId="2910A4ED" w:rsidR="00D3218A" w:rsidRPr="006D1405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10,634,90</w:t>
            </w:r>
            <w:r w:rsidR="00305E4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28" w:type="dxa"/>
            <w:vAlign w:val="bottom"/>
          </w:tcPr>
          <w:p w14:paraId="70F2F043" w14:textId="77777777" w:rsidR="00D3218A" w:rsidRPr="006D1405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2F8390B" w14:textId="20783194" w:rsidR="00D3218A" w:rsidRPr="006D1405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10,516,843</w:t>
            </w:r>
          </w:p>
        </w:tc>
        <w:tc>
          <w:tcPr>
            <w:tcW w:w="229" w:type="dxa"/>
            <w:vAlign w:val="bottom"/>
          </w:tcPr>
          <w:p w14:paraId="77B13AD4" w14:textId="77777777" w:rsidR="00D3218A" w:rsidRPr="006D1405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ABD11" w14:textId="693A6537" w:rsidR="00D3218A" w:rsidRPr="006D1405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21,151,74</w:t>
            </w:r>
            <w:r w:rsidR="002236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0" w:type="dxa"/>
            <w:vAlign w:val="bottom"/>
          </w:tcPr>
          <w:p w14:paraId="33A41E4D" w14:textId="77777777" w:rsidR="00D3218A" w:rsidRPr="006D1405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B43BE" w14:textId="5E71E5DA" w:rsidR="00D3218A" w:rsidRPr="0005466F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66F">
              <w:rPr>
                <w:rFonts w:ascii="Angsana New" w:hAnsi="Angsana New" w:cs="Angsana New"/>
                <w:sz w:val="28"/>
                <w:szCs w:val="28"/>
              </w:rPr>
              <w:t>5,547,051</w:t>
            </w:r>
          </w:p>
        </w:tc>
        <w:tc>
          <w:tcPr>
            <w:tcW w:w="233" w:type="dxa"/>
            <w:vAlign w:val="bottom"/>
          </w:tcPr>
          <w:p w14:paraId="28D2ACB6" w14:textId="77777777" w:rsidR="00D3218A" w:rsidRPr="0005466F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38900B" w14:textId="566A1852" w:rsidR="00D3218A" w:rsidRPr="00750C5C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0C5C">
              <w:rPr>
                <w:rFonts w:ascii="Angsana New" w:hAnsi="Angsana New" w:cs="Angsana New"/>
                <w:sz w:val="28"/>
                <w:szCs w:val="28"/>
              </w:rPr>
              <w:t>7,</w:t>
            </w:r>
            <w:r w:rsidR="00D92C37" w:rsidRPr="00750C5C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C761FA" w:rsidRPr="00750C5C">
              <w:rPr>
                <w:rFonts w:ascii="Angsana New" w:hAnsi="Angsana New" w:cs="Angsana New"/>
                <w:sz w:val="28"/>
                <w:szCs w:val="28"/>
              </w:rPr>
              <w:t>95</w:t>
            </w:r>
            <w:r w:rsidR="00D92C37" w:rsidRPr="00750C5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761FA" w:rsidRPr="00750C5C">
              <w:rPr>
                <w:rFonts w:ascii="Angsana New" w:hAnsi="Angsana New" w:cs="Angsana New"/>
                <w:sz w:val="28"/>
                <w:szCs w:val="28"/>
              </w:rPr>
              <w:t>002</w:t>
            </w:r>
          </w:p>
        </w:tc>
        <w:tc>
          <w:tcPr>
            <w:tcW w:w="228" w:type="dxa"/>
            <w:vAlign w:val="bottom"/>
          </w:tcPr>
          <w:p w14:paraId="55FACC3D" w14:textId="77777777" w:rsidR="00D3218A" w:rsidRPr="00750C5C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A1CA0" w14:textId="1DE85155" w:rsidR="00D3218A" w:rsidRPr="00750C5C" w:rsidRDefault="00D3218A" w:rsidP="00D3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50C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12,</w:t>
            </w:r>
            <w:r w:rsidR="00C761FA" w:rsidRPr="00750C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642</w:t>
            </w:r>
            <w:r w:rsidR="004F6121" w:rsidRPr="00750C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,0</w:t>
            </w:r>
            <w:r w:rsidR="00C761FA" w:rsidRPr="00750C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</w:t>
            </w:r>
          </w:p>
        </w:tc>
      </w:tr>
    </w:tbl>
    <w:p w14:paraId="4FBEA914" w14:textId="26C8DFD8" w:rsidR="003039FF" w:rsidRPr="00C94960" w:rsidRDefault="003039FF" w:rsidP="00D32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28"/>
          <w:szCs w:val="28"/>
          <w:cs/>
          <w:lang w:val="th-TH"/>
        </w:rPr>
      </w:pPr>
    </w:p>
    <w:tbl>
      <w:tblPr>
        <w:tblpPr w:leftFromText="180" w:rightFromText="180" w:vertAnchor="text" w:horzAnchor="margin" w:tblpX="450" w:tblpY="195"/>
        <w:tblW w:w="9360" w:type="dxa"/>
        <w:tblLayout w:type="fixed"/>
        <w:tblLook w:val="0000" w:firstRow="0" w:lastRow="0" w:firstColumn="0" w:lastColumn="0" w:noHBand="0" w:noVBand="0"/>
      </w:tblPr>
      <w:tblGrid>
        <w:gridCol w:w="4127"/>
        <w:gridCol w:w="1191"/>
        <w:gridCol w:w="262"/>
        <w:gridCol w:w="1028"/>
        <w:gridCol w:w="271"/>
        <w:gridCol w:w="1099"/>
        <w:gridCol w:w="34"/>
        <w:gridCol w:w="204"/>
        <w:gridCol w:w="34"/>
        <w:gridCol w:w="1110"/>
      </w:tblGrid>
      <w:tr w:rsidR="003039FF" w:rsidRPr="00CF1517" w14:paraId="006C38D5" w14:textId="77777777" w:rsidTr="007E6807">
        <w:trPr>
          <w:trHeight w:hRule="exact" w:val="384"/>
        </w:trPr>
        <w:tc>
          <w:tcPr>
            <w:tcW w:w="2205" w:type="pct"/>
            <w:vAlign w:val="bottom"/>
          </w:tcPr>
          <w:p w14:paraId="60694FDC" w14:textId="77777777" w:rsidR="003039FF" w:rsidRPr="00CF1517" w:rsidRDefault="003039FF" w:rsidP="007E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4329A4D5" w14:textId="77777777" w:rsidR="003039FF" w:rsidRPr="00CF1517" w:rsidRDefault="003039FF" w:rsidP="007E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5" w:type="pct"/>
            <w:gridSpan w:val="3"/>
          </w:tcPr>
          <w:p w14:paraId="2FA54729" w14:textId="77777777" w:rsidR="003039FF" w:rsidRPr="00CF1517" w:rsidRDefault="003039FF" w:rsidP="007E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2A7CA2E" w14:textId="77777777" w:rsidR="003039FF" w:rsidRPr="00CF1517" w:rsidRDefault="003039FF" w:rsidP="007E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5" w:type="pct"/>
            <w:gridSpan w:val="5"/>
          </w:tcPr>
          <w:p w14:paraId="2A044232" w14:textId="77777777" w:rsidR="003039FF" w:rsidRPr="00CF1517" w:rsidRDefault="003039FF" w:rsidP="007E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39FF" w:rsidRPr="00CF1517" w14:paraId="72686F0E" w14:textId="77777777" w:rsidTr="007E6807">
        <w:trPr>
          <w:trHeight w:hRule="exact" w:val="384"/>
        </w:trPr>
        <w:tc>
          <w:tcPr>
            <w:tcW w:w="2205" w:type="pct"/>
            <w:vAlign w:val="bottom"/>
          </w:tcPr>
          <w:p w14:paraId="52CCED7D" w14:textId="77777777" w:rsidR="003039FF" w:rsidRPr="00CF1517" w:rsidRDefault="003039FF" w:rsidP="007E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1ABFB166" w14:textId="77777777" w:rsidR="003039FF" w:rsidRPr="00C86A19" w:rsidRDefault="003039FF" w:rsidP="007E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</w:tcPr>
          <w:p w14:paraId="470564F4" w14:textId="77777777" w:rsidR="003039FF" w:rsidRPr="00C86A19" w:rsidRDefault="003039FF" w:rsidP="007E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" w:type="pct"/>
          </w:tcPr>
          <w:p w14:paraId="34FEC8BF" w14:textId="77777777" w:rsidR="003039FF" w:rsidRPr="00C86A19" w:rsidRDefault="003039FF" w:rsidP="007E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2D6814A4" w14:textId="77777777" w:rsidR="003039FF" w:rsidRPr="00C86A19" w:rsidRDefault="003039FF" w:rsidP="007E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0CEC9579" w14:textId="77777777" w:rsidR="003039FF" w:rsidRPr="00C86A19" w:rsidRDefault="003039FF" w:rsidP="007E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" w:type="pct"/>
            <w:gridSpan w:val="2"/>
          </w:tcPr>
          <w:p w14:paraId="6B2EF7C7" w14:textId="77777777" w:rsidR="003039FF" w:rsidRPr="00C86A19" w:rsidRDefault="003039FF" w:rsidP="007E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03E48FAC" w14:textId="77777777" w:rsidR="003039FF" w:rsidRPr="00C86A19" w:rsidRDefault="003039FF" w:rsidP="007E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039FF" w:rsidRPr="00CF1517" w14:paraId="3A1C3FA8" w14:textId="77777777" w:rsidTr="007E6807">
        <w:trPr>
          <w:trHeight w:hRule="exact" w:val="384"/>
        </w:trPr>
        <w:tc>
          <w:tcPr>
            <w:tcW w:w="2205" w:type="pct"/>
            <w:vAlign w:val="bottom"/>
          </w:tcPr>
          <w:p w14:paraId="2B79676B" w14:textId="77777777" w:rsidR="003039FF" w:rsidRPr="00CF1517" w:rsidRDefault="003039FF" w:rsidP="007E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6B814D1C" w14:textId="77777777" w:rsidR="003039FF" w:rsidRPr="00CF1517" w:rsidRDefault="003039FF" w:rsidP="007E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5A7811D3" w14:textId="77777777" w:rsidR="003039FF" w:rsidRPr="00CF1517" w:rsidRDefault="003039FF" w:rsidP="007E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4B509FCC" w14:textId="77777777" w:rsidR="003039FF" w:rsidRPr="00CF1517" w:rsidRDefault="003039FF" w:rsidP="007E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6F0F2E46" w14:textId="77777777" w:rsidR="003039FF" w:rsidRPr="00CF1517" w:rsidRDefault="003039FF" w:rsidP="007E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346F131D" w14:textId="77777777" w:rsidR="003039FF" w:rsidRPr="00CF1517" w:rsidRDefault="003039FF" w:rsidP="007E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7" w:type="pct"/>
            <w:gridSpan w:val="2"/>
          </w:tcPr>
          <w:p w14:paraId="243D17BA" w14:textId="77777777" w:rsidR="003039FF" w:rsidRPr="00CF1517" w:rsidRDefault="003039FF" w:rsidP="007E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6C40C64" w14:textId="77777777" w:rsidR="003039FF" w:rsidRPr="00CF1517" w:rsidRDefault="003039FF" w:rsidP="007E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3039FF" w:rsidRPr="00CF1517" w14:paraId="2F0532F0" w14:textId="77777777" w:rsidTr="007E6807">
        <w:trPr>
          <w:trHeight w:hRule="exact" w:val="384"/>
        </w:trPr>
        <w:tc>
          <w:tcPr>
            <w:tcW w:w="2205" w:type="pct"/>
            <w:vAlign w:val="bottom"/>
          </w:tcPr>
          <w:p w14:paraId="68C2D603" w14:textId="77777777" w:rsidR="003039FF" w:rsidRPr="00CF1517" w:rsidRDefault="003039FF" w:rsidP="007E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5" w:type="pct"/>
            <w:gridSpan w:val="9"/>
          </w:tcPr>
          <w:p w14:paraId="159923F5" w14:textId="77777777" w:rsidR="003039FF" w:rsidRPr="00CF1517" w:rsidRDefault="003039FF" w:rsidP="007E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center" w:pos="2453"/>
              </w:tabs>
              <w:spacing w:after="0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3039FF" w:rsidRPr="00CF1517" w14:paraId="384050D1" w14:textId="77777777" w:rsidTr="007E6807">
        <w:trPr>
          <w:trHeight w:hRule="exact" w:val="384"/>
        </w:trPr>
        <w:tc>
          <w:tcPr>
            <w:tcW w:w="2205" w:type="pct"/>
          </w:tcPr>
          <w:p w14:paraId="757FFF38" w14:textId="77777777" w:rsidR="003039FF" w:rsidRPr="00CF1517" w:rsidRDefault="003039FF" w:rsidP="007E6807">
            <w:pPr>
              <w:ind w:left="90" w:hanging="9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4A6F05F9" w14:textId="77777777" w:rsidR="003039FF" w:rsidRPr="00AD452C" w:rsidRDefault="003039FF" w:rsidP="007E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highlight w:val="yellow"/>
                <w:lang w:eastAsia="ko-KR"/>
              </w:rPr>
            </w:pPr>
            <w:r>
              <w:rPr>
                <w:rFonts w:ascii="Angsana New" w:eastAsia="Malgun Gothic" w:hAnsi="Angsana New" w:cs="Angsana New" w:hint="cs"/>
                <w:sz w:val="30"/>
                <w:szCs w:val="30"/>
                <w:lang w:eastAsia="ko-KR"/>
              </w:rPr>
              <w:t>3,269,389</w:t>
            </w:r>
          </w:p>
        </w:tc>
        <w:tc>
          <w:tcPr>
            <w:tcW w:w="140" w:type="pct"/>
            <w:vAlign w:val="bottom"/>
          </w:tcPr>
          <w:p w14:paraId="2044FA66" w14:textId="77777777" w:rsidR="003039FF" w:rsidRPr="00CF1517" w:rsidRDefault="003039FF" w:rsidP="007E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  <w:vAlign w:val="bottom"/>
          </w:tcPr>
          <w:p w14:paraId="1146E5D6" w14:textId="77777777" w:rsidR="003039FF" w:rsidRPr="00CF1517" w:rsidRDefault="003039FF" w:rsidP="007E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3,981,315</w:t>
            </w:r>
          </w:p>
        </w:tc>
        <w:tc>
          <w:tcPr>
            <w:tcW w:w="145" w:type="pct"/>
            <w:vAlign w:val="bottom"/>
          </w:tcPr>
          <w:p w14:paraId="67EC00DB" w14:textId="77777777" w:rsidR="003039FF" w:rsidRPr="00CF1517" w:rsidRDefault="003039FF" w:rsidP="007E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3E9C1A6" w14:textId="77777777" w:rsidR="003039FF" w:rsidRPr="00CF1517" w:rsidRDefault="003039FF" w:rsidP="007E680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240,644</w:t>
            </w:r>
          </w:p>
        </w:tc>
        <w:tc>
          <w:tcPr>
            <w:tcW w:w="127" w:type="pct"/>
            <w:gridSpan w:val="2"/>
            <w:vAlign w:val="bottom"/>
          </w:tcPr>
          <w:p w14:paraId="19B6F352" w14:textId="77777777" w:rsidR="003039FF" w:rsidRPr="00CF1517" w:rsidRDefault="003039FF" w:rsidP="007E680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bottom"/>
          </w:tcPr>
          <w:p w14:paraId="1AA1477D" w14:textId="77777777" w:rsidR="003039FF" w:rsidRPr="00CF1517" w:rsidRDefault="003039FF" w:rsidP="007E680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281,220</w:t>
            </w:r>
          </w:p>
        </w:tc>
      </w:tr>
      <w:tr w:rsidR="003039FF" w:rsidRPr="00CF1517" w14:paraId="169A89BC" w14:textId="77777777" w:rsidTr="007E6807">
        <w:trPr>
          <w:trHeight w:hRule="exact" w:val="384"/>
        </w:trPr>
        <w:tc>
          <w:tcPr>
            <w:tcW w:w="2205" w:type="pct"/>
          </w:tcPr>
          <w:p w14:paraId="16692391" w14:textId="77777777" w:rsidR="003039FF" w:rsidRPr="00CF1517" w:rsidRDefault="003039FF" w:rsidP="007E6807">
            <w:pPr>
              <w:ind w:left="90" w:hanging="9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อสังหาริมทรัพย์เพื่อการลงทุน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5A8629A5" w14:textId="77777777" w:rsidR="003039FF" w:rsidRPr="00AD452C" w:rsidRDefault="003039FF" w:rsidP="007E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16,042</w:t>
            </w:r>
          </w:p>
        </w:tc>
        <w:tc>
          <w:tcPr>
            <w:tcW w:w="140" w:type="pct"/>
            <w:vAlign w:val="bottom"/>
          </w:tcPr>
          <w:p w14:paraId="67F89314" w14:textId="77777777" w:rsidR="003039FF" w:rsidRPr="00CF1517" w:rsidRDefault="003039FF" w:rsidP="007E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  <w:vAlign w:val="bottom"/>
          </w:tcPr>
          <w:p w14:paraId="462F54EF" w14:textId="77777777" w:rsidR="003039FF" w:rsidRPr="00CF1517" w:rsidRDefault="003039FF" w:rsidP="007E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16,042</w:t>
            </w:r>
          </w:p>
        </w:tc>
        <w:tc>
          <w:tcPr>
            <w:tcW w:w="145" w:type="pct"/>
            <w:vAlign w:val="bottom"/>
          </w:tcPr>
          <w:p w14:paraId="20DA3988" w14:textId="77777777" w:rsidR="003039FF" w:rsidRPr="00CF1517" w:rsidRDefault="003039FF" w:rsidP="007E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EDDCEAD" w14:textId="77777777" w:rsidR="003039FF" w:rsidRPr="00CF1517" w:rsidRDefault="003039FF" w:rsidP="007E680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22,538</w:t>
            </w:r>
          </w:p>
        </w:tc>
        <w:tc>
          <w:tcPr>
            <w:tcW w:w="127" w:type="pct"/>
            <w:gridSpan w:val="2"/>
            <w:vAlign w:val="bottom"/>
          </w:tcPr>
          <w:p w14:paraId="4E4EAC7F" w14:textId="77777777" w:rsidR="003039FF" w:rsidRPr="00CF1517" w:rsidRDefault="003039FF" w:rsidP="007E680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bottom"/>
          </w:tcPr>
          <w:p w14:paraId="3B3C6279" w14:textId="77777777" w:rsidR="003039FF" w:rsidRPr="00CF1517" w:rsidRDefault="003039FF" w:rsidP="007E680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22,538</w:t>
            </w:r>
          </w:p>
        </w:tc>
      </w:tr>
      <w:tr w:rsidR="003039FF" w:rsidRPr="00CF1517" w14:paraId="2152078C" w14:textId="77777777" w:rsidTr="00E05A89">
        <w:trPr>
          <w:trHeight w:hRule="exact" w:val="384"/>
        </w:trPr>
        <w:tc>
          <w:tcPr>
            <w:tcW w:w="2205" w:type="pct"/>
          </w:tcPr>
          <w:p w14:paraId="41A2B99A" w14:textId="77777777" w:rsidR="003039FF" w:rsidRPr="00362956" w:rsidRDefault="003039FF" w:rsidP="007E6807">
            <w:pPr>
              <w:ind w:left="90" w:hanging="90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362956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72DA7" w14:textId="77777777" w:rsidR="003039FF" w:rsidRPr="00AD452C" w:rsidRDefault="003039FF" w:rsidP="003039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386,713</w:t>
            </w:r>
          </w:p>
        </w:tc>
        <w:tc>
          <w:tcPr>
            <w:tcW w:w="140" w:type="pct"/>
            <w:vAlign w:val="bottom"/>
          </w:tcPr>
          <w:p w14:paraId="005F17F1" w14:textId="77777777" w:rsidR="003039FF" w:rsidRPr="00362956" w:rsidRDefault="003039FF" w:rsidP="007E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  <w:vAlign w:val="bottom"/>
          </w:tcPr>
          <w:p w14:paraId="5B263BD6" w14:textId="77777777" w:rsidR="003039FF" w:rsidRPr="00362956" w:rsidRDefault="003039FF" w:rsidP="003039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 w:rsidRPr="00362956">
              <w:rPr>
                <w:rFonts w:ascii="Angsana New" w:hAnsi="Angsana New" w:cs="Angsana New"/>
                <w:sz w:val="30"/>
                <w:szCs w:val="30"/>
              </w:rPr>
              <w:t>522,020</w:t>
            </w:r>
          </w:p>
        </w:tc>
        <w:tc>
          <w:tcPr>
            <w:tcW w:w="145" w:type="pct"/>
            <w:vAlign w:val="bottom"/>
          </w:tcPr>
          <w:p w14:paraId="64D25EED" w14:textId="77777777" w:rsidR="003039FF" w:rsidRPr="00362956" w:rsidRDefault="003039FF" w:rsidP="007E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5909EAF" w14:textId="77777777" w:rsidR="003039FF" w:rsidRPr="00362956" w:rsidRDefault="003039FF" w:rsidP="007E680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147,809</w:t>
            </w:r>
          </w:p>
        </w:tc>
        <w:tc>
          <w:tcPr>
            <w:tcW w:w="127" w:type="pct"/>
            <w:gridSpan w:val="2"/>
            <w:vAlign w:val="bottom"/>
          </w:tcPr>
          <w:p w14:paraId="482491B1" w14:textId="77777777" w:rsidR="003039FF" w:rsidRPr="00362956" w:rsidRDefault="003039FF" w:rsidP="007E680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bottom"/>
          </w:tcPr>
          <w:p w14:paraId="3DF5FF5A" w14:textId="77777777" w:rsidR="003039FF" w:rsidRPr="00362956" w:rsidRDefault="003039FF" w:rsidP="007E680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362956">
              <w:rPr>
                <w:rFonts w:ascii="Angsana New" w:hAnsi="Angsana New" w:cs="Angsana New"/>
                <w:sz w:val="30"/>
                <w:szCs w:val="30"/>
              </w:rPr>
              <w:t>242,584</w:t>
            </w:r>
          </w:p>
        </w:tc>
      </w:tr>
      <w:tr w:rsidR="003039FF" w:rsidRPr="00CF1517" w14:paraId="007EC4DD" w14:textId="77777777" w:rsidTr="00E05A89">
        <w:trPr>
          <w:trHeight w:hRule="exact" w:val="384"/>
        </w:trPr>
        <w:tc>
          <w:tcPr>
            <w:tcW w:w="2205" w:type="pct"/>
            <w:vAlign w:val="bottom"/>
          </w:tcPr>
          <w:p w14:paraId="62F85641" w14:textId="77777777" w:rsidR="003039FF" w:rsidRPr="00CF1517" w:rsidRDefault="003039FF" w:rsidP="007E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 w:hanging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11F7FE" w14:textId="77777777" w:rsidR="003039FF" w:rsidRPr="00D3218A" w:rsidRDefault="003039FF" w:rsidP="007E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3,672,144</w:t>
            </w:r>
          </w:p>
        </w:tc>
        <w:tc>
          <w:tcPr>
            <w:tcW w:w="140" w:type="pct"/>
            <w:vAlign w:val="bottom"/>
          </w:tcPr>
          <w:p w14:paraId="0863B932" w14:textId="77777777" w:rsidR="003039FF" w:rsidRPr="00CF1517" w:rsidRDefault="003039FF" w:rsidP="007E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C4789F" w14:textId="77777777" w:rsidR="003039FF" w:rsidRPr="00CF1517" w:rsidRDefault="003039FF" w:rsidP="007E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4,519,377</w:t>
            </w:r>
          </w:p>
        </w:tc>
        <w:tc>
          <w:tcPr>
            <w:tcW w:w="145" w:type="pct"/>
            <w:vAlign w:val="bottom"/>
          </w:tcPr>
          <w:p w14:paraId="30545437" w14:textId="77777777" w:rsidR="003039FF" w:rsidRPr="00CF1517" w:rsidRDefault="003039FF" w:rsidP="007E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F7D8D" w14:textId="77777777" w:rsidR="003039FF" w:rsidRPr="00CF1517" w:rsidRDefault="003039FF" w:rsidP="003039F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410,991</w:t>
            </w:r>
          </w:p>
        </w:tc>
        <w:tc>
          <w:tcPr>
            <w:tcW w:w="127" w:type="pct"/>
            <w:gridSpan w:val="2"/>
            <w:vAlign w:val="bottom"/>
          </w:tcPr>
          <w:p w14:paraId="6EF04D35" w14:textId="77777777" w:rsidR="003039FF" w:rsidRPr="00CF1517" w:rsidRDefault="003039FF" w:rsidP="007E680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531A9F" w14:textId="77777777" w:rsidR="003039FF" w:rsidRDefault="003039FF" w:rsidP="003039F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546,342</w:t>
            </w:r>
          </w:p>
          <w:p w14:paraId="13CED2EF" w14:textId="04BFEF7C" w:rsidR="00C94960" w:rsidRPr="00CF1517" w:rsidRDefault="00C94960" w:rsidP="003039F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E05A89" w:rsidRPr="00CF1517" w14:paraId="0091DC70" w14:textId="77777777" w:rsidTr="00E05A89">
        <w:trPr>
          <w:trHeight w:hRule="exact" w:val="384"/>
        </w:trPr>
        <w:tc>
          <w:tcPr>
            <w:tcW w:w="2205" w:type="pct"/>
            <w:vAlign w:val="bottom"/>
          </w:tcPr>
          <w:p w14:paraId="52CD72A0" w14:textId="77777777" w:rsidR="00E05A89" w:rsidRPr="00CF1517" w:rsidRDefault="00E05A89" w:rsidP="007E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 w:hanging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B33E57" w14:textId="77777777" w:rsidR="00E05A89" w:rsidRDefault="00E05A89" w:rsidP="007E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2D6B5DC2" w14:textId="77777777" w:rsidR="00E05A89" w:rsidRPr="00CF1517" w:rsidRDefault="00E05A89" w:rsidP="007E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double" w:sz="4" w:space="0" w:color="auto"/>
            </w:tcBorders>
            <w:vAlign w:val="bottom"/>
          </w:tcPr>
          <w:p w14:paraId="0AF8A044" w14:textId="77777777" w:rsidR="00E05A89" w:rsidRDefault="00E05A89" w:rsidP="007E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7F28FA6F" w14:textId="77777777" w:rsidR="00E05A89" w:rsidRPr="00CF1517" w:rsidRDefault="00E05A89" w:rsidP="007E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vAlign w:val="bottom"/>
          </w:tcPr>
          <w:p w14:paraId="621C7B32" w14:textId="77777777" w:rsidR="00E05A89" w:rsidRDefault="00E05A89" w:rsidP="003039F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gridSpan w:val="2"/>
            <w:vAlign w:val="bottom"/>
          </w:tcPr>
          <w:p w14:paraId="79AF0534" w14:textId="77777777" w:rsidR="00E05A89" w:rsidRPr="00CF1517" w:rsidRDefault="00E05A89" w:rsidP="007E680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top w:val="double" w:sz="4" w:space="0" w:color="auto"/>
            </w:tcBorders>
            <w:vAlign w:val="bottom"/>
          </w:tcPr>
          <w:p w14:paraId="4A678623" w14:textId="77777777" w:rsidR="00E05A89" w:rsidRDefault="00E05A89" w:rsidP="003039F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6071505A" w14:textId="77777777" w:rsidR="00DA2CE8" w:rsidRDefault="00DA2CE8">
      <w:r>
        <w:br w:type="page"/>
      </w:r>
    </w:p>
    <w:tbl>
      <w:tblPr>
        <w:tblW w:w="936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277"/>
        <w:gridCol w:w="883"/>
        <w:gridCol w:w="1167"/>
        <w:gridCol w:w="264"/>
        <w:gridCol w:w="991"/>
        <w:gridCol w:w="274"/>
        <w:gridCol w:w="1076"/>
        <w:gridCol w:w="270"/>
        <w:gridCol w:w="1167"/>
      </w:tblGrid>
      <w:tr w:rsidR="00DA2CE8" w:rsidRPr="00C146C0" w14:paraId="0A1A3B97" w14:textId="77777777" w:rsidTr="00544083">
        <w:trPr>
          <w:trHeight w:hRule="exact" w:val="374"/>
        </w:trPr>
        <w:tc>
          <w:tcPr>
            <w:tcW w:w="1749" w:type="pct"/>
          </w:tcPr>
          <w:p w14:paraId="4E1C8DED" w14:textId="77777777" w:rsidR="00DA2CE8" w:rsidRPr="008A5A08" w:rsidRDefault="00DA2CE8" w:rsidP="00DA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เงินกู้ยืมระยะยาวจากสถาบันการเงิน</w:t>
            </w:r>
          </w:p>
          <w:p w14:paraId="0868D33B" w14:textId="77777777" w:rsidR="00DA2CE8" w:rsidRPr="008A5A08" w:rsidRDefault="00DA2CE8" w:rsidP="00DA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1" w:type="pct"/>
          </w:tcPr>
          <w:p w14:paraId="387C441E" w14:textId="77777777" w:rsidR="00DA2CE8" w:rsidRPr="00C146C0" w:rsidRDefault="00DA2CE8" w:rsidP="00DA2CE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3" w:type="pct"/>
            <w:gridSpan w:val="3"/>
          </w:tcPr>
          <w:p w14:paraId="124E09E5" w14:textId="387DA387" w:rsidR="00DA2CE8" w:rsidRPr="00C146C0" w:rsidRDefault="00DA2CE8" w:rsidP="00DA2CE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6DE453F" w14:textId="77777777" w:rsidR="00DA2CE8" w:rsidRPr="00C146C0" w:rsidRDefault="00DA2CE8" w:rsidP="00DA2CE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28135E6D" w14:textId="46F73122" w:rsidR="00DA2CE8" w:rsidRPr="00C146C0" w:rsidRDefault="00DA2CE8" w:rsidP="00DA2CE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2CE8" w:rsidRPr="00C146C0" w14:paraId="3E227EF2" w14:textId="77777777" w:rsidTr="00544083">
        <w:trPr>
          <w:trHeight w:hRule="exact" w:val="374"/>
        </w:trPr>
        <w:tc>
          <w:tcPr>
            <w:tcW w:w="1749" w:type="pct"/>
          </w:tcPr>
          <w:p w14:paraId="20AB466A" w14:textId="77777777" w:rsidR="00DA2CE8" w:rsidRPr="00C146C0" w:rsidRDefault="00DA2CE8" w:rsidP="00DA2CE8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1" w:type="pct"/>
          </w:tcPr>
          <w:p w14:paraId="65B9088D" w14:textId="77777777" w:rsidR="00DA2CE8" w:rsidRPr="00C146C0" w:rsidRDefault="00DA2CE8" w:rsidP="00DA2CE8">
            <w:pPr>
              <w:pStyle w:val="BodyText"/>
              <w:tabs>
                <w:tab w:val="clear" w:pos="1644"/>
                <w:tab w:val="clear" w:pos="1871"/>
                <w:tab w:val="left" w:pos="541"/>
              </w:tabs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068A0455" w14:textId="7DDFAD70" w:rsidR="00DA2CE8" w:rsidRPr="00C146C0" w:rsidRDefault="00DA2CE8" w:rsidP="00DA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41" w:type="pct"/>
          </w:tcPr>
          <w:p w14:paraId="77D4F510" w14:textId="77777777" w:rsidR="00DA2CE8" w:rsidRPr="00C146C0" w:rsidRDefault="00DA2CE8" w:rsidP="00DA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FCA4BE4" w14:textId="6BB21204" w:rsidR="00DA2CE8" w:rsidRPr="00C146C0" w:rsidRDefault="00DA2CE8" w:rsidP="00DA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46" w:type="pct"/>
          </w:tcPr>
          <w:p w14:paraId="4ECE4504" w14:textId="77777777" w:rsidR="00DA2CE8" w:rsidRPr="00C146C0" w:rsidRDefault="00DA2CE8" w:rsidP="00DA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A3A8677" w14:textId="36E36ABD" w:rsidR="00DA2CE8" w:rsidRPr="00C146C0" w:rsidRDefault="00DA2CE8" w:rsidP="00DA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44" w:type="pct"/>
          </w:tcPr>
          <w:p w14:paraId="12455F2C" w14:textId="77777777" w:rsidR="00DA2CE8" w:rsidRPr="00C146C0" w:rsidRDefault="00DA2CE8" w:rsidP="00DA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0A60C998" w14:textId="26EF12E2" w:rsidR="00DA2CE8" w:rsidRPr="00C146C0" w:rsidRDefault="00DA2CE8" w:rsidP="00DA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</w:tr>
      <w:tr w:rsidR="00DA2CE8" w:rsidRPr="00C146C0" w14:paraId="78D6C353" w14:textId="77777777" w:rsidTr="00517F51">
        <w:trPr>
          <w:trHeight w:hRule="exact" w:val="374"/>
        </w:trPr>
        <w:tc>
          <w:tcPr>
            <w:tcW w:w="1749" w:type="pct"/>
          </w:tcPr>
          <w:p w14:paraId="4C6CE2A1" w14:textId="77777777" w:rsidR="00DA2CE8" w:rsidRPr="00C146C0" w:rsidRDefault="00DA2CE8" w:rsidP="00DA2CE8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1" w:type="pct"/>
          </w:tcPr>
          <w:p w14:paraId="083F16BB" w14:textId="77777777" w:rsidR="00DA2CE8" w:rsidRPr="00C146C0" w:rsidRDefault="00DA2CE8" w:rsidP="00DA2CE8">
            <w:pPr>
              <w:pStyle w:val="BodyText"/>
              <w:tabs>
                <w:tab w:val="clear" w:pos="1644"/>
                <w:tab w:val="clear" w:pos="1871"/>
                <w:tab w:val="left" w:pos="541"/>
              </w:tabs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0" w:type="pct"/>
            <w:gridSpan w:val="7"/>
          </w:tcPr>
          <w:p w14:paraId="7757A80C" w14:textId="77777777" w:rsidR="00DA2CE8" w:rsidRPr="00C146C0" w:rsidRDefault="00DA2CE8" w:rsidP="00DA2CE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2CE8" w:rsidRPr="00C146C0" w14:paraId="38C8918F" w14:textId="77777777" w:rsidTr="00544083">
        <w:trPr>
          <w:trHeight w:hRule="exact" w:val="374"/>
        </w:trPr>
        <w:tc>
          <w:tcPr>
            <w:tcW w:w="1749" w:type="pct"/>
          </w:tcPr>
          <w:p w14:paraId="621047CD" w14:textId="77777777" w:rsidR="00DA2CE8" w:rsidRPr="00C146C0" w:rsidRDefault="00DA2CE8" w:rsidP="00DA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54CE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71" w:type="pct"/>
          </w:tcPr>
          <w:p w14:paraId="259F7F08" w14:textId="77777777" w:rsidR="00DA2CE8" w:rsidRPr="00C146C0" w:rsidRDefault="00DA2CE8" w:rsidP="00DA2CE8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72D91D89" w14:textId="256D3499" w:rsidR="00DA2CE8" w:rsidRPr="008A062B" w:rsidRDefault="00DA2CE8" w:rsidP="00DA2CE8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A06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1,919,586</w:t>
            </w:r>
          </w:p>
        </w:tc>
        <w:tc>
          <w:tcPr>
            <w:tcW w:w="141" w:type="pct"/>
          </w:tcPr>
          <w:p w14:paraId="0E4F037D" w14:textId="77777777" w:rsidR="00DA2CE8" w:rsidRPr="00C146C0" w:rsidRDefault="00DA2CE8" w:rsidP="00DA2CE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0845897C" w14:textId="5F15F5A5" w:rsidR="00DA2CE8" w:rsidRPr="00C146C0" w:rsidRDefault="00DA2CE8" w:rsidP="00DA2CE8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2,121,076</w:t>
            </w:r>
          </w:p>
        </w:tc>
        <w:tc>
          <w:tcPr>
            <w:tcW w:w="146" w:type="pct"/>
          </w:tcPr>
          <w:p w14:paraId="6EB820ED" w14:textId="77777777" w:rsidR="00DA2CE8" w:rsidRPr="00C146C0" w:rsidRDefault="00DA2CE8" w:rsidP="00DA2CE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8D41DDC" w14:textId="27248DBA" w:rsidR="00DA2CE8" w:rsidRPr="00C146C0" w:rsidRDefault="00DA2CE8" w:rsidP="00DA2CE8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1,054,680</w:t>
            </w:r>
          </w:p>
        </w:tc>
        <w:tc>
          <w:tcPr>
            <w:tcW w:w="144" w:type="pct"/>
          </w:tcPr>
          <w:p w14:paraId="6C8A3AD7" w14:textId="77777777" w:rsidR="00DA2CE8" w:rsidRPr="00C146C0" w:rsidRDefault="00DA2CE8" w:rsidP="00DA2CE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0E00339C" w14:textId="4C3EFE89" w:rsidR="00DA2CE8" w:rsidRPr="00C146C0" w:rsidRDefault="00DA2CE8" w:rsidP="00DA2CE8">
            <w:pPr>
              <w:pStyle w:val="block"/>
              <w:tabs>
                <w:tab w:val="decimal" w:pos="80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898,194</w:t>
            </w:r>
          </w:p>
        </w:tc>
      </w:tr>
      <w:tr w:rsidR="00DA2CE8" w:rsidRPr="00C146C0" w14:paraId="3EC0C029" w14:textId="77777777" w:rsidTr="00544083">
        <w:trPr>
          <w:trHeight w:hRule="exact" w:val="374"/>
        </w:trPr>
        <w:tc>
          <w:tcPr>
            <w:tcW w:w="1749" w:type="pct"/>
          </w:tcPr>
          <w:p w14:paraId="0184E309" w14:textId="77777777" w:rsidR="00DA2CE8" w:rsidRPr="00C146C0" w:rsidRDefault="00DA2CE8" w:rsidP="00DA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71" w:type="pct"/>
          </w:tcPr>
          <w:p w14:paraId="620679B4" w14:textId="77777777" w:rsidR="00DA2CE8" w:rsidRPr="00C146C0" w:rsidRDefault="00DA2CE8" w:rsidP="00DA2CE8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2D77D964" w14:textId="46E5C626" w:rsidR="00DA2CE8" w:rsidRPr="008A062B" w:rsidRDefault="00DA2CE8" w:rsidP="00DA2CE8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A06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68,866</w:t>
            </w:r>
          </w:p>
        </w:tc>
        <w:tc>
          <w:tcPr>
            <w:tcW w:w="141" w:type="pct"/>
          </w:tcPr>
          <w:p w14:paraId="69DB9EF4" w14:textId="77777777" w:rsidR="00DA2CE8" w:rsidRPr="00C146C0" w:rsidRDefault="00DA2CE8" w:rsidP="00DA2CE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296DD760" w14:textId="37C3EBAB" w:rsidR="00DA2CE8" w:rsidRPr="00C146C0" w:rsidRDefault="00DA2CE8" w:rsidP="00DA2CE8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75EC4474" w14:textId="77777777" w:rsidR="00DA2CE8" w:rsidRPr="00C146C0" w:rsidRDefault="00DA2CE8" w:rsidP="00DA2CE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40B1A65" w14:textId="44540555" w:rsidR="00DA2CE8" w:rsidRPr="00C146C0" w:rsidRDefault="00DA2CE8" w:rsidP="00DA2CE8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390038BC" w14:textId="77777777" w:rsidR="00DA2CE8" w:rsidRPr="00C146C0" w:rsidRDefault="00DA2CE8" w:rsidP="00DA2CE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588D45EF" w14:textId="4B49E17B" w:rsidR="00DA2CE8" w:rsidRPr="00C146C0" w:rsidRDefault="00DA2CE8" w:rsidP="00DA2CE8">
            <w:pPr>
              <w:pStyle w:val="block"/>
              <w:tabs>
                <w:tab w:val="decimal" w:pos="80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A2CE8" w:rsidRPr="00C146C0" w14:paraId="2ECB7DEF" w14:textId="77777777" w:rsidTr="00544083">
        <w:trPr>
          <w:trHeight w:hRule="exact" w:val="374"/>
        </w:trPr>
        <w:tc>
          <w:tcPr>
            <w:tcW w:w="1749" w:type="pct"/>
          </w:tcPr>
          <w:p w14:paraId="0398B2AD" w14:textId="77777777" w:rsidR="00DA2CE8" w:rsidRPr="00C146C0" w:rsidRDefault="00DA2CE8" w:rsidP="00DA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C146C0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ลดลง</w:t>
            </w:r>
          </w:p>
        </w:tc>
        <w:tc>
          <w:tcPr>
            <w:tcW w:w="471" w:type="pct"/>
          </w:tcPr>
          <w:p w14:paraId="140B38CB" w14:textId="77777777" w:rsidR="00DA2CE8" w:rsidRPr="00C146C0" w:rsidRDefault="00DA2CE8" w:rsidP="00DA2CE8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0D8E8217" w14:textId="21D9F2DB" w:rsidR="00DA2CE8" w:rsidRPr="008A062B" w:rsidRDefault="00DA2CE8" w:rsidP="00DA2CE8">
            <w:pPr>
              <w:pStyle w:val="block"/>
              <w:tabs>
                <w:tab w:val="decimal" w:pos="882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A06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(395,77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8A06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</w:tcPr>
          <w:p w14:paraId="2F2164A1" w14:textId="77777777" w:rsidR="00DA2CE8" w:rsidRPr="00C146C0" w:rsidRDefault="00DA2CE8" w:rsidP="00DA2CE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2F1E37C6" w14:textId="719959D8" w:rsidR="00DA2CE8" w:rsidRPr="00C146C0" w:rsidRDefault="00DA2CE8" w:rsidP="00DA2CE8">
            <w:pPr>
              <w:pStyle w:val="block"/>
              <w:tabs>
                <w:tab w:val="decimal" w:pos="775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(328,205)</w:t>
            </w:r>
          </w:p>
        </w:tc>
        <w:tc>
          <w:tcPr>
            <w:tcW w:w="146" w:type="pct"/>
          </w:tcPr>
          <w:p w14:paraId="354E851E" w14:textId="77777777" w:rsidR="00DA2CE8" w:rsidRPr="00C146C0" w:rsidRDefault="00DA2CE8" w:rsidP="00DA2CE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0558FBD" w14:textId="00E56644" w:rsidR="00DA2CE8" w:rsidRPr="00C146C0" w:rsidRDefault="00DA2CE8" w:rsidP="00DA2CE8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(215,768)</w:t>
            </w:r>
          </w:p>
        </w:tc>
        <w:tc>
          <w:tcPr>
            <w:tcW w:w="144" w:type="pct"/>
          </w:tcPr>
          <w:p w14:paraId="0D781636" w14:textId="77777777" w:rsidR="00DA2CE8" w:rsidRPr="00C146C0" w:rsidRDefault="00DA2CE8" w:rsidP="00DA2CE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52F8D335" w14:textId="23BF5B29" w:rsidR="00DA2CE8" w:rsidRPr="00C146C0" w:rsidRDefault="00DA2CE8" w:rsidP="00DA2CE8">
            <w:pPr>
              <w:pStyle w:val="block"/>
              <w:tabs>
                <w:tab w:val="decimal" w:pos="808"/>
              </w:tabs>
              <w:spacing w:after="0" w:line="240" w:lineRule="auto"/>
              <w:ind w:left="0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(149,551)</w:t>
            </w:r>
          </w:p>
        </w:tc>
      </w:tr>
      <w:tr w:rsidR="00DA2CE8" w:rsidRPr="00C146C0" w14:paraId="3CC89E2A" w14:textId="77777777" w:rsidTr="00544083">
        <w:trPr>
          <w:trHeight w:hRule="exact" w:val="374"/>
        </w:trPr>
        <w:tc>
          <w:tcPr>
            <w:tcW w:w="1749" w:type="pct"/>
          </w:tcPr>
          <w:p w14:paraId="4FAAFFF5" w14:textId="77777777" w:rsidR="00DA2CE8" w:rsidRPr="00C146C0" w:rsidRDefault="00DA2CE8" w:rsidP="00DA2CE8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71" w:type="pct"/>
          </w:tcPr>
          <w:p w14:paraId="6E2A3471" w14:textId="77777777" w:rsidR="00DA2CE8" w:rsidRPr="00C146C0" w:rsidRDefault="00DA2CE8" w:rsidP="00DA2CE8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642AB61B" w14:textId="781E8FD2" w:rsidR="00DA2CE8" w:rsidRPr="008A062B" w:rsidRDefault="00DA2CE8" w:rsidP="00DA2CE8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A06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1,592,68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1" w:type="pct"/>
          </w:tcPr>
          <w:p w14:paraId="559908BE" w14:textId="77777777" w:rsidR="00DA2CE8" w:rsidRPr="00C146C0" w:rsidRDefault="00DA2CE8" w:rsidP="00DA2CE8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6AF1402E" w14:textId="05DF9D2A" w:rsidR="00DA2CE8" w:rsidRPr="00C146C0" w:rsidRDefault="00DA2CE8" w:rsidP="00DA2CE8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1,792,871</w:t>
            </w:r>
          </w:p>
        </w:tc>
        <w:tc>
          <w:tcPr>
            <w:tcW w:w="146" w:type="pct"/>
          </w:tcPr>
          <w:p w14:paraId="443818C6" w14:textId="77777777" w:rsidR="00DA2CE8" w:rsidRPr="00C146C0" w:rsidRDefault="00DA2CE8" w:rsidP="00DA2CE8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B4BB5" w14:textId="54779D16" w:rsidR="00DA2CE8" w:rsidRPr="00C146C0" w:rsidRDefault="00DA2CE8" w:rsidP="00DA2CE8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838,912</w:t>
            </w:r>
          </w:p>
        </w:tc>
        <w:tc>
          <w:tcPr>
            <w:tcW w:w="144" w:type="pct"/>
          </w:tcPr>
          <w:p w14:paraId="2D34282F" w14:textId="77777777" w:rsidR="00DA2CE8" w:rsidRPr="00C146C0" w:rsidRDefault="00DA2CE8" w:rsidP="00DA2CE8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44F66D37" w14:textId="7CB8536B" w:rsidR="00DA2CE8" w:rsidRPr="00C146C0" w:rsidRDefault="00DA2CE8" w:rsidP="00DA2CE8">
            <w:pPr>
              <w:pStyle w:val="block"/>
              <w:tabs>
                <w:tab w:val="decimal" w:pos="808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748,643</w:t>
            </w:r>
          </w:p>
        </w:tc>
      </w:tr>
      <w:tr w:rsidR="00DA2CE8" w:rsidRPr="00C146C0" w14:paraId="3F9E5498" w14:textId="77777777" w:rsidTr="00544083">
        <w:trPr>
          <w:trHeight w:hRule="exact" w:val="410"/>
        </w:trPr>
        <w:tc>
          <w:tcPr>
            <w:tcW w:w="1749" w:type="pct"/>
          </w:tcPr>
          <w:p w14:paraId="77687A29" w14:textId="77777777" w:rsidR="00DA2CE8" w:rsidRPr="00C146C0" w:rsidRDefault="00DA2CE8" w:rsidP="00DA2CE8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1" w:type="pct"/>
          </w:tcPr>
          <w:p w14:paraId="7E236CFA" w14:textId="77777777" w:rsidR="00DA2CE8" w:rsidRPr="00C146C0" w:rsidRDefault="00DA2CE8" w:rsidP="00DA2CE8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</w:tcPr>
          <w:p w14:paraId="3018BD37" w14:textId="77777777" w:rsidR="00DA2CE8" w:rsidRPr="00C146C0" w:rsidRDefault="00DA2CE8" w:rsidP="00DA2CE8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</w:tcPr>
          <w:p w14:paraId="401FAD57" w14:textId="77777777" w:rsidR="00DA2CE8" w:rsidRPr="001A0DF5" w:rsidRDefault="00DA2CE8" w:rsidP="00DA2CE8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  <w:bottom w:val="double" w:sz="4" w:space="0" w:color="auto"/>
            </w:tcBorders>
          </w:tcPr>
          <w:p w14:paraId="1A49AB97" w14:textId="1D50B55F" w:rsidR="00DA2CE8" w:rsidRPr="001A0DF5" w:rsidRDefault="00DA2CE8" w:rsidP="00DA2CE8">
            <w:pPr>
              <w:pStyle w:val="block"/>
              <w:tabs>
                <w:tab w:val="decimal" w:pos="846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1,919,586</w:t>
            </w:r>
          </w:p>
        </w:tc>
        <w:tc>
          <w:tcPr>
            <w:tcW w:w="146" w:type="pct"/>
          </w:tcPr>
          <w:p w14:paraId="17487030" w14:textId="77777777" w:rsidR="00DA2CE8" w:rsidRPr="001A0DF5" w:rsidRDefault="00DA2CE8" w:rsidP="00DA2CE8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51049AFB" w14:textId="77777777" w:rsidR="00DA2CE8" w:rsidRPr="001A0DF5" w:rsidRDefault="00DA2CE8" w:rsidP="00DA2CE8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" w:type="pct"/>
          </w:tcPr>
          <w:p w14:paraId="38BA7C34" w14:textId="77777777" w:rsidR="00DA2CE8" w:rsidRPr="001A0DF5" w:rsidRDefault="00DA2CE8" w:rsidP="00DA2CE8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double" w:sz="4" w:space="0" w:color="auto"/>
              <w:bottom w:val="double" w:sz="4" w:space="0" w:color="auto"/>
            </w:tcBorders>
          </w:tcPr>
          <w:p w14:paraId="653BBBBE" w14:textId="558B8DFA" w:rsidR="00DA2CE8" w:rsidRPr="001A0DF5" w:rsidRDefault="00DA2CE8" w:rsidP="00DA2CE8">
            <w:pPr>
              <w:pStyle w:val="block"/>
              <w:tabs>
                <w:tab w:val="decimal" w:pos="808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1,054,680</w:t>
            </w:r>
          </w:p>
        </w:tc>
      </w:tr>
    </w:tbl>
    <w:p w14:paraId="386DA022" w14:textId="77777777" w:rsidR="00213751" w:rsidRPr="00885E45" w:rsidRDefault="00213751" w:rsidP="00885E4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2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8"/>
        <w:gridCol w:w="1003"/>
        <w:gridCol w:w="1093"/>
        <w:gridCol w:w="277"/>
        <w:gridCol w:w="7"/>
        <w:gridCol w:w="1093"/>
        <w:gridCol w:w="17"/>
        <w:gridCol w:w="262"/>
        <w:gridCol w:w="17"/>
        <w:gridCol w:w="1065"/>
        <w:gridCol w:w="17"/>
        <w:gridCol w:w="262"/>
        <w:gridCol w:w="17"/>
        <w:gridCol w:w="1095"/>
      </w:tblGrid>
      <w:tr w:rsidR="00B01126" w:rsidRPr="00CF1517" w14:paraId="6E3FF7A3" w14:textId="77777777" w:rsidTr="00364109">
        <w:trPr>
          <w:trHeight w:hRule="exact" w:val="388"/>
        </w:trPr>
        <w:tc>
          <w:tcPr>
            <w:tcW w:w="1651" w:type="pct"/>
          </w:tcPr>
          <w:p w14:paraId="3DA3DCB6" w14:textId="77777777" w:rsidR="00B01126" w:rsidRPr="00CF1517" w:rsidRDefault="00B01126" w:rsidP="00070F06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540" w:type="pct"/>
          </w:tcPr>
          <w:p w14:paraId="525706A3" w14:textId="77777777" w:rsidR="00B01126" w:rsidRPr="00CF1517" w:rsidRDefault="00B01126" w:rsidP="00070F06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8" w:type="pct"/>
            <w:gridSpan w:val="5"/>
          </w:tcPr>
          <w:p w14:paraId="6FA687DC" w14:textId="77777777" w:rsidR="00B01126" w:rsidRPr="00CF1517" w:rsidRDefault="00B01126" w:rsidP="00070F06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gridSpan w:val="2"/>
          </w:tcPr>
          <w:p w14:paraId="62B6EB4C" w14:textId="77777777" w:rsidR="00B01126" w:rsidRPr="00CF1517" w:rsidRDefault="00B01126" w:rsidP="00070F06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pct"/>
            <w:gridSpan w:val="5"/>
          </w:tcPr>
          <w:p w14:paraId="1E6D9D80" w14:textId="77777777" w:rsidR="00B01126" w:rsidRPr="00CF1517" w:rsidRDefault="00B01126" w:rsidP="00070F06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1126" w:rsidRPr="00CF1517" w14:paraId="439FBB7D" w14:textId="77777777" w:rsidTr="00AA213A">
        <w:trPr>
          <w:trHeight w:hRule="exact" w:val="388"/>
        </w:trPr>
        <w:tc>
          <w:tcPr>
            <w:tcW w:w="1651" w:type="pct"/>
          </w:tcPr>
          <w:p w14:paraId="270C14A3" w14:textId="77777777" w:rsidR="00B01126" w:rsidRPr="00CF1517" w:rsidRDefault="00B01126" w:rsidP="00B01126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</w:tcPr>
          <w:p w14:paraId="158084C3" w14:textId="77777777" w:rsidR="00B01126" w:rsidRPr="00CF1517" w:rsidRDefault="00B01126" w:rsidP="00B01126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7E71F49E" w14:textId="77DC5689" w:rsidR="00B01126" w:rsidRPr="00CF1517" w:rsidRDefault="00B01126" w:rsidP="00B011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9" w:type="pct"/>
          </w:tcPr>
          <w:p w14:paraId="74C2520C" w14:textId="77777777" w:rsidR="00B01126" w:rsidRPr="00CF1517" w:rsidRDefault="00B01126" w:rsidP="00B011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5DD291EA" w14:textId="62354FC9" w:rsidR="00B01126" w:rsidRPr="00CF1517" w:rsidRDefault="00B01126" w:rsidP="00B011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0" w:type="pct"/>
            <w:gridSpan w:val="2"/>
          </w:tcPr>
          <w:p w14:paraId="7234AC13" w14:textId="77777777" w:rsidR="00B01126" w:rsidRPr="00CF1517" w:rsidRDefault="00B01126" w:rsidP="00B011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69BA4E95" w14:textId="626E7FC8" w:rsidR="00B01126" w:rsidRPr="00CF1517" w:rsidRDefault="00B01126" w:rsidP="00B011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0" w:type="pct"/>
            <w:gridSpan w:val="2"/>
          </w:tcPr>
          <w:p w14:paraId="2B65A9BC" w14:textId="77777777" w:rsidR="00B01126" w:rsidRPr="00CF1517" w:rsidRDefault="00B01126" w:rsidP="00B011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762D5195" w14:textId="75C013E1" w:rsidR="00B01126" w:rsidRPr="00CF1517" w:rsidRDefault="00B01126" w:rsidP="00B011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B01126" w:rsidRPr="00CF1517" w14:paraId="67F50983" w14:textId="77777777" w:rsidTr="00364109">
        <w:trPr>
          <w:trHeight w:hRule="exact" w:val="388"/>
        </w:trPr>
        <w:tc>
          <w:tcPr>
            <w:tcW w:w="1651" w:type="pct"/>
          </w:tcPr>
          <w:p w14:paraId="61E875B6" w14:textId="77777777" w:rsidR="00B01126" w:rsidRPr="00CF1517" w:rsidRDefault="00B01126" w:rsidP="00070F06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2DF8B603" w14:textId="77777777" w:rsidR="00B01126" w:rsidRPr="00CF1517" w:rsidRDefault="00B01126" w:rsidP="00070F06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0" w:type="pct"/>
            <w:gridSpan w:val="12"/>
          </w:tcPr>
          <w:p w14:paraId="396B6456" w14:textId="77777777" w:rsidR="00B01126" w:rsidRPr="00CF1517" w:rsidRDefault="00B01126" w:rsidP="00070F06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213A" w:rsidRPr="00CF1517" w14:paraId="3DDA87DF" w14:textId="77777777" w:rsidTr="00364109">
        <w:trPr>
          <w:trHeight w:hRule="exact" w:val="388"/>
        </w:trPr>
        <w:tc>
          <w:tcPr>
            <w:tcW w:w="1651" w:type="pct"/>
          </w:tcPr>
          <w:p w14:paraId="3E7AD15D" w14:textId="77777777" w:rsidR="00AA213A" w:rsidRPr="00CF1517" w:rsidRDefault="00AA213A" w:rsidP="00AA2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40" w:type="pct"/>
          </w:tcPr>
          <w:p w14:paraId="08BEB069" w14:textId="77777777" w:rsidR="00AA213A" w:rsidRPr="00CF1517" w:rsidRDefault="00AA213A" w:rsidP="00AA2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</w:tcPr>
          <w:p w14:paraId="16825489" w14:textId="5688439D" w:rsidR="00AA213A" w:rsidRPr="00CF1517" w:rsidRDefault="00EF21E3" w:rsidP="00AA213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4,568,600</w:t>
            </w:r>
          </w:p>
        </w:tc>
        <w:tc>
          <w:tcPr>
            <w:tcW w:w="153" w:type="pct"/>
            <w:gridSpan w:val="2"/>
          </w:tcPr>
          <w:p w14:paraId="20F1BB93" w14:textId="77777777" w:rsidR="00AA213A" w:rsidRPr="00CF1517" w:rsidRDefault="00AA213A" w:rsidP="00AA2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74B5CBE5" w14:textId="3CFAAB2E" w:rsidR="00AA213A" w:rsidRPr="00CF1517" w:rsidRDefault="00EF21E3" w:rsidP="00AA213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3,568,600</w:t>
            </w:r>
          </w:p>
        </w:tc>
        <w:tc>
          <w:tcPr>
            <w:tcW w:w="150" w:type="pct"/>
            <w:gridSpan w:val="2"/>
          </w:tcPr>
          <w:p w14:paraId="7D5BF3B1" w14:textId="77777777" w:rsidR="00AA213A" w:rsidRPr="00CF1517" w:rsidRDefault="00AA213A" w:rsidP="00AA2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4BA0D5E5" w14:textId="1B4BAD7E" w:rsidR="00AA213A" w:rsidRPr="00CF1517" w:rsidRDefault="00EF21E3" w:rsidP="00AA213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4,568,600</w:t>
            </w:r>
          </w:p>
        </w:tc>
        <w:tc>
          <w:tcPr>
            <w:tcW w:w="150" w:type="pct"/>
            <w:gridSpan w:val="2"/>
          </w:tcPr>
          <w:p w14:paraId="743A911F" w14:textId="77777777" w:rsidR="00AA213A" w:rsidRPr="00CF1517" w:rsidRDefault="00AA213A" w:rsidP="00AA2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5DE57CA" w14:textId="403770C1" w:rsidR="00AA213A" w:rsidRPr="00CF1517" w:rsidRDefault="00EF21E3" w:rsidP="00AA213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3,568,600</w:t>
            </w:r>
          </w:p>
        </w:tc>
      </w:tr>
      <w:tr w:rsidR="00AA213A" w:rsidRPr="00CF1517" w14:paraId="16A5B5AA" w14:textId="77777777" w:rsidTr="00364109">
        <w:trPr>
          <w:trHeight w:hRule="exact" w:val="388"/>
        </w:trPr>
        <w:tc>
          <w:tcPr>
            <w:tcW w:w="1651" w:type="pct"/>
          </w:tcPr>
          <w:p w14:paraId="039B454A" w14:textId="77777777" w:rsidR="00AA213A" w:rsidRPr="00CF1517" w:rsidRDefault="00AA213A" w:rsidP="00AA2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40" w:type="pct"/>
          </w:tcPr>
          <w:p w14:paraId="76BDE219" w14:textId="77777777" w:rsidR="00AA213A" w:rsidRPr="00CF1517" w:rsidRDefault="00AA213A" w:rsidP="00AA2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</w:tcPr>
          <w:p w14:paraId="6D97DE74" w14:textId="253E3DB0" w:rsidR="00AA213A" w:rsidRPr="00CF1517" w:rsidRDefault="00EF1BEF" w:rsidP="00AA213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2,540,000</w:t>
            </w:r>
          </w:p>
        </w:tc>
        <w:tc>
          <w:tcPr>
            <w:tcW w:w="153" w:type="pct"/>
            <w:gridSpan w:val="2"/>
          </w:tcPr>
          <w:p w14:paraId="763DEE44" w14:textId="77777777" w:rsidR="00AA213A" w:rsidRPr="00CF1517" w:rsidRDefault="00AA213A" w:rsidP="00AA2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40EA96B9" w14:textId="7785C81E" w:rsidR="00AA213A" w:rsidRPr="00CF1517" w:rsidRDefault="00EF21E3" w:rsidP="00AA213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</w:tcPr>
          <w:p w14:paraId="02A4FFF7" w14:textId="77777777" w:rsidR="00AA213A" w:rsidRPr="00CF1517" w:rsidRDefault="00AA213A" w:rsidP="00AA2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0EFC6885" w14:textId="1145A7E6" w:rsidR="00AA213A" w:rsidRPr="00CF1517" w:rsidRDefault="000A5F54" w:rsidP="00AA213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2,540,000</w:t>
            </w:r>
          </w:p>
        </w:tc>
        <w:tc>
          <w:tcPr>
            <w:tcW w:w="150" w:type="pct"/>
            <w:gridSpan w:val="2"/>
          </w:tcPr>
          <w:p w14:paraId="04427C3B" w14:textId="77777777" w:rsidR="00AA213A" w:rsidRPr="00CF1517" w:rsidRDefault="00AA213A" w:rsidP="00AA2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5A4999C" w14:textId="238B98D8" w:rsidR="00AA213A" w:rsidRPr="00CF1517" w:rsidRDefault="003751E2" w:rsidP="00AA213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A213A" w:rsidRPr="00CF1517" w14:paraId="4B68E7DE" w14:textId="77777777" w:rsidTr="00364109">
        <w:trPr>
          <w:trHeight w:hRule="exact" w:val="388"/>
        </w:trPr>
        <w:tc>
          <w:tcPr>
            <w:tcW w:w="1651" w:type="pct"/>
          </w:tcPr>
          <w:p w14:paraId="7CF03DEB" w14:textId="4BAD2600" w:rsidR="00AA213A" w:rsidRPr="00CF1517" w:rsidRDefault="00AA213A" w:rsidP="00AA213A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4408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5440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40" w:type="pct"/>
          </w:tcPr>
          <w:p w14:paraId="27844F57" w14:textId="77777777" w:rsidR="00AA213A" w:rsidRPr="00CF1517" w:rsidRDefault="00AA213A" w:rsidP="00AA213A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9E496E6" w14:textId="5B69E96F" w:rsidR="00AA213A" w:rsidRPr="00CF1517" w:rsidRDefault="00EF1BEF" w:rsidP="00AA213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7,108,600</w:t>
            </w:r>
          </w:p>
        </w:tc>
        <w:tc>
          <w:tcPr>
            <w:tcW w:w="153" w:type="pct"/>
            <w:gridSpan w:val="2"/>
          </w:tcPr>
          <w:p w14:paraId="717DA44F" w14:textId="77777777" w:rsidR="00AA213A" w:rsidRPr="00CF1517" w:rsidRDefault="00AA213A" w:rsidP="00AA2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1551B9" w14:textId="535CCDE2" w:rsidR="00AA213A" w:rsidRPr="00CF1517" w:rsidRDefault="003751E2" w:rsidP="00AA213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3,568,600</w:t>
            </w:r>
          </w:p>
        </w:tc>
        <w:tc>
          <w:tcPr>
            <w:tcW w:w="150" w:type="pct"/>
            <w:gridSpan w:val="2"/>
          </w:tcPr>
          <w:p w14:paraId="58ED1D1E" w14:textId="77777777" w:rsidR="00AA213A" w:rsidRPr="00CF1517" w:rsidRDefault="00AA213A" w:rsidP="00AA213A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1440" w:right="-105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82EBEE" w14:textId="12FB10FA" w:rsidR="00AA213A" w:rsidRPr="00CF1517" w:rsidRDefault="000A5F54" w:rsidP="00AA213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7,108,600</w:t>
            </w:r>
          </w:p>
        </w:tc>
        <w:tc>
          <w:tcPr>
            <w:tcW w:w="150" w:type="pct"/>
            <w:gridSpan w:val="2"/>
          </w:tcPr>
          <w:p w14:paraId="08A1CFBF" w14:textId="6BA79A55" w:rsidR="00AA213A" w:rsidRPr="00AA213A" w:rsidRDefault="00AA213A" w:rsidP="00AA2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2AB9466" w14:textId="092D273C" w:rsidR="00AA213A" w:rsidRPr="00AA213A" w:rsidRDefault="003751E2" w:rsidP="00AA213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3,568</w:t>
            </w:r>
            <w:r w:rsidR="00EF1B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600</w:t>
            </w:r>
          </w:p>
        </w:tc>
      </w:tr>
      <w:tr w:rsidR="00EF21E3" w:rsidRPr="00CF1517" w14:paraId="3FDE89E9" w14:textId="77777777" w:rsidTr="00364109">
        <w:trPr>
          <w:trHeight w:hRule="exact" w:val="388"/>
        </w:trPr>
        <w:tc>
          <w:tcPr>
            <w:tcW w:w="1651" w:type="pct"/>
          </w:tcPr>
          <w:p w14:paraId="5E5F4794" w14:textId="3088B773" w:rsidR="00EF21E3" w:rsidRPr="00CF1517" w:rsidRDefault="00EF21E3" w:rsidP="00EF21E3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0" w:type="pct"/>
          </w:tcPr>
          <w:p w14:paraId="0849EE08" w14:textId="77777777" w:rsidR="00EF21E3" w:rsidRPr="00CF1517" w:rsidRDefault="00EF21E3" w:rsidP="00EF21E3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nil"/>
            </w:tcBorders>
          </w:tcPr>
          <w:p w14:paraId="173D66A6" w14:textId="77777777" w:rsidR="00EF21E3" w:rsidRDefault="00EF21E3" w:rsidP="00EF21E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  <w:gridSpan w:val="2"/>
          </w:tcPr>
          <w:p w14:paraId="2997BB8F" w14:textId="77777777" w:rsidR="00EF21E3" w:rsidRPr="00CF1517" w:rsidRDefault="00EF21E3" w:rsidP="00EF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D031AD7" w14:textId="0A47CAA2" w:rsidR="00EF21E3" w:rsidRPr="004B0B8A" w:rsidRDefault="00EF21E3" w:rsidP="00EF21E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4,568,600</w:t>
            </w:r>
          </w:p>
        </w:tc>
        <w:tc>
          <w:tcPr>
            <w:tcW w:w="150" w:type="pct"/>
            <w:gridSpan w:val="2"/>
          </w:tcPr>
          <w:p w14:paraId="3B29854B" w14:textId="77777777" w:rsidR="00EF21E3" w:rsidRPr="00CF1517" w:rsidRDefault="00EF21E3" w:rsidP="00EF21E3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1440" w:right="-105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double" w:sz="4" w:space="0" w:color="auto"/>
              <w:left w:val="nil"/>
              <w:bottom w:val="nil"/>
            </w:tcBorders>
          </w:tcPr>
          <w:p w14:paraId="42EB6A42" w14:textId="77777777" w:rsidR="00EF21E3" w:rsidRDefault="00EF21E3" w:rsidP="00EF21E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  <w:gridSpan w:val="2"/>
          </w:tcPr>
          <w:p w14:paraId="5C5841EA" w14:textId="77777777" w:rsidR="00EF21E3" w:rsidRPr="00CF1517" w:rsidRDefault="00EF21E3" w:rsidP="00EF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  <w:bottom w:val="double" w:sz="4" w:space="0" w:color="auto"/>
            </w:tcBorders>
          </w:tcPr>
          <w:p w14:paraId="40E582FA" w14:textId="02FF28FA" w:rsidR="00EF21E3" w:rsidRPr="004B0B8A" w:rsidRDefault="00EF21E3" w:rsidP="00EF21E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4,568,600</w:t>
            </w:r>
          </w:p>
        </w:tc>
      </w:tr>
    </w:tbl>
    <w:p w14:paraId="12940F2F" w14:textId="4F16ADC9" w:rsidR="0040093B" w:rsidRDefault="0040093B" w:rsidP="00B0112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both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</w:p>
    <w:p w14:paraId="55174841" w14:textId="366DE344" w:rsidR="00B01126" w:rsidRPr="00C84B0B" w:rsidRDefault="00B01126" w:rsidP="00C8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 w:cs="Angsana New"/>
          <w:sz w:val="30"/>
          <w:szCs w:val="30"/>
        </w:rPr>
      </w:pPr>
      <w:r w:rsidRPr="00515F3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หุ้นกู้</w:t>
      </w:r>
    </w:p>
    <w:p w14:paraId="793BB8B5" w14:textId="77777777" w:rsidR="00B01126" w:rsidRPr="00813247" w:rsidRDefault="00B01126" w:rsidP="00B01126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329E275" w14:textId="773BC56E" w:rsidR="00B01126" w:rsidRPr="00813247" w:rsidRDefault="00B01126" w:rsidP="00B01126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81324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 w:rsidRPr="00813247">
        <w:rPr>
          <w:rFonts w:ascii="Angsana New" w:hAnsi="Angsana New" w:cs="Angsana New"/>
          <w:b/>
          <w:bCs/>
          <w:i/>
          <w:iCs/>
          <w:sz w:val="30"/>
          <w:szCs w:val="30"/>
        </w:rPr>
        <w:t>1/256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>5</w:t>
      </w:r>
    </w:p>
    <w:p w14:paraId="78E148CA" w14:textId="77777777" w:rsidR="00B01126" w:rsidRPr="00456AE1" w:rsidRDefault="00B01126" w:rsidP="00B01126">
      <w:pPr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75B2669E" w14:textId="19D4126B" w:rsidR="00B01126" w:rsidRDefault="00B01126" w:rsidP="006D3B11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66A6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066A6E">
        <w:rPr>
          <w:rFonts w:ascii="Angsana New" w:hAnsi="Angsana New" w:cs="Angsana New"/>
          <w:sz w:val="30"/>
          <w:szCs w:val="30"/>
        </w:rPr>
        <w:t>14</w:t>
      </w:r>
      <w:r w:rsidRPr="00066A6E">
        <w:rPr>
          <w:rFonts w:ascii="Angsana New" w:hAnsi="Angsana New" w:cs="Angsana New"/>
          <w:sz w:val="30"/>
          <w:szCs w:val="30"/>
        </w:rPr>
        <w:t xml:space="preserve"> </w:t>
      </w:r>
      <w:r w:rsidRPr="00066A6E">
        <w:rPr>
          <w:rFonts w:ascii="Angsana New" w:hAnsi="Angsana New" w:cs="Angsana New" w:hint="cs"/>
          <w:sz w:val="30"/>
          <w:szCs w:val="30"/>
          <w:cs/>
        </w:rPr>
        <w:t>มกรา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คม </w:t>
      </w:r>
      <w:r w:rsidRPr="00066A6E">
        <w:rPr>
          <w:rFonts w:ascii="Angsana New" w:hAnsi="Angsana New" w:cs="Angsana New"/>
          <w:sz w:val="30"/>
          <w:szCs w:val="30"/>
        </w:rPr>
        <w:t>256</w:t>
      </w:r>
      <w:r w:rsidR="00066A6E">
        <w:rPr>
          <w:rFonts w:ascii="Angsana New" w:hAnsi="Angsana New" w:cs="Angsana New"/>
          <w:sz w:val="30"/>
          <w:szCs w:val="30"/>
        </w:rPr>
        <w:t>5</w:t>
      </w:r>
      <w:r w:rsidRPr="00066A6E">
        <w:rPr>
          <w:rFonts w:ascii="Angsana New" w:hAnsi="Angsana New" w:cs="Angsana New"/>
          <w:sz w:val="30"/>
          <w:szCs w:val="30"/>
        </w:rPr>
        <w:t xml:space="preserve"> </w:t>
      </w:r>
      <w:r w:rsidRPr="00066A6E">
        <w:rPr>
          <w:rFonts w:ascii="Angsana New" w:hAnsi="Angsana New" w:cs="Angsana New"/>
          <w:sz w:val="30"/>
          <w:szCs w:val="30"/>
          <w:cs/>
        </w:rPr>
        <w:t>บริษัทได้ออกหุ้นกู้ประเภท</w:t>
      </w:r>
      <w:r w:rsidRPr="00066A6E">
        <w:rPr>
          <w:rFonts w:ascii="Angsana New" w:hAnsi="Angsana New" w:cs="Angsana New" w:hint="cs"/>
          <w:sz w:val="30"/>
          <w:szCs w:val="30"/>
          <w:cs/>
        </w:rPr>
        <w:t>ไม่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ด้อยสิทธิ </w:t>
      </w:r>
      <w:r w:rsidR="00066A6E">
        <w:rPr>
          <w:rFonts w:ascii="Angsana New" w:hAnsi="Angsana New" w:cs="Angsana New" w:hint="cs"/>
          <w:sz w:val="30"/>
          <w:szCs w:val="30"/>
          <w:cs/>
        </w:rPr>
        <w:t>ไม่</w:t>
      </w:r>
      <w:r w:rsidRPr="00066A6E">
        <w:rPr>
          <w:rFonts w:ascii="Angsana New" w:hAnsi="Angsana New" w:cs="Angsana New"/>
          <w:sz w:val="30"/>
          <w:szCs w:val="30"/>
          <w:cs/>
        </w:rPr>
        <w:t>มีหลักประกัน และระบุชื่อผู้ถือเป็นจำนวนเงิน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="00066A6E" w:rsidRPr="001F4E8F">
        <w:rPr>
          <w:rFonts w:ascii="Angsana New" w:hAnsi="Angsana New" w:cs="Angsana New"/>
          <w:sz w:val="30"/>
          <w:szCs w:val="30"/>
        </w:rPr>
        <w:t>9</w:t>
      </w:r>
      <w:r w:rsidRPr="001F4E8F">
        <w:rPr>
          <w:rFonts w:ascii="Angsana New" w:hAnsi="Angsana New" w:cs="Angsana New"/>
          <w:sz w:val="30"/>
          <w:szCs w:val="30"/>
        </w:rPr>
        <w:t>00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 ล้านบาท เพื่อเสนอขาย</w:t>
      </w:r>
      <w:r w:rsidR="006D3B11">
        <w:rPr>
          <w:rFonts w:ascii="Angsana New" w:hAnsi="Angsana New" w:cs="Angsana New" w:hint="cs"/>
          <w:sz w:val="30"/>
          <w:szCs w:val="30"/>
          <w:cs/>
        </w:rPr>
        <w:t>ต่อ</w:t>
      </w:r>
      <w:r w:rsidRPr="001F4E8F">
        <w:rPr>
          <w:rFonts w:ascii="Angsana New" w:hAnsi="Angsana New" w:cs="Angsana New"/>
          <w:sz w:val="30"/>
          <w:szCs w:val="30"/>
          <w:cs/>
        </w:rPr>
        <w:t>ผู้ลงทุน</w:t>
      </w:r>
      <w:r w:rsidRPr="001F4E8F">
        <w:rPr>
          <w:rFonts w:ascii="Angsana New" w:hAnsi="Angsana New" w:cs="Angsana New" w:hint="cs"/>
          <w:sz w:val="30"/>
          <w:szCs w:val="30"/>
          <w:cs/>
        </w:rPr>
        <w:t>สถาบัน</w:t>
      </w:r>
      <w:r w:rsidR="00AD40E3">
        <w:rPr>
          <w:rFonts w:ascii="Angsana New" w:hAnsi="Angsana New" w:cs="Angsana New" w:hint="cs"/>
          <w:sz w:val="30"/>
          <w:szCs w:val="30"/>
          <w:cs/>
        </w:rPr>
        <w:t>และผู้ลงทุนรายใหญ่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 ครบกำหนดไถ่ถอนในวันที่ </w:t>
      </w:r>
      <w:r w:rsidR="00066A6E" w:rsidRPr="001F4E8F">
        <w:rPr>
          <w:rFonts w:ascii="Angsana New" w:hAnsi="Angsana New" w:cs="Angsana New"/>
          <w:sz w:val="30"/>
          <w:szCs w:val="30"/>
        </w:rPr>
        <w:t>14</w:t>
      </w:r>
      <w:r w:rsidRPr="001F4E8F">
        <w:rPr>
          <w:rFonts w:ascii="Angsana New" w:hAnsi="Angsana New" w:cs="Angsana New"/>
          <w:sz w:val="30"/>
          <w:szCs w:val="30"/>
        </w:rPr>
        <w:t xml:space="preserve"> </w:t>
      </w:r>
      <w:r w:rsidRPr="001F4E8F">
        <w:rPr>
          <w:rFonts w:ascii="Angsana New" w:hAnsi="Angsana New" w:cs="Angsana New" w:hint="cs"/>
          <w:sz w:val="30"/>
          <w:szCs w:val="30"/>
          <w:cs/>
        </w:rPr>
        <w:t>มกรา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คม </w:t>
      </w:r>
      <w:r w:rsidRPr="001F4E8F">
        <w:rPr>
          <w:rFonts w:ascii="Angsana New" w:hAnsi="Angsana New" w:cs="Angsana New"/>
          <w:sz w:val="30"/>
          <w:szCs w:val="30"/>
        </w:rPr>
        <w:t xml:space="preserve">2568 </w:t>
      </w:r>
      <w:r w:rsidRPr="001F4E8F">
        <w:rPr>
          <w:rFonts w:ascii="Angsana New" w:hAnsi="Angsana New" w:cs="Angsana New"/>
          <w:sz w:val="30"/>
          <w:szCs w:val="30"/>
          <w:cs/>
        </w:rPr>
        <w:t>โดยมีอัตราดอกเบี้ยคงที่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066A6E">
        <w:rPr>
          <w:rFonts w:ascii="Angsana New" w:hAnsi="Angsana New" w:cs="Angsana New"/>
          <w:sz w:val="30"/>
          <w:szCs w:val="30"/>
        </w:rPr>
        <w:t>4</w:t>
      </w:r>
      <w:r w:rsidRPr="00066A6E">
        <w:rPr>
          <w:rFonts w:ascii="Angsana New" w:hAnsi="Angsana New" w:cs="Angsana New"/>
          <w:sz w:val="30"/>
          <w:szCs w:val="30"/>
        </w:rPr>
        <w:t>.</w:t>
      </w:r>
      <w:r w:rsidR="00066A6E">
        <w:rPr>
          <w:rFonts w:ascii="Angsana New" w:hAnsi="Angsana New" w:cs="Angsana New"/>
          <w:sz w:val="30"/>
          <w:szCs w:val="30"/>
        </w:rPr>
        <w:t>25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77D35FF8" w14:textId="0315A9C7" w:rsidR="00270D11" w:rsidRDefault="00270D11" w:rsidP="006D3B11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4B9148B0" w14:textId="0D3BEBDD" w:rsidR="00270D11" w:rsidRPr="00813247" w:rsidRDefault="00270D11" w:rsidP="00270D11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81324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Pr="00813247">
        <w:rPr>
          <w:rFonts w:ascii="Angsana New" w:hAnsi="Angsana New" w:cs="Angsana New"/>
          <w:b/>
          <w:bCs/>
          <w:i/>
          <w:iCs/>
          <w:sz w:val="30"/>
          <w:szCs w:val="30"/>
        </w:rPr>
        <w:t>/256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>5</w:t>
      </w:r>
    </w:p>
    <w:p w14:paraId="1F9E5BA2" w14:textId="77777777" w:rsidR="00270D11" w:rsidRPr="00456AE1" w:rsidRDefault="00270D11" w:rsidP="00270D11">
      <w:pPr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192E2B92" w14:textId="090CD7AB" w:rsidR="00270D11" w:rsidRDefault="00270D11" w:rsidP="00270D11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66A6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0A5F54">
        <w:rPr>
          <w:rFonts w:ascii="Angsana New" w:hAnsi="Angsana New" w:cs="Angsana New"/>
          <w:sz w:val="30"/>
          <w:szCs w:val="30"/>
        </w:rPr>
        <w:t>21</w:t>
      </w:r>
      <w:r w:rsidR="000A5F54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="000A5F54">
        <w:rPr>
          <w:rFonts w:ascii="Angsana New" w:hAnsi="Angsana New" w:cs="Angsana New"/>
          <w:sz w:val="30"/>
          <w:szCs w:val="30"/>
        </w:rPr>
        <w:t>2565</w:t>
      </w:r>
      <w:r w:rsidRPr="00066A6E">
        <w:rPr>
          <w:rFonts w:ascii="Angsana New" w:hAnsi="Angsana New" w:cs="Angsana New"/>
          <w:sz w:val="30"/>
          <w:szCs w:val="30"/>
        </w:rPr>
        <w:t xml:space="preserve"> </w:t>
      </w:r>
      <w:r w:rsidRPr="00066A6E">
        <w:rPr>
          <w:rFonts w:ascii="Angsana New" w:hAnsi="Angsana New" w:cs="Angsana New"/>
          <w:sz w:val="30"/>
          <w:szCs w:val="30"/>
          <w:cs/>
        </w:rPr>
        <w:t>บริษัทได้ออกหุ้นกู้ประเภท</w:t>
      </w:r>
      <w:r w:rsidRPr="00066A6E">
        <w:rPr>
          <w:rFonts w:ascii="Angsana New" w:hAnsi="Angsana New" w:cs="Angsana New" w:hint="cs"/>
          <w:sz w:val="30"/>
          <w:szCs w:val="30"/>
          <w:cs/>
        </w:rPr>
        <w:t>ไม่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ด้อยสิทธิ </w:t>
      </w:r>
      <w:r>
        <w:rPr>
          <w:rFonts w:ascii="Angsana New" w:hAnsi="Angsana New" w:cs="Angsana New" w:hint="cs"/>
          <w:sz w:val="30"/>
          <w:szCs w:val="30"/>
          <w:cs/>
        </w:rPr>
        <w:t>ไม่</w:t>
      </w:r>
      <w:r w:rsidRPr="00066A6E">
        <w:rPr>
          <w:rFonts w:ascii="Angsana New" w:hAnsi="Angsana New" w:cs="Angsana New"/>
          <w:sz w:val="30"/>
          <w:szCs w:val="30"/>
          <w:cs/>
        </w:rPr>
        <w:t>มีหลักประกัน และระบุชื่อผู้ถือเป็นจำนวนเงิน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="000A5F54">
        <w:rPr>
          <w:rFonts w:ascii="Angsana New" w:hAnsi="Angsana New" w:cs="Angsana New"/>
          <w:sz w:val="30"/>
          <w:szCs w:val="30"/>
        </w:rPr>
        <w:t>1,600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 ล้านบาท เพื่อเสนอขาย</w:t>
      </w:r>
      <w:r>
        <w:rPr>
          <w:rFonts w:ascii="Angsana New" w:hAnsi="Angsana New" w:cs="Angsana New" w:hint="cs"/>
          <w:sz w:val="30"/>
          <w:szCs w:val="30"/>
          <w:cs/>
        </w:rPr>
        <w:t>ต่อ</w:t>
      </w:r>
      <w:r w:rsidRPr="001F4E8F">
        <w:rPr>
          <w:rFonts w:ascii="Angsana New" w:hAnsi="Angsana New" w:cs="Angsana New"/>
          <w:sz w:val="30"/>
          <w:szCs w:val="30"/>
          <w:cs/>
        </w:rPr>
        <w:t>ผู้ลงทุน</w:t>
      </w:r>
      <w:r w:rsidRPr="001F4E8F">
        <w:rPr>
          <w:rFonts w:ascii="Angsana New" w:hAnsi="Angsana New" w:cs="Angsana New" w:hint="cs"/>
          <w:sz w:val="30"/>
          <w:szCs w:val="30"/>
          <w:cs/>
        </w:rPr>
        <w:t>สถาบัน</w:t>
      </w:r>
      <w:r>
        <w:rPr>
          <w:rFonts w:ascii="Angsana New" w:hAnsi="Angsana New" w:cs="Angsana New" w:hint="cs"/>
          <w:sz w:val="30"/>
          <w:szCs w:val="30"/>
          <w:cs/>
        </w:rPr>
        <w:t>และผู้ลงทุนรายใหญ่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 ครบกำหนดไถ่ถอนในวันที่ </w:t>
      </w:r>
      <w:r w:rsidR="000A5F54">
        <w:rPr>
          <w:rFonts w:ascii="Angsana New" w:hAnsi="Angsana New" w:cs="Angsana New"/>
          <w:sz w:val="30"/>
          <w:szCs w:val="30"/>
        </w:rPr>
        <w:t>21</w:t>
      </w:r>
      <w:r w:rsidR="000A5F54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="000A5F54">
        <w:rPr>
          <w:rFonts w:ascii="Angsana New" w:hAnsi="Angsana New" w:cs="Angsana New"/>
          <w:sz w:val="30"/>
          <w:szCs w:val="30"/>
        </w:rPr>
        <w:t>2567</w:t>
      </w:r>
      <w:r w:rsidRPr="001F4E8F">
        <w:rPr>
          <w:rFonts w:ascii="Angsana New" w:hAnsi="Angsana New" w:cs="Angsana New"/>
          <w:sz w:val="30"/>
          <w:szCs w:val="30"/>
        </w:rPr>
        <w:t xml:space="preserve"> </w:t>
      </w:r>
      <w:r w:rsidRPr="001F4E8F">
        <w:rPr>
          <w:rFonts w:ascii="Angsana New" w:hAnsi="Angsana New" w:cs="Angsana New"/>
          <w:sz w:val="30"/>
          <w:szCs w:val="30"/>
          <w:cs/>
        </w:rPr>
        <w:t>โดยมีอัตราดอกเบี้ยคงที่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0A5F54">
        <w:rPr>
          <w:rFonts w:ascii="Angsana New" w:hAnsi="Angsana New" w:cs="Angsana New"/>
          <w:sz w:val="30"/>
          <w:szCs w:val="30"/>
        </w:rPr>
        <w:t>4.00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4CC2EF48" w14:textId="42BD4FD8" w:rsidR="000A5F54" w:rsidRDefault="000A5F54" w:rsidP="00B54D1F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3ACF56C" w14:textId="77777777" w:rsidR="00C94960" w:rsidRDefault="00C94960" w:rsidP="00B54D1F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B8DD419" w14:textId="77777777" w:rsidR="00AE47C5" w:rsidRDefault="00AE47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039E9616" w14:textId="1C6721F1" w:rsidR="000A5F54" w:rsidRPr="00813247" w:rsidRDefault="000A5F54" w:rsidP="000A5F54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81324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หุ้นกู้ครั้งที่ 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>3</w:t>
      </w:r>
      <w:r w:rsidRPr="00813247">
        <w:rPr>
          <w:rFonts w:ascii="Angsana New" w:hAnsi="Angsana New" w:cs="Angsana New"/>
          <w:b/>
          <w:bCs/>
          <w:i/>
          <w:iCs/>
          <w:sz w:val="30"/>
          <w:szCs w:val="30"/>
        </w:rPr>
        <w:t>/256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>5</w:t>
      </w:r>
    </w:p>
    <w:p w14:paraId="75F07A8B" w14:textId="77777777" w:rsidR="000A5F54" w:rsidRPr="00456AE1" w:rsidRDefault="000A5F54" w:rsidP="000A5F54">
      <w:pPr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77CEEB89" w14:textId="0B5C43C7" w:rsidR="000A5F54" w:rsidRPr="00456AE1" w:rsidRDefault="000A5F54" w:rsidP="000A5F54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66A6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23</w:t>
      </w:r>
      <w:r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>
        <w:rPr>
          <w:rFonts w:ascii="Angsana New" w:hAnsi="Angsana New" w:cs="Angsana New"/>
          <w:sz w:val="30"/>
          <w:szCs w:val="30"/>
        </w:rPr>
        <w:t>2565</w:t>
      </w:r>
      <w:r w:rsidRPr="00066A6E">
        <w:rPr>
          <w:rFonts w:ascii="Angsana New" w:hAnsi="Angsana New" w:cs="Angsana New"/>
          <w:sz w:val="30"/>
          <w:szCs w:val="30"/>
        </w:rPr>
        <w:t xml:space="preserve"> </w:t>
      </w:r>
      <w:r w:rsidRPr="00066A6E">
        <w:rPr>
          <w:rFonts w:ascii="Angsana New" w:hAnsi="Angsana New" w:cs="Angsana New"/>
          <w:sz w:val="30"/>
          <w:szCs w:val="30"/>
          <w:cs/>
        </w:rPr>
        <w:t>บริษัทได้ออกหุ้นกู้ประเภท</w:t>
      </w:r>
      <w:r w:rsidRPr="00066A6E">
        <w:rPr>
          <w:rFonts w:ascii="Angsana New" w:hAnsi="Angsana New" w:cs="Angsana New" w:hint="cs"/>
          <w:sz w:val="30"/>
          <w:szCs w:val="30"/>
          <w:cs/>
        </w:rPr>
        <w:t>ไม่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ด้อยสิทธิ </w:t>
      </w:r>
      <w:r>
        <w:rPr>
          <w:rFonts w:ascii="Angsana New" w:hAnsi="Angsana New" w:cs="Angsana New" w:hint="cs"/>
          <w:sz w:val="30"/>
          <w:szCs w:val="30"/>
          <w:cs/>
        </w:rPr>
        <w:t>ไม่</w:t>
      </w:r>
      <w:r w:rsidRPr="00066A6E">
        <w:rPr>
          <w:rFonts w:ascii="Angsana New" w:hAnsi="Angsana New" w:cs="Angsana New"/>
          <w:sz w:val="30"/>
          <w:szCs w:val="30"/>
          <w:cs/>
        </w:rPr>
        <w:t>มีหลักประกัน และระบุชื่อผู้ถือเป็นจำนวนเงิน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รวม </w:t>
      </w:r>
      <w:r>
        <w:rPr>
          <w:rFonts w:ascii="Angsana New" w:hAnsi="Angsana New" w:cs="Angsana New"/>
          <w:sz w:val="30"/>
          <w:szCs w:val="30"/>
        </w:rPr>
        <w:t>40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 ล้านบาท เพื่อเสนอขาย</w:t>
      </w:r>
      <w:r>
        <w:rPr>
          <w:rFonts w:ascii="Angsana New" w:hAnsi="Angsana New" w:cs="Angsana New" w:hint="cs"/>
          <w:sz w:val="30"/>
          <w:szCs w:val="30"/>
          <w:cs/>
        </w:rPr>
        <w:t>ต่อ</w:t>
      </w:r>
      <w:r w:rsidRPr="001F4E8F">
        <w:rPr>
          <w:rFonts w:ascii="Angsana New" w:hAnsi="Angsana New" w:cs="Angsana New"/>
          <w:sz w:val="30"/>
          <w:szCs w:val="30"/>
          <w:cs/>
        </w:rPr>
        <w:t>ผู้ลงทุน</w:t>
      </w:r>
      <w:r w:rsidRPr="001F4E8F">
        <w:rPr>
          <w:rFonts w:ascii="Angsana New" w:hAnsi="Angsana New" w:cs="Angsana New" w:hint="cs"/>
          <w:sz w:val="30"/>
          <w:szCs w:val="30"/>
          <w:cs/>
        </w:rPr>
        <w:t>สถาบัน</w:t>
      </w:r>
      <w:r>
        <w:rPr>
          <w:rFonts w:ascii="Angsana New" w:hAnsi="Angsana New" w:cs="Angsana New" w:hint="cs"/>
          <w:sz w:val="30"/>
          <w:szCs w:val="30"/>
          <w:cs/>
        </w:rPr>
        <w:t>และผู้ลงทุนรายใหญ่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 ครบกำหนดไถ่ถอนในวันที่ </w:t>
      </w:r>
      <w:r>
        <w:rPr>
          <w:rFonts w:ascii="Angsana New" w:hAnsi="Angsana New" w:cs="Angsana New"/>
          <w:sz w:val="30"/>
          <w:szCs w:val="30"/>
        </w:rPr>
        <w:t>22</w:t>
      </w:r>
      <w:r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>
        <w:rPr>
          <w:rFonts w:ascii="Angsana New" w:hAnsi="Angsana New" w:cs="Angsana New"/>
          <w:sz w:val="30"/>
          <w:szCs w:val="30"/>
        </w:rPr>
        <w:t>2567</w:t>
      </w:r>
      <w:r w:rsidRPr="001F4E8F">
        <w:rPr>
          <w:rFonts w:ascii="Angsana New" w:hAnsi="Angsana New" w:cs="Angsana New"/>
          <w:sz w:val="30"/>
          <w:szCs w:val="30"/>
        </w:rPr>
        <w:t xml:space="preserve"> </w:t>
      </w:r>
      <w:r w:rsidRPr="001F4E8F">
        <w:rPr>
          <w:rFonts w:ascii="Angsana New" w:hAnsi="Angsana New" w:cs="Angsana New"/>
          <w:sz w:val="30"/>
          <w:szCs w:val="30"/>
          <w:cs/>
        </w:rPr>
        <w:t>โดยมีอัตราดอกเบี้ยคงที่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>
        <w:rPr>
          <w:rFonts w:ascii="Angsana New" w:hAnsi="Angsana New" w:cs="Angsana New"/>
          <w:sz w:val="30"/>
          <w:szCs w:val="30"/>
        </w:rPr>
        <w:t>4.00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5817A845" w14:textId="77777777" w:rsidR="00B01126" w:rsidRPr="00813247" w:rsidRDefault="00B01126" w:rsidP="00B01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  <w:cs/>
        </w:rPr>
      </w:pPr>
    </w:p>
    <w:p w14:paraId="137D6155" w14:textId="77777777" w:rsidR="000409E8" w:rsidRPr="001B0062" w:rsidRDefault="000409E8" w:rsidP="0004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b/>
          <w:bCs/>
          <w:i/>
          <w:iCs/>
          <w:sz w:val="24"/>
          <w:szCs w:val="24"/>
        </w:rPr>
      </w:pPr>
      <w:r w:rsidRPr="00E427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4C0BA304" w14:textId="77777777" w:rsidR="000409E8" w:rsidRPr="00D76847" w:rsidRDefault="000409E8" w:rsidP="0004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  <w:cs/>
        </w:rPr>
      </w:pPr>
    </w:p>
    <w:p w14:paraId="38C5DA9C" w14:textId="44F27964" w:rsidR="00FF4BC1" w:rsidRPr="00867A77" w:rsidRDefault="000409E8" w:rsidP="00867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D140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44083" w:rsidRPr="006D1405">
        <w:rPr>
          <w:rFonts w:ascii="Angsana New" w:hAnsi="Angsana New" w:cs="Angsana New"/>
          <w:sz w:val="30"/>
          <w:szCs w:val="30"/>
        </w:rPr>
        <w:t xml:space="preserve">30 </w:t>
      </w:r>
      <w:r w:rsidR="00544083" w:rsidRPr="006D140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6D140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D1405">
        <w:rPr>
          <w:rFonts w:ascii="Angsana New" w:hAnsi="Angsana New" w:cs="Angsana New"/>
          <w:sz w:val="30"/>
          <w:szCs w:val="30"/>
        </w:rPr>
        <w:t>256</w:t>
      </w:r>
      <w:r w:rsidR="00930BE9" w:rsidRPr="006D1405">
        <w:rPr>
          <w:rFonts w:ascii="Angsana New" w:hAnsi="Angsana New" w:cs="Angsana New"/>
          <w:sz w:val="30"/>
          <w:szCs w:val="30"/>
        </w:rPr>
        <w:t>5</w:t>
      </w:r>
      <w:r w:rsidRPr="006D1405">
        <w:rPr>
          <w:rFonts w:ascii="Angsana New" w:hAnsi="Angsana New" w:cs="Angsana New"/>
          <w:sz w:val="30"/>
          <w:szCs w:val="30"/>
        </w:rPr>
        <w:t xml:space="preserve"> </w:t>
      </w:r>
      <w:r w:rsidRPr="006D1405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กลุ่มบริษัทและบริษัทมีวงเงินสินเชื่อที่ยังไม่ได้เบิกใช้เป็นจำนวนเงินรวม</w:t>
      </w:r>
      <w:r w:rsidRPr="006D1405">
        <w:rPr>
          <w:rFonts w:ascii="Angsana New" w:hAnsi="Angsana New" w:cs="Angsana New"/>
          <w:sz w:val="30"/>
          <w:szCs w:val="30"/>
        </w:rPr>
        <w:t xml:space="preserve"> </w:t>
      </w:r>
      <w:r w:rsidR="006D1405" w:rsidRPr="006D1405">
        <w:rPr>
          <w:rFonts w:ascii="Angsana New" w:hAnsi="Angsana New" w:cs="Angsana New"/>
          <w:sz w:val="30"/>
          <w:szCs w:val="30"/>
        </w:rPr>
        <w:t>1,997</w:t>
      </w:r>
      <w:r w:rsidRPr="006D1405">
        <w:rPr>
          <w:rFonts w:ascii="Angsana New" w:hAnsi="Angsana New" w:cs="Angsana New"/>
          <w:sz w:val="30"/>
          <w:szCs w:val="30"/>
        </w:rPr>
        <w:t xml:space="preserve"> </w:t>
      </w:r>
      <w:r w:rsidRPr="006D1405">
        <w:rPr>
          <w:rFonts w:ascii="Angsana New" w:hAnsi="Angsana New" w:cs="Angsana New" w:hint="cs"/>
          <w:sz w:val="30"/>
          <w:szCs w:val="30"/>
          <w:cs/>
        </w:rPr>
        <w:t xml:space="preserve">ล้านบาทและ </w:t>
      </w:r>
      <w:r w:rsidR="006D1405" w:rsidRPr="006D1405">
        <w:rPr>
          <w:rFonts w:ascii="Angsana New" w:hAnsi="Angsana New" w:cs="Angsana New"/>
          <w:sz w:val="30"/>
          <w:szCs w:val="30"/>
        </w:rPr>
        <w:t>300</w:t>
      </w:r>
      <w:r w:rsidRPr="006D1405">
        <w:rPr>
          <w:rFonts w:ascii="Angsana New" w:hAnsi="Angsana New" w:cs="Angsana New"/>
          <w:sz w:val="30"/>
          <w:szCs w:val="30"/>
        </w:rPr>
        <w:t xml:space="preserve"> </w:t>
      </w:r>
      <w:r w:rsidRPr="006D1405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E4276D">
        <w:rPr>
          <w:rFonts w:ascii="Angsana New" w:hAnsi="Angsana New" w:cs="Angsana New" w:hint="cs"/>
          <w:sz w:val="30"/>
          <w:szCs w:val="30"/>
          <w:cs/>
        </w:rPr>
        <w:t>บาท ตามลำดับ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(</w:t>
      </w:r>
      <w:r w:rsidRPr="006F080F">
        <w:rPr>
          <w:rFonts w:ascii="Angsana New" w:hAnsi="Angsana New" w:cs="Angsana New"/>
          <w:i/>
          <w:iCs/>
          <w:sz w:val="30"/>
          <w:szCs w:val="30"/>
        </w:rPr>
        <w:t>31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Pr="006F080F">
        <w:rPr>
          <w:rFonts w:ascii="Angsana New" w:hAnsi="Angsana New" w:cs="Angsana New"/>
          <w:i/>
          <w:iCs/>
          <w:sz w:val="30"/>
          <w:szCs w:val="30"/>
        </w:rPr>
        <w:t>256</w:t>
      </w:r>
      <w:r w:rsidR="00930BE9">
        <w:rPr>
          <w:rFonts w:ascii="Angsana New" w:hAnsi="Angsana New" w:cs="Angsana New"/>
          <w:i/>
          <w:iCs/>
          <w:sz w:val="30"/>
          <w:szCs w:val="30"/>
        </w:rPr>
        <w:t>4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2C799A">
        <w:rPr>
          <w:rFonts w:ascii="Angsana New" w:hAnsi="Angsana New" w:cs="Angsana New"/>
          <w:i/>
          <w:iCs/>
          <w:sz w:val="30"/>
          <w:szCs w:val="30"/>
        </w:rPr>
        <w:t>8</w:t>
      </w:r>
      <w:r w:rsidR="00FF4BC1">
        <w:rPr>
          <w:rFonts w:ascii="Angsana New" w:hAnsi="Angsana New" w:cs="Angsana New"/>
          <w:i/>
          <w:iCs/>
          <w:sz w:val="30"/>
          <w:szCs w:val="30"/>
        </w:rPr>
        <w:t>7</w:t>
      </w:r>
      <w:r w:rsidR="002C799A">
        <w:rPr>
          <w:rFonts w:ascii="Angsana New" w:hAnsi="Angsana New" w:cs="Angsana New"/>
          <w:i/>
          <w:iCs/>
          <w:sz w:val="30"/>
          <w:szCs w:val="30"/>
        </w:rPr>
        <w:t>9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2C799A">
        <w:rPr>
          <w:rFonts w:ascii="Angsana New" w:hAnsi="Angsana New" w:cs="Angsana New"/>
          <w:i/>
          <w:iCs/>
          <w:sz w:val="30"/>
          <w:szCs w:val="30"/>
        </w:rPr>
        <w:t>388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</w:p>
    <w:p w14:paraId="247DA2E0" w14:textId="02DE437F" w:rsidR="00FF4BC1" w:rsidRPr="00930BE9" w:rsidRDefault="00867A77" w:rsidP="00867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30"/>
          <w:szCs w:val="30"/>
        </w:rPr>
      </w:pPr>
      <w:r>
        <w:rPr>
          <w:rFonts w:cstheme="minorBidi"/>
          <w:sz w:val="30"/>
          <w:szCs w:val="30"/>
          <w:cs/>
        </w:rPr>
        <w:br w:type="page"/>
      </w:r>
    </w:p>
    <w:p w14:paraId="14861346" w14:textId="197B6100" w:rsidR="00BC325A" w:rsidRDefault="00BC325A" w:rsidP="009917DC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ทุนเรือนหุ้น</w:t>
      </w:r>
    </w:p>
    <w:p w14:paraId="6A9E6E76" w14:textId="77777777" w:rsidR="00BC325A" w:rsidRPr="00BC325A" w:rsidRDefault="00BC325A" w:rsidP="00BC325A">
      <w:pPr>
        <w:rPr>
          <w:rFonts w:cs="Arial"/>
          <w:cs/>
          <w:lang w:val="th-TH"/>
        </w:rPr>
      </w:pPr>
      <w:r>
        <w:rPr>
          <w:rFonts w:cstheme="minorBidi"/>
          <w:cs/>
          <w:lang w:val="th-TH"/>
        </w:rPr>
        <w:tab/>
      </w:r>
      <w:r>
        <w:rPr>
          <w:rFonts w:cstheme="minorBidi"/>
          <w:cs/>
          <w:lang w:val="th-TH"/>
        </w:rPr>
        <w:tab/>
      </w:r>
    </w:p>
    <w:tbl>
      <w:tblPr>
        <w:tblW w:w="961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72"/>
        <w:gridCol w:w="270"/>
        <w:gridCol w:w="1080"/>
        <w:gridCol w:w="270"/>
        <w:gridCol w:w="1188"/>
        <w:gridCol w:w="252"/>
        <w:gridCol w:w="1080"/>
        <w:gridCol w:w="270"/>
        <w:gridCol w:w="1080"/>
      </w:tblGrid>
      <w:tr w:rsidR="00BC325A" w:rsidRPr="00CF1517" w14:paraId="5F8C4B2B" w14:textId="77777777" w:rsidTr="00CD60DE">
        <w:trPr>
          <w:tblHeader/>
        </w:trPr>
        <w:tc>
          <w:tcPr>
            <w:tcW w:w="3150" w:type="dxa"/>
          </w:tcPr>
          <w:p w14:paraId="5B008EE4" w14:textId="77777777" w:rsidR="00BC325A" w:rsidRPr="00CF1517" w:rsidRDefault="00BC325A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3F769B7E" w14:textId="77777777" w:rsidR="00BC325A" w:rsidRPr="00162E93" w:rsidRDefault="00BC325A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62E93">
              <w:rPr>
                <w:rFonts w:ascii="Angsana New" w:hAnsi="Angsana New" w:cs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4438025F" w14:textId="77777777" w:rsidR="00BC325A" w:rsidRPr="00CF1517" w:rsidRDefault="00BC325A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33BFC8EF" w14:textId="77777777" w:rsidR="00BC325A" w:rsidRPr="00CF1517" w:rsidRDefault="00BC325A" w:rsidP="00CD60DE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BC325A" w:rsidRPr="00CF1517" w14:paraId="3AD5DF1E" w14:textId="77777777" w:rsidTr="00CD60DE">
        <w:trPr>
          <w:tblHeader/>
        </w:trPr>
        <w:tc>
          <w:tcPr>
            <w:tcW w:w="3150" w:type="dxa"/>
          </w:tcPr>
          <w:p w14:paraId="242CA25D" w14:textId="77777777" w:rsidR="00BC325A" w:rsidRPr="00CF1517" w:rsidRDefault="00BC325A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5F5D9948" w14:textId="77777777" w:rsidR="00BC325A" w:rsidRPr="00162E93" w:rsidRDefault="00BC325A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62E93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24CE54A5" w14:textId="77777777" w:rsidR="00BC325A" w:rsidRPr="00CF1517" w:rsidRDefault="00BC325A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538" w:type="dxa"/>
            <w:gridSpan w:val="3"/>
            <w:shd w:val="clear" w:color="auto" w:fill="auto"/>
          </w:tcPr>
          <w:p w14:paraId="1A921097" w14:textId="2453A4D2" w:rsidR="00BC325A" w:rsidRPr="00CF1517" w:rsidRDefault="00BC325A" w:rsidP="00CD60D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47E19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52" w:type="dxa"/>
            <w:shd w:val="clear" w:color="auto" w:fill="auto"/>
          </w:tcPr>
          <w:p w14:paraId="709331BE" w14:textId="77777777" w:rsidR="00BC325A" w:rsidRPr="00CF1517" w:rsidRDefault="00BC325A" w:rsidP="00CD60D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9E82B66" w14:textId="486B2595" w:rsidR="00BC325A" w:rsidRPr="00CF1517" w:rsidRDefault="00B47E19" w:rsidP="00CD60D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BC325A" w:rsidRPr="00CF1517" w14:paraId="208A4408" w14:textId="77777777" w:rsidTr="00CD60DE">
        <w:trPr>
          <w:tblHeader/>
        </w:trPr>
        <w:tc>
          <w:tcPr>
            <w:tcW w:w="3150" w:type="dxa"/>
          </w:tcPr>
          <w:p w14:paraId="39DD4D6D" w14:textId="77777777" w:rsidR="00BC325A" w:rsidRPr="00CF1517" w:rsidRDefault="00BC325A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79F02C08" w14:textId="77777777" w:rsidR="00BC325A" w:rsidRPr="00CF1517" w:rsidRDefault="00BC325A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0DD61C28" w14:textId="77777777" w:rsidR="00BC325A" w:rsidRPr="00CF1517" w:rsidRDefault="00BC325A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02D7B6" w14:textId="77777777" w:rsidR="00BC325A" w:rsidRPr="00CF1517" w:rsidRDefault="00BC325A" w:rsidP="00CD60DE">
            <w:pPr>
              <w:ind w:left="-108" w:right="-12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0A1A4F44" w14:textId="77777777" w:rsidR="00BC325A" w:rsidRPr="00CF1517" w:rsidRDefault="00BC325A" w:rsidP="00CD60DE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E5F97A1" w14:textId="77777777" w:rsidR="00BC325A" w:rsidRPr="00CF1517" w:rsidRDefault="00BC325A" w:rsidP="00CD60DE">
            <w:pPr>
              <w:ind w:left="-136" w:right="-13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52" w:type="dxa"/>
          </w:tcPr>
          <w:p w14:paraId="2448D09C" w14:textId="77777777" w:rsidR="00BC325A" w:rsidRPr="00CF1517" w:rsidRDefault="00BC325A" w:rsidP="00CD60DE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77B156" w14:textId="77777777" w:rsidR="00BC325A" w:rsidRPr="00CF1517" w:rsidRDefault="00BC325A" w:rsidP="00CD60DE">
            <w:pPr>
              <w:ind w:left="-108" w:right="-171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42DB00B7" w14:textId="77777777" w:rsidR="00BC325A" w:rsidRPr="00CF1517" w:rsidRDefault="00BC325A" w:rsidP="00CD60DE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B74977" w14:textId="77777777" w:rsidR="00BC325A" w:rsidRPr="00CF1517" w:rsidRDefault="00BC325A" w:rsidP="00CD60DE">
            <w:pPr>
              <w:ind w:left="-136" w:right="-94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BC325A" w:rsidRPr="00CF1517" w14:paraId="77DCFF0C" w14:textId="77777777" w:rsidTr="00CD60DE">
        <w:trPr>
          <w:trHeight w:val="389"/>
          <w:tblHeader/>
        </w:trPr>
        <w:tc>
          <w:tcPr>
            <w:tcW w:w="3150" w:type="dxa"/>
          </w:tcPr>
          <w:p w14:paraId="7360ACA9" w14:textId="77777777" w:rsidR="00BC325A" w:rsidRPr="00CF1517" w:rsidRDefault="00BC325A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0"/>
                <w:szCs w:val="10"/>
              </w:rPr>
            </w:pPr>
          </w:p>
          <w:p w14:paraId="5ECCD3B7" w14:textId="77777777" w:rsidR="00BC325A" w:rsidRPr="00CF1517" w:rsidRDefault="00BC325A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0"/>
                <w:szCs w:val="10"/>
              </w:rPr>
            </w:pPr>
          </w:p>
        </w:tc>
        <w:tc>
          <w:tcPr>
            <w:tcW w:w="972" w:type="dxa"/>
          </w:tcPr>
          <w:p w14:paraId="72E30B4A" w14:textId="77777777" w:rsidR="00BC325A" w:rsidRPr="00CF1517" w:rsidRDefault="00BC325A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10"/>
                <w:szCs w:val="10"/>
              </w:rPr>
            </w:pPr>
          </w:p>
        </w:tc>
        <w:tc>
          <w:tcPr>
            <w:tcW w:w="270" w:type="dxa"/>
          </w:tcPr>
          <w:p w14:paraId="0B3500BC" w14:textId="77777777" w:rsidR="00BC325A" w:rsidRPr="00CF1517" w:rsidRDefault="00BC325A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0"/>
                <w:szCs w:val="10"/>
              </w:rPr>
            </w:pPr>
          </w:p>
        </w:tc>
        <w:tc>
          <w:tcPr>
            <w:tcW w:w="5220" w:type="dxa"/>
            <w:gridSpan w:val="7"/>
          </w:tcPr>
          <w:p w14:paraId="0B69E0AD" w14:textId="77777777" w:rsidR="00BC325A" w:rsidRPr="00CF1517" w:rsidRDefault="00BC325A" w:rsidP="00CD60DE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b/>
                <w:i/>
                <w:iCs/>
                <w:sz w:val="10"/>
                <w:szCs w:val="10"/>
              </w:rPr>
            </w:pPr>
            <w:r w:rsidRPr="00CF1517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(ล้านหุ้น</w:t>
            </w:r>
            <w:r w:rsidRPr="00CF1517"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  <w:t>/</w:t>
            </w:r>
            <w:r w:rsidRPr="00CF1517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C325A" w:rsidRPr="00CF1517" w14:paraId="46A4E43A" w14:textId="77777777" w:rsidTr="00CD60DE">
        <w:tc>
          <w:tcPr>
            <w:tcW w:w="3150" w:type="dxa"/>
          </w:tcPr>
          <w:p w14:paraId="74316405" w14:textId="77777777" w:rsidR="00BC325A" w:rsidRPr="00162E93" w:rsidRDefault="00BC325A" w:rsidP="00CD60DE">
            <w:pPr>
              <w:tabs>
                <w:tab w:val="left" w:pos="372"/>
              </w:tabs>
              <w:ind w:left="-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62E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ทุนจดทะเบียน </w:t>
            </w:r>
          </w:p>
        </w:tc>
        <w:tc>
          <w:tcPr>
            <w:tcW w:w="972" w:type="dxa"/>
          </w:tcPr>
          <w:p w14:paraId="25D70CFA" w14:textId="77777777" w:rsidR="00BC325A" w:rsidRPr="00CF1517" w:rsidRDefault="00BC325A" w:rsidP="00CD60DE">
            <w:pPr>
              <w:ind w:left="-108" w:right="-9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8"/>
              </w:rPr>
            </w:pPr>
          </w:p>
        </w:tc>
        <w:tc>
          <w:tcPr>
            <w:tcW w:w="270" w:type="dxa"/>
          </w:tcPr>
          <w:p w14:paraId="4619A1B8" w14:textId="77777777" w:rsidR="00BC325A" w:rsidRPr="00CF1517" w:rsidRDefault="00BC325A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DF3F2" w14:textId="77777777" w:rsidR="00BC325A" w:rsidRPr="00CF1517" w:rsidRDefault="00BC325A" w:rsidP="00CD60DE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F647E88" w14:textId="77777777" w:rsidR="00BC325A" w:rsidRPr="00CF1517" w:rsidRDefault="00BC325A" w:rsidP="00CD60DE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1D56E54D" w14:textId="77777777" w:rsidR="00BC325A" w:rsidRPr="00CF1517" w:rsidRDefault="00BC325A" w:rsidP="00CD60DE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9A76FCC" w14:textId="77777777" w:rsidR="00BC325A" w:rsidRPr="00CF1517" w:rsidRDefault="00BC325A" w:rsidP="00CD60DE">
            <w:pPr>
              <w:tabs>
                <w:tab w:val="decimal" w:pos="79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78C120" w14:textId="77777777" w:rsidR="00BC325A" w:rsidRPr="00CF1517" w:rsidRDefault="00BC325A" w:rsidP="00CD60DE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E959E34" w14:textId="77777777" w:rsidR="00BC325A" w:rsidRPr="00CF1517" w:rsidRDefault="00BC325A" w:rsidP="00CD60DE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CE2DF80" w14:textId="77777777" w:rsidR="00BC325A" w:rsidRPr="00CF1517" w:rsidRDefault="00BC325A" w:rsidP="00CD60DE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C325A" w:rsidRPr="00CF1517" w14:paraId="7C170BF8" w14:textId="77777777" w:rsidTr="00CD60DE">
        <w:trPr>
          <w:trHeight w:val="144"/>
        </w:trPr>
        <w:tc>
          <w:tcPr>
            <w:tcW w:w="3150" w:type="dxa"/>
          </w:tcPr>
          <w:p w14:paraId="3ED45DC9" w14:textId="77777777" w:rsidR="00BC325A" w:rsidRPr="00CF1517" w:rsidRDefault="00BC325A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9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72" w:type="dxa"/>
          </w:tcPr>
          <w:p w14:paraId="741EC441" w14:textId="77777777" w:rsidR="00BC325A" w:rsidRPr="00CF1517" w:rsidRDefault="00BC325A" w:rsidP="00CD60DE">
            <w:pPr>
              <w:ind w:left="-108" w:right="-97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5BE274" w14:textId="77777777" w:rsidR="00BC325A" w:rsidRPr="00CF1517" w:rsidRDefault="00BC325A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0B6B42" w14:textId="77777777" w:rsidR="00BC325A" w:rsidRPr="00CF1517" w:rsidRDefault="00BC325A" w:rsidP="00CD60DE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1EAB21" w14:textId="77777777" w:rsidR="00BC325A" w:rsidRPr="00CF1517" w:rsidRDefault="00BC325A" w:rsidP="00CD60DE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4797D70C" w14:textId="77777777" w:rsidR="00BC325A" w:rsidRPr="00CF1517" w:rsidRDefault="00BC325A" w:rsidP="00CD60DE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721BAD5" w14:textId="77777777" w:rsidR="00BC325A" w:rsidRPr="00CF1517" w:rsidRDefault="00BC325A" w:rsidP="00CD60DE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093E31" w14:textId="77777777" w:rsidR="00BC325A" w:rsidRPr="00CF1517" w:rsidRDefault="00BC325A" w:rsidP="00CD60DE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A3BC37" w14:textId="77777777" w:rsidR="00BC325A" w:rsidRPr="00CF1517" w:rsidRDefault="00BC325A" w:rsidP="00CD60DE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78385D" w14:textId="77777777" w:rsidR="00BC325A" w:rsidRPr="00CF1517" w:rsidRDefault="00BC325A" w:rsidP="00CD60DE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325A" w:rsidRPr="00CF1517" w14:paraId="03B97E78" w14:textId="77777777" w:rsidTr="00CD60DE">
        <w:trPr>
          <w:trHeight w:val="144"/>
        </w:trPr>
        <w:tc>
          <w:tcPr>
            <w:tcW w:w="3150" w:type="dxa"/>
          </w:tcPr>
          <w:p w14:paraId="1B3319AC" w14:textId="77777777" w:rsidR="00BC325A" w:rsidRPr="00CF1517" w:rsidRDefault="00BC325A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9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72" w:type="dxa"/>
          </w:tcPr>
          <w:p w14:paraId="126CAE49" w14:textId="77777777" w:rsidR="00BC325A" w:rsidRPr="00CF1517" w:rsidRDefault="00BC325A" w:rsidP="00CD60DE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62E9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E66CEFA" w14:textId="77777777" w:rsidR="00BC325A" w:rsidRPr="00CF1517" w:rsidRDefault="00BC325A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1F5051" w14:textId="1308892E" w:rsidR="00BC325A" w:rsidRPr="00CF1517" w:rsidRDefault="002241DB" w:rsidP="00CD60DE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6,168</w:t>
            </w:r>
          </w:p>
        </w:tc>
        <w:tc>
          <w:tcPr>
            <w:tcW w:w="270" w:type="dxa"/>
          </w:tcPr>
          <w:p w14:paraId="41592B3D" w14:textId="77777777" w:rsidR="00BC325A" w:rsidRPr="00CF1517" w:rsidRDefault="00BC325A" w:rsidP="00CD60DE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14DC87B9" w14:textId="3DF349B0" w:rsidR="00BC325A" w:rsidRPr="00CF1517" w:rsidRDefault="002241DB" w:rsidP="00CD60DE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6,168</w:t>
            </w:r>
          </w:p>
        </w:tc>
        <w:tc>
          <w:tcPr>
            <w:tcW w:w="252" w:type="dxa"/>
          </w:tcPr>
          <w:p w14:paraId="6B4F7F66" w14:textId="77777777" w:rsidR="00BC325A" w:rsidRPr="00CF1517" w:rsidRDefault="00BC325A" w:rsidP="00CD60DE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D758EC" w14:textId="77777777" w:rsidR="00BC325A" w:rsidRPr="00CF1517" w:rsidRDefault="00BC325A" w:rsidP="00CD60DE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138</w:t>
            </w:r>
          </w:p>
        </w:tc>
        <w:tc>
          <w:tcPr>
            <w:tcW w:w="270" w:type="dxa"/>
          </w:tcPr>
          <w:p w14:paraId="577B5317" w14:textId="77777777" w:rsidR="00BC325A" w:rsidRPr="00CF1517" w:rsidRDefault="00BC325A" w:rsidP="00CD60DE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2F6EC6" w14:textId="77777777" w:rsidR="00BC325A" w:rsidRPr="00CF1517" w:rsidRDefault="00BC325A" w:rsidP="00CD60DE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138</w:t>
            </w:r>
          </w:p>
        </w:tc>
      </w:tr>
      <w:tr w:rsidR="00B47E19" w:rsidRPr="00CF1517" w14:paraId="6A3C5B0A" w14:textId="77777777" w:rsidTr="00CD60DE">
        <w:trPr>
          <w:trHeight w:val="144"/>
        </w:trPr>
        <w:tc>
          <w:tcPr>
            <w:tcW w:w="3150" w:type="dxa"/>
          </w:tcPr>
          <w:p w14:paraId="7E358194" w14:textId="77777777" w:rsidR="00B47E19" w:rsidRPr="00CF1517" w:rsidRDefault="00B47E19" w:rsidP="00B47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9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>
              <w:rPr>
                <w:rFonts w:cs="Angsana New" w:hint="cs"/>
                <w:sz w:val="30"/>
                <w:szCs w:val="30"/>
                <w:cs/>
              </w:rPr>
              <w:t xml:space="preserve">    </w:t>
            </w:r>
            <w:r w:rsidRPr="00B366D6">
              <w:rPr>
                <w:rFonts w:cs="Angsana New" w:hint="cs"/>
                <w:sz w:val="30"/>
                <w:szCs w:val="30"/>
                <w:cs/>
              </w:rPr>
              <w:t>ลด</w:t>
            </w:r>
            <w:r>
              <w:rPr>
                <w:rFonts w:cs="Angsana New" w:hint="cs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72" w:type="dxa"/>
          </w:tcPr>
          <w:p w14:paraId="65B90F9D" w14:textId="77777777" w:rsidR="00B47E19" w:rsidRPr="00A94CCD" w:rsidRDefault="00B47E19" w:rsidP="00B47E19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4CC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798D5D3" w14:textId="77777777" w:rsidR="00B47E19" w:rsidRPr="00CF1517" w:rsidRDefault="00B47E19" w:rsidP="00B47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4FC6B0" w14:textId="68224A19" w:rsidR="00B47E19" w:rsidRPr="00CF1517" w:rsidRDefault="00725FF0" w:rsidP="00B47E19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8608E8" w14:textId="77777777" w:rsidR="00B47E19" w:rsidRPr="00CF1517" w:rsidRDefault="00B47E19" w:rsidP="00B47E19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5910843F" w14:textId="35F2C0BF" w:rsidR="00B47E19" w:rsidRPr="00CF1517" w:rsidRDefault="00725FF0" w:rsidP="00B47E19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9AE482A" w14:textId="77777777" w:rsidR="00B47E19" w:rsidRPr="00CF1517" w:rsidRDefault="00B47E19" w:rsidP="00B47E19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1366F2" w14:textId="6B249FAF" w:rsidR="00B47E19" w:rsidRPr="00CF1517" w:rsidRDefault="00B47E19" w:rsidP="00B47E19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(531)</w:t>
            </w:r>
          </w:p>
        </w:tc>
        <w:tc>
          <w:tcPr>
            <w:tcW w:w="270" w:type="dxa"/>
          </w:tcPr>
          <w:p w14:paraId="29613D23" w14:textId="77777777" w:rsidR="00B47E19" w:rsidRPr="00CF1517" w:rsidRDefault="00B47E19" w:rsidP="00B47E19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733EC9" w14:textId="78E88419" w:rsidR="00B47E19" w:rsidRPr="00CF1517" w:rsidRDefault="00B47E19" w:rsidP="00B47E19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(531)</w:t>
            </w:r>
          </w:p>
        </w:tc>
      </w:tr>
      <w:tr w:rsidR="00B47E19" w:rsidRPr="00CF1517" w14:paraId="1D17C158" w14:textId="77777777" w:rsidTr="00CD60DE">
        <w:trPr>
          <w:trHeight w:val="144"/>
        </w:trPr>
        <w:tc>
          <w:tcPr>
            <w:tcW w:w="3150" w:type="dxa"/>
          </w:tcPr>
          <w:p w14:paraId="287D8D6A" w14:textId="77777777" w:rsidR="00B47E19" w:rsidRPr="00CF1517" w:rsidRDefault="00B47E19" w:rsidP="00B47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9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>
              <w:rPr>
                <w:rFonts w:cs="Angsana New" w:hint="cs"/>
                <w:sz w:val="30"/>
                <w:szCs w:val="30"/>
                <w:cs/>
              </w:rPr>
              <w:t xml:space="preserve">    เพิ่มทุนจดทะเบียน</w:t>
            </w:r>
          </w:p>
        </w:tc>
        <w:tc>
          <w:tcPr>
            <w:tcW w:w="972" w:type="dxa"/>
          </w:tcPr>
          <w:p w14:paraId="73A6DBDE" w14:textId="77777777" w:rsidR="00B47E19" w:rsidRPr="00A94CCD" w:rsidRDefault="00B47E19" w:rsidP="00B47E19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4CC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34DD4F9" w14:textId="77777777" w:rsidR="00B47E19" w:rsidRPr="00CF1517" w:rsidRDefault="00B47E19" w:rsidP="00B47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F04214" w14:textId="0681A064" w:rsidR="00B47E19" w:rsidRPr="00CF1517" w:rsidRDefault="00725FF0" w:rsidP="00B47E19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23C925" w14:textId="77777777" w:rsidR="00B47E19" w:rsidRPr="00CF1517" w:rsidRDefault="00B47E19" w:rsidP="00B47E19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6E835AE" w14:textId="3CD91D81" w:rsidR="00B47E19" w:rsidRPr="00CF1517" w:rsidRDefault="00725FF0" w:rsidP="00B47E19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560389D" w14:textId="77777777" w:rsidR="00B47E19" w:rsidRPr="00CF1517" w:rsidRDefault="00B47E19" w:rsidP="00B47E19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68C82A" w14:textId="1523CEB2" w:rsidR="00B47E19" w:rsidRPr="00CF1517" w:rsidRDefault="00B47E19" w:rsidP="00B47E19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561</w:t>
            </w:r>
          </w:p>
        </w:tc>
        <w:tc>
          <w:tcPr>
            <w:tcW w:w="270" w:type="dxa"/>
          </w:tcPr>
          <w:p w14:paraId="29D3A0AB" w14:textId="77777777" w:rsidR="00B47E19" w:rsidRPr="00CF1517" w:rsidRDefault="00B47E19" w:rsidP="00B47E19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C77672" w14:textId="7D8E2BAA" w:rsidR="00B47E19" w:rsidRPr="00CF1517" w:rsidRDefault="00B47E19" w:rsidP="00B47E19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561</w:t>
            </w:r>
          </w:p>
        </w:tc>
      </w:tr>
      <w:tr w:rsidR="00B47E19" w:rsidRPr="00CF1517" w14:paraId="6AE7FF72" w14:textId="77777777" w:rsidTr="00B47E19">
        <w:trPr>
          <w:trHeight w:val="144"/>
        </w:trPr>
        <w:tc>
          <w:tcPr>
            <w:tcW w:w="3150" w:type="dxa"/>
          </w:tcPr>
          <w:p w14:paraId="3360FCD9" w14:textId="327FBC9E" w:rsidR="00B47E19" w:rsidRDefault="00B47E19" w:rsidP="00B47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90"/>
              <w:jc w:val="both"/>
              <w:rPr>
                <w:rFonts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72" w:type="dxa"/>
          </w:tcPr>
          <w:p w14:paraId="2AD0ED4C" w14:textId="77777777" w:rsidR="00B47E19" w:rsidRPr="00CF1517" w:rsidRDefault="00B47E19" w:rsidP="00B47E19">
            <w:pPr>
              <w:ind w:left="-108" w:right="-97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2C35A2" w14:textId="77777777" w:rsidR="00B47E19" w:rsidRPr="00CF1517" w:rsidRDefault="00B47E19" w:rsidP="00B47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124418" w14:textId="77777777" w:rsidR="00B47E19" w:rsidRPr="00CF1517" w:rsidRDefault="00B47E19" w:rsidP="00B47E19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CB280E" w14:textId="77777777" w:rsidR="00B47E19" w:rsidRPr="00CF1517" w:rsidRDefault="00B47E19" w:rsidP="00B47E19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56CC8B09" w14:textId="77777777" w:rsidR="00B47E19" w:rsidRPr="00CF1517" w:rsidRDefault="00B47E19" w:rsidP="00B47E19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FFEABF6" w14:textId="77777777" w:rsidR="00B47E19" w:rsidRPr="00CF1517" w:rsidRDefault="00B47E19" w:rsidP="00B47E19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17F872" w14:textId="77777777" w:rsidR="00B47E19" w:rsidRPr="00CF1517" w:rsidRDefault="00B47E19" w:rsidP="00B47E19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A325D2" w14:textId="77777777" w:rsidR="00B47E19" w:rsidRPr="00CF1517" w:rsidRDefault="00B47E19" w:rsidP="00B47E19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EEE585" w14:textId="77777777" w:rsidR="00B47E19" w:rsidRPr="00CF1517" w:rsidRDefault="00B47E19" w:rsidP="00B47E19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5FF0" w:rsidRPr="00CF1517" w14:paraId="65932B3A" w14:textId="77777777" w:rsidTr="00B47E19">
        <w:trPr>
          <w:trHeight w:val="144"/>
        </w:trPr>
        <w:tc>
          <w:tcPr>
            <w:tcW w:w="3150" w:type="dxa"/>
          </w:tcPr>
          <w:p w14:paraId="3A7F4D1E" w14:textId="0DACB87A" w:rsidR="00725FF0" w:rsidRPr="00C146C0" w:rsidRDefault="00725FF0" w:rsidP="00725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72" w:type="dxa"/>
          </w:tcPr>
          <w:p w14:paraId="40BE5A6E" w14:textId="77777777" w:rsidR="00725FF0" w:rsidRPr="00CF1517" w:rsidRDefault="00725FF0" w:rsidP="00725FF0">
            <w:pPr>
              <w:ind w:left="-108" w:right="-97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A00254" w14:textId="77777777" w:rsidR="00725FF0" w:rsidRPr="00CF1517" w:rsidRDefault="00725FF0" w:rsidP="00725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2863E96" w14:textId="1363FEE0" w:rsidR="00725FF0" w:rsidRPr="00B47E19" w:rsidRDefault="00725FF0" w:rsidP="00725FF0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7E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6,168</w:t>
            </w:r>
          </w:p>
        </w:tc>
        <w:tc>
          <w:tcPr>
            <w:tcW w:w="270" w:type="dxa"/>
          </w:tcPr>
          <w:p w14:paraId="031BD3D1" w14:textId="77777777" w:rsidR="00725FF0" w:rsidRPr="00B47E19" w:rsidRDefault="00725FF0" w:rsidP="00725FF0">
            <w:pPr>
              <w:tabs>
                <w:tab w:val="decimal" w:pos="79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5D99ABCD" w14:textId="7E3591AB" w:rsidR="00725FF0" w:rsidRPr="00B47E19" w:rsidRDefault="00725FF0" w:rsidP="00725FF0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47E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6,168</w:t>
            </w:r>
          </w:p>
        </w:tc>
        <w:tc>
          <w:tcPr>
            <w:tcW w:w="252" w:type="dxa"/>
          </w:tcPr>
          <w:p w14:paraId="6B60BE20" w14:textId="77777777" w:rsidR="00725FF0" w:rsidRPr="00B47E19" w:rsidRDefault="00725FF0" w:rsidP="00725FF0">
            <w:pPr>
              <w:tabs>
                <w:tab w:val="decimal" w:pos="79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96ABC9F" w14:textId="3325FEC6" w:rsidR="00725FF0" w:rsidRPr="00B47E19" w:rsidRDefault="00725FF0" w:rsidP="00725FF0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47E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6,168</w:t>
            </w:r>
          </w:p>
        </w:tc>
        <w:tc>
          <w:tcPr>
            <w:tcW w:w="270" w:type="dxa"/>
          </w:tcPr>
          <w:p w14:paraId="0ED3084A" w14:textId="77777777" w:rsidR="00725FF0" w:rsidRPr="00B47E19" w:rsidRDefault="00725FF0" w:rsidP="00725FF0">
            <w:pPr>
              <w:tabs>
                <w:tab w:val="decimal" w:pos="79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0F1C158" w14:textId="7F5945E2" w:rsidR="00725FF0" w:rsidRPr="00B47E19" w:rsidRDefault="00725FF0" w:rsidP="00725FF0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7E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6,168</w:t>
            </w:r>
          </w:p>
        </w:tc>
      </w:tr>
      <w:tr w:rsidR="00B47E19" w:rsidRPr="00CF1517" w14:paraId="6BBEAEF5" w14:textId="77777777" w:rsidTr="00B47E19">
        <w:trPr>
          <w:trHeight w:val="144"/>
        </w:trPr>
        <w:tc>
          <w:tcPr>
            <w:tcW w:w="3150" w:type="dxa"/>
          </w:tcPr>
          <w:p w14:paraId="28F497E5" w14:textId="3B92319B" w:rsidR="00B47E19" w:rsidRPr="00C146C0" w:rsidRDefault="00B47E19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72" w:type="dxa"/>
          </w:tcPr>
          <w:p w14:paraId="4A73EAFB" w14:textId="77777777" w:rsidR="00B47E19" w:rsidRPr="00CF1517" w:rsidRDefault="00B47E19" w:rsidP="00CD60DE">
            <w:pPr>
              <w:ind w:left="-108" w:right="-97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0A8143" w14:textId="77777777" w:rsidR="00B47E19" w:rsidRPr="00CF1517" w:rsidRDefault="00B47E19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A0DDEA1" w14:textId="77777777" w:rsidR="00B47E19" w:rsidRPr="00CF1517" w:rsidRDefault="00B47E19" w:rsidP="00CD60DE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2808F" w14:textId="77777777" w:rsidR="00B47E19" w:rsidRPr="00CF1517" w:rsidRDefault="00B47E19" w:rsidP="00CD60DE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43AABF06" w14:textId="77777777" w:rsidR="00B47E19" w:rsidRPr="00CF1517" w:rsidRDefault="00B47E19" w:rsidP="00CD60DE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86F1131" w14:textId="77777777" w:rsidR="00B47E19" w:rsidRPr="00CF1517" w:rsidRDefault="00B47E19" w:rsidP="00CD60DE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7F32745" w14:textId="77777777" w:rsidR="00B47E19" w:rsidRPr="00CF1517" w:rsidRDefault="00B47E19" w:rsidP="00CD60DE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364AD3" w14:textId="77777777" w:rsidR="00B47E19" w:rsidRPr="00CF1517" w:rsidRDefault="00B47E19" w:rsidP="00CD60DE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BE14270" w14:textId="77777777" w:rsidR="00B47E19" w:rsidRPr="00CF1517" w:rsidRDefault="00B47E19" w:rsidP="00CD60DE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47E19" w:rsidRPr="00CF1517" w14:paraId="143D55E4" w14:textId="77777777" w:rsidTr="00DC613F">
        <w:trPr>
          <w:trHeight w:val="144"/>
        </w:trPr>
        <w:tc>
          <w:tcPr>
            <w:tcW w:w="3150" w:type="dxa"/>
          </w:tcPr>
          <w:p w14:paraId="613FBA57" w14:textId="77777777" w:rsidR="00B47E19" w:rsidRDefault="00B47E19" w:rsidP="00B47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90"/>
              <w:jc w:val="both"/>
              <w:rPr>
                <w:rFonts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72" w:type="dxa"/>
          </w:tcPr>
          <w:p w14:paraId="64DC743E" w14:textId="77777777" w:rsidR="00B47E19" w:rsidRPr="00CF1517" w:rsidRDefault="00B47E19" w:rsidP="00B47E19">
            <w:pPr>
              <w:ind w:left="-108" w:right="-97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8646A27" w14:textId="77777777" w:rsidR="00B47E19" w:rsidRPr="00CF1517" w:rsidRDefault="00B47E19" w:rsidP="00B47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494F22" w14:textId="6BA63584" w:rsidR="00B47E19" w:rsidRPr="00AA5332" w:rsidRDefault="00B47E19" w:rsidP="00B47E19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A6D93A7" w14:textId="77777777" w:rsidR="00B47E19" w:rsidRPr="00AA5332" w:rsidRDefault="00B47E19" w:rsidP="00B47E19">
            <w:pPr>
              <w:tabs>
                <w:tab w:val="decimal" w:pos="79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8C678BC" w14:textId="320B0406" w:rsidR="00B47E19" w:rsidRPr="00AA5332" w:rsidRDefault="00B47E19" w:rsidP="00B47E19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52" w:type="dxa"/>
          </w:tcPr>
          <w:p w14:paraId="5112A2EE" w14:textId="77777777" w:rsidR="00B47E19" w:rsidRPr="00CF1517" w:rsidRDefault="00B47E19" w:rsidP="00B47E19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016E1C" w14:textId="760FE919" w:rsidR="00B47E19" w:rsidRPr="00B47E19" w:rsidRDefault="00B47E19" w:rsidP="00B47E19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7E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6,168</w:t>
            </w:r>
          </w:p>
        </w:tc>
        <w:tc>
          <w:tcPr>
            <w:tcW w:w="270" w:type="dxa"/>
          </w:tcPr>
          <w:p w14:paraId="78EA065B" w14:textId="77777777" w:rsidR="00B47E19" w:rsidRPr="00B47E19" w:rsidRDefault="00B47E19" w:rsidP="00B47E19">
            <w:pPr>
              <w:tabs>
                <w:tab w:val="decimal" w:pos="79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02B743" w14:textId="30FF44D3" w:rsidR="00B47E19" w:rsidRPr="00B47E19" w:rsidRDefault="00B47E19" w:rsidP="00B47E19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7E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6,168</w:t>
            </w:r>
          </w:p>
        </w:tc>
      </w:tr>
      <w:tr w:rsidR="00BC325A" w:rsidRPr="00CF1517" w14:paraId="45DA690B" w14:textId="77777777" w:rsidTr="00B47E19">
        <w:trPr>
          <w:trHeight w:val="144"/>
        </w:trPr>
        <w:tc>
          <w:tcPr>
            <w:tcW w:w="3150" w:type="dxa"/>
          </w:tcPr>
          <w:p w14:paraId="1014C96C" w14:textId="77777777" w:rsidR="00BC325A" w:rsidRPr="00CF1517" w:rsidRDefault="00BC325A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9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2" w:type="dxa"/>
          </w:tcPr>
          <w:p w14:paraId="087FF38D" w14:textId="77777777" w:rsidR="00BC325A" w:rsidRPr="00CF1517" w:rsidRDefault="00BC325A" w:rsidP="00CD60DE">
            <w:pPr>
              <w:ind w:left="-108" w:right="-97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AF2E5B" w14:textId="77777777" w:rsidR="00BC325A" w:rsidRPr="00CF1517" w:rsidRDefault="00BC325A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92337F" w14:textId="77777777" w:rsidR="00BC325A" w:rsidRPr="00CF1517" w:rsidRDefault="00BC325A" w:rsidP="00CD60DE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CE7230" w14:textId="77777777" w:rsidR="00BC325A" w:rsidRPr="00CF1517" w:rsidRDefault="00BC325A" w:rsidP="00CD60DE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7FFFA0BB" w14:textId="77777777" w:rsidR="00BC325A" w:rsidRPr="00CF1517" w:rsidRDefault="00BC325A" w:rsidP="00CD60DE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CC62B89" w14:textId="77777777" w:rsidR="00BC325A" w:rsidRPr="00CF1517" w:rsidRDefault="00BC325A" w:rsidP="00CD60DE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980D527" w14:textId="77777777" w:rsidR="00BC325A" w:rsidRPr="00CF1517" w:rsidRDefault="00BC325A" w:rsidP="00CD60DE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7DFD5A" w14:textId="77777777" w:rsidR="00BC325A" w:rsidRPr="00CF1517" w:rsidRDefault="00BC325A" w:rsidP="00CD60DE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26D4AC6" w14:textId="77777777" w:rsidR="00BC325A" w:rsidRPr="00CF1517" w:rsidRDefault="00BC325A" w:rsidP="00CD60DE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325A" w:rsidRPr="00CF1517" w14:paraId="76F3C85D" w14:textId="77777777" w:rsidTr="00CD60DE">
        <w:trPr>
          <w:trHeight w:hRule="exact" w:val="389"/>
        </w:trPr>
        <w:tc>
          <w:tcPr>
            <w:tcW w:w="3150" w:type="dxa"/>
          </w:tcPr>
          <w:p w14:paraId="66FCA00A" w14:textId="77777777" w:rsidR="00BC325A" w:rsidRPr="00CF1517" w:rsidRDefault="00BC325A" w:rsidP="00CD60DE">
            <w:pPr>
              <w:tabs>
                <w:tab w:val="left" w:pos="372"/>
              </w:tabs>
              <w:ind w:left="-2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72" w:type="dxa"/>
          </w:tcPr>
          <w:p w14:paraId="04947FB2" w14:textId="77777777" w:rsidR="00BC325A" w:rsidRPr="00CF1517" w:rsidRDefault="00BC325A" w:rsidP="00CD60DE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F37DE5" w14:textId="77777777" w:rsidR="00BC325A" w:rsidRPr="00CF1517" w:rsidRDefault="00BC325A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3196CD" w14:textId="77777777" w:rsidR="00BC325A" w:rsidRPr="00CF1517" w:rsidRDefault="00BC325A" w:rsidP="00CD60DE">
            <w:pPr>
              <w:pStyle w:val="a3"/>
              <w:tabs>
                <w:tab w:val="decimal" w:pos="81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7323CB" w14:textId="77777777" w:rsidR="00BC325A" w:rsidRPr="00CF1517" w:rsidRDefault="00BC325A" w:rsidP="00CD60DE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0430FD1D" w14:textId="77777777" w:rsidR="00BC325A" w:rsidRPr="00CF1517" w:rsidRDefault="00BC325A" w:rsidP="00CD60DE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66AF742" w14:textId="77777777" w:rsidR="00BC325A" w:rsidRPr="00CF1517" w:rsidRDefault="00BC325A" w:rsidP="00CD60DE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9C81E2" w14:textId="77777777" w:rsidR="00BC325A" w:rsidRPr="00CF1517" w:rsidRDefault="00BC325A" w:rsidP="00CD60DE">
            <w:pPr>
              <w:pStyle w:val="a3"/>
              <w:tabs>
                <w:tab w:val="decimal" w:pos="81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F2F8BF2" w14:textId="77777777" w:rsidR="00BC325A" w:rsidRPr="00CF1517" w:rsidRDefault="00BC325A" w:rsidP="00CD60DE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E18C2BD" w14:textId="77777777" w:rsidR="00BC325A" w:rsidRPr="00CF1517" w:rsidRDefault="00BC325A" w:rsidP="00CD60DE">
            <w:pPr>
              <w:pStyle w:val="a3"/>
              <w:tabs>
                <w:tab w:val="decimal" w:pos="864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C325A" w:rsidRPr="00CF1517" w14:paraId="2D477E53" w14:textId="77777777" w:rsidTr="00CD60DE">
        <w:trPr>
          <w:trHeight w:hRule="exact" w:val="389"/>
        </w:trPr>
        <w:tc>
          <w:tcPr>
            <w:tcW w:w="3150" w:type="dxa"/>
          </w:tcPr>
          <w:p w14:paraId="015A93B9" w14:textId="77777777" w:rsidR="00BC325A" w:rsidRPr="00CF1517" w:rsidRDefault="00BC325A" w:rsidP="00CD60DE">
            <w:pPr>
              <w:tabs>
                <w:tab w:val="left" w:pos="372"/>
              </w:tabs>
              <w:ind w:left="-2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72" w:type="dxa"/>
          </w:tcPr>
          <w:p w14:paraId="0AE1BE1B" w14:textId="77777777" w:rsidR="00BC325A" w:rsidRPr="00CF1517" w:rsidRDefault="00BC325A" w:rsidP="00CD60DE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46D77F" w14:textId="77777777" w:rsidR="00BC325A" w:rsidRPr="00CF1517" w:rsidRDefault="00BC325A" w:rsidP="00CD60DE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C5DF44" w14:textId="77777777" w:rsidR="00BC325A" w:rsidRPr="00CF1517" w:rsidRDefault="00BC325A" w:rsidP="00CD60DE">
            <w:pPr>
              <w:pStyle w:val="a3"/>
              <w:tabs>
                <w:tab w:val="decimal" w:pos="81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1317C4" w14:textId="77777777" w:rsidR="00BC325A" w:rsidRPr="00CF1517" w:rsidRDefault="00BC325A" w:rsidP="00CD60DE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3E83BD7A" w14:textId="77777777" w:rsidR="00BC325A" w:rsidRPr="00CF1517" w:rsidRDefault="00BC325A" w:rsidP="00CD60DE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5F08D426" w14:textId="77777777" w:rsidR="00BC325A" w:rsidRPr="00CF1517" w:rsidRDefault="00BC325A" w:rsidP="00CD60DE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0BFA60B" w14:textId="77777777" w:rsidR="00BC325A" w:rsidRPr="00CF1517" w:rsidRDefault="00BC325A" w:rsidP="00CD60DE">
            <w:pPr>
              <w:pStyle w:val="a3"/>
              <w:tabs>
                <w:tab w:val="decimal" w:pos="81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51F7F3" w14:textId="77777777" w:rsidR="00BC325A" w:rsidRPr="00CF1517" w:rsidRDefault="00BC325A" w:rsidP="00CD60DE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AA1D3CE" w14:textId="77777777" w:rsidR="00BC325A" w:rsidRPr="00CF1517" w:rsidRDefault="00BC325A" w:rsidP="00CD60DE">
            <w:pPr>
              <w:pStyle w:val="a3"/>
              <w:tabs>
                <w:tab w:val="decimal" w:pos="864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47E19" w:rsidRPr="00CF1517" w14:paraId="5CF8EF02" w14:textId="77777777" w:rsidTr="00CD60DE">
        <w:trPr>
          <w:trHeight w:hRule="exact" w:val="389"/>
        </w:trPr>
        <w:tc>
          <w:tcPr>
            <w:tcW w:w="3150" w:type="dxa"/>
          </w:tcPr>
          <w:p w14:paraId="2AC603B4" w14:textId="77777777" w:rsidR="00B47E19" w:rsidRPr="00CF1517" w:rsidRDefault="00B47E19" w:rsidP="00B47E19">
            <w:pPr>
              <w:tabs>
                <w:tab w:val="left" w:pos="372"/>
              </w:tabs>
              <w:ind w:left="-2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72" w:type="dxa"/>
          </w:tcPr>
          <w:p w14:paraId="0988EA29" w14:textId="77777777" w:rsidR="00B47E19" w:rsidRPr="00162E93" w:rsidRDefault="00B47E19" w:rsidP="00B47E19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2E9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48BCB3C" w14:textId="77777777" w:rsidR="00B47E19" w:rsidRPr="00CF1517" w:rsidRDefault="00B47E19" w:rsidP="00B47E19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009A4E" w14:textId="28B3E732" w:rsidR="00B47E19" w:rsidRPr="00CF1517" w:rsidRDefault="002B1D68" w:rsidP="00B47E19">
            <w:pPr>
              <w:pStyle w:val="a3"/>
              <w:tabs>
                <w:tab w:val="decimal" w:pos="81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5,644</w:t>
            </w:r>
          </w:p>
        </w:tc>
        <w:tc>
          <w:tcPr>
            <w:tcW w:w="270" w:type="dxa"/>
          </w:tcPr>
          <w:p w14:paraId="4C2C968D" w14:textId="77777777" w:rsidR="00B47E19" w:rsidRPr="00CF1517" w:rsidRDefault="00B47E19" w:rsidP="00B47E19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65986E7F" w14:textId="17FD1AC4" w:rsidR="00B47E19" w:rsidRPr="00CF1517" w:rsidRDefault="002B1D68" w:rsidP="00B47E19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5,644</w:t>
            </w:r>
          </w:p>
        </w:tc>
        <w:tc>
          <w:tcPr>
            <w:tcW w:w="252" w:type="dxa"/>
          </w:tcPr>
          <w:p w14:paraId="23D3DEB9" w14:textId="77777777" w:rsidR="00B47E19" w:rsidRPr="00CF1517" w:rsidRDefault="00B47E19" w:rsidP="00B47E19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21417DB" w14:textId="453CA5F2" w:rsidR="00B47E19" w:rsidRPr="00CF1517" w:rsidRDefault="00B47E19" w:rsidP="00B47E19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5,608</w:t>
            </w:r>
          </w:p>
        </w:tc>
        <w:tc>
          <w:tcPr>
            <w:tcW w:w="270" w:type="dxa"/>
          </w:tcPr>
          <w:p w14:paraId="27E3EC53" w14:textId="77777777" w:rsidR="00B47E19" w:rsidRPr="00CF1517" w:rsidRDefault="00B47E19" w:rsidP="00B47E19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DEDF5BB" w14:textId="505375B3" w:rsidR="00B47E19" w:rsidRPr="00CF1517" w:rsidRDefault="00B47E19" w:rsidP="00B47E19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5,608</w:t>
            </w:r>
          </w:p>
        </w:tc>
      </w:tr>
      <w:tr w:rsidR="00B47E19" w:rsidRPr="00CF1517" w14:paraId="3918BE75" w14:textId="77777777" w:rsidTr="00CD60DE">
        <w:trPr>
          <w:trHeight w:hRule="exact" w:val="389"/>
        </w:trPr>
        <w:tc>
          <w:tcPr>
            <w:tcW w:w="3150" w:type="dxa"/>
          </w:tcPr>
          <w:p w14:paraId="54F6051B" w14:textId="77777777" w:rsidR="00B47E19" w:rsidRPr="00CF1517" w:rsidRDefault="00B47E19" w:rsidP="00B47E19">
            <w:pPr>
              <w:tabs>
                <w:tab w:val="left" w:pos="372"/>
              </w:tabs>
              <w:ind w:left="-2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ใช้สิทธิตามใบสำคัญ</w:t>
            </w:r>
          </w:p>
        </w:tc>
        <w:tc>
          <w:tcPr>
            <w:tcW w:w="972" w:type="dxa"/>
          </w:tcPr>
          <w:p w14:paraId="7D2EAD6E" w14:textId="77777777" w:rsidR="00B47E19" w:rsidRPr="00162E93" w:rsidRDefault="00B47E19" w:rsidP="00B47E19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C03FE3" w14:textId="77777777" w:rsidR="00B47E19" w:rsidRPr="00CF1517" w:rsidRDefault="00B47E19" w:rsidP="00B47E19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5FA2BC" w14:textId="77777777" w:rsidR="00B47E19" w:rsidRPr="00CF1517" w:rsidRDefault="00B47E19" w:rsidP="00B47E19">
            <w:pPr>
              <w:pStyle w:val="a3"/>
              <w:tabs>
                <w:tab w:val="decimal" w:pos="81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F2D3C7" w14:textId="77777777" w:rsidR="00B47E19" w:rsidRPr="00CF1517" w:rsidRDefault="00B47E19" w:rsidP="00B47E19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15B33CBB" w14:textId="77777777" w:rsidR="00B47E19" w:rsidRPr="00CF1517" w:rsidRDefault="00B47E19" w:rsidP="00B47E19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182D97B2" w14:textId="77777777" w:rsidR="00B47E19" w:rsidRPr="00CF1517" w:rsidRDefault="00B47E19" w:rsidP="00B47E19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8213F43" w14:textId="77777777" w:rsidR="00B47E19" w:rsidRPr="00CF1517" w:rsidRDefault="00B47E19" w:rsidP="00B47E19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E84BEA4" w14:textId="77777777" w:rsidR="00B47E19" w:rsidRPr="00CF1517" w:rsidRDefault="00B47E19" w:rsidP="00B47E19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5925020" w14:textId="77777777" w:rsidR="00B47E19" w:rsidRPr="00CF1517" w:rsidRDefault="00B47E19" w:rsidP="00B47E19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47E19" w:rsidRPr="00CF1517" w14:paraId="23DC50EE" w14:textId="77777777" w:rsidTr="00CD60DE">
        <w:trPr>
          <w:trHeight w:hRule="exact" w:val="389"/>
        </w:trPr>
        <w:tc>
          <w:tcPr>
            <w:tcW w:w="3150" w:type="dxa"/>
          </w:tcPr>
          <w:p w14:paraId="054F5863" w14:textId="77777777" w:rsidR="00B47E19" w:rsidRPr="00CF1517" w:rsidRDefault="00B47E19" w:rsidP="00B47E19">
            <w:pPr>
              <w:tabs>
                <w:tab w:val="left" w:pos="372"/>
              </w:tabs>
              <w:ind w:left="-2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แสดงสิทธิซื้อหุ้น</w:t>
            </w:r>
          </w:p>
        </w:tc>
        <w:tc>
          <w:tcPr>
            <w:tcW w:w="972" w:type="dxa"/>
          </w:tcPr>
          <w:p w14:paraId="4FFE8530" w14:textId="77777777" w:rsidR="00B47E19" w:rsidRPr="00162E93" w:rsidRDefault="00B47E19" w:rsidP="00B47E19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2E9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2485741" w14:textId="77777777" w:rsidR="00B47E19" w:rsidRPr="00CF1517" w:rsidRDefault="00B47E19" w:rsidP="00B47E19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484A21" w14:textId="26937E8E" w:rsidR="00B47E19" w:rsidRPr="00CF1517" w:rsidRDefault="00725FF0" w:rsidP="00B47E19">
            <w:pPr>
              <w:pStyle w:val="a3"/>
              <w:tabs>
                <w:tab w:val="decimal" w:pos="81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5C50B505" w14:textId="77777777" w:rsidR="00B47E19" w:rsidRPr="00CF1517" w:rsidRDefault="00B47E19" w:rsidP="00B47E19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F3D6346" w14:textId="35124B3B" w:rsidR="00B47E19" w:rsidRPr="00CF1517" w:rsidRDefault="00725FF0" w:rsidP="00B47E19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52" w:type="dxa"/>
          </w:tcPr>
          <w:p w14:paraId="111641D5" w14:textId="77777777" w:rsidR="00B47E19" w:rsidRPr="00CF1517" w:rsidRDefault="00B47E19" w:rsidP="00B47E19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E85435" w14:textId="07B31746" w:rsidR="00B47E19" w:rsidRPr="00CF1517" w:rsidRDefault="00EF1BEF" w:rsidP="00B47E19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4F34832" w14:textId="77777777" w:rsidR="00B47E19" w:rsidRPr="00CF1517" w:rsidRDefault="00B47E19" w:rsidP="00B47E19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25A94A" w14:textId="48A19357" w:rsidR="00B47E19" w:rsidRPr="00CF1517" w:rsidRDefault="00EF1BEF" w:rsidP="00B47E19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B47E19" w:rsidRPr="00CF1517" w14:paraId="54887ADC" w14:textId="77777777" w:rsidTr="00CD60DE">
        <w:trPr>
          <w:trHeight w:hRule="exact" w:val="389"/>
        </w:trPr>
        <w:tc>
          <w:tcPr>
            <w:tcW w:w="3150" w:type="dxa"/>
          </w:tcPr>
          <w:p w14:paraId="56197428" w14:textId="129CF8DB" w:rsidR="00B47E19" w:rsidRPr="00CF1517" w:rsidRDefault="00B47E19" w:rsidP="00B47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2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EF1BE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0 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</w:t>
            </w:r>
            <w:r w:rsidR="00EF1B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972" w:type="dxa"/>
          </w:tcPr>
          <w:p w14:paraId="2989F721" w14:textId="77777777" w:rsidR="00B47E19" w:rsidRPr="00162E93" w:rsidRDefault="00B47E19" w:rsidP="00B47E19">
            <w:pPr>
              <w:ind w:left="-108" w:right="-9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DA633D" w14:textId="77777777" w:rsidR="00B47E19" w:rsidRPr="00CF1517" w:rsidRDefault="00B47E19" w:rsidP="00B47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1DE21E" w14:textId="77777777" w:rsidR="00B47E19" w:rsidRPr="00CF1517" w:rsidRDefault="00B47E19" w:rsidP="00B47E19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787344" w14:textId="77777777" w:rsidR="00B47E19" w:rsidRPr="00CF1517" w:rsidRDefault="00B47E19" w:rsidP="00B47E19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1EAAD6D" w14:textId="77777777" w:rsidR="00B47E19" w:rsidRPr="00CF1517" w:rsidRDefault="00B47E19" w:rsidP="00B47E19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30C1182" w14:textId="77777777" w:rsidR="00B47E19" w:rsidRPr="00CF1517" w:rsidRDefault="00B47E19" w:rsidP="00B47E19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0869B8" w14:textId="77777777" w:rsidR="00B47E19" w:rsidRPr="00CF1517" w:rsidRDefault="00B47E19" w:rsidP="00B47E19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CC61E2" w14:textId="77777777" w:rsidR="00B47E19" w:rsidRPr="00CF1517" w:rsidRDefault="00B47E19" w:rsidP="00B47E19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D3E1C1" w14:textId="77777777" w:rsidR="00B47E19" w:rsidRPr="00CF1517" w:rsidRDefault="00B47E19" w:rsidP="00B47E19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47E19" w:rsidRPr="00CF1517" w14:paraId="79B9D429" w14:textId="77777777" w:rsidTr="00EF1BEF">
        <w:trPr>
          <w:trHeight w:hRule="exact" w:val="389"/>
        </w:trPr>
        <w:tc>
          <w:tcPr>
            <w:tcW w:w="3150" w:type="dxa"/>
          </w:tcPr>
          <w:p w14:paraId="12DE2A48" w14:textId="77777777" w:rsidR="00B47E19" w:rsidRPr="00CF1517" w:rsidRDefault="00B47E19" w:rsidP="00B47E19">
            <w:pPr>
              <w:tabs>
                <w:tab w:val="left" w:pos="372"/>
              </w:tabs>
              <w:ind w:left="-2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72" w:type="dxa"/>
          </w:tcPr>
          <w:p w14:paraId="7008D642" w14:textId="77777777" w:rsidR="00B47E19" w:rsidRPr="00162E93" w:rsidRDefault="00B47E19" w:rsidP="00B47E19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2E9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E109478" w14:textId="77777777" w:rsidR="00B47E19" w:rsidRPr="00CF1517" w:rsidRDefault="00B47E19" w:rsidP="00B47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1C880C" w14:textId="2BA1E904" w:rsidR="00B47E19" w:rsidRPr="00CF1517" w:rsidRDefault="002B1D68" w:rsidP="00B47E19">
            <w:pPr>
              <w:pStyle w:val="a3"/>
              <w:tabs>
                <w:tab w:val="decimal" w:pos="81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5,654</w:t>
            </w:r>
          </w:p>
        </w:tc>
        <w:tc>
          <w:tcPr>
            <w:tcW w:w="270" w:type="dxa"/>
          </w:tcPr>
          <w:p w14:paraId="4A9C2700" w14:textId="77777777" w:rsidR="00B47E19" w:rsidRPr="00CF1517" w:rsidRDefault="00B47E19" w:rsidP="00B47E19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6391018A" w14:textId="35A7566A" w:rsidR="00B47E19" w:rsidRPr="00CF1517" w:rsidRDefault="002B1D68" w:rsidP="00B47E19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5,654</w:t>
            </w:r>
          </w:p>
        </w:tc>
        <w:tc>
          <w:tcPr>
            <w:tcW w:w="252" w:type="dxa"/>
          </w:tcPr>
          <w:p w14:paraId="4CF50378" w14:textId="77777777" w:rsidR="00B47E19" w:rsidRPr="00CF1517" w:rsidRDefault="00B47E19" w:rsidP="00B47E19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E92E17E" w14:textId="09A86CE1" w:rsidR="00B47E19" w:rsidRPr="00CF1517" w:rsidRDefault="00B47E19" w:rsidP="00B47E19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5,6</w:t>
            </w:r>
            <w:r w:rsidR="00EF1BE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08</w:t>
            </w:r>
          </w:p>
        </w:tc>
        <w:tc>
          <w:tcPr>
            <w:tcW w:w="270" w:type="dxa"/>
          </w:tcPr>
          <w:p w14:paraId="13E182E1" w14:textId="77777777" w:rsidR="00B47E19" w:rsidRPr="00CF1517" w:rsidRDefault="00B47E19" w:rsidP="00B47E19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D66BEFD" w14:textId="1A66C577" w:rsidR="00B47E19" w:rsidRPr="00CF1517" w:rsidRDefault="00B47E19" w:rsidP="00B47E19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5,6</w:t>
            </w:r>
            <w:r w:rsidR="00EF1BE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08</w:t>
            </w:r>
          </w:p>
        </w:tc>
      </w:tr>
      <w:tr w:rsidR="00EF1BEF" w:rsidRPr="00CF1517" w14:paraId="140B43E9" w14:textId="77777777" w:rsidTr="00FD30B1">
        <w:trPr>
          <w:trHeight w:val="144"/>
        </w:trPr>
        <w:tc>
          <w:tcPr>
            <w:tcW w:w="3150" w:type="dxa"/>
          </w:tcPr>
          <w:p w14:paraId="34EED0F7" w14:textId="77777777" w:rsidR="00EF1BEF" w:rsidRPr="00C146C0" w:rsidRDefault="00EF1BEF" w:rsidP="00F9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72" w:type="dxa"/>
          </w:tcPr>
          <w:p w14:paraId="48D36208" w14:textId="77777777" w:rsidR="00EF1BEF" w:rsidRPr="00CF1517" w:rsidRDefault="00EF1BEF" w:rsidP="003F28FC">
            <w:pPr>
              <w:ind w:left="-108" w:right="-97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649FA0" w14:textId="77777777" w:rsidR="00EF1BEF" w:rsidRPr="00CF1517" w:rsidRDefault="00EF1BEF" w:rsidP="003F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F4CAB58" w14:textId="77777777" w:rsidR="00EF1BEF" w:rsidRPr="00CF1517" w:rsidRDefault="00EF1BEF" w:rsidP="003F28FC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56304E" w14:textId="77777777" w:rsidR="00EF1BEF" w:rsidRPr="00CF1517" w:rsidRDefault="00EF1BEF" w:rsidP="003F28FC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5487D1F0" w14:textId="77777777" w:rsidR="00EF1BEF" w:rsidRPr="00CF1517" w:rsidRDefault="00EF1BEF" w:rsidP="003F28FC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98DC777" w14:textId="77777777" w:rsidR="00EF1BEF" w:rsidRPr="00CF1517" w:rsidRDefault="00EF1BEF" w:rsidP="003F28FC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F2A13EB" w14:textId="77777777" w:rsidR="00EF1BEF" w:rsidRPr="00CF1517" w:rsidRDefault="00EF1BEF" w:rsidP="003F28FC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4B0999" w14:textId="77777777" w:rsidR="00EF1BEF" w:rsidRPr="00CF1517" w:rsidRDefault="00EF1BEF" w:rsidP="003F28FC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5BBE34A" w14:textId="77777777" w:rsidR="00EF1BEF" w:rsidRPr="00CF1517" w:rsidRDefault="00EF1BEF" w:rsidP="003F28FC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1BEF" w:rsidRPr="00CF1517" w14:paraId="57B76070" w14:textId="77777777" w:rsidTr="00FD30B1">
        <w:trPr>
          <w:trHeight w:hRule="exact" w:val="389"/>
        </w:trPr>
        <w:tc>
          <w:tcPr>
            <w:tcW w:w="3150" w:type="dxa"/>
          </w:tcPr>
          <w:p w14:paraId="4ECCD9B7" w14:textId="1F2FD71A" w:rsidR="00EF1BEF" w:rsidRPr="00CF1517" w:rsidRDefault="00EF1BEF" w:rsidP="00EF1BEF">
            <w:pPr>
              <w:tabs>
                <w:tab w:val="left" w:pos="372"/>
              </w:tabs>
              <w:ind w:left="-2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72" w:type="dxa"/>
          </w:tcPr>
          <w:p w14:paraId="23C918ED" w14:textId="77777777" w:rsidR="00EF1BEF" w:rsidRPr="00162E93" w:rsidRDefault="00EF1BEF" w:rsidP="00EF1BEF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DEE99" w14:textId="77777777" w:rsidR="00EF1BEF" w:rsidRPr="00CF1517" w:rsidRDefault="00EF1BEF" w:rsidP="00EF1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474DC2" w14:textId="3127CAD9" w:rsidR="00EF1BEF" w:rsidRDefault="00EF1BEF" w:rsidP="00FD30B1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7ECDCA" w14:textId="77777777" w:rsidR="00EF1BEF" w:rsidRPr="00FD30B1" w:rsidRDefault="00EF1BEF" w:rsidP="00FD30B1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30A98EB5" w14:textId="7380D993" w:rsidR="00EF1BEF" w:rsidRDefault="00EF1BEF" w:rsidP="00FD30B1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73D484CD" w14:textId="77777777" w:rsidR="00EF1BEF" w:rsidRPr="00CF1517" w:rsidRDefault="00EF1BEF" w:rsidP="00EF1BE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AF79E84" w14:textId="5748DDF0" w:rsidR="00EF1BEF" w:rsidRDefault="00EF1BEF" w:rsidP="00EF1BEF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5,644</w:t>
            </w:r>
          </w:p>
        </w:tc>
        <w:tc>
          <w:tcPr>
            <w:tcW w:w="270" w:type="dxa"/>
          </w:tcPr>
          <w:p w14:paraId="4888F31D" w14:textId="77777777" w:rsidR="00EF1BEF" w:rsidRPr="00CF1517" w:rsidRDefault="00EF1BEF" w:rsidP="00EF1BE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8E36C1D" w14:textId="6021DB33" w:rsidR="00EF1BEF" w:rsidRDefault="00EF1BEF" w:rsidP="00EF1BEF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5,644</w:t>
            </w:r>
          </w:p>
        </w:tc>
      </w:tr>
    </w:tbl>
    <w:p w14:paraId="11A90ED9" w14:textId="005384FC" w:rsidR="004F6121" w:rsidRDefault="004F6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122561EE" w14:textId="67C1D22E" w:rsidR="004F6121" w:rsidRPr="00CF1517" w:rsidRDefault="004F6121" w:rsidP="004F612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ในระหว่าง</w:t>
      </w:r>
      <w:r>
        <w:rPr>
          <w:rFonts w:ascii="Angsana New" w:hAnsi="Angsana New" w:cs="Angsana New" w:hint="cs"/>
          <w:sz w:val="30"/>
          <w:szCs w:val="30"/>
          <w:cs/>
        </w:rPr>
        <w:t>งวด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>2565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บริษัทมีการจดทะเบียนทุนที่ออกและชำระแล้วจากการใช้สิทธิ </w:t>
      </w:r>
      <w:r w:rsidRPr="00CF1517">
        <w:rPr>
          <w:rFonts w:ascii="Angsana New" w:hAnsi="Angsana New" w:cs="Angsana New"/>
          <w:sz w:val="30"/>
          <w:szCs w:val="30"/>
        </w:rPr>
        <w:br/>
        <w:t>TFG-W</w:t>
      </w:r>
      <w:r>
        <w:rPr>
          <w:rFonts w:ascii="Angsana New" w:hAnsi="Angsana New" w:cs="Angsana New"/>
          <w:sz w:val="30"/>
          <w:szCs w:val="30"/>
        </w:rPr>
        <w:t>3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>
        <w:rPr>
          <w:rFonts w:ascii="Angsana New" w:hAnsi="Angsana New" w:cs="Angsana New"/>
          <w:sz w:val="30"/>
          <w:szCs w:val="30"/>
        </w:rPr>
        <w:t>10.1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1517">
        <w:rPr>
          <w:rFonts w:ascii="Angsana New" w:hAnsi="Angsana New" w:cs="Angsana New"/>
          <w:sz w:val="30"/>
          <w:szCs w:val="30"/>
        </w:rPr>
        <w:t>(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เทียบเท่า </w:t>
      </w:r>
      <w:r>
        <w:rPr>
          <w:rFonts w:ascii="Angsana New" w:hAnsi="Angsana New" w:cs="Angsana New"/>
          <w:sz w:val="30"/>
          <w:szCs w:val="30"/>
        </w:rPr>
        <w:t>10.1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CF1517">
        <w:rPr>
          <w:rFonts w:ascii="Angsana New" w:hAnsi="Angsana New" w:cs="Angsana New"/>
          <w:sz w:val="30"/>
          <w:szCs w:val="30"/>
          <w:cs/>
        </w:rPr>
        <w:t>บาท</w:t>
      </w:r>
      <w:r w:rsidRPr="00CF1517">
        <w:rPr>
          <w:rFonts w:ascii="Angsana New" w:hAnsi="Angsana New" w:cs="Angsana New"/>
          <w:sz w:val="30"/>
          <w:szCs w:val="30"/>
        </w:rPr>
        <w:t xml:space="preserve">) 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และได้รับเงินจำนวน </w:t>
      </w:r>
      <w:r>
        <w:rPr>
          <w:rFonts w:ascii="Angsana New" w:hAnsi="Angsana New" w:cs="Angsana New"/>
          <w:sz w:val="30"/>
          <w:szCs w:val="30"/>
        </w:rPr>
        <w:t>55.56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CF1517">
        <w:rPr>
          <w:rFonts w:ascii="Angsana New" w:hAnsi="Angsana New" w:cs="Angsana New"/>
          <w:i/>
          <w:iCs/>
          <w:sz w:val="30"/>
          <w:szCs w:val="30"/>
        </w:rPr>
        <w:t>(</w:t>
      </w:r>
      <w:r w:rsidRPr="00086D0E">
        <w:rPr>
          <w:rFonts w:ascii="Angsana New" w:hAnsi="Angsana New" w:cs="Angsana New"/>
          <w:i/>
          <w:iCs/>
          <w:sz w:val="30"/>
          <w:szCs w:val="30"/>
        </w:rPr>
        <w:t>2</w:t>
      </w:r>
      <w:r w:rsidRPr="00360B44">
        <w:rPr>
          <w:rFonts w:ascii="Angsana New" w:hAnsi="Angsana New" w:cs="Angsana New"/>
          <w:i/>
          <w:iCs/>
          <w:sz w:val="30"/>
          <w:szCs w:val="30"/>
        </w:rPr>
        <w:t>56</w:t>
      </w:r>
      <w:r>
        <w:rPr>
          <w:rFonts w:ascii="Angsana New" w:hAnsi="Angsana New" w:cs="Angsana New"/>
          <w:i/>
          <w:iCs/>
          <w:sz w:val="30"/>
          <w:szCs w:val="30"/>
        </w:rPr>
        <w:t>4</w:t>
      </w:r>
      <w:r w:rsidRPr="00CF1517">
        <w:rPr>
          <w:rFonts w:ascii="Angsana New" w:hAnsi="Angsana New" w:cs="Angsana New"/>
          <w:i/>
          <w:iCs/>
          <w:sz w:val="30"/>
          <w:szCs w:val="30"/>
        </w:rPr>
        <w:t>: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ไม่มี</w:t>
      </w:r>
      <w:r w:rsidRPr="00CF1517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Pr="00CF1517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BFC8C07" w14:textId="03E43757" w:rsidR="00AB3783" w:rsidRDefault="004F6121" w:rsidP="00EF1B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</w:p>
    <w:p w14:paraId="652BB6E1" w14:textId="77777777" w:rsidR="00AB3783" w:rsidRDefault="00AB3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50"/>
        <w:gridCol w:w="1580"/>
        <w:gridCol w:w="270"/>
        <w:gridCol w:w="1530"/>
      </w:tblGrid>
      <w:tr w:rsidR="00BC325A" w:rsidRPr="00CF1517" w14:paraId="53696439" w14:textId="77777777" w:rsidTr="00AA7EFA">
        <w:tc>
          <w:tcPr>
            <w:tcW w:w="6250" w:type="dxa"/>
            <w:shd w:val="clear" w:color="auto" w:fill="auto"/>
          </w:tcPr>
          <w:p w14:paraId="7652667D" w14:textId="77777777" w:rsidR="00BC325A" w:rsidRPr="00CF1517" w:rsidRDefault="00BC325A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ใบสำคัญแสดงสิทธิ 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TFG-W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580" w:type="dxa"/>
          </w:tcPr>
          <w:p w14:paraId="5232CE55" w14:textId="0290A007" w:rsidR="00BC325A" w:rsidRPr="00CF1517" w:rsidRDefault="00BC325A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47E19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22275B7" w14:textId="77777777" w:rsidR="00BC325A" w:rsidRPr="00CF1517" w:rsidRDefault="00BC325A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F0A90FE" w14:textId="1C4F2944" w:rsidR="00BC325A" w:rsidRPr="00CF1517" w:rsidRDefault="00B47E19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BC325A" w:rsidRPr="00CF1517" w14:paraId="6A82148D" w14:textId="77777777" w:rsidTr="00AA7EFA">
        <w:tc>
          <w:tcPr>
            <w:tcW w:w="6250" w:type="dxa"/>
            <w:shd w:val="clear" w:color="auto" w:fill="auto"/>
          </w:tcPr>
          <w:p w14:paraId="0D36CA88" w14:textId="77777777" w:rsidR="00BC325A" w:rsidRPr="00CF1517" w:rsidRDefault="00BC325A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80" w:type="dxa"/>
            <w:gridSpan w:val="3"/>
          </w:tcPr>
          <w:p w14:paraId="0A04857F" w14:textId="77777777" w:rsidR="00BC325A" w:rsidRPr="00CF1517" w:rsidRDefault="00BC325A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F151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พันสิทธิ)</w:t>
            </w:r>
          </w:p>
        </w:tc>
      </w:tr>
      <w:tr w:rsidR="00BC325A" w:rsidRPr="00CF1517" w14:paraId="6312A26F" w14:textId="77777777" w:rsidTr="00AA7EFA">
        <w:tc>
          <w:tcPr>
            <w:tcW w:w="6250" w:type="dxa"/>
            <w:shd w:val="clear" w:color="auto" w:fill="auto"/>
          </w:tcPr>
          <w:p w14:paraId="1B5B6700" w14:textId="77777777" w:rsidR="00BC325A" w:rsidRPr="00CF1517" w:rsidRDefault="00BC325A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580" w:type="dxa"/>
          </w:tcPr>
          <w:p w14:paraId="1C8B358E" w14:textId="24C48AE1" w:rsidR="00BC325A" w:rsidRPr="00CF1517" w:rsidRDefault="00D9435C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524,375</w:t>
            </w:r>
          </w:p>
        </w:tc>
        <w:tc>
          <w:tcPr>
            <w:tcW w:w="270" w:type="dxa"/>
          </w:tcPr>
          <w:p w14:paraId="23925829" w14:textId="77777777" w:rsidR="00BC325A" w:rsidRPr="00CF1517" w:rsidRDefault="00BC325A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04CF2FD" w14:textId="2B117DD1" w:rsidR="00BC325A" w:rsidRPr="00CF1517" w:rsidRDefault="00F64765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560,757</w:t>
            </w:r>
          </w:p>
        </w:tc>
      </w:tr>
      <w:tr w:rsidR="00BC325A" w:rsidRPr="00CF1517" w14:paraId="716E58E1" w14:textId="77777777" w:rsidTr="00AA7EFA">
        <w:tc>
          <w:tcPr>
            <w:tcW w:w="6250" w:type="dxa"/>
            <w:shd w:val="clear" w:color="auto" w:fill="auto"/>
          </w:tcPr>
          <w:p w14:paraId="5CEE63F3" w14:textId="77777777" w:rsidR="00BC325A" w:rsidRPr="00CF1517" w:rsidRDefault="00BC325A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 ใช้สิทธิระหว่างปี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407D4322" w14:textId="0020C87D" w:rsidR="00BC325A" w:rsidRPr="00CF1517" w:rsidRDefault="00D9435C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(10,102)</w:t>
            </w:r>
          </w:p>
        </w:tc>
        <w:tc>
          <w:tcPr>
            <w:tcW w:w="270" w:type="dxa"/>
            <w:vMerge w:val="restart"/>
          </w:tcPr>
          <w:p w14:paraId="208551BC" w14:textId="77777777" w:rsidR="00BC325A" w:rsidRPr="00CF1517" w:rsidRDefault="00BC325A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59D5FBB" w14:textId="77777777" w:rsidR="00BC325A" w:rsidRPr="00CF1517" w:rsidRDefault="00BC325A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C325A" w:rsidRPr="00CF1517" w14:paraId="0B88EF11" w14:textId="77777777" w:rsidTr="00AA7EFA">
        <w:trPr>
          <w:trHeight w:val="452"/>
        </w:trPr>
        <w:tc>
          <w:tcPr>
            <w:tcW w:w="6250" w:type="dxa"/>
            <w:shd w:val="clear" w:color="auto" w:fill="auto"/>
          </w:tcPr>
          <w:p w14:paraId="3154A8AC" w14:textId="28A642A1" w:rsidR="00BC325A" w:rsidRPr="00CF1517" w:rsidRDefault="00BC325A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47E1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B47E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80" w:type="dxa"/>
            <w:tcBorders>
              <w:top w:val="single" w:sz="4" w:space="0" w:color="auto"/>
              <w:bottom w:val="double" w:sz="4" w:space="0" w:color="auto"/>
            </w:tcBorders>
          </w:tcPr>
          <w:p w14:paraId="17D7AEEB" w14:textId="6F5A596F" w:rsidR="00BC325A" w:rsidRPr="00CF1517" w:rsidRDefault="00D9435C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514,27</w:t>
            </w:r>
            <w:r w:rsidR="00F647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vMerge/>
          </w:tcPr>
          <w:p w14:paraId="485E3E71" w14:textId="77777777" w:rsidR="00BC325A" w:rsidRPr="00CF1517" w:rsidRDefault="00BC325A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8E636B" w14:textId="4A2A9D7B" w:rsidR="00BC325A" w:rsidRPr="00CF1517" w:rsidRDefault="00F64765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560,757</w:t>
            </w:r>
          </w:p>
        </w:tc>
      </w:tr>
      <w:tr w:rsidR="00F64765" w:rsidRPr="00CF1517" w14:paraId="4AAEB0C4" w14:textId="77777777" w:rsidTr="00AA7EFA">
        <w:trPr>
          <w:trHeight w:val="452"/>
        </w:trPr>
        <w:tc>
          <w:tcPr>
            <w:tcW w:w="6250" w:type="dxa"/>
            <w:shd w:val="clear" w:color="auto" w:fill="auto"/>
          </w:tcPr>
          <w:p w14:paraId="65DF6A77" w14:textId="5C2D3BFF" w:rsidR="00F64765" w:rsidRPr="00CF1517" w:rsidRDefault="00F64765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14:paraId="470436EA" w14:textId="77777777" w:rsidR="00F64765" w:rsidRDefault="00F64765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B8721" w14:textId="77777777" w:rsidR="00F64765" w:rsidRPr="00CF1517" w:rsidRDefault="00F64765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03BA17B" w14:textId="4AD5B917" w:rsidR="00F64765" w:rsidRDefault="00F64765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524,375</w:t>
            </w:r>
          </w:p>
        </w:tc>
      </w:tr>
    </w:tbl>
    <w:p w14:paraId="615C8B67" w14:textId="77777777" w:rsidR="00AB3783" w:rsidRDefault="00AB3783" w:rsidP="00AB3783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</w:p>
    <w:p w14:paraId="5883A471" w14:textId="6C5A5ADC" w:rsidR="006856B4" w:rsidRPr="00BC325A" w:rsidRDefault="006856B4" w:rsidP="009917DC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BC325A">
        <w:rPr>
          <w:rFonts w:ascii="Angsana New" w:hAnsi="Angsana New" w:cs="Angsana New"/>
          <w:sz w:val="30"/>
          <w:szCs w:val="30"/>
          <w:u w:val="none"/>
          <w:cs/>
          <w:lang w:val="th-TH"/>
        </w:rPr>
        <w:t>ส่วนงานดำเนินงานและการจำแนกรายได้</w:t>
      </w:r>
    </w:p>
    <w:p w14:paraId="31591EDB" w14:textId="77777777" w:rsidR="006856B4" w:rsidRPr="00793543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382BF5E9" w14:textId="515E7FC9" w:rsidR="006856B4" w:rsidRPr="00C60284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0284">
        <w:rPr>
          <w:rFonts w:ascii="Angsana New" w:hAnsi="Angsana New" w:cs="Angsana New" w:hint="cs"/>
          <w:i/>
          <w:iCs/>
          <w:sz w:val="30"/>
          <w:szCs w:val="30"/>
          <w:cs/>
        </w:rPr>
        <w:t>ส่วนงานดำเนินงาน</w:t>
      </w:r>
    </w:p>
    <w:p w14:paraId="0985CEC7" w14:textId="77777777" w:rsidR="006856B4" w:rsidRPr="00793543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6D5A67AE" w14:textId="77777777" w:rsidR="006856B4" w:rsidRPr="00C60284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C60284">
        <w:rPr>
          <w:rFonts w:ascii="Angsana New" w:hAnsi="Angsana New" w:cs="Angsana New"/>
          <w:spacing w:val="-8"/>
          <w:sz w:val="30"/>
          <w:szCs w:val="30"/>
          <w:cs/>
        </w:rPr>
        <w:t>กลุ่มบริษัทประกอบธุรกิจเกี่ยวกับธุรกิจการผลิตและจำหน่ายไก่สดแช่เย็นและแช่แข็ง และผลิตภัณฑ์สำเร็จรูปจาก</w:t>
      </w:r>
      <w:r w:rsidRPr="00C60284">
        <w:rPr>
          <w:rFonts w:ascii="Angsana New" w:hAnsi="Angsana New" w:cs="Angsana New"/>
          <w:spacing w:val="-8"/>
          <w:sz w:val="30"/>
          <w:szCs w:val="30"/>
        </w:rPr>
        <w:br/>
      </w:r>
      <w:r w:rsidRPr="00C60284">
        <w:rPr>
          <w:rFonts w:ascii="Angsana New" w:hAnsi="Angsana New" w:cs="Angsana New"/>
          <w:spacing w:val="-8"/>
          <w:sz w:val="30"/>
          <w:szCs w:val="30"/>
          <w:cs/>
        </w:rPr>
        <w:t>เนื้อไก่</w:t>
      </w:r>
      <w:r w:rsidRPr="00C60284">
        <w:rPr>
          <w:rFonts w:ascii="Angsana New" w:hAnsi="Angsana New" w:cs="Angsana New"/>
          <w:spacing w:val="-4"/>
          <w:sz w:val="30"/>
          <w:szCs w:val="30"/>
          <w:cs/>
        </w:rPr>
        <w:t xml:space="preserve">รวมทั้งผลิตและจำหน่ายสุกรและอาหารสัตว์ </w:t>
      </w:r>
      <w:r w:rsidRPr="00C60284">
        <w:rPr>
          <w:rFonts w:ascii="Angsana New" w:hAnsi="Angsana New" w:cs="Angsana New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</w:t>
      </w:r>
      <w:r w:rsidRPr="00C60284">
        <w:rPr>
          <w:rFonts w:ascii="Angsana New" w:hAnsi="Angsana New" w:cs="Angsana New"/>
          <w:sz w:val="30"/>
          <w:szCs w:val="30"/>
        </w:rPr>
        <w:br/>
      </w:r>
      <w:r w:rsidRPr="00C60284">
        <w:rPr>
          <w:rFonts w:ascii="Angsana New" w:hAnsi="Angsana New" w:cs="Angsana New" w:hint="cs"/>
          <w:sz w:val="30"/>
          <w:szCs w:val="30"/>
          <w:cs/>
        </w:rPr>
        <w:t>การจัดการภายในของแต่ละหน่วยงานธุรกิจที่สำคัญอย่างน้อยทุกไตรมาส</w:t>
      </w:r>
      <w:r w:rsidRPr="00C60284">
        <w:rPr>
          <w:rFonts w:ascii="Angsana New" w:hAnsi="Angsana New"/>
          <w:sz w:val="30"/>
          <w:szCs w:val="30"/>
          <w:cs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404871AD" w14:textId="77777777" w:rsidR="006856B4" w:rsidRPr="00793543" w:rsidRDefault="006856B4" w:rsidP="006856B4">
      <w:pPr>
        <w:jc w:val="thaiDistribute"/>
        <w:rPr>
          <w:rFonts w:ascii="Angsana New" w:hAnsi="Angsana New" w:cs="Angsana New"/>
          <w:sz w:val="24"/>
          <w:szCs w:val="24"/>
        </w:rPr>
      </w:pPr>
    </w:p>
    <w:p w14:paraId="363DD03E" w14:textId="62300334" w:rsidR="006856B4" w:rsidRPr="00C60284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765D71" w:rsidRPr="00765D71">
        <w:rPr>
          <w:rFonts w:ascii="Angsana New" w:hAnsi="Angsana New" w:cs="Angsana New"/>
          <w:sz w:val="30"/>
          <w:szCs w:val="30"/>
        </w:rPr>
        <w:t>1</w:t>
      </w:r>
      <w:r w:rsidRPr="00C60284">
        <w:rPr>
          <w:rFonts w:ascii="Angsana New" w:hAnsi="Angsana New" w:cs="Angsana New"/>
          <w:sz w:val="30"/>
          <w:szCs w:val="30"/>
        </w:rPr>
        <w:t xml:space="preserve">: 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ธุรกิจไก่</w:t>
      </w:r>
    </w:p>
    <w:p w14:paraId="7C6A9E8E" w14:textId="27D3C109" w:rsidR="006856B4" w:rsidRPr="00C60284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CB4BC6" w:rsidRPr="00CB4BC6">
        <w:rPr>
          <w:rFonts w:ascii="Angsana New" w:hAnsi="Angsana New" w:cs="Angsana New"/>
          <w:sz w:val="30"/>
          <w:szCs w:val="30"/>
        </w:rPr>
        <w:t>2</w:t>
      </w:r>
      <w:r w:rsidRPr="00C60284">
        <w:rPr>
          <w:rFonts w:ascii="Angsana New" w:hAnsi="Angsana New" w:cs="Angsana New"/>
          <w:sz w:val="30"/>
          <w:szCs w:val="30"/>
        </w:rPr>
        <w:t xml:space="preserve">: 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ธุรกิจสุกร</w:t>
      </w:r>
    </w:p>
    <w:p w14:paraId="2151AB18" w14:textId="48B17BD9" w:rsidR="006856B4" w:rsidRPr="00C60284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765D71" w:rsidRPr="00765D71">
        <w:rPr>
          <w:rFonts w:ascii="Angsana New" w:hAnsi="Angsana New" w:cs="Angsana New"/>
          <w:sz w:val="30"/>
          <w:szCs w:val="30"/>
        </w:rPr>
        <w:t>3</w:t>
      </w:r>
      <w:r w:rsidRPr="00C60284">
        <w:rPr>
          <w:rFonts w:ascii="Angsana New" w:hAnsi="Angsana New" w:cs="Angsana New"/>
          <w:sz w:val="30"/>
          <w:szCs w:val="30"/>
        </w:rPr>
        <w:t>: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ธุรกิจอาหารสัตว์</w:t>
      </w:r>
    </w:p>
    <w:p w14:paraId="551D74C9" w14:textId="7B966143" w:rsidR="006856B4" w:rsidRPr="00C60284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 xml:space="preserve">ส่วนงานที่ </w:t>
      </w:r>
      <w:r w:rsidR="00CB4BC6" w:rsidRPr="00CB4BC6">
        <w:rPr>
          <w:rFonts w:ascii="Angsana New" w:hAnsi="Angsana New" w:cs="Angsana New"/>
          <w:sz w:val="30"/>
          <w:szCs w:val="30"/>
        </w:rPr>
        <w:t>4</w:t>
      </w:r>
      <w:r w:rsidRPr="00C60284">
        <w:rPr>
          <w:rFonts w:ascii="Angsana New" w:hAnsi="Angsana New" w:cs="Angsana New"/>
          <w:sz w:val="30"/>
          <w:szCs w:val="30"/>
        </w:rPr>
        <w:t xml:space="preserve">: 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ธุรกิจอื่นๆ</w:t>
      </w:r>
    </w:p>
    <w:p w14:paraId="66161E48" w14:textId="77777777" w:rsidR="006856B4" w:rsidRPr="00793543" w:rsidRDefault="006856B4" w:rsidP="006856B4">
      <w:pPr>
        <w:ind w:left="547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79949322" w14:textId="77777777" w:rsidR="006856B4" w:rsidRPr="00C60284" w:rsidRDefault="006856B4" w:rsidP="006856B4">
      <w:pPr>
        <w:ind w:left="54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ทั้งนี้ ผู้มีอำนาจตัดสินใจสูงสุดด้านการดำเนินงานได้ใช้กำไร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(ขาดทุน)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ก่อนต้นทุนทางการเงินและค่าใช้จ่ายภาษี              เงินได้ของส่วนงานในการพิจารณาผลการดำเนินงานแต่ละเดือน</w:t>
      </w:r>
    </w:p>
    <w:p w14:paraId="53DD7D88" w14:textId="77777777" w:rsidR="006856B4" w:rsidRPr="00793543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4"/>
          <w:szCs w:val="24"/>
        </w:rPr>
      </w:pPr>
    </w:p>
    <w:p w14:paraId="73259FBF" w14:textId="7172B6DA" w:rsidR="006856B4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0284">
        <w:rPr>
          <w:rFonts w:ascii="Angsana New" w:hAnsi="Angsana New" w:cs="Angsana New" w:hint="cs"/>
          <w:i/>
          <w:iCs/>
          <w:sz w:val="30"/>
          <w:szCs w:val="30"/>
          <w:cs/>
        </w:rPr>
        <w:t>การจำแนกรายได้</w:t>
      </w:r>
    </w:p>
    <w:p w14:paraId="58DDAD26" w14:textId="77777777" w:rsidR="003F03E1" w:rsidRPr="00CE4138" w:rsidRDefault="003F03E1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4"/>
          <w:szCs w:val="24"/>
        </w:rPr>
      </w:pPr>
    </w:p>
    <w:p w14:paraId="713D3949" w14:textId="74F6D0E8" w:rsidR="00EA0238" w:rsidRDefault="006856B4" w:rsidP="00A10C8A">
      <w:pPr>
        <w:tabs>
          <w:tab w:val="clear" w:pos="454"/>
          <w:tab w:val="left" w:pos="540"/>
        </w:tabs>
        <w:ind w:left="540" w:hanging="4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</w:t>
      </w:r>
      <w:r w:rsidRPr="00C60284">
        <w:rPr>
          <w:rFonts w:ascii="Angsana New" w:hAnsi="Angsana New" w:cs="Angsana New" w:hint="cs"/>
          <w:sz w:val="30"/>
          <w:szCs w:val="30"/>
          <w:cs/>
        </w:rPr>
        <w:t>หลัก</w:t>
      </w:r>
      <w:r w:rsidRPr="00C60284">
        <w:rPr>
          <w:rFonts w:ascii="Angsana New" w:hAnsi="Angsana New" w:cs="Angsana New"/>
          <w:sz w:val="30"/>
          <w:szCs w:val="30"/>
          <w:cs/>
        </w:rPr>
        <w:t>ของกลุ่มบริษัทได้มาจาก</w:t>
      </w:r>
      <w:r w:rsidRPr="00C60284">
        <w:rPr>
          <w:rFonts w:ascii="Angsana New" w:hAnsi="Angsana New" w:cs="Angsana New" w:hint="cs"/>
          <w:sz w:val="30"/>
          <w:szCs w:val="30"/>
          <w:cs/>
        </w:rPr>
        <w:t>การขายสินค้า โดยมีจังหวะเวลาในการรับรู้รายได้ ณ เวลาใดเวลาหนึ่งเพียงอย่างเดียว</w:t>
      </w:r>
    </w:p>
    <w:p w14:paraId="3BB94AD2" w14:textId="4E781B8D" w:rsidR="00FF4BC1" w:rsidRDefault="00FF4BC1" w:rsidP="006856B4">
      <w:pPr>
        <w:tabs>
          <w:tab w:val="clear" w:pos="454"/>
          <w:tab w:val="left" w:pos="540"/>
        </w:tabs>
        <w:ind w:left="540" w:hanging="4"/>
        <w:rPr>
          <w:rFonts w:ascii="Angsana New" w:hAnsi="Angsana New" w:cs="Angsana New"/>
          <w:sz w:val="30"/>
          <w:szCs w:val="30"/>
        </w:rPr>
      </w:pPr>
    </w:p>
    <w:p w14:paraId="70192BA5" w14:textId="77777777" w:rsidR="00FF4BC1" w:rsidRPr="00CF1517" w:rsidRDefault="00FF4BC1" w:rsidP="00FF4BC1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F1517"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  <w:t xml:space="preserve">ส่วนงานภูมิศาสตร์ </w:t>
      </w:r>
    </w:p>
    <w:p w14:paraId="10AC45D1" w14:textId="77777777" w:rsidR="00FF4BC1" w:rsidRPr="00D76847" w:rsidRDefault="00FF4BC1" w:rsidP="00FF4BC1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both"/>
        <w:rPr>
          <w:rFonts w:ascii="Angsana New" w:hAnsi="Angsana New" w:cs="Angsana New"/>
          <w:snapToGrid w:val="0"/>
          <w:lang w:eastAsia="th-TH"/>
        </w:rPr>
      </w:pPr>
    </w:p>
    <w:p w14:paraId="3BFF138E" w14:textId="77777777" w:rsidR="00FF4BC1" w:rsidRPr="00CF1517" w:rsidRDefault="00FF4BC1" w:rsidP="00FF4BC1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F1517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กลุ่มบริษัทดำเนินธุรกิจหลักในประเทศ ไม่มีรายได้จากต่างประเทศหรือสินทรัพย์ในต่างประเทศที่มีสาระสำคัญ</w:t>
      </w:r>
    </w:p>
    <w:p w14:paraId="70C5D214" w14:textId="77777777" w:rsidR="00FF4BC1" w:rsidRDefault="00FF4BC1" w:rsidP="006856B4">
      <w:pPr>
        <w:tabs>
          <w:tab w:val="clear" w:pos="454"/>
          <w:tab w:val="left" w:pos="540"/>
        </w:tabs>
        <w:ind w:left="540" w:hanging="4"/>
        <w:rPr>
          <w:rFonts w:ascii="Angsana New" w:hAnsi="Angsana New" w:cs="Angsana New"/>
          <w:sz w:val="30"/>
          <w:szCs w:val="30"/>
        </w:rPr>
      </w:pPr>
    </w:p>
    <w:p w14:paraId="2FAEB20D" w14:textId="219D61E0" w:rsidR="006D058F" w:rsidRDefault="006D058F" w:rsidP="00D3218A">
      <w:pPr>
        <w:tabs>
          <w:tab w:val="clear" w:pos="454"/>
          <w:tab w:val="left" w:pos="540"/>
        </w:tabs>
        <w:rPr>
          <w:rFonts w:ascii="Angsana New" w:hAnsi="Angsana New" w:cs="Angsana New"/>
          <w:sz w:val="30"/>
          <w:szCs w:val="30"/>
          <w:cs/>
        </w:rPr>
        <w:sectPr w:rsidR="006D058F" w:rsidSect="00944BF6">
          <w:head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5F6D1CA6" w14:textId="7CF8BDFA" w:rsidR="006D058F" w:rsidRDefault="006D058F" w:rsidP="00873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0"/>
        </w:tabs>
        <w:ind w:hanging="4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lastRenderedPageBreak/>
        <w:tab/>
      </w:r>
      <w:r w:rsidRPr="006D058F">
        <w:rPr>
          <w:rFonts w:ascii="Angsana New" w:hAnsi="Angsana New" w:cs="Angsana New" w:hint="cs"/>
          <w:sz w:val="30"/>
          <w:szCs w:val="30"/>
          <w:cs/>
        </w:rPr>
        <w:t>รายได้และผลการดำเนินงานจำแนกตามส่วนงานทางธุรกิจในงบการเงินรวมสำหรับ</w:t>
      </w:r>
      <w:r w:rsidR="00034533">
        <w:rPr>
          <w:rFonts w:ascii="Angsana New" w:hAnsi="Angsana New" w:cs="Angsana New" w:hint="cs"/>
          <w:sz w:val="30"/>
          <w:szCs w:val="30"/>
          <w:cs/>
        </w:rPr>
        <w:t>งวด</w:t>
      </w:r>
      <w:r w:rsidR="00E61D28">
        <w:rPr>
          <w:rFonts w:ascii="Angsana New" w:hAnsi="Angsana New" w:cs="Angsana New" w:hint="cs"/>
          <w:sz w:val="30"/>
          <w:szCs w:val="30"/>
          <w:cs/>
        </w:rPr>
        <w:t>หก</w:t>
      </w:r>
      <w:r w:rsidR="00034533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6D058F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="00E61D28">
        <w:rPr>
          <w:rFonts w:ascii="Angsana New" w:hAnsi="Angsana New" w:cs="Angsana New"/>
          <w:sz w:val="30"/>
          <w:szCs w:val="30"/>
        </w:rPr>
        <w:t xml:space="preserve">30 </w:t>
      </w:r>
      <w:r w:rsidR="00E61D2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="00C8268D">
        <w:rPr>
          <w:rFonts w:ascii="Angsana New" w:hAnsi="Angsana New" w:cs="Angsana New"/>
          <w:sz w:val="30"/>
          <w:szCs w:val="30"/>
        </w:rPr>
        <w:t xml:space="preserve">2565 </w:t>
      </w:r>
      <w:r w:rsidR="00C8268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8268D">
        <w:rPr>
          <w:rFonts w:ascii="Angsana New" w:hAnsi="Angsana New" w:cs="Angsana New"/>
          <w:sz w:val="30"/>
          <w:szCs w:val="30"/>
        </w:rPr>
        <w:t>2564</w:t>
      </w:r>
      <w:r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058F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05B9674D" w14:textId="77777777" w:rsidR="00E61D28" w:rsidRDefault="00E61D28" w:rsidP="00E61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0"/>
        </w:tabs>
        <w:ind w:hanging="4"/>
        <w:rPr>
          <w:rFonts w:ascii="Angsana New" w:hAnsi="Angsana New" w:cs="Angsana New"/>
          <w:sz w:val="30"/>
          <w:szCs w:val="30"/>
          <w:cs/>
        </w:rPr>
      </w:pPr>
    </w:p>
    <w:tbl>
      <w:tblPr>
        <w:tblW w:w="15588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3168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540"/>
        <w:gridCol w:w="270"/>
        <w:gridCol w:w="540"/>
        <w:gridCol w:w="266"/>
        <w:gridCol w:w="720"/>
        <w:gridCol w:w="270"/>
        <w:gridCol w:w="724"/>
        <w:gridCol w:w="266"/>
        <w:gridCol w:w="630"/>
        <w:gridCol w:w="270"/>
        <w:gridCol w:w="724"/>
      </w:tblGrid>
      <w:tr w:rsidR="00E61D28" w:rsidRPr="00C146C0" w14:paraId="56212271" w14:textId="77777777" w:rsidTr="00517F51"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BCB1F7" w14:textId="77777777" w:rsidR="00E61D28" w:rsidRDefault="00E61D28" w:rsidP="00517F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50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46042506" w14:textId="77777777" w:rsidR="00E61D28" w:rsidRPr="00C146C0" w:rsidRDefault="00E61D28" w:rsidP="00517F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43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692EC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D3E48" w14:textId="77777777" w:rsidR="00E61D28" w:rsidRPr="00C146C0" w:rsidRDefault="00E61D28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ส่วนงานธุรกิจไก่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B279A" w14:textId="77777777" w:rsidR="00E61D28" w:rsidRPr="00C146C0" w:rsidRDefault="00E61D28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AF172" w14:textId="77777777" w:rsidR="00E61D28" w:rsidRPr="00C146C0" w:rsidRDefault="00E61D28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3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ส่วนงานธุรกิจสุกร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D8C96" w14:textId="77777777" w:rsidR="00E61D28" w:rsidRPr="00C146C0" w:rsidRDefault="00E61D28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73F2B" w14:textId="77777777" w:rsidR="00E61D28" w:rsidRPr="00C146C0" w:rsidRDefault="00E61D28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</w:t>
            </w: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F24F2" w14:textId="77777777" w:rsidR="00E61D28" w:rsidRPr="00C146C0" w:rsidRDefault="00E61D28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926F7" w14:textId="77777777" w:rsidR="00E61D28" w:rsidRPr="00C146C0" w:rsidRDefault="00E61D28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89D68" w14:textId="77777777" w:rsidR="00E61D28" w:rsidRPr="00C146C0" w:rsidRDefault="00E61D28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B8A27" w14:textId="77777777" w:rsidR="00E61D28" w:rsidRPr="00C146C0" w:rsidRDefault="00E61D28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</w:p>
          <w:p w14:paraId="20FFDF40" w14:textId="77777777" w:rsidR="00E61D28" w:rsidRPr="00C146C0" w:rsidRDefault="00E61D28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ธุรกิจอื่นๆ</w:t>
            </w:r>
          </w:p>
        </w:tc>
        <w:tc>
          <w:tcPr>
            <w:tcW w:w="266" w:type="dxa"/>
            <w:vAlign w:val="bottom"/>
          </w:tcPr>
          <w:p w14:paraId="13244F01" w14:textId="77777777" w:rsidR="00E61D28" w:rsidRPr="00C146C0" w:rsidRDefault="00E61D28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14" w:type="dxa"/>
            <w:gridSpan w:val="3"/>
            <w:vAlign w:val="bottom"/>
          </w:tcPr>
          <w:p w14:paraId="72F7880A" w14:textId="77777777" w:rsidR="00E61D28" w:rsidRPr="00C146C0" w:rsidRDefault="00E61D28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 xml:space="preserve">การตัดรายการ </w:t>
            </w:r>
          </w:p>
          <w:p w14:paraId="1D2AEE0E" w14:textId="77777777" w:rsidR="00E61D28" w:rsidRPr="00C146C0" w:rsidRDefault="00E61D28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ระหว่างกัน</w:t>
            </w:r>
          </w:p>
        </w:tc>
        <w:tc>
          <w:tcPr>
            <w:tcW w:w="266" w:type="dxa"/>
          </w:tcPr>
          <w:p w14:paraId="12FB63D5" w14:textId="77777777" w:rsidR="00E61D28" w:rsidRPr="00C146C0" w:rsidRDefault="00E61D28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24" w:type="dxa"/>
            <w:gridSpan w:val="3"/>
          </w:tcPr>
          <w:p w14:paraId="5131A690" w14:textId="77777777" w:rsidR="00E61D28" w:rsidRPr="00C146C0" w:rsidRDefault="00E61D28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  <w:p w14:paraId="78CFC763" w14:textId="77777777" w:rsidR="00E61D28" w:rsidRPr="00C146C0" w:rsidRDefault="00E61D28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E61D28" w:rsidRPr="00C146C0" w14:paraId="6128AB25" w14:textId="77777777" w:rsidTr="00517F51">
        <w:tc>
          <w:tcPr>
            <w:tcW w:w="31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331E18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F35C7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692EC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65EC7" w14:textId="632F97DE" w:rsidR="00E61D28" w:rsidRPr="00A0123F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 w:rsidRPr="00E61D28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ECCE2" w14:textId="77777777" w:rsidR="00E61D28" w:rsidRPr="00A0123F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6FD13" w14:textId="720F75F4" w:rsidR="00E61D28" w:rsidRPr="00A0123F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7AF39" w14:textId="77777777" w:rsidR="00E61D28" w:rsidRPr="00A0123F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9F826" w14:textId="45BB4EA7" w:rsidR="00E61D28" w:rsidRPr="00A0123F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 w:rsidRPr="00E61D28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18680" w14:textId="77777777" w:rsidR="00E61D28" w:rsidRPr="00A0123F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194EC" w14:textId="51AF0C10" w:rsidR="00E61D28" w:rsidRPr="00A0123F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AF2F5" w14:textId="77777777" w:rsidR="00E61D28" w:rsidRPr="00A0123F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776F3" w14:textId="2E8D0FE9" w:rsidR="00E61D28" w:rsidRPr="00A0123F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 w:rsidRPr="00E61D28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B08DD" w14:textId="77777777" w:rsidR="00E61D28" w:rsidRPr="00A0123F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FF628" w14:textId="6FA5786C" w:rsidR="00E61D28" w:rsidRPr="00A0123F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31759" w14:textId="77777777" w:rsidR="00E61D28" w:rsidRPr="00A0123F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3A1BA" w14:textId="7CC6160B" w:rsidR="00E61D28" w:rsidRPr="00A0123F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 w:rsidRPr="00E61D28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021BA" w14:textId="77777777" w:rsidR="00E61D28" w:rsidRPr="00A0123F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ACF83" w14:textId="3D9ED561" w:rsidR="00E61D28" w:rsidRPr="00A0123F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7A0A4" w14:textId="77777777" w:rsidR="00E61D28" w:rsidRPr="00A0123F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A9B6F" w14:textId="4F08FABE" w:rsidR="00E61D28" w:rsidRPr="00A0123F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 w:rsidRPr="00E61D28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99B5C" w14:textId="77777777" w:rsidR="00E61D28" w:rsidRPr="00A0123F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9EE71" w14:textId="5339BE95" w:rsidR="00E61D28" w:rsidRPr="00A0123F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6" w:type="dxa"/>
            <w:vAlign w:val="bottom"/>
          </w:tcPr>
          <w:p w14:paraId="5D0D2C9B" w14:textId="77777777" w:rsidR="00E61D28" w:rsidRPr="00A0123F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5D75220E" w14:textId="757C75E7" w:rsidR="00E61D28" w:rsidRPr="00A0123F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 w:rsidRPr="00E61D28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71A85491" w14:textId="77777777" w:rsidR="00E61D28" w:rsidRPr="00A0123F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61C12494" w14:textId="7A5209C4" w:rsidR="00E61D28" w:rsidRPr="00A0123F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6" w:type="dxa"/>
          </w:tcPr>
          <w:p w14:paraId="49A51CCE" w14:textId="77777777" w:rsidR="00E61D28" w:rsidRPr="00A0123F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5E4ED8E9" w14:textId="4BCA8557" w:rsidR="00E61D28" w:rsidRPr="00A0123F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 w:rsidRPr="00E61D28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11E446D4" w14:textId="77777777" w:rsidR="00E61D28" w:rsidRPr="00A0123F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7D7DE0DE" w14:textId="0AF7FBC6" w:rsidR="00E61D28" w:rsidRPr="00A0123F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E61D28" w:rsidRPr="00C146C0" w14:paraId="17C17EEF" w14:textId="77777777" w:rsidTr="00517F51">
        <w:tc>
          <w:tcPr>
            <w:tcW w:w="31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3A8613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20" w:type="dxa"/>
            <w:gridSpan w:val="27"/>
            <w:tcBorders>
              <w:top w:val="nil"/>
              <w:left w:val="nil"/>
            </w:tcBorders>
            <w:vAlign w:val="bottom"/>
          </w:tcPr>
          <w:p w14:paraId="10368CBA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E61D28" w:rsidRPr="00C146C0" w14:paraId="159316F5" w14:textId="77777777" w:rsidTr="00517F51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F559C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36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3F44A1E" w14:textId="0BF62393" w:rsidR="00E61D28" w:rsidRPr="00903124" w:rsidRDefault="00C86A53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86A5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10</w:t>
            </w:r>
            <w:r w:rsidRPr="00C86A5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C86A5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824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DCC31E5" w14:textId="77777777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DA30597" w14:textId="1367CAE3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8,106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21A652B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9A8115D" w14:textId="68D1D124" w:rsidR="00E61D28" w:rsidRPr="00C146C0" w:rsidRDefault="00C86A53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86A5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5</w:t>
            </w:r>
            <w:r w:rsidRPr="00C86A5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C86A5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614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AF0876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8E44B05" w14:textId="7F00400F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4,905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91EC27B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7C179CFB" w14:textId="4DB83B42" w:rsidR="00E61D28" w:rsidRPr="00C146C0" w:rsidRDefault="00C86A53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86A5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</w:t>
            </w:r>
            <w:r w:rsidRPr="00C86A5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C86A5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658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0EE4125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F45FAF0" w14:textId="4C9746B6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3,279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B8A280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83EF61F" w14:textId="0EF44725" w:rsidR="00E61D28" w:rsidRPr="00C146C0" w:rsidRDefault="00C86A53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86A53">
              <w:rPr>
                <w:rFonts w:ascii="Angsana New" w:hAnsi="Angsana New" w:cs="Angsana New"/>
                <w:color w:val="000000"/>
                <w:sz w:val="28"/>
                <w:szCs w:val="28"/>
              </w:rPr>
              <w:t>20,096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274D336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6D79131" w14:textId="591EEE33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16,290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6E9BEB8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30468258" w14:textId="4F466DB8" w:rsidR="00E61D28" w:rsidRPr="00C146C0" w:rsidRDefault="00C86A53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86A53">
              <w:rPr>
                <w:rFonts w:ascii="Angsana New" w:hAnsi="Angsana New" w:cs="Angsana New"/>
                <w:color w:val="000000"/>
                <w:sz w:val="28"/>
                <w:szCs w:val="28"/>
              </w:rPr>
              <w:t>2,62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033A38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42DD3E6D" w14:textId="108DEB46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386</w:t>
            </w:r>
          </w:p>
        </w:tc>
        <w:tc>
          <w:tcPr>
            <w:tcW w:w="266" w:type="dxa"/>
            <w:vAlign w:val="bottom"/>
          </w:tcPr>
          <w:p w14:paraId="3CB0AB66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0AC2CB0" w14:textId="572BBE74" w:rsidR="00E61D28" w:rsidRPr="00903124" w:rsidRDefault="00C86A53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83B4476" w14:textId="77777777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24BE4B9E" w14:textId="196EEB68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3367C3B1" w14:textId="77777777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2ECB283B" w14:textId="08FA2AEF" w:rsidR="00E61D28" w:rsidRPr="00903124" w:rsidRDefault="00C86A53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C86A53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22,72</w:t>
            </w:r>
            <w:r w:rsidR="00C46BD6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42D32B7C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3A381BE6" w14:textId="3F80D43C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16,676</w:t>
            </w:r>
          </w:p>
        </w:tc>
      </w:tr>
      <w:tr w:rsidR="00E61D28" w:rsidRPr="00C146C0" w14:paraId="300C965C" w14:textId="77777777" w:rsidTr="00517F51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464A9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36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F66EF4" w14:textId="5FAF2C5F" w:rsidR="00E61D28" w:rsidRPr="00C146C0" w:rsidRDefault="00C86A53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86A5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9</w:t>
            </w:r>
            <w:r w:rsidRPr="00C86A5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C86A5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656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0B4C07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7063A9" w14:textId="006B3C44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6,623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AC304C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C5C5A7" w14:textId="4514FC96" w:rsidR="00E61D28" w:rsidRPr="00C146C0" w:rsidRDefault="00C86A53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86A5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2</w:t>
            </w:r>
            <w:r w:rsidRPr="00C86A5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C86A5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3C5CAD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BC3DD9" w14:textId="58E68223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1,253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9DA858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4FEAC4" w14:textId="11A1B2E3" w:rsidR="00E61D28" w:rsidRPr="00C146C0" w:rsidRDefault="00C86A53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86A5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8</w:t>
            </w:r>
            <w:r w:rsidRPr="00C86A5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C86A5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504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EE6740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FBDA71" w14:textId="7900BF9A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6,478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F7F2DF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2D3C56" w14:textId="53AC2BB3" w:rsidR="00E61D28" w:rsidRPr="00C146C0" w:rsidRDefault="00C86A53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86A53"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C86A53">
              <w:rPr>
                <w:rFonts w:ascii="Angsana New" w:hAnsi="Angsana New" w:cs="Angsana New"/>
                <w:color w:val="000000"/>
                <w:sz w:val="28"/>
                <w:szCs w:val="28"/>
              </w:rPr>
              <w:t>725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709B97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0DBC5B" w14:textId="5D79093B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14,354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FFDA5B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68B318" w14:textId="08A2DC40" w:rsidR="00E61D28" w:rsidRPr="00C146C0" w:rsidRDefault="00C86A53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86A53">
              <w:rPr>
                <w:rFonts w:ascii="Angsana New" w:hAnsi="Angsana New" w:cs="Angsana New"/>
                <w:color w:val="000000"/>
                <w:sz w:val="28"/>
                <w:szCs w:val="28"/>
              </w:rPr>
              <w:t>19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AB77FD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26D756" w14:textId="7EA5A914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266" w:type="dxa"/>
            <w:vAlign w:val="bottom"/>
          </w:tcPr>
          <w:p w14:paraId="401FE173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218BF23" w14:textId="75EE6F2B" w:rsidR="00E61D28" w:rsidRPr="00903124" w:rsidRDefault="00C86A53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86A53">
              <w:rPr>
                <w:rFonts w:ascii="Angsana New" w:hAnsi="Angsana New" w:cs="Angsana New"/>
                <w:color w:val="000000"/>
                <w:sz w:val="28"/>
                <w:szCs w:val="28"/>
              </w:rPr>
              <w:t>(20,919)</w:t>
            </w:r>
          </w:p>
        </w:tc>
        <w:tc>
          <w:tcPr>
            <w:tcW w:w="270" w:type="dxa"/>
            <w:vAlign w:val="bottom"/>
          </w:tcPr>
          <w:p w14:paraId="2A696AB2" w14:textId="77777777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292F055C" w14:textId="57728187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(14,494)</w:t>
            </w:r>
          </w:p>
        </w:tc>
        <w:tc>
          <w:tcPr>
            <w:tcW w:w="266" w:type="dxa"/>
            <w:vAlign w:val="bottom"/>
          </w:tcPr>
          <w:p w14:paraId="0BED53F8" w14:textId="77777777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ABB17C1" w14:textId="4CB7DDD0" w:rsidR="00E61D28" w:rsidRPr="00903124" w:rsidRDefault="00C86A53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68B059A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7E62D183" w14:textId="514A74AF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-</w:t>
            </w:r>
          </w:p>
        </w:tc>
      </w:tr>
      <w:tr w:rsidR="00E61D28" w:rsidRPr="00C146C0" w14:paraId="4B527D41" w14:textId="77777777" w:rsidTr="00517F51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1265B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36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7595037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8674232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4C634770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7B87446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A515A14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DF97108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572097D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E2C220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703E0490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41F855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7BE09DA2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30C3800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6CD446C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BC6B6C7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15EDE71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F88491F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2A6A33AF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74D7925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022D5F9B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21B964A6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056F5A5" w14:textId="77777777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31A9469" w14:textId="77777777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2DBC2EFA" w14:textId="77777777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2762F475" w14:textId="77777777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1A48E980" w14:textId="77777777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A32816E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7E9C400F" w14:textId="77777777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</w:tr>
      <w:tr w:rsidR="00E61D28" w:rsidRPr="00C146C0" w14:paraId="180101FD" w14:textId="77777777" w:rsidTr="00517F51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BFF8E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36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และการให้บริการ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9A7B55E" w14:textId="5BB7097A" w:rsidR="00E61D28" w:rsidRPr="00C146C0" w:rsidRDefault="00C86A53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86A5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20</w:t>
            </w:r>
            <w:r w:rsidRPr="00C86A5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C86A5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480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1E59543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F9C1B6E" w14:textId="1A8CD3F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14,729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2D540F9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A2A6D97" w14:textId="1259B85A" w:rsidR="00E61D28" w:rsidRPr="00C146C0" w:rsidRDefault="00C86A53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86A5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8</w:t>
            </w:r>
            <w:r w:rsidRPr="00C86A5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C86A5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8BB3198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06A51BC" w14:textId="1D935136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6,158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9CE7801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0DEAEFC" w14:textId="36AC6AF6" w:rsidR="00E61D28" w:rsidRPr="00C146C0" w:rsidRDefault="00C86A53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86A5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12</w:t>
            </w:r>
            <w:r w:rsidRPr="00C86A5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C86A5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9EBAD52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1651055" w14:textId="634B6CB4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9,757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D3087AF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9D2399D" w14:textId="37114C24" w:rsidR="00E61D28" w:rsidRPr="00C146C0" w:rsidRDefault="00C86A53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86A53">
              <w:rPr>
                <w:rFonts w:ascii="Angsana New" w:hAnsi="Angsana New" w:cs="Angsana New"/>
                <w:color w:val="000000"/>
                <w:sz w:val="28"/>
                <w:szCs w:val="28"/>
              </w:rPr>
              <w:t>40,821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0F90B63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369628" w14:textId="25BFB57E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30,644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22B310F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E05CC96" w14:textId="13A6D08E" w:rsidR="00E61D28" w:rsidRPr="00C146C0" w:rsidRDefault="00C86A53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86A53">
              <w:rPr>
                <w:rFonts w:ascii="Angsana New" w:hAnsi="Angsana New" w:cs="Angsana New"/>
                <w:color w:val="000000"/>
                <w:sz w:val="28"/>
                <w:szCs w:val="28"/>
              </w:rPr>
              <w:t>2,82</w:t>
            </w:r>
            <w:r w:rsidR="00C46BD6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F8682EA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59357A" w14:textId="252BFAEE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526</w:t>
            </w:r>
          </w:p>
        </w:tc>
        <w:tc>
          <w:tcPr>
            <w:tcW w:w="266" w:type="dxa"/>
            <w:vAlign w:val="bottom"/>
          </w:tcPr>
          <w:p w14:paraId="57658DCB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6DFD83FA" w14:textId="27D18255" w:rsidR="00E61D28" w:rsidRPr="00903124" w:rsidRDefault="00C86A53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86A53">
              <w:rPr>
                <w:rFonts w:ascii="Angsana New" w:hAnsi="Angsana New" w:cs="Angsana New"/>
                <w:color w:val="000000"/>
                <w:sz w:val="28"/>
                <w:szCs w:val="28"/>
              </w:rPr>
              <w:t>(20,919)</w:t>
            </w:r>
          </w:p>
        </w:tc>
        <w:tc>
          <w:tcPr>
            <w:tcW w:w="270" w:type="dxa"/>
            <w:vAlign w:val="bottom"/>
          </w:tcPr>
          <w:p w14:paraId="31BD08DB" w14:textId="77777777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double" w:sz="4" w:space="0" w:color="auto"/>
            </w:tcBorders>
            <w:vAlign w:val="bottom"/>
          </w:tcPr>
          <w:p w14:paraId="3C0976ED" w14:textId="5185AECE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(14,494)</w:t>
            </w:r>
          </w:p>
        </w:tc>
        <w:tc>
          <w:tcPr>
            <w:tcW w:w="266" w:type="dxa"/>
            <w:vAlign w:val="bottom"/>
          </w:tcPr>
          <w:p w14:paraId="522432DF" w14:textId="77777777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51C06782" w14:textId="4701D8AF" w:rsidR="00E61D28" w:rsidRPr="00903124" w:rsidRDefault="00C86A53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</w:pPr>
            <w:r w:rsidRPr="00C86A53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22,72</w:t>
            </w:r>
            <w:r w:rsidR="00C46BD6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5D4FBF8A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double" w:sz="4" w:space="0" w:color="auto"/>
            </w:tcBorders>
            <w:vAlign w:val="bottom"/>
          </w:tcPr>
          <w:p w14:paraId="5773FEC0" w14:textId="1D75E0F5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16,676</w:t>
            </w:r>
          </w:p>
        </w:tc>
      </w:tr>
      <w:tr w:rsidR="00E61D28" w:rsidRPr="00C146C0" w14:paraId="2434874A" w14:textId="77777777" w:rsidTr="00517F51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B61282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-108" w:hanging="10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กำไร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(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ขาดทุน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)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จากการ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br/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ดำเนินงานหลังการตัดกำไร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br/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ระหว่างกันและการปันส่วน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br/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ค่าใช้จ่ายระหว่างกัน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F10FFE" w14:textId="70FD8D3D" w:rsidR="00E61D28" w:rsidRPr="00C146C0" w:rsidRDefault="00D41311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4131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</w:t>
            </w:r>
            <w:r w:rsidRPr="00D4131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D4131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5</w:t>
            </w:r>
            <w:r w:rsidR="005E066D">
              <w:rPr>
                <w:rFonts w:ascii="Angsana New" w:hAnsi="Angsana New" w:cs="Angsana New"/>
                <w:color w:val="000000"/>
                <w:sz w:val="28"/>
                <w:szCs w:val="28"/>
              </w:rPr>
              <w:t>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F6C66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EE58D4" w14:textId="1DE9F35C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(670)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27356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9F9E89" w14:textId="596A2303" w:rsidR="00E61D28" w:rsidRPr="00C146C0" w:rsidRDefault="00D41311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4131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967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19DA6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59C5C3" w14:textId="749C06D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2,072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4CF97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9C902C" w14:textId="3878217E" w:rsidR="00E61D28" w:rsidRPr="00C146C0" w:rsidRDefault="00D41311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4131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(84)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3CA4A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845EB7" w14:textId="1CCFE538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2402F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D543A3" w14:textId="70A37BA4" w:rsidR="00E61D28" w:rsidRPr="00C146C0" w:rsidRDefault="00D41311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41311">
              <w:rPr>
                <w:rFonts w:ascii="Angsana New" w:hAnsi="Angsana New" w:cs="Angsana New"/>
                <w:color w:val="000000"/>
                <w:sz w:val="28"/>
                <w:szCs w:val="28"/>
              </w:rPr>
              <w:t>2,</w:t>
            </w:r>
            <w:r w:rsidR="000914CA">
              <w:rPr>
                <w:rFonts w:ascii="Angsana New" w:hAnsi="Angsana New" w:cs="Angsana New"/>
                <w:color w:val="000000"/>
                <w:sz w:val="28"/>
                <w:szCs w:val="28"/>
              </w:rPr>
              <w:t>455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08D46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886DB9" w14:textId="61687228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1,438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6545C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3F1488" w14:textId="723707DC" w:rsidR="00E61D28" w:rsidRPr="00C146C0" w:rsidRDefault="00D41311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4131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20</w:t>
            </w:r>
            <w:r w:rsidR="005C2A97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36758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A06ED1" w14:textId="5AD44BE1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27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BC80538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CFF27" w14:textId="4246F7F1" w:rsidR="00E61D28" w:rsidRPr="00903124" w:rsidRDefault="00D41311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552B6B" w14:textId="77777777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FA72C" w14:textId="7EFD5AE9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16D3434" w14:textId="77777777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8740D" w14:textId="4706EF62" w:rsidR="00E61D28" w:rsidRPr="00903124" w:rsidRDefault="00D41311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D4131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2,6</w:t>
            </w:r>
            <w:r w:rsidR="00C46BD6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5</w:t>
            </w:r>
            <w:r w:rsidR="005C2A97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1908E34D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0504CCE1" w14:textId="1AB896FA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1,465</w:t>
            </w:r>
          </w:p>
        </w:tc>
      </w:tr>
      <w:tr w:rsidR="00E61D28" w:rsidRPr="00C146C0" w14:paraId="328DF727" w14:textId="77777777" w:rsidTr="00517F51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36FA87" w14:textId="62345120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ส่วนแบ่งกำไร</w:t>
            </w:r>
            <w:r w:rsidR="00E22730"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จากเงินลงทุน</w:t>
            </w:r>
          </w:p>
          <w:p w14:paraId="1E7827E1" w14:textId="5708B622" w:rsidR="00E61D28" w:rsidRPr="00C146C0" w:rsidRDefault="00E61D28" w:rsidP="00E2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 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ใน</w:t>
            </w:r>
            <w:r w:rsidR="00BE3B2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บริษัทร่วมและ</w:t>
            </w:r>
            <w:r w:rsidR="009C0B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การร่วมค้า</w:t>
            </w:r>
            <w:r w:rsidR="00BE3B25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br/>
            </w:r>
            <w:r w:rsidR="00BE3B2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            </w:t>
            </w:r>
            <w:r w:rsidR="00E2273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9EAB0C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14A9B4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BF16AA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D5520C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B96B7A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5D0E59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FC3CCE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B587D2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286D17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DD11E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7C2380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6A9070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33CF3D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A213A1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D7D15E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87E0BD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C5611E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B870E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E8DEAE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65B394B2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55C688D" w14:textId="77777777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23B4AD" w14:textId="77777777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35D72751" w14:textId="77777777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A0C196F" w14:textId="77777777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D3863FB" w14:textId="73C6B52C" w:rsidR="00E61D28" w:rsidRPr="00903124" w:rsidRDefault="00D41311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D4131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576077E9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2AE51CC8" w14:textId="1D4CD9D9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3</w:t>
            </w:r>
          </w:p>
        </w:tc>
      </w:tr>
      <w:tr w:rsidR="00E61D28" w:rsidRPr="00C146C0" w14:paraId="43573DDB" w14:textId="77777777" w:rsidTr="00517F51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4F6C7C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01984F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CB836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73BB38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2433F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3ABFB2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D8FA96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122E0E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D6F3B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21015A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3DB3A5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21B03F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734751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83AD83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4788C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B15360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D84C6A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F83D60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57658F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DFD36F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8BF3F86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BF4D2F1" w14:textId="77777777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4D4A89" w14:textId="77777777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52311B39" w14:textId="77777777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40EE2F0D" w14:textId="77777777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C8FDB4B" w14:textId="0412824F" w:rsidR="00E61D28" w:rsidRPr="00903124" w:rsidRDefault="00D41311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D4131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(343)</w:t>
            </w:r>
          </w:p>
        </w:tc>
        <w:tc>
          <w:tcPr>
            <w:tcW w:w="270" w:type="dxa"/>
            <w:vAlign w:val="bottom"/>
          </w:tcPr>
          <w:p w14:paraId="05DC905C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799AD12A" w14:textId="5891BCA4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(211)</w:t>
            </w:r>
          </w:p>
        </w:tc>
      </w:tr>
      <w:tr w:rsidR="00E61D28" w:rsidRPr="00C146C0" w14:paraId="50E5127C" w14:textId="77777777" w:rsidTr="00517F51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ECCF4E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ค่าใช้จ่าย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D9A786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FC7E65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9C3CD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298AE0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C1B9DF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047BA7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086EC3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8E186C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4B88BA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928D4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301E04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FC407E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42EEB9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CD1DF3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02DEF2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2FEADE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521159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708735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FFCA1B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7FF93D14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7A92F37" w14:textId="77777777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8509B3" w14:textId="77777777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1AD20520" w14:textId="77777777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61B6216" w14:textId="77777777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EA814" w14:textId="09F0758D" w:rsidR="00E61D28" w:rsidRPr="00903124" w:rsidRDefault="00D41311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D4131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(45</w:t>
            </w:r>
            <w:r w:rsidR="00C46BD6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8</w:t>
            </w:r>
            <w:r w:rsidRPr="00D4131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2D2E90B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20434CC6" w14:textId="6EDF2FBA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(387)</w:t>
            </w:r>
          </w:p>
        </w:tc>
      </w:tr>
      <w:tr w:rsidR="00E61D28" w:rsidRPr="00C146C0" w14:paraId="04174DD9" w14:textId="77777777" w:rsidTr="00517F51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02EE9E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4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กำไรสำหรับงวด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891FDB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97E328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F26421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7FD5C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BF952E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CAC89F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F5D79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1990A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8E34E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C51CE5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F27D3E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BB9DB2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9D9E44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CD600E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EAF29E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6A8936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ED972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88DBEE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A1A7E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4987363B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3842D5" w14:textId="77777777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68D793" w14:textId="77777777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5122CEFC" w14:textId="77777777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3F6B764F" w14:textId="77777777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A697FB" w14:textId="4A1F721C" w:rsidR="00E61D28" w:rsidRPr="00903124" w:rsidRDefault="00D41311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</w:pPr>
            <w:r w:rsidRPr="00D4131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1,8</w:t>
            </w:r>
            <w:r w:rsidR="005C2A97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14:paraId="4A214582" w14:textId="77777777" w:rsidR="00E61D28" w:rsidRPr="00C146C0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79747772" w14:textId="6B8884A5" w:rsidR="00E61D28" w:rsidRPr="00903124" w:rsidRDefault="00E61D28" w:rsidP="00E6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870</w:t>
            </w:r>
          </w:p>
        </w:tc>
      </w:tr>
    </w:tbl>
    <w:p w14:paraId="17F997C4" w14:textId="0B0FE244" w:rsidR="00583F36" w:rsidRPr="00C60284" w:rsidRDefault="00E61D28" w:rsidP="00583F36">
      <w:pPr>
        <w:tabs>
          <w:tab w:val="clear" w:pos="454"/>
          <w:tab w:val="left" w:pos="540"/>
        </w:tabs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</w:rPr>
        <w:br w:type="page"/>
      </w:r>
      <w:r w:rsidR="00583F36" w:rsidRPr="00C60284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lastRenderedPageBreak/>
        <w:t>สินทรัพย์และหนี้สินจำแนกตามส่วนงานในงบการเงินรวม ณ</w:t>
      </w:r>
      <w:r w:rsidR="00583F36" w:rsidRPr="00C6028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83F36" w:rsidRPr="00C6028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วันที่ </w:t>
      </w:r>
      <w:r w:rsidR="00583F36">
        <w:rPr>
          <w:rFonts w:ascii="Angsana New" w:hAnsi="Angsana New" w:cs="Angsana New"/>
          <w:color w:val="000000"/>
          <w:sz w:val="30"/>
          <w:szCs w:val="30"/>
        </w:rPr>
        <w:t>30</w:t>
      </w:r>
      <w:r w:rsidR="00583F36" w:rsidRPr="00C6028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83F36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583F36" w:rsidRPr="00C6028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583F36" w:rsidRPr="00CB4BC6">
        <w:rPr>
          <w:rFonts w:ascii="Angsana New" w:hAnsi="Angsana New" w:cs="Angsana New"/>
          <w:color w:val="000000"/>
          <w:sz w:val="30"/>
          <w:szCs w:val="30"/>
        </w:rPr>
        <w:t>256</w:t>
      </w:r>
      <w:r w:rsidR="00583F36">
        <w:rPr>
          <w:rFonts w:ascii="Angsana New" w:hAnsi="Angsana New" w:cs="Angsana New"/>
          <w:color w:val="000000"/>
          <w:sz w:val="30"/>
          <w:szCs w:val="30"/>
        </w:rPr>
        <w:t>5</w:t>
      </w:r>
      <w:r w:rsidR="00583F36" w:rsidRPr="00C6028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83F36" w:rsidRPr="00C6028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 </w:t>
      </w:r>
      <w:r w:rsidR="00583F36" w:rsidRPr="00765D71">
        <w:rPr>
          <w:rFonts w:ascii="Angsana New" w:hAnsi="Angsana New" w:cs="Angsana New"/>
          <w:color w:val="000000"/>
          <w:sz w:val="30"/>
          <w:szCs w:val="30"/>
        </w:rPr>
        <w:t>31</w:t>
      </w:r>
      <w:r w:rsidR="00583F36" w:rsidRPr="00C6028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83F36" w:rsidRPr="00C6028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="00583F36" w:rsidRPr="00CB4BC6">
        <w:rPr>
          <w:rFonts w:ascii="Angsana New" w:hAnsi="Angsana New" w:cs="Angsana New"/>
          <w:color w:val="000000"/>
          <w:sz w:val="30"/>
          <w:szCs w:val="30"/>
        </w:rPr>
        <w:t>256</w:t>
      </w:r>
      <w:r w:rsidR="00583F36">
        <w:rPr>
          <w:rFonts w:ascii="Angsana New" w:hAnsi="Angsana New" w:cs="Angsana New"/>
          <w:color w:val="000000"/>
          <w:sz w:val="30"/>
          <w:szCs w:val="30"/>
        </w:rPr>
        <w:t>4</w:t>
      </w:r>
      <w:r w:rsidR="00583F36" w:rsidRPr="00C6028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83F36" w:rsidRPr="00C60284">
        <w:rPr>
          <w:rFonts w:ascii="Angsana New" w:hAnsi="Angsana New" w:cs="Angsana New" w:hint="cs"/>
          <w:color w:val="000000"/>
          <w:sz w:val="30"/>
          <w:szCs w:val="30"/>
          <w:cs/>
        </w:rPr>
        <w:t>มีดังนี้</w:t>
      </w:r>
    </w:p>
    <w:p w14:paraId="5D3FF505" w14:textId="77777777" w:rsidR="00583F36" w:rsidRPr="00C60284" w:rsidRDefault="00583F36" w:rsidP="00583F36">
      <w:pPr>
        <w:rPr>
          <w:rFonts w:ascii="Angsana New" w:hAnsi="Angsana New" w:cs="Angsana New"/>
          <w:sz w:val="30"/>
          <w:szCs w:val="30"/>
        </w:rPr>
      </w:pPr>
    </w:p>
    <w:tbl>
      <w:tblPr>
        <w:tblW w:w="20563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3060"/>
        <w:gridCol w:w="701"/>
        <w:gridCol w:w="236"/>
        <w:gridCol w:w="666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1"/>
        <w:gridCol w:w="236"/>
        <w:gridCol w:w="709"/>
        <w:gridCol w:w="236"/>
        <w:gridCol w:w="664"/>
        <w:gridCol w:w="236"/>
        <w:gridCol w:w="802"/>
        <w:gridCol w:w="274"/>
        <w:gridCol w:w="806"/>
        <w:gridCol w:w="236"/>
        <w:gridCol w:w="664"/>
        <w:gridCol w:w="270"/>
        <w:gridCol w:w="720"/>
        <w:gridCol w:w="664"/>
        <w:gridCol w:w="664"/>
        <w:gridCol w:w="664"/>
        <w:gridCol w:w="664"/>
        <w:gridCol w:w="664"/>
        <w:gridCol w:w="664"/>
        <w:gridCol w:w="666"/>
      </w:tblGrid>
      <w:tr w:rsidR="00583F36" w:rsidRPr="00C60284" w14:paraId="6BBD83F1" w14:textId="77777777" w:rsidTr="00517F51">
        <w:trPr>
          <w:gridAfter w:val="7"/>
          <w:wAfter w:w="4650" w:type="dxa"/>
          <w:trHeight w:val="371"/>
        </w:trPr>
        <w:tc>
          <w:tcPr>
            <w:tcW w:w="3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A7B135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853" w:type="dxa"/>
            <w:gridSpan w:val="27"/>
            <w:tcBorders>
              <w:top w:val="nil"/>
              <w:left w:val="nil"/>
              <w:bottom w:val="nil"/>
            </w:tcBorders>
            <w:vAlign w:val="bottom"/>
          </w:tcPr>
          <w:p w14:paraId="314629C7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</w:tr>
      <w:tr w:rsidR="00583F36" w:rsidRPr="00C60284" w14:paraId="5B98FEDA" w14:textId="77777777" w:rsidTr="00517F51">
        <w:trPr>
          <w:gridAfter w:val="7"/>
          <w:wAfter w:w="4650" w:type="dxa"/>
          <w:trHeight w:val="425"/>
        </w:trPr>
        <w:tc>
          <w:tcPr>
            <w:tcW w:w="3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7BADC8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6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6CDF7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  <w:t>ส่วนงานธุรกิจไก่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83D51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53C4C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  <w:t>ส่วนงานธุรกิจสุกร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6EA6D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C47FE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  <w:t>ส่วนงานธุรกิจ</w:t>
            </w:r>
            <w:r w:rsidRPr="00C60284"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2A06F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18EE6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3FFD1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16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9F546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7"/>
                <w:szCs w:val="27"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  <w:t>ส่วนงาน</w:t>
            </w:r>
          </w:p>
          <w:p w14:paraId="2AB3847A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  <w:t>ธุรกิจอื่นๆ</w:t>
            </w:r>
          </w:p>
        </w:tc>
        <w:tc>
          <w:tcPr>
            <w:tcW w:w="236" w:type="dxa"/>
            <w:vAlign w:val="bottom"/>
          </w:tcPr>
          <w:p w14:paraId="43EE1483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7"/>
                <w:szCs w:val="27"/>
                <w:lang w:val="en-GB"/>
              </w:rPr>
            </w:pPr>
          </w:p>
        </w:tc>
        <w:tc>
          <w:tcPr>
            <w:tcW w:w="1882" w:type="dxa"/>
            <w:gridSpan w:val="3"/>
            <w:vAlign w:val="bottom"/>
          </w:tcPr>
          <w:p w14:paraId="1F95B76A" w14:textId="77777777" w:rsidR="00583F36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7"/>
                <w:szCs w:val="27"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  <w:t xml:space="preserve">การตัดรายการ </w:t>
            </w:r>
          </w:p>
          <w:p w14:paraId="4DAA1E78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  <w:t>ระหว่างกัน</w:t>
            </w:r>
          </w:p>
        </w:tc>
        <w:tc>
          <w:tcPr>
            <w:tcW w:w="236" w:type="dxa"/>
          </w:tcPr>
          <w:p w14:paraId="125FCDF1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654" w:type="dxa"/>
            <w:gridSpan w:val="3"/>
          </w:tcPr>
          <w:p w14:paraId="006C630F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7"/>
                <w:szCs w:val="27"/>
                <w:lang w:val="en-GB"/>
              </w:rPr>
            </w:pPr>
          </w:p>
          <w:p w14:paraId="5920D505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7"/>
                <w:szCs w:val="27"/>
                <w:lang w:val="en-GB"/>
              </w:rPr>
            </w:pPr>
            <w:r w:rsidRPr="00C60284">
              <w:rPr>
                <w:rFonts w:ascii="Angsana New" w:hAnsi="Angsana New" w:cs="Angsana New"/>
                <w:bCs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583F36" w:rsidRPr="00C60284" w14:paraId="16C4D579" w14:textId="77777777" w:rsidTr="00517F51">
        <w:trPr>
          <w:gridAfter w:val="7"/>
          <w:wAfter w:w="4650" w:type="dxa"/>
          <w:trHeight w:val="218"/>
        </w:trPr>
        <w:tc>
          <w:tcPr>
            <w:tcW w:w="3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75D4ED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lang w:val="en-GB" w:bidi="ar-SA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658DF" w14:textId="77777777" w:rsidR="00583F36" w:rsidRPr="00662677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62677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C3582" w14:textId="77777777" w:rsidR="00583F36" w:rsidRPr="00662677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D958A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EBCC1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C07FD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62677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B4083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6C5FE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68A66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83ED4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62677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F0156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33487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31BA7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88BC5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62677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6BD96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40618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AC86C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79AE4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62677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E1DDA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C2C4D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2564</w:t>
            </w:r>
          </w:p>
        </w:tc>
        <w:tc>
          <w:tcPr>
            <w:tcW w:w="236" w:type="dxa"/>
            <w:vAlign w:val="bottom"/>
          </w:tcPr>
          <w:p w14:paraId="4C0C8CC5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7"/>
                <w:szCs w:val="27"/>
                <w:lang w:val="en-GB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132B7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62677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36575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7FE36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2564</w:t>
            </w:r>
          </w:p>
        </w:tc>
        <w:tc>
          <w:tcPr>
            <w:tcW w:w="236" w:type="dxa"/>
          </w:tcPr>
          <w:p w14:paraId="1F404D1D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7"/>
                <w:szCs w:val="27"/>
                <w:lang w:val="en-GB"/>
              </w:rPr>
            </w:pPr>
          </w:p>
        </w:tc>
        <w:tc>
          <w:tcPr>
            <w:tcW w:w="664" w:type="dxa"/>
            <w:vAlign w:val="bottom"/>
          </w:tcPr>
          <w:p w14:paraId="00DB0FCE" w14:textId="77777777" w:rsidR="00583F36" w:rsidRPr="0017540E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662677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270" w:type="dxa"/>
            <w:vAlign w:val="bottom"/>
          </w:tcPr>
          <w:p w14:paraId="6EFA0323" w14:textId="77777777" w:rsidR="00583F36" w:rsidRPr="0017540E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Cs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0857437D" w14:textId="77777777" w:rsidR="00583F36" w:rsidRPr="0017540E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2564</w:t>
            </w:r>
          </w:p>
        </w:tc>
      </w:tr>
      <w:tr w:rsidR="00583F36" w:rsidRPr="00C60284" w14:paraId="4F5BEC04" w14:textId="77777777" w:rsidTr="00517F51">
        <w:trPr>
          <w:trHeight w:val="173"/>
        </w:trPr>
        <w:tc>
          <w:tcPr>
            <w:tcW w:w="3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3E4C3D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853" w:type="dxa"/>
            <w:gridSpan w:val="27"/>
            <w:tcBorders>
              <w:top w:val="nil"/>
              <w:left w:val="nil"/>
            </w:tcBorders>
            <w:vAlign w:val="bottom"/>
          </w:tcPr>
          <w:p w14:paraId="28FF8C5D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i/>
                <w:iCs/>
                <w:sz w:val="27"/>
                <w:szCs w:val="27"/>
                <w:cs/>
                <w:lang w:val="en-GB"/>
              </w:rPr>
              <w:t>(ล้านบาท)</w:t>
            </w:r>
          </w:p>
        </w:tc>
        <w:tc>
          <w:tcPr>
            <w:tcW w:w="664" w:type="dxa"/>
          </w:tcPr>
          <w:p w14:paraId="6EB89B35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3B272EC6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693A38C5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79A0CB68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28A85FED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5E74C669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6" w:type="dxa"/>
          </w:tcPr>
          <w:p w14:paraId="40EC96A4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7"/>
                <w:szCs w:val="27"/>
                <w:cs/>
                <w:lang w:val="en-GB"/>
              </w:rPr>
            </w:pPr>
          </w:p>
        </w:tc>
      </w:tr>
      <w:tr w:rsidR="00583F36" w:rsidRPr="00C60284" w14:paraId="65337CF4" w14:textId="77777777" w:rsidTr="00517F51">
        <w:trPr>
          <w:gridAfter w:val="7"/>
          <w:wAfter w:w="4650" w:type="dxa"/>
          <w:trHeight w:val="420"/>
        </w:trPr>
        <w:tc>
          <w:tcPr>
            <w:tcW w:w="30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47A3883" w14:textId="77777777" w:rsidR="00583F36" w:rsidRPr="00C60284" w:rsidRDefault="00583F36" w:rsidP="00583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right="-105" w:firstLine="3"/>
              <w:rPr>
                <w:rFonts w:ascii="Angsana New" w:hAnsi="Angsana New" w:cs="Angsana New"/>
                <w:sz w:val="27"/>
                <w:szCs w:val="27"/>
              </w:rPr>
            </w:pPr>
            <w:r w:rsidRPr="00C60284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สินทรัพย์ตามส่วนงาน</w:t>
            </w:r>
            <w:r w:rsidRPr="00C60284">
              <w:rPr>
                <w:rFonts w:ascii="Angsana New" w:hAnsi="Angsana New" w:cs="Angsana New"/>
                <w:sz w:val="27"/>
                <w:szCs w:val="27"/>
                <w:cs/>
              </w:rPr>
              <w:t>ที่รายงาน</w:t>
            </w:r>
          </w:p>
          <w:p w14:paraId="2FD6B203" w14:textId="0B3B6A94" w:rsidR="00583F36" w:rsidRPr="00C60284" w:rsidRDefault="00583F36" w:rsidP="00583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right="-105" w:firstLine="3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ณ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วันที่ </w:t>
            </w:r>
            <w:r w:rsidRPr="00765D71">
              <w:rPr>
                <w:rFonts w:ascii="Angsana New" w:hAnsi="Angsana New" w:cs="Angsana New"/>
                <w:color w:val="000000"/>
                <w:sz w:val="27"/>
                <w:szCs w:val="27"/>
              </w:rPr>
              <w:t>3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0</w:t>
            </w: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มิถุนายน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>/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765D71">
              <w:rPr>
                <w:rFonts w:ascii="Angsana New" w:hAnsi="Angsana New" w:cs="Angsana New"/>
                <w:color w:val="000000"/>
                <w:sz w:val="27"/>
                <w:szCs w:val="27"/>
              </w:rPr>
              <w:t>31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701" w:type="dxa"/>
            <w:tcBorders>
              <w:left w:val="nil"/>
              <w:right w:val="nil"/>
            </w:tcBorders>
            <w:vAlign w:val="bottom"/>
          </w:tcPr>
          <w:p w14:paraId="5A77EE50" w14:textId="441FBC82" w:rsidR="00583F36" w:rsidRPr="00C60284" w:rsidRDefault="00745701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 w:rsidRPr="00745701">
              <w:rPr>
                <w:rFonts w:ascii="Angsana New" w:hAnsi="Angsana New" w:cs="Angsana New"/>
                <w:sz w:val="27"/>
                <w:szCs w:val="27"/>
              </w:rPr>
              <w:t>32,</w:t>
            </w:r>
            <w:r w:rsidR="00902B48">
              <w:rPr>
                <w:rFonts w:ascii="Angsana New" w:hAnsi="Angsana New" w:cs="Angsana New"/>
                <w:sz w:val="27"/>
                <w:szCs w:val="27"/>
              </w:rPr>
              <w:t>266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5FE4901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vAlign w:val="bottom"/>
          </w:tcPr>
          <w:p w14:paraId="47439251" w14:textId="4F0C7272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1329E8">
              <w:rPr>
                <w:rFonts w:ascii="Angsana New" w:hAnsi="Angsana New" w:cs="Angsana New"/>
                <w:sz w:val="27"/>
                <w:szCs w:val="27"/>
              </w:rPr>
              <w:t>9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329E8">
              <w:rPr>
                <w:rFonts w:ascii="Angsana New" w:hAnsi="Angsana New" w:cs="Angsana New"/>
                <w:sz w:val="27"/>
                <w:szCs w:val="27"/>
              </w:rPr>
              <w:t>908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650F6EF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B1DE991" w14:textId="31B91359" w:rsidR="00583F36" w:rsidRPr="00C60284" w:rsidRDefault="00745701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745701">
              <w:rPr>
                <w:rFonts w:ascii="Angsana New" w:hAnsi="Angsana New" w:cs="Angsana New"/>
                <w:sz w:val="27"/>
                <w:szCs w:val="27"/>
              </w:rPr>
              <w:t>14,233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5964919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217F33CD" w14:textId="38C75162" w:rsidR="00583F36" w:rsidRPr="00C60284" w:rsidRDefault="001329E8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</w:t>
            </w:r>
            <w:r w:rsidR="00583F36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="00A727F3">
              <w:rPr>
                <w:rFonts w:ascii="Angsana New" w:hAnsi="Angsana New" w:cs="Angsana New"/>
                <w:sz w:val="27"/>
                <w:szCs w:val="27"/>
              </w:rPr>
              <w:t>3</w:t>
            </w:r>
            <w:r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7F312B8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321EF1E" w14:textId="701B91F9" w:rsidR="00583F36" w:rsidRPr="00C60284" w:rsidRDefault="00745701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745701">
              <w:rPr>
                <w:rFonts w:ascii="Angsana New" w:hAnsi="Angsana New" w:cs="Angsana New"/>
                <w:sz w:val="27"/>
                <w:szCs w:val="27"/>
              </w:rPr>
              <w:t>13,506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7DF164F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0467A853" w14:textId="3DF80BE1" w:rsidR="00583F36" w:rsidRPr="00C60284" w:rsidRDefault="00270D11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12,567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7B1208B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013A244E" w14:textId="37D776B9" w:rsidR="00583F36" w:rsidRPr="00C60284" w:rsidRDefault="00745701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745701">
              <w:rPr>
                <w:rFonts w:ascii="Angsana New" w:hAnsi="Angsana New" w:cs="Angsana New"/>
                <w:sz w:val="27"/>
                <w:szCs w:val="27"/>
              </w:rPr>
              <w:t>60,0</w:t>
            </w:r>
            <w:r w:rsidR="00902B48">
              <w:rPr>
                <w:rFonts w:ascii="Angsana New" w:hAnsi="Angsana New" w:cs="Angsana New"/>
                <w:sz w:val="27"/>
                <w:szCs w:val="27"/>
              </w:rPr>
              <w:t>05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E8F7378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vAlign w:val="bottom"/>
          </w:tcPr>
          <w:p w14:paraId="504D7FBC" w14:textId="7147A3ED" w:rsidR="00583F36" w:rsidRPr="00C60284" w:rsidRDefault="001329E8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53</w:t>
            </w:r>
            <w:r w:rsidR="00583F36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</w:rPr>
              <w:t>112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82A3D07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17742317" w14:textId="0D6B8673" w:rsidR="00583F36" w:rsidRPr="00C60284" w:rsidRDefault="00745701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745701">
              <w:rPr>
                <w:rFonts w:ascii="Angsana New" w:hAnsi="Angsana New" w:cs="Angsana New"/>
                <w:sz w:val="27"/>
                <w:szCs w:val="27"/>
              </w:rPr>
              <w:t>3,55</w:t>
            </w:r>
            <w:r w:rsidR="005E066D">
              <w:rPr>
                <w:rFonts w:ascii="Angsana New" w:hAnsi="Angsana New" w:cs="Angsana New"/>
                <w:sz w:val="27"/>
                <w:szCs w:val="27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72F242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DC4C411" w14:textId="6A7BBE1C" w:rsidR="00583F36" w:rsidRPr="00C60284" w:rsidRDefault="001329E8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980</w:t>
            </w:r>
          </w:p>
        </w:tc>
        <w:tc>
          <w:tcPr>
            <w:tcW w:w="236" w:type="dxa"/>
            <w:vAlign w:val="bottom"/>
          </w:tcPr>
          <w:p w14:paraId="20A27DD8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2" w:type="dxa"/>
            <w:vAlign w:val="bottom"/>
          </w:tcPr>
          <w:p w14:paraId="14C28DC1" w14:textId="16DEF43C" w:rsidR="00583F36" w:rsidRPr="00C60284" w:rsidRDefault="00242250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242250">
              <w:rPr>
                <w:rFonts w:ascii="Angsana New" w:hAnsi="Angsana New" w:cs="Angsana New"/>
                <w:sz w:val="27"/>
                <w:szCs w:val="27"/>
              </w:rPr>
              <w:t>(21,7</w:t>
            </w:r>
            <w:r w:rsidR="00902B48">
              <w:rPr>
                <w:rFonts w:ascii="Angsana New" w:hAnsi="Angsana New" w:cs="Angsana New"/>
                <w:sz w:val="27"/>
                <w:szCs w:val="27"/>
              </w:rPr>
              <w:t>03</w:t>
            </w:r>
            <w:r w:rsidRPr="00242250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74" w:type="dxa"/>
            <w:vAlign w:val="bottom"/>
          </w:tcPr>
          <w:p w14:paraId="06C4E721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6" w:type="dxa"/>
            <w:vAlign w:val="bottom"/>
          </w:tcPr>
          <w:p w14:paraId="4AE39170" w14:textId="4F877CD9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</w:t>
            </w:r>
            <w:r w:rsidR="001329E8">
              <w:rPr>
                <w:rFonts w:ascii="Angsana New" w:hAnsi="Angsana New" w:cs="Angsana New"/>
                <w:sz w:val="27"/>
                <w:szCs w:val="27"/>
              </w:rPr>
              <w:t>8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329E8">
              <w:rPr>
                <w:rFonts w:ascii="Angsana New" w:hAnsi="Angsana New" w:cs="Angsana New"/>
                <w:sz w:val="27"/>
                <w:szCs w:val="27"/>
              </w:rPr>
              <w:t>525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174F5539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598535E3" w14:textId="271CC41E" w:rsidR="00583F36" w:rsidRPr="00C60284" w:rsidRDefault="00242250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242250">
              <w:rPr>
                <w:rFonts w:ascii="Angsana New" w:hAnsi="Angsana New" w:cs="Angsana New"/>
                <w:b/>
                <w:sz w:val="27"/>
                <w:szCs w:val="27"/>
              </w:rPr>
              <w:t>41,8</w:t>
            </w:r>
            <w:r w:rsidR="00F94436">
              <w:rPr>
                <w:rFonts w:ascii="Angsana New" w:hAnsi="Angsana New" w:cs="Angsana New"/>
                <w:b/>
                <w:sz w:val="27"/>
                <w:szCs w:val="27"/>
              </w:rPr>
              <w:t>54</w:t>
            </w:r>
          </w:p>
        </w:tc>
        <w:tc>
          <w:tcPr>
            <w:tcW w:w="270" w:type="dxa"/>
            <w:vAlign w:val="bottom"/>
          </w:tcPr>
          <w:p w14:paraId="6671188F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1BC810A6" w14:textId="73C31541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sz w:val="27"/>
                <w:szCs w:val="27"/>
              </w:rPr>
              <w:t>3</w:t>
            </w:r>
            <w:r w:rsidR="001329E8">
              <w:rPr>
                <w:rFonts w:ascii="Angsana New" w:hAnsi="Angsana New" w:cs="Angsana New"/>
                <w:b/>
                <w:sz w:val="27"/>
                <w:szCs w:val="27"/>
              </w:rPr>
              <w:t>5</w:t>
            </w:r>
            <w:r>
              <w:rPr>
                <w:rFonts w:ascii="Angsana New" w:hAnsi="Angsana New" w:cs="Angsana New"/>
                <w:b/>
                <w:sz w:val="27"/>
                <w:szCs w:val="27"/>
              </w:rPr>
              <w:t>,</w:t>
            </w:r>
            <w:r w:rsidR="001329E8">
              <w:rPr>
                <w:rFonts w:ascii="Angsana New" w:hAnsi="Angsana New" w:cs="Angsana New"/>
                <w:b/>
                <w:sz w:val="27"/>
                <w:szCs w:val="27"/>
              </w:rPr>
              <w:t>5</w:t>
            </w:r>
            <w:r w:rsidR="00A727F3">
              <w:rPr>
                <w:rFonts w:ascii="Angsana New" w:hAnsi="Angsana New" w:cs="Angsana New"/>
                <w:b/>
                <w:sz w:val="27"/>
                <w:szCs w:val="27"/>
              </w:rPr>
              <w:t>6</w:t>
            </w:r>
            <w:r w:rsidR="001329E8">
              <w:rPr>
                <w:rFonts w:ascii="Angsana New" w:hAnsi="Angsana New" w:cs="Angsana New"/>
                <w:b/>
                <w:sz w:val="27"/>
                <w:szCs w:val="27"/>
              </w:rPr>
              <w:t>7</w:t>
            </w:r>
          </w:p>
        </w:tc>
      </w:tr>
      <w:tr w:rsidR="00583F36" w:rsidRPr="00C60284" w14:paraId="03E94C4C" w14:textId="77777777" w:rsidTr="00517F51">
        <w:trPr>
          <w:gridAfter w:val="7"/>
          <w:wAfter w:w="4650" w:type="dxa"/>
          <w:trHeight w:val="2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4D95E1" w14:textId="77777777" w:rsidR="00583F36" w:rsidRPr="00C60284" w:rsidRDefault="00583F36" w:rsidP="00583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right="-105" w:firstLine="3"/>
              <w:rPr>
                <w:rFonts w:ascii="Angsana New" w:hAnsi="Angsana New" w:cs="Angsana New"/>
                <w:sz w:val="27"/>
                <w:szCs w:val="27"/>
              </w:rPr>
            </w:pPr>
            <w:r w:rsidRPr="00C60284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หนี้สินตามส่วนงาน</w:t>
            </w:r>
            <w:r w:rsidRPr="00C60284">
              <w:rPr>
                <w:rFonts w:ascii="Angsana New" w:hAnsi="Angsana New" w:cs="Angsana New"/>
                <w:sz w:val="27"/>
                <w:szCs w:val="27"/>
                <w:cs/>
              </w:rPr>
              <w:t>ที่รายงาน</w:t>
            </w:r>
          </w:p>
          <w:p w14:paraId="527B882B" w14:textId="30D5433D" w:rsidR="00583F36" w:rsidRPr="00C60284" w:rsidRDefault="00583F36" w:rsidP="00583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right="-105" w:firstLine="3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ณ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วันที่ </w:t>
            </w:r>
            <w:r w:rsidRPr="00765D71">
              <w:rPr>
                <w:rFonts w:ascii="Angsana New" w:hAnsi="Angsana New" w:cs="Angsana New"/>
                <w:color w:val="000000"/>
                <w:sz w:val="27"/>
                <w:szCs w:val="27"/>
              </w:rPr>
              <w:t>3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0</w:t>
            </w: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มิถุนายน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>/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765D71">
              <w:rPr>
                <w:rFonts w:ascii="Angsana New" w:hAnsi="Angsana New" w:cs="Angsana New"/>
                <w:color w:val="000000"/>
                <w:sz w:val="27"/>
                <w:szCs w:val="27"/>
              </w:rPr>
              <w:t>31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701" w:type="dxa"/>
            <w:tcBorders>
              <w:left w:val="nil"/>
              <w:right w:val="nil"/>
            </w:tcBorders>
            <w:vAlign w:val="bottom"/>
          </w:tcPr>
          <w:p w14:paraId="6823B2A3" w14:textId="6F607FF8" w:rsidR="00583F36" w:rsidRPr="00C60284" w:rsidRDefault="00745701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 w:rsidRPr="00745701">
              <w:rPr>
                <w:rFonts w:ascii="Angsana New" w:hAnsi="Angsana New" w:cs="Angsana New"/>
                <w:sz w:val="27"/>
                <w:szCs w:val="27"/>
              </w:rPr>
              <w:t>21,440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C88FFF7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vAlign w:val="bottom"/>
          </w:tcPr>
          <w:p w14:paraId="6ED07E05" w14:textId="4C4FB82B" w:rsidR="00583F36" w:rsidRPr="00C60284" w:rsidRDefault="001329E8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20,199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F7F771B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8093939" w14:textId="1DD22278" w:rsidR="00583F36" w:rsidRPr="00C60284" w:rsidRDefault="00745701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745701">
              <w:rPr>
                <w:rFonts w:ascii="Angsana New" w:hAnsi="Angsana New" w:cs="Angsana New"/>
                <w:sz w:val="27"/>
                <w:szCs w:val="27"/>
              </w:rPr>
              <w:t>9,114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4E5278F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262B6959" w14:textId="275C9DE6" w:rsidR="00583F36" w:rsidRPr="00C60284" w:rsidRDefault="001329E8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="00583F36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</w:rPr>
              <w:t>42</w:t>
            </w:r>
            <w:r w:rsidR="00A727F3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A755159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1BEB141" w14:textId="651F7F21" w:rsidR="00583F36" w:rsidRPr="00C60284" w:rsidRDefault="00745701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745701">
              <w:rPr>
                <w:rFonts w:ascii="Angsana New" w:hAnsi="Angsana New" w:cs="Angsana New"/>
                <w:sz w:val="27"/>
                <w:szCs w:val="27"/>
              </w:rPr>
              <w:t>11,069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BA2CFFE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0124B1F" w14:textId="4D550BDD" w:rsidR="00583F36" w:rsidRPr="00C60284" w:rsidRDefault="00270D11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9,950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8D8A3E0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A13AA62" w14:textId="720B6F9B" w:rsidR="00583F36" w:rsidRPr="00C60284" w:rsidRDefault="00745701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745701">
              <w:rPr>
                <w:rFonts w:ascii="Angsana New" w:hAnsi="Angsana New" w:cs="Angsana New"/>
                <w:sz w:val="27"/>
                <w:szCs w:val="27"/>
              </w:rPr>
              <w:t>41,623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F7C3B8F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vAlign w:val="bottom"/>
          </w:tcPr>
          <w:p w14:paraId="7C059B23" w14:textId="11AEC190" w:rsidR="00583F36" w:rsidRPr="00C60284" w:rsidRDefault="001329E8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37</w:t>
            </w:r>
            <w:r w:rsidR="00583F36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583F36">
              <w:rPr>
                <w:rFonts w:ascii="Angsana New" w:hAnsi="Angsana New" w:cs="Angsana New"/>
                <w:sz w:val="27"/>
                <w:szCs w:val="27"/>
              </w:rPr>
              <w:t>7</w:t>
            </w:r>
            <w:r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1D84C6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4D7B91E5" w14:textId="0A7957CD" w:rsidR="00583F36" w:rsidRPr="00C60284" w:rsidRDefault="00745701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745701">
              <w:rPr>
                <w:rFonts w:ascii="Angsana New" w:hAnsi="Angsana New" w:cs="Angsana New"/>
                <w:sz w:val="27"/>
                <w:szCs w:val="27"/>
              </w:rPr>
              <w:t>1,798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898E2AC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C3CAA37" w14:textId="59B376AC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1329E8">
              <w:rPr>
                <w:rFonts w:ascii="Angsana New" w:hAnsi="Angsana New" w:cs="Angsana New"/>
                <w:sz w:val="27"/>
                <w:szCs w:val="27"/>
              </w:rPr>
              <w:t>19</w:t>
            </w:r>
          </w:p>
        </w:tc>
        <w:tc>
          <w:tcPr>
            <w:tcW w:w="236" w:type="dxa"/>
            <w:vAlign w:val="bottom"/>
          </w:tcPr>
          <w:p w14:paraId="7E5ACFA0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2" w:type="dxa"/>
            <w:vAlign w:val="bottom"/>
          </w:tcPr>
          <w:p w14:paraId="7CDC308C" w14:textId="6A795C5E" w:rsidR="00583F36" w:rsidRPr="00C60284" w:rsidRDefault="00242250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242250">
              <w:rPr>
                <w:rFonts w:ascii="Angsana New" w:hAnsi="Angsana New" w:cs="Angsana New"/>
                <w:sz w:val="27"/>
                <w:szCs w:val="27"/>
              </w:rPr>
              <w:t>(14,82</w:t>
            </w:r>
            <w:r w:rsidR="005E066D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Pr="00242250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74" w:type="dxa"/>
            <w:vAlign w:val="bottom"/>
          </w:tcPr>
          <w:p w14:paraId="263F5BC7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6" w:type="dxa"/>
            <w:vAlign w:val="bottom"/>
          </w:tcPr>
          <w:p w14:paraId="67B0B0F1" w14:textId="1C87A312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</w:t>
            </w:r>
            <w:r w:rsidR="001329E8">
              <w:rPr>
                <w:rFonts w:ascii="Angsana New" w:hAnsi="Angsana New" w:cs="Angsana New"/>
                <w:sz w:val="27"/>
                <w:szCs w:val="27"/>
              </w:rPr>
              <w:t>3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329E8">
              <w:rPr>
                <w:rFonts w:ascii="Angsana New" w:hAnsi="Angsana New" w:cs="Angsana New"/>
                <w:sz w:val="27"/>
                <w:szCs w:val="27"/>
              </w:rPr>
              <w:t>700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0080EA9E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6CB55370" w14:textId="072A0A4F" w:rsidR="00583F36" w:rsidRPr="00C60284" w:rsidRDefault="00242250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  <w:cs/>
              </w:rPr>
            </w:pPr>
            <w:r w:rsidRPr="00242250">
              <w:rPr>
                <w:rFonts w:ascii="Angsana New" w:hAnsi="Angsana New" w:cs="Angsana New"/>
                <w:b/>
                <w:sz w:val="27"/>
                <w:szCs w:val="27"/>
              </w:rPr>
              <w:t>28,59</w:t>
            </w:r>
            <w:r w:rsidR="005E066D">
              <w:rPr>
                <w:rFonts w:ascii="Angsana New" w:hAnsi="Angsana New" w:cs="Angsana New"/>
                <w:b/>
                <w:sz w:val="27"/>
                <w:szCs w:val="27"/>
              </w:rPr>
              <w:t>4</w:t>
            </w:r>
          </w:p>
        </w:tc>
        <w:tc>
          <w:tcPr>
            <w:tcW w:w="270" w:type="dxa"/>
            <w:vAlign w:val="bottom"/>
          </w:tcPr>
          <w:p w14:paraId="034ED7B1" w14:textId="77777777" w:rsidR="00583F36" w:rsidRPr="00C60284" w:rsidRDefault="00583F36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02B564D1" w14:textId="68A74771" w:rsidR="00583F36" w:rsidRPr="00C60284" w:rsidRDefault="001329E8" w:rsidP="0051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sz w:val="27"/>
                <w:szCs w:val="27"/>
              </w:rPr>
              <w:t>23</w:t>
            </w:r>
            <w:r w:rsidR="00583F36">
              <w:rPr>
                <w:rFonts w:ascii="Angsana New" w:hAnsi="Angsana New" w:cs="Angsana New"/>
                <w:b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b/>
                <w:sz w:val="27"/>
                <w:szCs w:val="27"/>
              </w:rPr>
              <w:t>997</w:t>
            </w:r>
          </w:p>
        </w:tc>
      </w:tr>
    </w:tbl>
    <w:p w14:paraId="675E4151" w14:textId="2820A3B9" w:rsidR="006856B4" w:rsidRPr="00C60284" w:rsidRDefault="00583F36" w:rsidP="00583F36">
      <w:pPr>
        <w:tabs>
          <w:tab w:val="clear" w:pos="454"/>
          <w:tab w:val="left" w:pos="540"/>
        </w:tabs>
        <w:jc w:val="thaiDistribute"/>
        <w:rPr>
          <w:rFonts w:cs="Cordia New"/>
        </w:rPr>
      </w:pPr>
      <w:r w:rsidRPr="00C60284">
        <w:rPr>
          <w:rFonts w:cs="Cordia New"/>
        </w:rPr>
        <w:t xml:space="preserve"> </w:t>
      </w:r>
    </w:p>
    <w:p w14:paraId="300A7F6B" w14:textId="77777777" w:rsidR="006856B4" w:rsidRPr="00C60284" w:rsidRDefault="006856B4" w:rsidP="006856B4">
      <w:pPr>
        <w:rPr>
          <w:rFonts w:cstheme="minorBidi"/>
        </w:rPr>
      </w:pPr>
    </w:p>
    <w:p w14:paraId="580A2787" w14:textId="189B4CD9" w:rsidR="006856B4" w:rsidRPr="00C60284" w:rsidRDefault="006856B4" w:rsidP="006856B4">
      <w:pPr>
        <w:rPr>
          <w:rFonts w:cs="Arial"/>
          <w:cs/>
          <w:lang w:val="th-TH"/>
        </w:rPr>
      </w:pPr>
    </w:p>
    <w:p w14:paraId="18DFDC67" w14:textId="77777777" w:rsidR="006856B4" w:rsidRPr="00C60284" w:rsidRDefault="006856B4" w:rsidP="006856B4">
      <w:pPr>
        <w:rPr>
          <w:rFonts w:cstheme="minorBidi"/>
          <w:cs/>
          <w:lang w:val="th-TH"/>
        </w:rPr>
      </w:pPr>
    </w:p>
    <w:p w14:paraId="34A3ACF1" w14:textId="77777777" w:rsidR="006856B4" w:rsidRPr="00C60284" w:rsidRDefault="006856B4" w:rsidP="009917DC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  <w:sectPr w:rsidR="006856B4" w:rsidRPr="00C60284" w:rsidSect="006856B4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9D58D18" w14:textId="7EBDBDDE" w:rsidR="00582076" w:rsidRDefault="00582076" w:rsidP="009917DC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582076">
        <w:rPr>
          <w:rFonts w:ascii="Angsana New" w:hAnsi="Angsana New" w:cs="Angsana New" w:hint="cs"/>
          <w:sz w:val="30"/>
          <w:szCs w:val="30"/>
          <w:u w:val="none"/>
          <w:cs/>
        </w:rPr>
        <w:lastRenderedPageBreak/>
        <w:t>ข้อมูลงบกระแสเงินสดเปิดเผยเพิ่มเติม</w:t>
      </w:r>
    </w:p>
    <w:p w14:paraId="63500000" w14:textId="0F1CE874" w:rsidR="00582076" w:rsidRPr="003A5E3D" w:rsidRDefault="00582076" w:rsidP="00582076">
      <w:pPr>
        <w:rPr>
          <w:rFonts w:asciiTheme="majorBidi" w:hAnsiTheme="majorBidi" w:cstheme="majorBidi"/>
          <w:sz w:val="30"/>
          <w:szCs w:val="30"/>
        </w:rPr>
      </w:pPr>
    </w:p>
    <w:p w14:paraId="493D4EA0" w14:textId="79338DDE" w:rsidR="00582076" w:rsidRPr="00A712DB" w:rsidRDefault="00582076" w:rsidP="00582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A712DB">
        <w:rPr>
          <w:rFonts w:ascii="Angsana New" w:hAnsi="Angsana New" w:cs="Angsana New"/>
          <w:sz w:val="30"/>
          <w:szCs w:val="30"/>
          <w:cs/>
        </w:rPr>
        <w:t>รายละเอียด</w:t>
      </w:r>
      <w:r>
        <w:rPr>
          <w:rFonts w:ascii="Angsana New" w:hAnsi="Angsana New" w:cs="Angsana New"/>
          <w:sz w:val="30"/>
          <w:szCs w:val="30"/>
          <w:cs/>
        </w:rPr>
        <w:t>ที่ดิน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712DB">
        <w:rPr>
          <w:rFonts w:ascii="Angsana New" w:hAnsi="Angsana New" w:cs="Angsana New"/>
          <w:sz w:val="30"/>
          <w:szCs w:val="30"/>
          <w:cs/>
        </w:rPr>
        <w:t>อาคารและอุปกรณ์ที่จ่ายชำระเป็นเงินสดในระหว่าง</w:t>
      </w:r>
      <w:r w:rsidRPr="00A712DB">
        <w:rPr>
          <w:rFonts w:ascii="Angsana New" w:hAnsi="Angsana New" w:cs="Angsana New" w:hint="cs"/>
          <w:sz w:val="30"/>
          <w:szCs w:val="30"/>
          <w:cs/>
        </w:rPr>
        <w:t>งวด</w:t>
      </w:r>
      <w:r w:rsidR="00E61D28">
        <w:rPr>
          <w:rFonts w:ascii="Angsana New" w:hAnsi="Angsana New" w:cs="Angsana New" w:hint="cs"/>
          <w:sz w:val="30"/>
          <w:szCs w:val="30"/>
          <w:cs/>
        </w:rPr>
        <w:t>หก</w:t>
      </w:r>
      <w:r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A712DB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A712DB">
        <w:rPr>
          <w:rFonts w:ascii="Angsana New" w:hAnsi="Angsana New" w:cs="Angsana New"/>
          <w:sz w:val="30"/>
          <w:szCs w:val="30"/>
        </w:rPr>
        <w:t xml:space="preserve"> </w:t>
      </w:r>
      <w:r w:rsidR="00E61D28"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E61D2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A712DB">
        <w:rPr>
          <w:rFonts w:ascii="Angsana New" w:hAnsi="Angsana New" w:cs="Angsana New"/>
          <w:sz w:val="30"/>
          <w:szCs w:val="30"/>
          <w:cs/>
        </w:rPr>
        <w:t xml:space="preserve"> </w:t>
      </w:r>
      <w:r w:rsidR="00C8268D">
        <w:rPr>
          <w:rFonts w:ascii="Angsana New" w:hAnsi="Angsana New" w:cs="Angsana New"/>
          <w:sz w:val="30"/>
          <w:szCs w:val="30"/>
        </w:rPr>
        <w:t xml:space="preserve">2565 </w:t>
      </w:r>
      <w:r w:rsidR="00C8268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8268D">
        <w:rPr>
          <w:rFonts w:ascii="Angsana New" w:hAnsi="Angsana New" w:cs="Angsana New"/>
          <w:sz w:val="30"/>
          <w:szCs w:val="30"/>
        </w:rPr>
        <w:t>2564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712DB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5C460079" w14:textId="77777777" w:rsidR="00270D11" w:rsidRPr="003A5E3D" w:rsidRDefault="00270D11" w:rsidP="00270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9"/>
        <w:gridCol w:w="989"/>
        <w:gridCol w:w="988"/>
        <w:gridCol w:w="267"/>
        <w:gridCol w:w="997"/>
        <w:gridCol w:w="267"/>
        <w:gridCol w:w="993"/>
        <w:gridCol w:w="256"/>
        <w:gridCol w:w="999"/>
      </w:tblGrid>
      <w:tr w:rsidR="00270D11" w:rsidRPr="000718DA" w14:paraId="648D6649" w14:textId="77777777" w:rsidTr="003E2E5D">
        <w:trPr>
          <w:trHeight w:hRule="exact" w:val="374"/>
        </w:trPr>
        <w:tc>
          <w:tcPr>
            <w:tcW w:w="1894" w:type="pct"/>
          </w:tcPr>
          <w:p w14:paraId="048D0923" w14:textId="77777777" w:rsidR="00270D11" w:rsidRPr="000718DA" w:rsidRDefault="00270D11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34" w:type="pct"/>
          </w:tcPr>
          <w:p w14:paraId="31A43BC3" w14:textId="77777777" w:rsidR="00270D11" w:rsidRPr="000718DA" w:rsidRDefault="00270D11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pct"/>
            <w:gridSpan w:val="3"/>
          </w:tcPr>
          <w:p w14:paraId="04957C96" w14:textId="77777777" w:rsidR="00270D11" w:rsidRPr="000718DA" w:rsidRDefault="00270D11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75D94AAD" w14:textId="77777777" w:rsidR="00270D11" w:rsidRPr="000718DA" w:rsidRDefault="00270D11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pct"/>
            <w:gridSpan w:val="3"/>
          </w:tcPr>
          <w:p w14:paraId="2C12B3ED" w14:textId="77777777" w:rsidR="00270D11" w:rsidRPr="000718DA" w:rsidRDefault="00270D11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0D11" w:rsidRPr="000718DA" w14:paraId="56B62701" w14:textId="77777777" w:rsidTr="003E2E5D">
        <w:trPr>
          <w:trHeight w:hRule="exact" w:val="374"/>
        </w:trPr>
        <w:tc>
          <w:tcPr>
            <w:tcW w:w="1894" w:type="pct"/>
          </w:tcPr>
          <w:p w14:paraId="1F99DA89" w14:textId="77777777" w:rsidR="00270D11" w:rsidRPr="000718DA" w:rsidRDefault="00270D11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6C616F57" w14:textId="77777777" w:rsidR="00270D11" w:rsidRPr="000718DA" w:rsidRDefault="00270D11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33" w:type="pct"/>
          </w:tcPr>
          <w:p w14:paraId="70F957EF" w14:textId="77777777" w:rsidR="00270D11" w:rsidRPr="000718DA" w:rsidRDefault="00270D11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28AF6B6E" w14:textId="77777777" w:rsidR="00270D11" w:rsidRPr="000718DA" w:rsidRDefault="00270D11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6CB91B52" w14:textId="77777777" w:rsidR="00270D11" w:rsidRPr="000718DA" w:rsidRDefault="00270D11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145A1A1E" w14:textId="77777777" w:rsidR="00270D11" w:rsidRPr="000718DA" w:rsidRDefault="00270D11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5FA8B827" w14:textId="77777777" w:rsidR="00270D11" w:rsidRPr="000718DA" w:rsidRDefault="00270D11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8" w:type="pct"/>
          </w:tcPr>
          <w:p w14:paraId="66ADA667" w14:textId="77777777" w:rsidR="00270D11" w:rsidRPr="000718DA" w:rsidRDefault="00270D11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2ED5AF63" w14:textId="77777777" w:rsidR="00270D11" w:rsidRPr="000718DA" w:rsidRDefault="00270D11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270D11" w:rsidRPr="000718DA" w14:paraId="35A99CFB" w14:textId="77777777" w:rsidTr="003E2E5D">
        <w:trPr>
          <w:trHeight w:hRule="exact" w:val="374"/>
        </w:trPr>
        <w:tc>
          <w:tcPr>
            <w:tcW w:w="1894" w:type="pct"/>
          </w:tcPr>
          <w:p w14:paraId="25033A7D" w14:textId="77777777" w:rsidR="00270D11" w:rsidRPr="000718DA" w:rsidRDefault="00270D11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07E7A12F" w14:textId="77777777" w:rsidR="00270D11" w:rsidRPr="000718DA" w:rsidRDefault="00270D11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3" w:type="pct"/>
            <w:gridSpan w:val="7"/>
          </w:tcPr>
          <w:p w14:paraId="5C1F3E65" w14:textId="77777777" w:rsidR="00270D11" w:rsidRPr="000718DA" w:rsidRDefault="00270D11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2E5D" w:rsidRPr="000718DA" w14:paraId="0C9EA7CA" w14:textId="77777777" w:rsidTr="00A87842">
        <w:trPr>
          <w:trHeight w:hRule="exact" w:val="374"/>
        </w:trPr>
        <w:tc>
          <w:tcPr>
            <w:tcW w:w="1894" w:type="pct"/>
          </w:tcPr>
          <w:p w14:paraId="46F81F6D" w14:textId="77777777" w:rsidR="003E2E5D" w:rsidRPr="000718DA" w:rsidRDefault="003E2E5D" w:rsidP="003E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  <w:tab w:val="left" w:pos="540"/>
              </w:tabs>
              <w:spacing w:line="240" w:lineRule="auto"/>
              <w:ind w:left="-24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18D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534" w:type="pct"/>
          </w:tcPr>
          <w:p w14:paraId="37DA750F" w14:textId="77777777" w:rsidR="003E2E5D" w:rsidRPr="000718DA" w:rsidRDefault="003E2E5D" w:rsidP="003E2E5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33" w:type="pct"/>
            <w:shd w:val="clear" w:color="auto" w:fill="auto"/>
          </w:tcPr>
          <w:p w14:paraId="52C99FD5" w14:textId="5E1002EF" w:rsidR="003E2E5D" w:rsidRPr="00A87842" w:rsidRDefault="0072571E" w:rsidP="003E2E5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4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A87842">
              <w:rPr>
                <w:rFonts w:asciiTheme="majorBidi" w:hAnsiTheme="majorBidi" w:cstheme="majorBidi"/>
                <w:sz w:val="30"/>
                <w:szCs w:val="30"/>
              </w:rPr>
              <w:t>2,378,440</w:t>
            </w:r>
          </w:p>
        </w:tc>
        <w:tc>
          <w:tcPr>
            <w:tcW w:w="144" w:type="pct"/>
          </w:tcPr>
          <w:p w14:paraId="1C0590FD" w14:textId="77777777" w:rsidR="003E2E5D" w:rsidRPr="000718DA" w:rsidRDefault="003E2E5D" w:rsidP="003E2E5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C97EEE3" w14:textId="1F3F623F" w:rsidR="003E2E5D" w:rsidRPr="00713A1D" w:rsidRDefault="003E2E5D" w:rsidP="003E2E5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1,216,245</w:t>
            </w:r>
          </w:p>
        </w:tc>
        <w:tc>
          <w:tcPr>
            <w:tcW w:w="144" w:type="pct"/>
          </w:tcPr>
          <w:p w14:paraId="0BB43E0E" w14:textId="77777777" w:rsidR="003E2E5D" w:rsidRPr="000718DA" w:rsidRDefault="003E2E5D" w:rsidP="003E2E5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1CBD4C6C" w14:textId="44FF6674" w:rsidR="003E2E5D" w:rsidRPr="00813756" w:rsidRDefault="003E2E5D" w:rsidP="003E2E5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7" w:right="-30" w:firstLine="97"/>
              <w:jc w:val="center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7B4E08">
              <w:rPr>
                <w:rFonts w:asciiTheme="majorBidi" w:hAnsiTheme="majorBidi" w:cstheme="majorBidi"/>
                <w:sz w:val="30"/>
                <w:szCs w:val="30"/>
              </w:rPr>
              <w:t>71,327</w:t>
            </w:r>
          </w:p>
        </w:tc>
        <w:tc>
          <w:tcPr>
            <w:tcW w:w="138" w:type="pct"/>
          </w:tcPr>
          <w:p w14:paraId="25297A97" w14:textId="77777777" w:rsidR="003E2E5D" w:rsidRPr="000718DA" w:rsidRDefault="003E2E5D" w:rsidP="003E2E5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9" w:type="pct"/>
          </w:tcPr>
          <w:p w14:paraId="4350C4E7" w14:textId="42AA32F3" w:rsidR="003E2E5D" w:rsidRPr="00813756" w:rsidRDefault="003E2E5D" w:rsidP="003E2E5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right="-14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188,773</w:t>
            </w:r>
          </w:p>
        </w:tc>
      </w:tr>
      <w:tr w:rsidR="003E2E5D" w:rsidRPr="000718DA" w14:paraId="3AA5E4F9" w14:textId="77777777" w:rsidTr="00A87842">
        <w:trPr>
          <w:trHeight w:hRule="exact" w:val="374"/>
        </w:trPr>
        <w:tc>
          <w:tcPr>
            <w:tcW w:w="1894" w:type="pct"/>
          </w:tcPr>
          <w:p w14:paraId="3D97AA01" w14:textId="77777777" w:rsidR="003E2E5D" w:rsidRPr="000718DA" w:rsidRDefault="003E2E5D" w:rsidP="003E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  <w:tab w:val="left" w:pos="540"/>
              </w:tabs>
              <w:spacing w:line="240" w:lineRule="auto"/>
              <w:ind w:left="-24" w:right="47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F18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/(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หัก)</w:t>
            </w:r>
            <w:r w:rsidRPr="000718DA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0718DA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การเปลี่ยนแปลงในเจ้าหนี้</w:t>
            </w:r>
          </w:p>
        </w:tc>
        <w:tc>
          <w:tcPr>
            <w:tcW w:w="534" w:type="pct"/>
          </w:tcPr>
          <w:p w14:paraId="7E61B5FC" w14:textId="77777777" w:rsidR="003E2E5D" w:rsidRPr="000718DA" w:rsidRDefault="003E2E5D" w:rsidP="003E2E5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058F8BA5" w14:textId="6355AAE7" w:rsidR="003E2E5D" w:rsidRPr="00A87842" w:rsidRDefault="00B255CA" w:rsidP="003E2E5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(227,674)</w:t>
            </w:r>
          </w:p>
        </w:tc>
        <w:tc>
          <w:tcPr>
            <w:tcW w:w="144" w:type="pct"/>
          </w:tcPr>
          <w:p w14:paraId="6EECFF99" w14:textId="77777777" w:rsidR="003E2E5D" w:rsidRPr="000718DA" w:rsidRDefault="003E2E5D" w:rsidP="003E2E5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5167570" w14:textId="57329319" w:rsidR="003E2E5D" w:rsidRPr="00713A1D" w:rsidRDefault="003E2E5D" w:rsidP="003E2E5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(28,051)</w:t>
            </w:r>
          </w:p>
        </w:tc>
        <w:tc>
          <w:tcPr>
            <w:tcW w:w="144" w:type="pct"/>
          </w:tcPr>
          <w:p w14:paraId="19A4100C" w14:textId="77777777" w:rsidR="003E2E5D" w:rsidRPr="000718DA" w:rsidRDefault="003E2E5D" w:rsidP="003E2E5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46086557" w14:textId="150A4470" w:rsidR="003E2E5D" w:rsidRPr="004822AF" w:rsidRDefault="003E2E5D" w:rsidP="003E2E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380" w:right="-30" w:firstLine="272"/>
              <w:jc w:val="center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EE06B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7,366</w:t>
            </w:r>
          </w:p>
        </w:tc>
        <w:tc>
          <w:tcPr>
            <w:tcW w:w="138" w:type="pct"/>
          </w:tcPr>
          <w:p w14:paraId="4B24914C" w14:textId="77777777" w:rsidR="003E2E5D" w:rsidRPr="000718DA" w:rsidRDefault="003E2E5D" w:rsidP="003E2E5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9" w:type="pct"/>
          </w:tcPr>
          <w:p w14:paraId="54E6F084" w14:textId="347F7AC1" w:rsidR="003E2E5D" w:rsidRPr="00813756" w:rsidRDefault="003E2E5D" w:rsidP="003E2E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 w:line="240" w:lineRule="auto"/>
              <w:ind w:left="-380" w:right="-14" w:firstLine="27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1,989</w:t>
            </w:r>
          </w:p>
        </w:tc>
      </w:tr>
      <w:tr w:rsidR="003E2E5D" w:rsidRPr="000718DA" w14:paraId="1F2602FE" w14:textId="77777777" w:rsidTr="003E2E5D">
        <w:trPr>
          <w:trHeight w:hRule="exact" w:val="374"/>
        </w:trPr>
        <w:tc>
          <w:tcPr>
            <w:tcW w:w="1894" w:type="pct"/>
          </w:tcPr>
          <w:p w14:paraId="094E0950" w14:textId="77777777" w:rsidR="003E2E5D" w:rsidRPr="000718DA" w:rsidRDefault="003E2E5D" w:rsidP="003E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  <w:tab w:val="left" w:pos="540"/>
              </w:tabs>
              <w:spacing w:line="240" w:lineRule="auto"/>
              <w:ind w:left="-24"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718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534" w:type="pct"/>
          </w:tcPr>
          <w:p w14:paraId="11C80846" w14:textId="77777777" w:rsidR="003E2E5D" w:rsidRPr="000718DA" w:rsidRDefault="003E2E5D" w:rsidP="003E2E5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41F22079" w14:textId="541AD264" w:rsidR="003E2E5D" w:rsidRPr="000718DA" w:rsidRDefault="003E2E5D" w:rsidP="003E2E5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2,150,</w:t>
            </w:r>
            <w:r w:rsidR="00B255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766</w:t>
            </w:r>
          </w:p>
        </w:tc>
        <w:tc>
          <w:tcPr>
            <w:tcW w:w="144" w:type="pct"/>
          </w:tcPr>
          <w:p w14:paraId="00D4A0E5" w14:textId="77777777" w:rsidR="003E2E5D" w:rsidRPr="000718DA" w:rsidRDefault="003E2E5D" w:rsidP="003E2E5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782D29FC" w14:textId="3EBF7FBF" w:rsidR="003E2E5D" w:rsidRPr="000718DA" w:rsidRDefault="003E2E5D" w:rsidP="003E2E5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1,188,194</w:t>
            </w:r>
          </w:p>
        </w:tc>
        <w:tc>
          <w:tcPr>
            <w:tcW w:w="144" w:type="pct"/>
          </w:tcPr>
          <w:p w14:paraId="77B09C9C" w14:textId="77777777" w:rsidR="003E2E5D" w:rsidRPr="000718DA" w:rsidRDefault="003E2E5D" w:rsidP="003E2E5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4D74FFFC" w14:textId="45F03D6D" w:rsidR="003E2E5D" w:rsidRPr="004822AF" w:rsidRDefault="003E2E5D" w:rsidP="003E2E5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7" w:right="-30" w:firstLine="0"/>
              <w:jc w:val="center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78,693</w:t>
            </w:r>
          </w:p>
        </w:tc>
        <w:tc>
          <w:tcPr>
            <w:tcW w:w="138" w:type="pct"/>
          </w:tcPr>
          <w:p w14:paraId="1C8D555E" w14:textId="77777777" w:rsidR="003E2E5D" w:rsidRPr="000718DA" w:rsidRDefault="003E2E5D" w:rsidP="003E2E5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7510C36C" w14:textId="1218D930" w:rsidR="003E2E5D" w:rsidRPr="00813756" w:rsidRDefault="003E2E5D" w:rsidP="003E2E5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7" w:right="-14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190,762</w:t>
            </w:r>
          </w:p>
        </w:tc>
      </w:tr>
    </w:tbl>
    <w:p w14:paraId="104D8E63" w14:textId="77777777" w:rsidR="00270D11" w:rsidRDefault="00270D11" w:rsidP="00270D1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9"/>
        <w:gridCol w:w="989"/>
        <w:gridCol w:w="988"/>
        <w:gridCol w:w="267"/>
        <w:gridCol w:w="997"/>
        <w:gridCol w:w="267"/>
        <w:gridCol w:w="993"/>
        <w:gridCol w:w="256"/>
        <w:gridCol w:w="999"/>
      </w:tblGrid>
      <w:tr w:rsidR="00270D11" w:rsidRPr="000718DA" w14:paraId="4A4EF249" w14:textId="77777777" w:rsidTr="00FF2275">
        <w:trPr>
          <w:trHeight w:hRule="exact" w:val="374"/>
        </w:trPr>
        <w:tc>
          <w:tcPr>
            <w:tcW w:w="1894" w:type="pct"/>
          </w:tcPr>
          <w:p w14:paraId="0A5C23B7" w14:textId="77777777" w:rsidR="00270D11" w:rsidRPr="000718DA" w:rsidRDefault="00270D11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534" w:type="pct"/>
          </w:tcPr>
          <w:p w14:paraId="0BD2DC5B" w14:textId="77777777" w:rsidR="00270D11" w:rsidRPr="000718DA" w:rsidRDefault="00270D11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pct"/>
            <w:gridSpan w:val="3"/>
          </w:tcPr>
          <w:p w14:paraId="335C3D5E" w14:textId="77777777" w:rsidR="00270D11" w:rsidRPr="000718DA" w:rsidRDefault="00270D11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74AAFC5D" w14:textId="77777777" w:rsidR="00270D11" w:rsidRPr="000718DA" w:rsidRDefault="00270D11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2" w:type="pct"/>
            <w:gridSpan w:val="3"/>
          </w:tcPr>
          <w:p w14:paraId="5EA064FC" w14:textId="77777777" w:rsidR="00270D11" w:rsidRPr="000718DA" w:rsidRDefault="00270D11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0D11" w:rsidRPr="000718DA" w14:paraId="28D99FC4" w14:textId="77777777" w:rsidTr="00FF2275">
        <w:trPr>
          <w:trHeight w:hRule="exact" w:val="374"/>
        </w:trPr>
        <w:tc>
          <w:tcPr>
            <w:tcW w:w="1894" w:type="pct"/>
          </w:tcPr>
          <w:p w14:paraId="51B1B316" w14:textId="77777777" w:rsidR="00270D11" w:rsidRPr="000718DA" w:rsidRDefault="00270D11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2930214B" w14:textId="77777777" w:rsidR="00270D11" w:rsidRPr="000718DA" w:rsidRDefault="00270D11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367A0CF8" w14:textId="77777777" w:rsidR="00270D11" w:rsidRPr="000718DA" w:rsidRDefault="00270D11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03504DF4" w14:textId="77777777" w:rsidR="00270D11" w:rsidRPr="000718DA" w:rsidRDefault="00270D11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ACB4489" w14:textId="77777777" w:rsidR="00270D11" w:rsidRPr="000718DA" w:rsidRDefault="00270D11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23110CC5" w14:textId="77777777" w:rsidR="00270D11" w:rsidRPr="000718DA" w:rsidRDefault="00270D11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6023B99B" w14:textId="77777777" w:rsidR="00270D11" w:rsidRPr="000718DA" w:rsidRDefault="00270D11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8" w:type="pct"/>
          </w:tcPr>
          <w:p w14:paraId="5594598E" w14:textId="77777777" w:rsidR="00270D11" w:rsidRPr="000718DA" w:rsidRDefault="00270D11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73C8C28" w14:textId="77777777" w:rsidR="00270D11" w:rsidRPr="000718DA" w:rsidRDefault="00270D11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270D11" w:rsidRPr="000718DA" w14:paraId="163B6EC9" w14:textId="77777777" w:rsidTr="00FF2275">
        <w:trPr>
          <w:trHeight w:hRule="exact" w:val="374"/>
        </w:trPr>
        <w:tc>
          <w:tcPr>
            <w:tcW w:w="1894" w:type="pct"/>
          </w:tcPr>
          <w:p w14:paraId="3FD2F5C0" w14:textId="77777777" w:rsidR="00270D11" w:rsidRPr="000718DA" w:rsidRDefault="00270D11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1B2A8E89" w14:textId="77777777" w:rsidR="00270D11" w:rsidRPr="000718DA" w:rsidRDefault="00270D11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2" w:type="pct"/>
            <w:gridSpan w:val="7"/>
          </w:tcPr>
          <w:p w14:paraId="4AAAD1B2" w14:textId="77777777" w:rsidR="00270D11" w:rsidRPr="000718DA" w:rsidRDefault="00270D11" w:rsidP="00CD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2275" w:rsidRPr="000718DA" w14:paraId="1F07EDDD" w14:textId="77777777" w:rsidTr="006B74D8">
        <w:trPr>
          <w:trHeight w:hRule="exact" w:val="374"/>
        </w:trPr>
        <w:tc>
          <w:tcPr>
            <w:tcW w:w="1894" w:type="pct"/>
          </w:tcPr>
          <w:p w14:paraId="0115D5B0" w14:textId="77777777" w:rsidR="00FF2275" w:rsidRPr="000718DA" w:rsidRDefault="00FF2275" w:rsidP="00FF2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  <w:tab w:val="left" w:pos="540"/>
              </w:tabs>
              <w:spacing w:line="240" w:lineRule="auto"/>
              <w:ind w:left="-24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18D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534" w:type="pct"/>
          </w:tcPr>
          <w:p w14:paraId="3DB36B0C" w14:textId="77777777" w:rsidR="00FF2275" w:rsidRPr="000718DA" w:rsidRDefault="00FF2275" w:rsidP="00FF22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3" w:type="pct"/>
          </w:tcPr>
          <w:p w14:paraId="271E8859" w14:textId="60701961" w:rsidR="00FF2275" w:rsidRPr="00713A1D" w:rsidRDefault="001E6C57" w:rsidP="00FF227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30,876</w:t>
            </w:r>
          </w:p>
        </w:tc>
        <w:tc>
          <w:tcPr>
            <w:tcW w:w="144" w:type="pct"/>
          </w:tcPr>
          <w:p w14:paraId="59618D3B" w14:textId="77777777" w:rsidR="00FF2275" w:rsidRPr="000718DA" w:rsidRDefault="00FF2275" w:rsidP="00FF227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0E73F48B" w14:textId="64262D6D" w:rsidR="00FF2275" w:rsidRPr="006B74D8" w:rsidRDefault="006B74D8" w:rsidP="00FF227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6B74D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15,797</w:t>
            </w:r>
          </w:p>
        </w:tc>
        <w:tc>
          <w:tcPr>
            <w:tcW w:w="144" w:type="pct"/>
          </w:tcPr>
          <w:p w14:paraId="11791F63" w14:textId="77777777" w:rsidR="00FF2275" w:rsidRPr="000718DA" w:rsidRDefault="00FF2275" w:rsidP="00FF227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6EB5D6DA" w14:textId="7EA993D8" w:rsidR="00FF2275" w:rsidRPr="00813756" w:rsidRDefault="00FF2275" w:rsidP="00FF227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7" w:right="-30" w:firstLine="97"/>
              <w:jc w:val="center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EE06B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4,038</w:t>
            </w:r>
          </w:p>
        </w:tc>
        <w:tc>
          <w:tcPr>
            <w:tcW w:w="138" w:type="pct"/>
          </w:tcPr>
          <w:p w14:paraId="51006ABF" w14:textId="77777777" w:rsidR="00FF2275" w:rsidRPr="000718DA" w:rsidRDefault="00FF2275" w:rsidP="00FF227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8" w:type="pct"/>
          </w:tcPr>
          <w:p w14:paraId="180BFD7A" w14:textId="2354EC5C" w:rsidR="00FF2275" w:rsidRPr="00720EFA" w:rsidRDefault="00720EFA" w:rsidP="00FF227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7" w:right="-14" w:firstLine="9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720EFA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7,1</w:t>
            </w:r>
            <w:r w:rsidR="004655A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59</w:t>
            </w:r>
          </w:p>
        </w:tc>
      </w:tr>
      <w:tr w:rsidR="00FF2275" w:rsidRPr="000718DA" w14:paraId="4972D840" w14:textId="77777777" w:rsidTr="006B74D8">
        <w:trPr>
          <w:trHeight w:hRule="exact" w:val="374"/>
        </w:trPr>
        <w:tc>
          <w:tcPr>
            <w:tcW w:w="1894" w:type="pct"/>
          </w:tcPr>
          <w:p w14:paraId="0E3D0823" w14:textId="77777777" w:rsidR="00FF2275" w:rsidRPr="000718DA" w:rsidRDefault="00FF2275" w:rsidP="00FF2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  <w:tab w:val="left" w:pos="540"/>
              </w:tabs>
              <w:spacing w:line="240" w:lineRule="auto"/>
              <w:ind w:left="-24" w:right="47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F18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/(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หัก)</w:t>
            </w:r>
            <w:r w:rsidRPr="000718DA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0718DA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การเปลี่ยนแปลงในเจ้าหนี้</w:t>
            </w:r>
          </w:p>
        </w:tc>
        <w:tc>
          <w:tcPr>
            <w:tcW w:w="534" w:type="pct"/>
          </w:tcPr>
          <w:p w14:paraId="566DD9D1" w14:textId="77777777" w:rsidR="00FF2275" w:rsidRPr="000718DA" w:rsidRDefault="00FF2275" w:rsidP="00FF22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3" w:type="pct"/>
          </w:tcPr>
          <w:p w14:paraId="4F49FC1E" w14:textId="0545A722" w:rsidR="00FF2275" w:rsidRPr="00713A1D" w:rsidRDefault="001E6C57" w:rsidP="00FF227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(2,012)</w:t>
            </w:r>
          </w:p>
        </w:tc>
        <w:tc>
          <w:tcPr>
            <w:tcW w:w="144" w:type="pct"/>
          </w:tcPr>
          <w:p w14:paraId="6459F8E4" w14:textId="77777777" w:rsidR="00FF2275" w:rsidRPr="000718DA" w:rsidRDefault="00FF2275" w:rsidP="00FF227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6AAE358B" w14:textId="535E9A21" w:rsidR="00FF2275" w:rsidRPr="006B74D8" w:rsidRDefault="006B74D8" w:rsidP="006B74D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</w:t>
            </w:r>
            <w:r w:rsidRPr="006B74D8">
              <w:rPr>
                <w:rFonts w:ascii="Angsana New" w:hAnsi="Angsana New" w:cs="Angsana New"/>
                <w:sz w:val="30"/>
                <w:szCs w:val="30"/>
                <w:lang w:eastAsia="ko-KR"/>
              </w:rPr>
              <w:t>295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4" w:type="pct"/>
          </w:tcPr>
          <w:p w14:paraId="3848F2DC" w14:textId="77777777" w:rsidR="00FF2275" w:rsidRPr="000718DA" w:rsidRDefault="00FF2275" w:rsidP="00FF227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6199A1D6" w14:textId="43DB7221" w:rsidR="00FF2275" w:rsidRPr="004822AF" w:rsidRDefault="00D54A9A" w:rsidP="00FF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380" w:right="-30" w:firstLine="272"/>
              <w:jc w:val="center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132</w:t>
            </w:r>
          </w:p>
        </w:tc>
        <w:tc>
          <w:tcPr>
            <w:tcW w:w="138" w:type="pct"/>
          </w:tcPr>
          <w:p w14:paraId="5DE26642" w14:textId="77777777" w:rsidR="00FF2275" w:rsidRPr="000718DA" w:rsidRDefault="00FF2275" w:rsidP="00FF227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8" w:type="pct"/>
          </w:tcPr>
          <w:p w14:paraId="5179D1CF" w14:textId="378AB64E" w:rsidR="00FF2275" w:rsidRPr="00720EFA" w:rsidRDefault="00720EFA" w:rsidP="00FF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 w:line="240" w:lineRule="auto"/>
              <w:ind w:left="-380" w:right="-14" w:firstLine="27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720EFA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(4</w:t>
            </w:r>
            <w:r w:rsidR="004655A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59</w:t>
            </w:r>
            <w:r w:rsidRPr="00720EFA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)</w:t>
            </w:r>
          </w:p>
        </w:tc>
      </w:tr>
      <w:tr w:rsidR="00FF2275" w:rsidRPr="000718DA" w14:paraId="2E3BB667" w14:textId="77777777" w:rsidTr="00FF2275">
        <w:trPr>
          <w:trHeight w:hRule="exact" w:val="374"/>
        </w:trPr>
        <w:tc>
          <w:tcPr>
            <w:tcW w:w="1894" w:type="pct"/>
          </w:tcPr>
          <w:p w14:paraId="55DEF839" w14:textId="77777777" w:rsidR="00FF2275" w:rsidRPr="000718DA" w:rsidRDefault="00FF2275" w:rsidP="00FF2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  <w:tab w:val="left" w:pos="540"/>
              </w:tabs>
              <w:spacing w:line="240" w:lineRule="auto"/>
              <w:ind w:left="-24"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718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534" w:type="pct"/>
          </w:tcPr>
          <w:p w14:paraId="65E58EE7" w14:textId="77777777" w:rsidR="00FF2275" w:rsidRPr="000718DA" w:rsidRDefault="00FF2275" w:rsidP="00FF22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32A818D9" w14:textId="5F0BFF11" w:rsidR="00FF2275" w:rsidRPr="000718DA" w:rsidRDefault="003E2E5D" w:rsidP="00FF227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E2E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28,864</w:t>
            </w:r>
          </w:p>
        </w:tc>
        <w:tc>
          <w:tcPr>
            <w:tcW w:w="144" w:type="pct"/>
          </w:tcPr>
          <w:p w14:paraId="75CE0A01" w14:textId="77777777" w:rsidR="00FF2275" w:rsidRPr="000718DA" w:rsidRDefault="00FF2275" w:rsidP="00FF227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7C62CC02" w14:textId="497CAC1A" w:rsidR="00FF2275" w:rsidRPr="003125FD" w:rsidRDefault="003125FD" w:rsidP="00FF227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25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15,502</w:t>
            </w:r>
          </w:p>
        </w:tc>
        <w:tc>
          <w:tcPr>
            <w:tcW w:w="144" w:type="pct"/>
          </w:tcPr>
          <w:p w14:paraId="75396E78" w14:textId="77777777" w:rsidR="00FF2275" w:rsidRPr="003125FD" w:rsidRDefault="00FF2275" w:rsidP="00FF227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374FFAA3" w14:textId="3C130422" w:rsidR="00FF2275" w:rsidRPr="003125FD" w:rsidRDefault="00D54A9A" w:rsidP="00FF227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7" w:right="-30" w:firstLine="0"/>
              <w:jc w:val="center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D54A9A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4,170</w:t>
            </w:r>
          </w:p>
        </w:tc>
        <w:tc>
          <w:tcPr>
            <w:tcW w:w="138" w:type="pct"/>
          </w:tcPr>
          <w:p w14:paraId="124F2199" w14:textId="77777777" w:rsidR="00FF2275" w:rsidRPr="003125FD" w:rsidRDefault="00FF2275" w:rsidP="00FF227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00C8B105" w14:textId="1582935D" w:rsidR="00FF2275" w:rsidRPr="00720EFA" w:rsidRDefault="003125FD" w:rsidP="00FF227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7" w:right="-14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720EFA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6,700</w:t>
            </w:r>
          </w:p>
        </w:tc>
      </w:tr>
    </w:tbl>
    <w:p w14:paraId="7E27FC92" w14:textId="77777777" w:rsidR="00867A77" w:rsidRPr="003A5E3D" w:rsidRDefault="00867A77" w:rsidP="00582076">
      <w:pPr>
        <w:rPr>
          <w:rFonts w:asciiTheme="majorBidi" w:hAnsiTheme="majorBidi" w:cstheme="majorBidi"/>
          <w:sz w:val="30"/>
          <w:szCs w:val="30"/>
        </w:rPr>
      </w:pPr>
    </w:p>
    <w:p w14:paraId="5F7E67EF" w14:textId="729B8D94" w:rsidR="00930BE9" w:rsidRDefault="00930BE9" w:rsidP="009917DC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930BE9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ภาษีเงินได้</w:t>
      </w:r>
    </w:p>
    <w:p w14:paraId="54936C83" w14:textId="6A10D81F" w:rsidR="00930BE9" w:rsidRDefault="00930BE9" w:rsidP="00930BE9">
      <w:pPr>
        <w:rPr>
          <w:rFonts w:cs="Arial"/>
          <w:cs/>
          <w:lang w:val="th-TH"/>
        </w:rPr>
      </w:pPr>
    </w:p>
    <w:p w14:paraId="6875EC6D" w14:textId="0EE69E05" w:rsidR="00930BE9" w:rsidRPr="00137F69" w:rsidRDefault="00930BE9" w:rsidP="00930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37F69">
        <w:rPr>
          <w:rFonts w:asciiTheme="majorBidi" w:hAnsiTheme="majorBidi" w:cstheme="majorBidi"/>
          <w:sz w:val="30"/>
          <w:szCs w:val="30"/>
          <w:cs/>
        </w:rPr>
        <w:t>อัตราภาษีเงินได้ที่</w:t>
      </w:r>
      <w:r w:rsidRPr="00137F69">
        <w:rPr>
          <w:rFonts w:asciiTheme="majorBidi" w:hAnsiTheme="majorBidi" w:cstheme="majorBidi"/>
          <w:spacing w:val="-4"/>
          <w:sz w:val="30"/>
          <w:szCs w:val="30"/>
          <w:cs/>
        </w:rPr>
        <w:t>แท้จริงรวมของกลุ่มบริษัทและบริษัทในการดำเนินงานต่อเนื่องเป็นระยะเวล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า</w:t>
      </w:r>
      <w:r w:rsidR="00E61D28"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Pr="00137F69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E61D28">
        <w:rPr>
          <w:rFonts w:asciiTheme="majorBidi" w:hAnsiTheme="majorBidi" w:cstheme="majorBidi"/>
          <w:spacing w:val="-4"/>
          <w:sz w:val="30"/>
          <w:szCs w:val="30"/>
        </w:rPr>
        <w:t>30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61D28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Pr="00137F6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37F69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137F69">
        <w:rPr>
          <w:rFonts w:asciiTheme="majorBidi" w:hAnsiTheme="majorBidi" w:cstheme="majorBidi"/>
          <w:sz w:val="30"/>
          <w:szCs w:val="30"/>
        </w:rPr>
        <w:t xml:space="preserve"> </w:t>
      </w:r>
      <w:r w:rsidRPr="00137F69">
        <w:rPr>
          <w:rFonts w:asciiTheme="majorBidi" w:hAnsiTheme="majorBidi" w:cstheme="majorBidi"/>
          <w:sz w:val="30"/>
          <w:szCs w:val="30"/>
          <w:cs/>
        </w:rPr>
        <w:t xml:space="preserve">คือร้อยละ </w:t>
      </w:r>
      <w:r w:rsidR="00AB3783">
        <w:rPr>
          <w:rFonts w:asciiTheme="majorBidi" w:hAnsiTheme="majorBidi" w:cstheme="majorBidi"/>
          <w:sz w:val="30"/>
          <w:szCs w:val="30"/>
        </w:rPr>
        <w:t>19.8</w:t>
      </w:r>
      <w:r w:rsidRPr="00137F69">
        <w:rPr>
          <w:rFonts w:asciiTheme="majorBidi" w:hAnsiTheme="majorBidi" w:cstheme="majorBidi"/>
          <w:sz w:val="30"/>
          <w:szCs w:val="30"/>
        </w:rPr>
        <w:t xml:space="preserve"> </w:t>
      </w:r>
      <w:r w:rsidRPr="00137F69">
        <w:rPr>
          <w:rFonts w:asciiTheme="majorBidi" w:hAnsiTheme="majorBidi" w:cstheme="majorBidi"/>
          <w:sz w:val="30"/>
          <w:szCs w:val="30"/>
          <w:cs/>
        </w:rPr>
        <w:t>และร้อยละ</w:t>
      </w:r>
      <w:r w:rsidRPr="00137F69">
        <w:rPr>
          <w:rFonts w:asciiTheme="majorBidi" w:hAnsiTheme="majorBidi" w:cstheme="majorBidi"/>
          <w:sz w:val="30"/>
          <w:szCs w:val="30"/>
        </w:rPr>
        <w:t xml:space="preserve"> </w:t>
      </w:r>
      <w:r w:rsidR="00725C05">
        <w:rPr>
          <w:rFonts w:asciiTheme="majorBidi" w:hAnsiTheme="majorBidi" w:cstheme="majorBidi"/>
          <w:sz w:val="30"/>
          <w:szCs w:val="30"/>
        </w:rPr>
        <w:t>1</w:t>
      </w:r>
      <w:r w:rsidR="00332B30">
        <w:rPr>
          <w:rFonts w:asciiTheme="majorBidi" w:hAnsiTheme="majorBidi" w:cstheme="majorBidi"/>
          <w:sz w:val="30"/>
          <w:szCs w:val="30"/>
        </w:rPr>
        <w:t>4</w:t>
      </w:r>
      <w:r w:rsidR="00725C05">
        <w:rPr>
          <w:rFonts w:asciiTheme="majorBidi" w:hAnsiTheme="majorBidi" w:cstheme="majorBidi"/>
          <w:sz w:val="30"/>
          <w:szCs w:val="30"/>
        </w:rPr>
        <w:t>.</w:t>
      </w:r>
      <w:r w:rsidR="00332B30">
        <w:rPr>
          <w:rFonts w:asciiTheme="majorBidi" w:hAnsiTheme="majorBidi" w:cstheme="majorBidi"/>
          <w:sz w:val="30"/>
          <w:szCs w:val="30"/>
        </w:rPr>
        <w:t>9</w:t>
      </w:r>
      <w:r w:rsidR="00867A77">
        <w:rPr>
          <w:rFonts w:asciiTheme="majorBidi" w:hAnsiTheme="majorBidi" w:cstheme="majorBidi"/>
          <w:sz w:val="30"/>
          <w:szCs w:val="30"/>
        </w:rPr>
        <w:t xml:space="preserve"> </w:t>
      </w:r>
      <w:r w:rsidRPr="00137F69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137F69">
        <w:rPr>
          <w:rFonts w:asciiTheme="majorBidi" w:hAnsiTheme="majorBidi" w:cstheme="majorBidi"/>
          <w:i/>
          <w:iCs/>
          <w:sz w:val="30"/>
          <w:szCs w:val="30"/>
        </w:rPr>
        <w:t>(256</w:t>
      </w:r>
      <w:r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137F6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137F69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25C05" w:rsidRPr="0033101A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33101A" w:rsidRPr="0033101A">
        <w:rPr>
          <w:rFonts w:asciiTheme="majorBidi" w:hAnsiTheme="majorBidi" w:cstheme="majorBidi"/>
          <w:i/>
          <w:iCs/>
          <w:sz w:val="30"/>
          <w:szCs w:val="30"/>
        </w:rPr>
        <w:t>0.8</w:t>
      </w:r>
      <w:r w:rsidRPr="0033101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และร้อยละ </w:t>
      </w:r>
      <w:r w:rsidR="00D11AA9" w:rsidRPr="0033101A">
        <w:rPr>
          <w:rFonts w:asciiTheme="majorBidi" w:hAnsiTheme="majorBidi" w:cstheme="majorBidi"/>
          <w:i/>
          <w:iCs/>
          <w:sz w:val="30"/>
          <w:szCs w:val="30"/>
        </w:rPr>
        <w:t>-</w:t>
      </w:r>
      <w:r w:rsidR="00BE2726" w:rsidRPr="0033101A">
        <w:rPr>
          <w:rFonts w:asciiTheme="majorBidi" w:hAnsiTheme="majorBidi" w:cstheme="majorBidi"/>
          <w:i/>
          <w:iCs/>
          <w:sz w:val="30"/>
          <w:szCs w:val="30"/>
        </w:rPr>
        <w:t>13</w:t>
      </w:r>
      <w:r w:rsidR="0033101A" w:rsidRPr="0033101A">
        <w:rPr>
          <w:rFonts w:asciiTheme="majorBidi" w:hAnsiTheme="majorBidi" w:cstheme="majorBidi"/>
          <w:i/>
          <w:iCs/>
          <w:sz w:val="30"/>
          <w:szCs w:val="30"/>
        </w:rPr>
        <w:t>.3</w:t>
      </w:r>
      <w:r w:rsidRPr="00137F6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ตามลำดับ</w:t>
      </w:r>
      <w:r w:rsidRPr="00137F69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</w:p>
    <w:p w14:paraId="0EFBF57B" w14:textId="77777777" w:rsidR="00930BE9" w:rsidRPr="00137F69" w:rsidRDefault="00930BE9" w:rsidP="00930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052807" w14:textId="4D4BB8A2" w:rsidR="00930BE9" w:rsidRPr="00137F69" w:rsidRDefault="00930BE9" w:rsidP="00930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37F69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การเปลี่ยนแปลงในอัตราภาษีเงินได้ที่แท้จริงในงบการเงินรวมมีสาเหตุหลักจาก</w:t>
      </w:r>
    </w:p>
    <w:p w14:paraId="27DD8529" w14:textId="77777777" w:rsidR="00930BE9" w:rsidRPr="00137F69" w:rsidRDefault="00930BE9" w:rsidP="00930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ED3073" w14:textId="5A129B79" w:rsidR="00930BE9" w:rsidRDefault="00223261" w:rsidP="00F944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A90BC9">
        <w:rPr>
          <w:rFonts w:asciiTheme="majorBidi" w:hAnsiTheme="majorBidi" w:cstheme="majorBidi"/>
          <w:sz w:val="30"/>
          <w:szCs w:val="30"/>
        </w:rPr>
        <w:t xml:space="preserve">-    </w:t>
      </w:r>
      <w:r w:rsidRPr="00A90BC9">
        <w:rPr>
          <w:rFonts w:asciiTheme="majorBidi" w:hAnsiTheme="majorBidi" w:cstheme="majorBidi" w:hint="cs"/>
          <w:sz w:val="30"/>
          <w:szCs w:val="30"/>
          <w:cs/>
        </w:rPr>
        <w:t xml:space="preserve">ระหว่างปี </w:t>
      </w:r>
      <w:r w:rsidRPr="00A90BC9">
        <w:rPr>
          <w:rFonts w:asciiTheme="majorBidi" w:hAnsiTheme="majorBidi" w:cstheme="majorBidi"/>
          <w:sz w:val="30"/>
          <w:szCs w:val="30"/>
        </w:rPr>
        <w:t xml:space="preserve">2564 </w:t>
      </w:r>
      <w:r w:rsidR="00AF627D" w:rsidRPr="00A90BC9">
        <w:rPr>
          <w:rFonts w:asciiTheme="majorBidi" w:hAnsiTheme="majorBidi" w:cstheme="majorBidi" w:hint="cs"/>
          <w:sz w:val="30"/>
          <w:szCs w:val="30"/>
          <w:cs/>
        </w:rPr>
        <w:t>ขาดทุนทางภาษีที่ยังไม่ได้ใช้</w:t>
      </w:r>
      <w:r w:rsidR="006978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F627D" w:rsidRPr="00A90BC9">
        <w:rPr>
          <w:rFonts w:asciiTheme="majorBidi" w:hAnsiTheme="majorBidi" w:cstheme="majorBidi" w:hint="cs"/>
          <w:sz w:val="30"/>
          <w:szCs w:val="30"/>
          <w:cs/>
        </w:rPr>
        <w:t>ไม่ได้นำไปรวมในการคำนวณสินทรัพย์ภาษีเงินได้รอตัดบัญชี</w:t>
      </w:r>
      <w:r w:rsidRPr="00A90BC9">
        <w:rPr>
          <w:rFonts w:asciiTheme="majorBidi" w:hAnsiTheme="majorBidi" w:cstheme="majorBidi" w:hint="cs"/>
          <w:sz w:val="30"/>
          <w:szCs w:val="30"/>
          <w:cs/>
        </w:rPr>
        <w:t>เนื่องจากความไม่แน่นอนที่จะใช้ประโยชน์ทางภาษีจากรายการดังกล่าวในอนาคต</w:t>
      </w:r>
    </w:p>
    <w:p w14:paraId="16E3524B" w14:textId="7F367FF2" w:rsidR="005E1E47" w:rsidRPr="00A90BC9" w:rsidRDefault="005E1E47" w:rsidP="00F944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-  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การสิ้นสุดลงของบัตรส่งเสริมการลงทุนบางกิจการ</w:t>
      </w: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246DBEA3" w14:textId="77777777" w:rsidR="00332B30" w:rsidRPr="00A90BC9" w:rsidRDefault="00332B30" w:rsidP="00930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09AA45" w14:textId="61D5E89A" w:rsidR="00E61D28" w:rsidRDefault="00930BE9" w:rsidP="007A1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A90BC9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การเปลี่ยนแปลงในอัตราภาษีเงินได้ที่แท้จริงในงบการเงินเฉพาะกิจการมีสาเหตุหลักจากกา</w:t>
      </w:r>
      <w:r w:rsidR="006D3B11" w:rsidRPr="00A90BC9">
        <w:rPr>
          <w:rFonts w:asciiTheme="majorBidi" w:hAnsiTheme="majorBidi" w:cstheme="majorBidi" w:hint="cs"/>
          <w:sz w:val="30"/>
          <w:szCs w:val="30"/>
          <w:cs/>
        </w:rPr>
        <w:t>รสิ้นสุดลงของ</w:t>
      </w:r>
      <w:r w:rsidR="00F94436">
        <w:rPr>
          <w:rFonts w:asciiTheme="majorBidi" w:hAnsiTheme="majorBidi" w:cstheme="majorBidi"/>
          <w:sz w:val="30"/>
          <w:szCs w:val="30"/>
        </w:rPr>
        <w:t xml:space="preserve">          </w:t>
      </w:r>
      <w:r w:rsidR="006D3B11" w:rsidRPr="00A90BC9">
        <w:rPr>
          <w:rFonts w:asciiTheme="majorBidi" w:hAnsiTheme="majorBidi" w:cstheme="majorBidi" w:hint="cs"/>
          <w:sz w:val="30"/>
          <w:szCs w:val="30"/>
          <w:cs/>
        </w:rPr>
        <w:t>บั</w:t>
      </w:r>
      <w:r w:rsidR="007A14EE">
        <w:rPr>
          <w:rFonts w:asciiTheme="majorBidi" w:hAnsiTheme="majorBidi" w:cstheme="majorBidi" w:hint="cs"/>
          <w:sz w:val="30"/>
          <w:szCs w:val="30"/>
          <w:cs/>
        </w:rPr>
        <w:t>ตร</w:t>
      </w:r>
      <w:r w:rsidR="006D3B11" w:rsidRPr="00A90BC9">
        <w:rPr>
          <w:rFonts w:asciiTheme="majorBidi" w:hAnsiTheme="majorBidi" w:cstheme="majorBidi" w:hint="cs"/>
          <w:sz w:val="30"/>
          <w:szCs w:val="30"/>
          <w:cs/>
        </w:rPr>
        <w:t>ส่งเสริมการลงทุน</w:t>
      </w:r>
    </w:p>
    <w:p w14:paraId="6649484A" w14:textId="77777777" w:rsidR="00A502C7" w:rsidRPr="007A78EB" w:rsidRDefault="00A502C7" w:rsidP="007A1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CF2382" w14:textId="246731C0" w:rsidR="00A502C7" w:rsidRDefault="00A502C7" w:rsidP="00A502C7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กำไรต่อหุ้น</w:t>
      </w: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ขั้นพื้นฐาน</w:t>
      </w: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</w:t>
      </w:r>
    </w:p>
    <w:p w14:paraId="27B926C2" w14:textId="77777777" w:rsidR="00A502C7" w:rsidRPr="00A502C7" w:rsidRDefault="00A502C7" w:rsidP="00A502C7">
      <w:pPr>
        <w:rPr>
          <w:rFonts w:cstheme="minorBidi"/>
        </w:rPr>
      </w:pPr>
      <w:r>
        <w:rPr>
          <w:rFonts w:cstheme="minorBidi"/>
          <w:cs/>
          <w:lang w:val="th-TH"/>
        </w:rPr>
        <w:tab/>
      </w:r>
      <w:r>
        <w:rPr>
          <w:rFonts w:cstheme="minorBidi"/>
          <w:cs/>
          <w:lang w:val="th-TH"/>
        </w:rPr>
        <w:tab/>
      </w:r>
    </w:p>
    <w:tbl>
      <w:tblPr>
        <w:tblW w:w="938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79"/>
        <w:gridCol w:w="995"/>
        <w:gridCol w:w="265"/>
        <w:gridCol w:w="991"/>
        <w:gridCol w:w="253"/>
        <w:gridCol w:w="987"/>
        <w:gridCol w:w="276"/>
        <w:gridCol w:w="939"/>
      </w:tblGrid>
      <w:tr w:rsidR="00A502C7" w:rsidRPr="00F17F5F" w14:paraId="4626A31E" w14:textId="77777777" w:rsidTr="00DA0C8D">
        <w:trPr>
          <w:trHeight w:hRule="exact" w:val="389"/>
          <w:tblHeader/>
        </w:trPr>
        <w:tc>
          <w:tcPr>
            <w:tcW w:w="2493" w:type="pct"/>
          </w:tcPr>
          <w:p w14:paraId="0510A26B" w14:textId="77777777" w:rsidR="00A502C7" w:rsidRPr="00CF1517" w:rsidRDefault="00A502C7" w:rsidP="00AA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98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8" w:type="pct"/>
            <w:gridSpan w:val="3"/>
          </w:tcPr>
          <w:p w14:paraId="6A33905A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5735B059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0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pct"/>
            <w:gridSpan w:val="3"/>
          </w:tcPr>
          <w:p w14:paraId="41BB3680" w14:textId="77777777" w:rsidR="00A502C7" w:rsidRPr="00F17F5F" w:rsidRDefault="00A502C7" w:rsidP="00C5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02C7" w:rsidRPr="00F17F5F" w14:paraId="2524ECA9" w14:textId="77777777" w:rsidTr="00DA0C8D">
        <w:trPr>
          <w:trHeight w:hRule="exact" w:val="389"/>
          <w:tblHeader/>
        </w:trPr>
        <w:tc>
          <w:tcPr>
            <w:tcW w:w="2493" w:type="pct"/>
          </w:tcPr>
          <w:p w14:paraId="534C8ED6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98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30" w:type="pct"/>
          </w:tcPr>
          <w:p w14:paraId="3B1098E2" w14:textId="204007B9" w:rsidR="00A502C7" w:rsidRPr="00F17F5F" w:rsidRDefault="00A502C7" w:rsidP="00AA0FD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1" w:type="pct"/>
          </w:tcPr>
          <w:p w14:paraId="06C5FA96" w14:textId="77777777" w:rsidR="00A502C7" w:rsidRPr="00F17F5F" w:rsidRDefault="00A502C7" w:rsidP="00AA0FD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742AEFDB" w14:textId="357F297C" w:rsidR="00A502C7" w:rsidRPr="00F17F5F" w:rsidRDefault="00A502C7" w:rsidP="00AA0FD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5" w:type="pct"/>
          </w:tcPr>
          <w:p w14:paraId="2E409A92" w14:textId="77777777" w:rsidR="00A502C7" w:rsidRPr="00F17F5F" w:rsidRDefault="00A502C7" w:rsidP="00AA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7F76B02C" w14:textId="5C50F7FF" w:rsidR="00A502C7" w:rsidRPr="00F17F5F" w:rsidRDefault="00A502C7" w:rsidP="00AA0FD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07517FB9" w14:textId="77777777" w:rsidR="00A502C7" w:rsidRPr="00F17F5F" w:rsidRDefault="00A502C7" w:rsidP="00AA0FD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1" w:type="pct"/>
          </w:tcPr>
          <w:p w14:paraId="5C9D99DF" w14:textId="18F01E4E" w:rsidR="00A502C7" w:rsidRPr="00F17F5F" w:rsidRDefault="00A502C7" w:rsidP="00AA0FD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A502C7" w:rsidRPr="00F17F5F" w14:paraId="5C986FC0" w14:textId="77777777" w:rsidTr="00DA0C8D">
        <w:trPr>
          <w:trHeight w:hRule="exact" w:val="389"/>
          <w:tblHeader/>
        </w:trPr>
        <w:tc>
          <w:tcPr>
            <w:tcW w:w="2493" w:type="pct"/>
          </w:tcPr>
          <w:p w14:paraId="1497D169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9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07" w:type="pct"/>
            <w:gridSpan w:val="7"/>
            <w:vAlign w:val="bottom"/>
          </w:tcPr>
          <w:p w14:paraId="1F495D99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F17F5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F17F5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A502C7" w:rsidRPr="00F17F5F" w14:paraId="79A8BA21" w14:textId="77777777" w:rsidTr="00DA0C8D">
        <w:trPr>
          <w:trHeight w:hRule="exact" w:val="389"/>
        </w:trPr>
        <w:tc>
          <w:tcPr>
            <w:tcW w:w="2493" w:type="pct"/>
          </w:tcPr>
          <w:p w14:paraId="5F04094A" w14:textId="546C32AE" w:rsidR="00A502C7" w:rsidRPr="00F17F5F" w:rsidRDefault="00A502C7" w:rsidP="00AA0FD0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Pr="00F17F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</w:t>
            </w:r>
            <w:r w:rsidR="00FE517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  <w:r w:rsidR="00DA0C8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หกเดือนสิ้นสุดวันที่ </w:t>
            </w:r>
            <w:r w:rsidR="00DA0C8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DA0C8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530" w:type="pct"/>
          </w:tcPr>
          <w:p w14:paraId="38E55558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5107D54D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348EDDFD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67E705C7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24D59F73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252D7CB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1" w:type="pct"/>
          </w:tcPr>
          <w:p w14:paraId="2F2D587F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502C7" w:rsidRPr="00F17F5F" w14:paraId="124374EB" w14:textId="77777777" w:rsidTr="00DA0C8D">
        <w:trPr>
          <w:trHeight w:hRule="exact" w:val="389"/>
        </w:trPr>
        <w:tc>
          <w:tcPr>
            <w:tcW w:w="2493" w:type="pct"/>
          </w:tcPr>
          <w:p w14:paraId="58F97474" w14:textId="50B85621" w:rsidR="00A502C7" w:rsidRPr="00F17F5F" w:rsidRDefault="00A502C7" w:rsidP="00DA0C8D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</w:t>
            </w:r>
            <w:r w:rsidR="00DA0C8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ที่</w:t>
            </w:r>
            <w:r w:rsidR="00DA0C8D"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เป็นส่วนของผู้ถือหุ้นสามัญของบริษัท</w:t>
            </w:r>
            <w:r w:rsidR="00DA0C8D"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DA0C8D"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30" w:type="pct"/>
            <w:tcBorders>
              <w:bottom w:val="double" w:sz="4" w:space="0" w:color="auto"/>
            </w:tcBorders>
          </w:tcPr>
          <w:p w14:paraId="74F578B4" w14:textId="0C8440CD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1,857,012</w:t>
            </w:r>
          </w:p>
        </w:tc>
        <w:tc>
          <w:tcPr>
            <w:tcW w:w="141" w:type="pct"/>
          </w:tcPr>
          <w:p w14:paraId="0824872E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7C62B7DD" w14:textId="0A145381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875,066</w:t>
            </w:r>
          </w:p>
        </w:tc>
        <w:tc>
          <w:tcPr>
            <w:tcW w:w="135" w:type="pct"/>
          </w:tcPr>
          <w:p w14:paraId="7234966A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14:paraId="667B4788" w14:textId="7AE6D4C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1,272,975</w:t>
            </w:r>
          </w:p>
        </w:tc>
        <w:tc>
          <w:tcPr>
            <w:tcW w:w="147" w:type="pct"/>
          </w:tcPr>
          <w:p w14:paraId="22742352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1" w:type="pct"/>
            <w:tcBorders>
              <w:bottom w:val="double" w:sz="4" w:space="0" w:color="auto"/>
            </w:tcBorders>
          </w:tcPr>
          <w:p w14:paraId="5C7BBE61" w14:textId="504A0D54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391,201</w:t>
            </w:r>
          </w:p>
        </w:tc>
      </w:tr>
      <w:tr w:rsidR="00A502C7" w:rsidRPr="00F17F5F" w14:paraId="0E918DEE" w14:textId="77777777" w:rsidTr="00DA0C8D">
        <w:trPr>
          <w:trHeight w:hRule="exact" w:val="389"/>
        </w:trPr>
        <w:tc>
          <w:tcPr>
            <w:tcW w:w="2493" w:type="pct"/>
          </w:tcPr>
          <w:p w14:paraId="40E92181" w14:textId="77777777" w:rsidR="00A502C7" w:rsidRPr="00F17F5F" w:rsidRDefault="00A502C7" w:rsidP="00AA0FD0">
            <w:pPr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4AB72C4D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702B6906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4C691054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75A437CF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37FE0379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6D81BCA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1" w:type="pct"/>
          </w:tcPr>
          <w:p w14:paraId="4BAEDE43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502C7" w:rsidRPr="00F17F5F" w14:paraId="4BC00998" w14:textId="77777777" w:rsidTr="00DA0C8D">
        <w:trPr>
          <w:trHeight w:hRule="exact" w:val="389"/>
        </w:trPr>
        <w:tc>
          <w:tcPr>
            <w:tcW w:w="2493" w:type="pct"/>
          </w:tcPr>
          <w:p w14:paraId="00FE91EC" w14:textId="77777777" w:rsidR="00A502C7" w:rsidRPr="00F17F5F" w:rsidRDefault="00A502C7" w:rsidP="00AA0FD0">
            <w:pPr>
              <w:ind w:left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จำนวนหุ้นสามัญออกจำหน่ายแล้ว</w:t>
            </w:r>
          </w:p>
        </w:tc>
        <w:tc>
          <w:tcPr>
            <w:tcW w:w="530" w:type="pct"/>
          </w:tcPr>
          <w:p w14:paraId="4130AF86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03CA88A4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0BE8BC2B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7A87871F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3C57B7BC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C306A5C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1" w:type="pct"/>
          </w:tcPr>
          <w:p w14:paraId="386D14B4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502C7" w:rsidRPr="00F17F5F" w14:paraId="4FDB2D7A" w14:textId="77777777" w:rsidTr="00DA0C8D">
        <w:trPr>
          <w:trHeight w:hRule="exact" w:val="389"/>
        </w:trPr>
        <w:tc>
          <w:tcPr>
            <w:tcW w:w="2493" w:type="pct"/>
          </w:tcPr>
          <w:p w14:paraId="213CDBA5" w14:textId="77777777" w:rsidR="00A502C7" w:rsidRPr="00F17F5F" w:rsidRDefault="00A502C7" w:rsidP="00A502C7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F17F5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17F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30" w:type="pct"/>
          </w:tcPr>
          <w:p w14:paraId="36C31119" w14:textId="769F9FBF" w:rsidR="00A502C7" w:rsidRPr="00F17F5F" w:rsidRDefault="00A502C7" w:rsidP="00A50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5,</w:t>
            </w:r>
            <w:r>
              <w:rPr>
                <w:rFonts w:ascii="Angsana New" w:hAnsi="Angsana New" w:cs="Angsana New"/>
                <w:sz w:val="30"/>
                <w:szCs w:val="30"/>
              </w:rPr>
              <w:t>643,955</w:t>
            </w:r>
          </w:p>
        </w:tc>
        <w:tc>
          <w:tcPr>
            <w:tcW w:w="141" w:type="pct"/>
          </w:tcPr>
          <w:p w14:paraId="7473C2D9" w14:textId="77777777" w:rsidR="00A502C7" w:rsidRPr="00F17F5F" w:rsidRDefault="00A502C7" w:rsidP="00A50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1806E5B6" w14:textId="35A407CD" w:rsidR="00A502C7" w:rsidRPr="00F17F5F" w:rsidRDefault="00A502C7" w:rsidP="00A50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5,607,573</w:t>
            </w:r>
          </w:p>
        </w:tc>
        <w:tc>
          <w:tcPr>
            <w:tcW w:w="135" w:type="pct"/>
          </w:tcPr>
          <w:p w14:paraId="5BA739BA" w14:textId="77777777" w:rsidR="00A502C7" w:rsidRPr="00F17F5F" w:rsidRDefault="00A502C7" w:rsidP="00A50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395E80C4" w14:textId="6A655656" w:rsidR="00A502C7" w:rsidRPr="00F17F5F" w:rsidRDefault="00A502C7" w:rsidP="00A50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5,</w:t>
            </w:r>
            <w:r>
              <w:rPr>
                <w:rFonts w:ascii="Angsana New" w:hAnsi="Angsana New" w:cs="Angsana New"/>
                <w:sz w:val="30"/>
                <w:szCs w:val="30"/>
              </w:rPr>
              <w:t>643,955</w:t>
            </w:r>
          </w:p>
        </w:tc>
        <w:tc>
          <w:tcPr>
            <w:tcW w:w="147" w:type="pct"/>
          </w:tcPr>
          <w:p w14:paraId="797EC421" w14:textId="77777777" w:rsidR="00A502C7" w:rsidRPr="00F17F5F" w:rsidRDefault="00A502C7" w:rsidP="00A50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1" w:type="pct"/>
          </w:tcPr>
          <w:p w14:paraId="0F371988" w14:textId="77777777" w:rsidR="00A502C7" w:rsidRPr="00F17F5F" w:rsidRDefault="00A502C7" w:rsidP="00A50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5,607,573</w:t>
            </w:r>
          </w:p>
        </w:tc>
      </w:tr>
      <w:tr w:rsidR="00A502C7" w:rsidRPr="00F17F5F" w14:paraId="0E6C4EDA" w14:textId="77777777" w:rsidTr="00DA0C8D">
        <w:trPr>
          <w:trHeight w:hRule="exact" w:val="389"/>
        </w:trPr>
        <w:tc>
          <w:tcPr>
            <w:tcW w:w="2493" w:type="pct"/>
          </w:tcPr>
          <w:p w14:paraId="266C8E91" w14:textId="77777777" w:rsidR="00A502C7" w:rsidRPr="00F17F5F" w:rsidRDefault="00A502C7" w:rsidP="00AA0FD0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</w:t>
            </w:r>
            <w:r w:rsidRPr="00F17F5F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การใช้สิทธิตามใบสำคัญแสดง</w:t>
            </w:r>
          </w:p>
        </w:tc>
        <w:tc>
          <w:tcPr>
            <w:tcW w:w="530" w:type="pct"/>
          </w:tcPr>
          <w:p w14:paraId="2DA62413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59C2A6BF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1B83CFEC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2ACC3EBE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788FC6BA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C7C741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1" w:type="pct"/>
          </w:tcPr>
          <w:p w14:paraId="1133E1DB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502C7" w:rsidRPr="00F17F5F" w14:paraId="06F3EB60" w14:textId="77777777" w:rsidTr="00DA0C8D">
        <w:trPr>
          <w:trHeight w:hRule="exact" w:val="389"/>
        </w:trPr>
        <w:tc>
          <w:tcPr>
            <w:tcW w:w="2493" w:type="pct"/>
            <w:shd w:val="clear" w:color="auto" w:fill="auto"/>
          </w:tcPr>
          <w:p w14:paraId="6C19AED3" w14:textId="77777777" w:rsidR="00A502C7" w:rsidRPr="00F17F5F" w:rsidRDefault="00A502C7" w:rsidP="00AA0FD0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สิทธิซื้อหุ้น</w:t>
            </w: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3054C63F" w14:textId="7BDB82A8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1,730</w:t>
            </w:r>
          </w:p>
        </w:tc>
        <w:tc>
          <w:tcPr>
            <w:tcW w:w="141" w:type="pct"/>
          </w:tcPr>
          <w:p w14:paraId="3F462073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0057B326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3F806457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3B96258A" w14:textId="279005AB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1,730</w:t>
            </w:r>
          </w:p>
        </w:tc>
        <w:tc>
          <w:tcPr>
            <w:tcW w:w="147" w:type="pct"/>
          </w:tcPr>
          <w:p w14:paraId="0A2AEF62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14:paraId="2C2E4AAF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502C7" w:rsidRPr="00F17F5F" w14:paraId="5CF511BA" w14:textId="77777777" w:rsidTr="00DA0C8D">
        <w:trPr>
          <w:trHeight w:hRule="exact" w:val="389"/>
        </w:trPr>
        <w:tc>
          <w:tcPr>
            <w:tcW w:w="2493" w:type="pct"/>
          </w:tcPr>
          <w:p w14:paraId="56998682" w14:textId="77777777" w:rsidR="00A502C7" w:rsidRPr="00F17F5F" w:rsidRDefault="00A502C7" w:rsidP="00AA0FD0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5ACA11C0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1517DB81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14:paraId="4F4C94CA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47F4FAAD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1C418AE7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97A8168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</w:tcPr>
          <w:p w14:paraId="0BC3432F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502C7" w:rsidRPr="00F17F5F" w14:paraId="5F2D905F" w14:textId="77777777" w:rsidTr="00DA0C8D">
        <w:trPr>
          <w:trHeight w:hRule="exact" w:val="389"/>
        </w:trPr>
        <w:tc>
          <w:tcPr>
            <w:tcW w:w="2493" w:type="pct"/>
          </w:tcPr>
          <w:p w14:paraId="40B5FA7E" w14:textId="7F1205E1" w:rsidR="00A502C7" w:rsidRPr="00F17F5F" w:rsidRDefault="00A502C7" w:rsidP="00AA0FD0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  <w:r w:rsidRPr="00F17F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0" w:type="pct"/>
          </w:tcPr>
          <w:p w14:paraId="20577929" w14:textId="339269C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5,645,685</w:t>
            </w:r>
          </w:p>
        </w:tc>
        <w:tc>
          <w:tcPr>
            <w:tcW w:w="141" w:type="pct"/>
          </w:tcPr>
          <w:p w14:paraId="56CFD503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7E2BB9FD" w14:textId="1B4C8AB3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502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5,607,573</w:t>
            </w:r>
          </w:p>
        </w:tc>
        <w:tc>
          <w:tcPr>
            <w:tcW w:w="135" w:type="pct"/>
          </w:tcPr>
          <w:p w14:paraId="6E8B204F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6A636B36" w14:textId="3ACD7FF3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5,645,685</w:t>
            </w:r>
          </w:p>
        </w:tc>
        <w:tc>
          <w:tcPr>
            <w:tcW w:w="147" w:type="pct"/>
          </w:tcPr>
          <w:p w14:paraId="0314E1D8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1" w:type="pct"/>
          </w:tcPr>
          <w:p w14:paraId="5328CC2C" w14:textId="6271C5F3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502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5,607,573</w:t>
            </w:r>
          </w:p>
        </w:tc>
      </w:tr>
      <w:tr w:rsidR="00A502C7" w:rsidRPr="00F17F5F" w14:paraId="15A7F8FC" w14:textId="77777777" w:rsidTr="00DA0C8D">
        <w:trPr>
          <w:trHeight w:hRule="exact" w:val="389"/>
        </w:trPr>
        <w:tc>
          <w:tcPr>
            <w:tcW w:w="2493" w:type="pct"/>
          </w:tcPr>
          <w:p w14:paraId="72087BED" w14:textId="77777777" w:rsidR="00A502C7" w:rsidRPr="00F17F5F" w:rsidRDefault="00A502C7" w:rsidP="00AA0FD0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</w:tcPr>
          <w:p w14:paraId="4A87371F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405A7C33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</w:tcPr>
          <w:p w14:paraId="6A5B857E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541D323A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double" w:sz="4" w:space="0" w:color="auto"/>
            </w:tcBorders>
          </w:tcPr>
          <w:p w14:paraId="7F1CB3C8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B2A0243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1" w:type="pct"/>
            <w:tcBorders>
              <w:top w:val="double" w:sz="4" w:space="0" w:color="auto"/>
            </w:tcBorders>
          </w:tcPr>
          <w:p w14:paraId="65A56887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502C7" w:rsidRPr="00CF1517" w14:paraId="6C69E54E" w14:textId="77777777" w:rsidTr="00DA0C8D">
        <w:trPr>
          <w:trHeight w:hRule="exact" w:val="389"/>
        </w:trPr>
        <w:tc>
          <w:tcPr>
            <w:tcW w:w="2493" w:type="pct"/>
          </w:tcPr>
          <w:p w14:paraId="68078B46" w14:textId="77777777" w:rsidR="00A502C7" w:rsidRPr="00F17F5F" w:rsidRDefault="00A502C7" w:rsidP="00AA0FD0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F17F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(ขั้นพื้นฐาน)</w:t>
            </w: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17F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0" w:type="pct"/>
            <w:tcBorders>
              <w:bottom w:val="double" w:sz="4" w:space="0" w:color="auto"/>
            </w:tcBorders>
          </w:tcPr>
          <w:p w14:paraId="0476F152" w14:textId="55540202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right="-3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0.33</w:t>
            </w:r>
          </w:p>
        </w:tc>
        <w:tc>
          <w:tcPr>
            <w:tcW w:w="141" w:type="pct"/>
          </w:tcPr>
          <w:p w14:paraId="6214980D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4B1A0C94" w14:textId="17ADEFDE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0.16</w:t>
            </w:r>
          </w:p>
        </w:tc>
        <w:tc>
          <w:tcPr>
            <w:tcW w:w="135" w:type="pct"/>
          </w:tcPr>
          <w:p w14:paraId="41616C26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14:paraId="517EB43D" w14:textId="269F48A0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0.23</w:t>
            </w:r>
          </w:p>
        </w:tc>
        <w:tc>
          <w:tcPr>
            <w:tcW w:w="147" w:type="pct"/>
          </w:tcPr>
          <w:p w14:paraId="04D5581D" w14:textId="77777777" w:rsidR="00A502C7" w:rsidRPr="00F17F5F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1" w:type="pct"/>
            <w:tcBorders>
              <w:bottom w:val="double" w:sz="4" w:space="0" w:color="auto"/>
            </w:tcBorders>
          </w:tcPr>
          <w:p w14:paraId="07A1FCBF" w14:textId="6681CD8B" w:rsidR="00A502C7" w:rsidRPr="00CF1517" w:rsidRDefault="00A502C7" w:rsidP="00AA0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0.07</w:t>
            </w:r>
          </w:p>
        </w:tc>
      </w:tr>
    </w:tbl>
    <w:p w14:paraId="4AC4DC3E" w14:textId="77777777" w:rsidR="00A502C7" w:rsidRPr="0099339B" w:rsidRDefault="00A502C7" w:rsidP="00A502C7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E1A93C1" w14:textId="3140E081" w:rsidR="00906913" w:rsidRPr="00C60284" w:rsidRDefault="00906913" w:rsidP="00906913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  <w:r w:rsidRPr="00C60284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เงินปันผล</w:t>
      </w:r>
    </w:p>
    <w:p w14:paraId="4CA31101" w14:textId="77777777" w:rsidR="00906913" w:rsidRPr="00774C7F" w:rsidRDefault="00906913" w:rsidP="00906913">
      <w:pPr>
        <w:pStyle w:val="Heading1"/>
        <w:keepLines/>
        <w:numPr>
          <w:ilvl w:val="0"/>
          <w:numId w:val="0"/>
        </w:numPr>
        <w:shd w:val="clear" w:color="auto" w:fill="auto"/>
        <w:ind w:left="518" w:right="-45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  <w:cs/>
          <w:lang w:val="th-TH"/>
        </w:rPr>
      </w:pPr>
    </w:p>
    <w:p w14:paraId="26D02E8E" w14:textId="77777777" w:rsidR="00906913" w:rsidRPr="00C60284" w:rsidRDefault="00906913" w:rsidP="00906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เงินปันผลที่กลุ่มบริษัทจ่ายให้ผู้ถือหุ้น</w:t>
      </w:r>
      <w:r w:rsidRPr="00C60284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1B96B33D" w14:textId="77777777" w:rsidR="00906913" w:rsidRPr="003A5E3D" w:rsidRDefault="00906913" w:rsidP="009069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620"/>
        <w:gridCol w:w="1710"/>
        <w:gridCol w:w="1530"/>
        <w:gridCol w:w="270"/>
        <w:gridCol w:w="1440"/>
      </w:tblGrid>
      <w:tr w:rsidR="00906913" w:rsidRPr="00C60284" w14:paraId="3F182D70" w14:textId="77777777" w:rsidTr="00DA0C8D">
        <w:tc>
          <w:tcPr>
            <w:tcW w:w="2700" w:type="dxa"/>
            <w:vAlign w:val="bottom"/>
          </w:tcPr>
          <w:p w14:paraId="7F66E0BB" w14:textId="77777777" w:rsidR="00906913" w:rsidRPr="00C60284" w:rsidRDefault="00906913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8C86144" w14:textId="77777777" w:rsidR="00906913" w:rsidRPr="00C60284" w:rsidRDefault="00906913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2A4846F2" w14:textId="77777777" w:rsidR="00906913" w:rsidRPr="00C60284" w:rsidRDefault="00906913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31D67234" w14:textId="77777777" w:rsidR="00906913" w:rsidRPr="00C60284" w:rsidRDefault="00906913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</w:tcPr>
          <w:p w14:paraId="0AE808E4" w14:textId="77777777" w:rsidR="00906913" w:rsidRPr="00C60284" w:rsidRDefault="00906913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02A9B7B2" w14:textId="77777777" w:rsidR="00906913" w:rsidRPr="00C60284" w:rsidRDefault="00906913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3F8E93A" w14:textId="77777777" w:rsidR="00906913" w:rsidRPr="00C60284" w:rsidDel="00D43E7A" w:rsidRDefault="00906913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906913" w:rsidRPr="00C60284" w14:paraId="3012277A" w14:textId="77777777" w:rsidTr="00DA0C8D">
        <w:tc>
          <w:tcPr>
            <w:tcW w:w="2700" w:type="dxa"/>
          </w:tcPr>
          <w:p w14:paraId="1D940A97" w14:textId="77777777" w:rsidR="00906913" w:rsidRPr="00C60284" w:rsidRDefault="00906913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36701B8" w14:textId="77777777" w:rsidR="00906913" w:rsidRPr="00C60284" w:rsidRDefault="00906913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1B9D8E5" w14:textId="77777777" w:rsidR="00906913" w:rsidRPr="00C60284" w:rsidRDefault="00906913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1C295FE" w14:textId="77777777" w:rsidR="00906913" w:rsidRPr="00C60284" w:rsidRDefault="00906913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61011214" w14:textId="77777777" w:rsidR="00906913" w:rsidRPr="00C60284" w:rsidRDefault="00906913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11F7D2F" w14:textId="77777777" w:rsidR="00906913" w:rsidRPr="00C60284" w:rsidRDefault="00906913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6913" w:rsidRPr="00C60284" w14:paraId="5C12F480" w14:textId="77777777" w:rsidTr="00DA0C8D">
        <w:tc>
          <w:tcPr>
            <w:tcW w:w="2700" w:type="dxa"/>
          </w:tcPr>
          <w:p w14:paraId="43813E06" w14:textId="6798729E" w:rsidR="00906913" w:rsidRPr="00C60284" w:rsidRDefault="00906913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20" w:right="-5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F35C7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50355531" w14:textId="77777777" w:rsidR="00906913" w:rsidRPr="00C60284" w:rsidRDefault="00906913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9121544" w14:textId="77777777" w:rsidR="00906913" w:rsidRPr="00C60284" w:rsidRDefault="00906913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5C68AB9" w14:textId="77777777" w:rsidR="00906913" w:rsidRPr="00C60284" w:rsidRDefault="00906913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C4BDD1" w14:textId="77777777" w:rsidR="00906913" w:rsidRPr="00C60284" w:rsidRDefault="00906913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2B2AFE6" w14:textId="77777777" w:rsidR="00906913" w:rsidRPr="00C60284" w:rsidRDefault="00906913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906913" w:rsidRPr="00C60284" w14:paraId="25A24F29" w14:textId="77777777" w:rsidTr="00DA0C8D">
        <w:tc>
          <w:tcPr>
            <w:tcW w:w="2700" w:type="dxa"/>
          </w:tcPr>
          <w:p w14:paraId="5E3ACC8F" w14:textId="12EFCDF8" w:rsidR="00906913" w:rsidRPr="00C60284" w:rsidRDefault="00906913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3282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10C65FAC" w14:textId="159F4D94" w:rsidR="00906913" w:rsidRPr="00AB73D3" w:rsidRDefault="00D62993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19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2550F52B" w14:textId="0484FA44" w:rsidR="00906913" w:rsidRPr="00AB73D3" w:rsidRDefault="0073282F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13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2DDA487E" w14:textId="19F0FB1F" w:rsidR="00906913" w:rsidRPr="00AB73D3" w:rsidRDefault="0073282F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6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0.04</w:t>
            </w:r>
          </w:p>
        </w:tc>
        <w:tc>
          <w:tcPr>
            <w:tcW w:w="270" w:type="dxa"/>
          </w:tcPr>
          <w:p w14:paraId="2A1BC365" w14:textId="77777777" w:rsidR="00906913" w:rsidRPr="00AB73D3" w:rsidRDefault="00906913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623C752" w14:textId="2393DFF3" w:rsidR="00906913" w:rsidRPr="00AB73D3" w:rsidRDefault="00D62993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-156" w:right="2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225.8</w:t>
            </w:r>
          </w:p>
        </w:tc>
      </w:tr>
      <w:tr w:rsidR="00906913" w:rsidRPr="00C60284" w14:paraId="042F3BEA" w14:textId="77777777" w:rsidTr="00DA0C8D">
        <w:tc>
          <w:tcPr>
            <w:tcW w:w="2700" w:type="dxa"/>
          </w:tcPr>
          <w:p w14:paraId="5EC39E7A" w14:textId="77777777" w:rsidR="00906913" w:rsidRPr="00C60284" w:rsidRDefault="00906913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1A38C35" w14:textId="77777777" w:rsidR="00906913" w:rsidRPr="00C60284" w:rsidRDefault="00906913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A469795" w14:textId="77777777" w:rsidR="00906913" w:rsidRPr="00C60284" w:rsidRDefault="00906913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132102A" w14:textId="77777777" w:rsidR="00906913" w:rsidRPr="00C60284" w:rsidRDefault="00906913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A2D75A" w14:textId="77777777" w:rsidR="00906913" w:rsidRPr="00C60284" w:rsidRDefault="00906913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A2C6519" w14:textId="77777777" w:rsidR="00906913" w:rsidRPr="00C60284" w:rsidRDefault="00906913" w:rsidP="00CD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906913" w:rsidRPr="00C60284" w14:paraId="372DC125" w14:textId="77777777" w:rsidTr="00DA0C8D">
        <w:tc>
          <w:tcPr>
            <w:tcW w:w="2700" w:type="dxa"/>
          </w:tcPr>
          <w:p w14:paraId="231A2C98" w14:textId="006607A3" w:rsidR="00906913" w:rsidRPr="00C60284" w:rsidRDefault="00906913" w:rsidP="00906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20" w:right="-52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F35C7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3E2D799E" w14:textId="77777777" w:rsidR="00906913" w:rsidRPr="00C60284" w:rsidRDefault="00906913" w:rsidP="00906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19F774A" w14:textId="77777777" w:rsidR="00906913" w:rsidRPr="00C60284" w:rsidRDefault="00906913" w:rsidP="00906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DB04A5F" w14:textId="77777777" w:rsidR="00906913" w:rsidRPr="00C60284" w:rsidRDefault="00906913" w:rsidP="00906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21D4FC" w14:textId="77777777" w:rsidR="00906913" w:rsidRPr="00C60284" w:rsidRDefault="00906913" w:rsidP="00906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F4A36A" w14:textId="77777777" w:rsidR="00906913" w:rsidRPr="00C60284" w:rsidRDefault="00906913" w:rsidP="00906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6913" w:rsidRPr="00C60284" w14:paraId="6C74B360" w14:textId="77777777" w:rsidTr="00DA0C8D">
        <w:tc>
          <w:tcPr>
            <w:tcW w:w="2700" w:type="dxa"/>
          </w:tcPr>
          <w:p w14:paraId="715785A6" w14:textId="5642FBA1" w:rsidR="00906913" w:rsidRPr="00C60284" w:rsidRDefault="00906913" w:rsidP="00906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45AF3002" w14:textId="68DD7DED" w:rsidR="00906913" w:rsidRPr="00C60284" w:rsidRDefault="00906913" w:rsidP="00906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6CD19C8F" w14:textId="498CA22B" w:rsidR="00906913" w:rsidRPr="00C60284" w:rsidRDefault="00906913" w:rsidP="00906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AB73D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AB73D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40700000" w14:textId="3E22BEBB" w:rsidR="00906913" w:rsidRPr="00C60284" w:rsidRDefault="00906913" w:rsidP="00906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055</w:t>
            </w:r>
          </w:p>
        </w:tc>
        <w:tc>
          <w:tcPr>
            <w:tcW w:w="270" w:type="dxa"/>
          </w:tcPr>
          <w:p w14:paraId="23BCE920" w14:textId="77777777" w:rsidR="00906913" w:rsidRPr="00C60284" w:rsidRDefault="00906913" w:rsidP="00906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484466" w14:textId="3B5A3239" w:rsidR="00906913" w:rsidRPr="00C60284" w:rsidRDefault="00906913" w:rsidP="00906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308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</w:tbl>
    <w:p w14:paraId="33B27098" w14:textId="77777777" w:rsidR="00906913" w:rsidRPr="00906913" w:rsidRDefault="00906913" w:rsidP="00906913">
      <w:pPr>
        <w:pStyle w:val="Heading1"/>
        <w:keepLines/>
        <w:numPr>
          <w:ilvl w:val="0"/>
          <w:numId w:val="0"/>
        </w:numPr>
        <w:shd w:val="clear" w:color="auto" w:fill="auto"/>
        <w:ind w:left="518" w:right="-45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</w:p>
    <w:p w14:paraId="07C6FC84" w14:textId="77777777" w:rsidR="00AE47C5" w:rsidRDefault="00AE47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77FAD96C" w14:textId="4B0E89BD" w:rsidR="001B310A" w:rsidRPr="00C60284" w:rsidRDefault="00944BF6" w:rsidP="009917DC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30A948D0" w14:textId="77777777" w:rsidR="00944BF6" w:rsidRPr="00C60284" w:rsidRDefault="00944BF6" w:rsidP="00944BF6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695B2A2D" w14:textId="77777777" w:rsidR="00944BF6" w:rsidRPr="00C60284" w:rsidRDefault="00944BF6" w:rsidP="00944BF6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C6028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C60284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696DFFA6" w14:textId="77777777" w:rsidR="00944BF6" w:rsidRPr="00C60284" w:rsidRDefault="00944BF6" w:rsidP="00944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52811DE4" w14:textId="031AAD60" w:rsidR="00944BF6" w:rsidRDefault="00944BF6" w:rsidP="00944BF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60284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</w:t>
      </w:r>
      <w:r w:rsidRPr="00FF4BC1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</w:t>
      </w:r>
      <w:r w:rsidRPr="00C60284">
        <w:rPr>
          <w:rFonts w:asciiTheme="majorBidi" w:hAnsiTheme="majorBidi" w:cstheme="majorBidi"/>
          <w:sz w:val="30"/>
          <w:szCs w:val="30"/>
          <w:cs/>
          <w:lang w:bidi="th-TH"/>
        </w:rPr>
        <w:t>เงินที่วัดมูลค่าด้วย</w:t>
      </w:r>
      <w:r w:rsidR="0040560D" w:rsidRPr="00C60284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C60284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C6028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4F10B980" w14:textId="315CAA10" w:rsidR="00A90BC9" w:rsidRDefault="00A90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100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260"/>
        <w:gridCol w:w="180"/>
        <w:gridCol w:w="1079"/>
        <w:gridCol w:w="181"/>
        <w:gridCol w:w="990"/>
        <w:gridCol w:w="180"/>
        <w:gridCol w:w="990"/>
        <w:gridCol w:w="900"/>
        <w:gridCol w:w="990"/>
        <w:gridCol w:w="990"/>
      </w:tblGrid>
      <w:tr w:rsidR="003B0047" w:rsidRPr="00C60284" w14:paraId="392163E6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6CA7B162" w14:textId="6CE6C556" w:rsidR="003B0047" w:rsidRPr="00C60284" w:rsidRDefault="003B0047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 w:val="20"/>
                <w:rtl/>
                <w:cs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740" w:type="dxa"/>
            <w:gridSpan w:val="10"/>
          </w:tcPr>
          <w:p w14:paraId="784CE606" w14:textId="68D311DD" w:rsidR="003B0047" w:rsidRPr="00C60284" w:rsidRDefault="003B0047" w:rsidP="007125D3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B0047" w:rsidRPr="00C60284" w14:paraId="1E2803B0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510241CD" w14:textId="77777777" w:rsidR="003B0047" w:rsidRPr="00C60284" w:rsidRDefault="003B0047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690" w:type="dxa"/>
            <w:gridSpan w:val="5"/>
          </w:tcPr>
          <w:p w14:paraId="5EA327BE" w14:textId="230A128D" w:rsidR="003B0047" w:rsidRPr="00C60284" w:rsidRDefault="003B0047" w:rsidP="007125D3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34388ECC" w14:textId="77777777" w:rsidR="003B0047" w:rsidRPr="00C60284" w:rsidRDefault="003B0047" w:rsidP="007125D3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7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AFBBA" w14:textId="77777777" w:rsidR="003B0047" w:rsidRPr="00C60284" w:rsidRDefault="003B0047" w:rsidP="007125D3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C5D8E" w:rsidRPr="00C60284" w14:paraId="23DD9D3C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002226D2" w14:textId="08710DB3" w:rsidR="005C5D8E" w:rsidRPr="00E22730" w:rsidRDefault="00C41952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E61D2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rtl/>
                <w:cs/>
              </w:rPr>
              <w:t xml:space="preserve"> </w:t>
            </w:r>
            <w:r w:rsidR="00E61D2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มิถุนายน</w:t>
            </w:r>
            <w:r w:rsidR="00E2273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="00E227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937FC63" w14:textId="77777777" w:rsidR="005C5D8E" w:rsidRPr="00C60284" w:rsidRDefault="005C5D8E" w:rsidP="007125D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33DA415A" w14:textId="77777777" w:rsidR="005C5D8E" w:rsidRPr="00C60284" w:rsidRDefault="005C5D8E" w:rsidP="007125D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5709E453" w14:textId="77777777" w:rsidR="005C5D8E" w:rsidRPr="00C60284" w:rsidRDefault="005C5D8E" w:rsidP="007125D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</w:t>
            </w:r>
          </w:p>
          <w:p w14:paraId="31891AB2" w14:textId="77777777" w:rsidR="005C5D8E" w:rsidRPr="00C60284" w:rsidRDefault="005C5D8E" w:rsidP="007125D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ผ่านกำไร</w:t>
            </w:r>
          </w:p>
          <w:p w14:paraId="73D1F0A2" w14:textId="77777777" w:rsidR="005C5D8E" w:rsidRPr="00C60284" w:rsidRDefault="005C5D8E" w:rsidP="007125D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F24E0B5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192451FE" w14:textId="21FA6986" w:rsidR="005C5D8E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</w:t>
            </w:r>
          </w:p>
          <w:p w14:paraId="58096C1D" w14:textId="28748523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มูลค่าด้วย</w:t>
            </w:r>
          </w:p>
          <w:p w14:paraId="7C8578B6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2774D8B4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73D82A4C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8AA2B29" w14:textId="5E2CB2E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43469F75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6023FF" w14:textId="3D012D64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765D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9864EF" w14:textId="2E58014E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48A0F0C" w14:textId="3081118B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765D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5D7EFE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C5D8E" w:rsidRPr="00C60284" w14:paraId="7FE06111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</w:tcPr>
          <w:p w14:paraId="07E5BACD" w14:textId="77777777" w:rsidR="005C5D8E" w:rsidRPr="00C60284" w:rsidRDefault="005C5D8E" w:rsidP="007125D3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740" w:type="dxa"/>
            <w:gridSpan w:val="10"/>
          </w:tcPr>
          <w:p w14:paraId="133C0033" w14:textId="7C557C41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5C5D8E" w:rsidRPr="00C60284" w14:paraId="5ECC9FF4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12688A1C" w14:textId="77777777" w:rsidR="005C5D8E" w:rsidRPr="00C60284" w:rsidRDefault="005C5D8E" w:rsidP="00712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4F87211F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0F34B1A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0E0E9102" w14:textId="743DC674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4F05994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DDBF09" w14:textId="46A938AF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8F696C8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70360AF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F06DBF8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E81D715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C0A3628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1E07" w:rsidRPr="009B3EB3" w14:paraId="4B86284B" w14:textId="77777777" w:rsidTr="003A70E4">
        <w:trPr>
          <w:trHeight w:val="362"/>
        </w:trPr>
        <w:tc>
          <w:tcPr>
            <w:tcW w:w="2261" w:type="dxa"/>
            <w:shd w:val="clear" w:color="auto" w:fill="auto"/>
          </w:tcPr>
          <w:p w14:paraId="11C1709A" w14:textId="5A8D627A" w:rsidR="00CE1E07" w:rsidRPr="00FF4BC1" w:rsidRDefault="00CE1E07" w:rsidP="00CE1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45096D28" w14:textId="3A94E0BE" w:rsidR="00CE1E07" w:rsidRPr="009B3EB3" w:rsidRDefault="00814E26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3EB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9339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B3EB3">
              <w:rPr>
                <w:rFonts w:asciiTheme="majorBidi" w:hAnsiTheme="majorBidi" w:cstheme="majorBidi"/>
                <w:sz w:val="26"/>
                <w:szCs w:val="26"/>
              </w:rPr>
              <w:t>097</w:t>
            </w:r>
          </w:p>
        </w:tc>
        <w:tc>
          <w:tcPr>
            <w:tcW w:w="180" w:type="dxa"/>
          </w:tcPr>
          <w:p w14:paraId="15AD6DA0" w14:textId="77777777" w:rsidR="00CE1E07" w:rsidRPr="009B3EB3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395361A7" w14:textId="5FE9D527" w:rsidR="00CE1E07" w:rsidRPr="009B3EB3" w:rsidRDefault="00814E26" w:rsidP="00CE1E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B3E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</w:tcPr>
          <w:p w14:paraId="4ED604EE" w14:textId="77777777" w:rsidR="00CE1E07" w:rsidRPr="009B3EB3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880052" w14:textId="1FC98630" w:rsidR="00CE1E07" w:rsidRPr="009B3EB3" w:rsidRDefault="00814E26" w:rsidP="00CE1E0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3EB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9339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B3EB3">
              <w:rPr>
                <w:rFonts w:asciiTheme="majorBidi" w:hAnsiTheme="majorBidi" w:cstheme="majorBidi"/>
                <w:sz w:val="26"/>
                <w:szCs w:val="26"/>
              </w:rPr>
              <w:t>097</w:t>
            </w:r>
          </w:p>
        </w:tc>
        <w:tc>
          <w:tcPr>
            <w:tcW w:w="180" w:type="dxa"/>
            <w:shd w:val="clear" w:color="auto" w:fill="auto"/>
          </w:tcPr>
          <w:p w14:paraId="138105CF" w14:textId="77777777" w:rsidR="00CE1E07" w:rsidRPr="009B3EB3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7C89CA1" w14:textId="65B741AC" w:rsidR="00CE1E07" w:rsidRPr="009B3EB3" w:rsidRDefault="00814E26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3EB3">
              <w:rPr>
                <w:rFonts w:asciiTheme="majorBidi" w:hAnsiTheme="majorBidi" w:cstheme="majorBidi"/>
                <w:sz w:val="26"/>
                <w:szCs w:val="26"/>
              </w:rPr>
              <w:t>1,097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62DC2CD" w14:textId="425F5826" w:rsidR="00CE1E07" w:rsidRPr="009B3EB3" w:rsidRDefault="00814E26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3E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97050B" w14:textId="5EC57C86" w:rsidR="00CE1E07" w:rsidRPr="009B3EB3" w:rsidRDefault="00814E26" w:rsidP="00CE1E07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B3E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A95748" w14:textId="28172CA7" w:rsidR="00CE1E07" w:rsidRPr="009B3EB3" w:rsidRDefault="00814E26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3EB3">
              <w:rPr>
                <w:rFonts w:asciiTheme="majorBidi" w:hAnsiTheme="majorBidi" w:cstheme="majorBidi"/>
                <w:sz w:val="26"/>
                <w:szCs w:val="26"/>
              </w:rPr>
              <w:t>1,097</w:t>
            </w:r>
          </w:p>
        </w:tc>
      </w:tr>
      <w:tr w:rsidR="00CE1E07" w:rsidRPr="00C60284" w14:paraId="6F7E355D" w14:textId="77777777" w:rsidTr="00774C7F">
        <w:trPr>
          <w:trHeight w:val="350"/>
        </w:trPr>
        <w:tc>
          <w:tcPr>
            <w:tcW w:w="2261" w:type="dxa"/>
            <w:shd w:val="clear" w:color="auto" w:fill="auto"/>
          </w:tcPr>
          <w:p w14:paraId="6B21448E" w14:textId="77777777" w:rsidR="00CE1E07" w:rsidRPr="00C60284" w:rsidRDefault="00CE1E07" w:rsidP="00CE1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260" w:type="dxa"/>
          </w:tcPr>
          <w:p w14:paraId="764FF185" w14:textId="77777777" w:rsidR="00CE1E07" w:rsidRPr="00C60284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999857E" w14:textId="77777777" w:rsidR="00CE1E07" w:rsidRPr="00C60284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73F177EB" w14:textId="1094DAC6" w:rsidR="00CE1E07" w:rsidRPr="00C60284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4685B31F" w14:textId="77777777" w:rsidR="00CE1E07" w:rsidRPr="00C60284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927546" w14:textId="73A971F5" w:rsidR="00CE1E07" w:rsidRPr="00C60284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AA9BE7E" w14:textId="77777777" w:rsidR="00CE1E07" w:rsidRPr="00C60284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CFDCD3B" w14:textId="77777777" w:rsidR="00CE1E07" w:rsidRPr="00C60284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AC79732" w14:textId="77777777" w:rsidR="00CE1E07" w:rsidRPr="00C60284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1E7F112" w14:textId="77777777" w:rsidR="00CE1E07" w:rsidRPr="00C60284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60BD884" w14:textId="77777777" w:rsidR="00CE1E07" w:rsidRPr="00C60284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1E07" w:rsidRPr="00C60284" w14:paraId="7EF7DC2D" w14:textId="77777777" w:rsidTr="00774C7F">
        <w:trPr>
          <w:trHeight w:val="1050"/>
        </w:trPr>
        <w:tc>
          <w:tcPr>
            <w:tcW w:w="2261" w:type="dxa"/>
            <w:shd w:val="clear" w:color="auto" w:fill="auto"/>
          </w:tcPr>
          <w:p w14:paraId="4279A9BE" w14:textId="2D5685DC" w:rsidR="00CE1E07" w:rsidRDefault="00CE1E07" w:rsidP="00CE1E07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ที่ใช้</w:t>
            </w:r>
          </w:p>
          <w:p w14:paraId="57D222D3" w14:textId="34293EAF" w:rsidR="00CE1E07" w:rsidRPr="00C60284" w:rsidRDefault="00CE1E07" w:rsidP="00CE1E07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ในการป้องกันความเสี่ยง</w:t>
            </w:r>
          </w:p>
        </w:tc>
        <w:tc>
          <w:tcPr>
            <w:tcW w:w="1260" w:type="dxa"/>
            <w:vAlign w:val="bottom"/>
          </w:tcPr>
          <w:p w14:paraId="0BD45EEE" w14:textId="0D782B02" w:rsidR="00CE1E07" w:rsidRPr="00592D3A" w:rsidRDefault="00814E26" w:rsidP="00CE1E0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130</w:t>
            </w:r>
          </w:p>
        </w:tc>
        <w:tc>
          <w:tcPr>
            <w:tcW w:w="180" w:type="dxa"/>
          </w:tcPr>
          <w:p w14:paraId="7856F719" w14:textId="77777777" w:rsidR="00CE1E07" w:rsidRDefault="00CE1E07" w:rsidP="00CE1E0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C9DB7EA" w14:textId="561697A2" w:rsidR="00CE1E07" w:rsidRPr="00C60284" w:rsidRDefault="00814E26" w:rsidP="00CE1E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</w:tcPr>
          <w:p w14:paraId="2C8E4C4A" w14:textId="77777777" w:rsidR="00CE1E07" w:rsidRPr="00CB4BC6" w:rsidRDefault="00CE1E07" w:rsidP="00CE1E0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9130993" w14:textId="063A0278" w:rsidR="00CE1E07" w:rsidRPr="00C60284" w:rsidRDefault="00814E26" w:rsidP="00CE1E0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631B00" w14:textId="77777777" w:rsidR="00CE1E07" w:rsidRPr="00C60284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E94DF4" w14:textId="7A7D6E9C" w:rsidR="00CE1E07" w:rsidRPr="00C60284" w:rsidRDefault="00814E26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74B070" w14:textId="1A9B87F6" w:rsidR="00CE1E07" w:rsidRPr="00C60284" w:rsidRDefault="00814E26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C97BBF" w14:textId="5BBB95B3" w:rsidR="00CE1E07" w:rsidRPr="00C60284" w:rsidRDefault="00814E26" w:rsidP="00CE1E07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8AEECC" w14:textId="372E5631" w:rsidR="00CE1E07" w:rsidRPr="00C60284" w:rsidRDefault="00814E26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</w:tr>
      <w:tr w:rsidR="00CE1E07" w:rsidRPr="00C60284" w14:paraId="132933AB" w14:textId="77777777" w:rsidTr="00C41952">
        <w:trPr>
          <w:trHeight w:hRule="exact" w:val="208"/>
        </w:trPr>
        <w:tc>
          <w:tcPr>
            <w:tcW w:w="2261" w:type="dxa"/>
            <w:shd w:val="clear" w:color="auto" w:fill="auto"/>
          </w:tcPr>
          <w:p w14:paraId="15CE7A5D" w14:textId="77777777" w:rsidR="00CE1E07" w:rsidRPr="00C60284" w:rsidRDefault="00CE1E07" w:rsidP="00CE1E0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D390F30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0569596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1087045" w14:textId="7CC0179B" w:rsidR="00CE1E07" w:rsidRPr="00C60284" w:rsidRDefault="00CE1E07" w:rsidP="00CE1E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552547A9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BC7B3A6" w14:textId="67DE45B6" w:rsidR="00CE1E07" w:rsidRPr="00C60284" w:rsidRDefault="00CE1E07" w:rsidP="00CE1E0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43C410" w14:textId="77777777" w:rsidR="00CE1E07" w:rsidRPr="00C60284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C5A088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9F2A51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A6E384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5DD109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1E07" w:rsidRPr="00C60284" w14:paraId="23E840A1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2EAFE217" w14:textId="77777777" w:rsidR="00CE1E07" w:rsidRPr="00C60284" w:rsidRDefault="00CE1E07" w:rsidP="00CE1E0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2C816453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3AA69DE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AF28111" w14:textId="44B58B36" w:rsidR="00CE1E07" w:rsidRPr="00C60284" w:rsidRDefault="00CE1E07" w:rsidP="00CE1E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7DC1AB67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44E5CDD" w14:textId="123B087F" w:rsidR="00CE1E07" w:rsidRPr="00C60284" w:rsidRDefault="00CE1E07" w:rsidP="00CE1E0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4D7583" w14:textId="77777777" w:rsidR="00CE1E07" w:rsidRPr="00C60284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A1D34A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71DF58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3C32D1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04D190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1E07" w:rsidRPr="00C60284" w14:paraId="4A993188" w14:textId="77777777" w:rsidTr="00774C7F">
        <w:trPr>
          <w:trHeight w:val="350"/>
        </w:trPr>
        <w:tc>
          <w:tcPr>
            <w:tcW w:w="2261" w:type="dxa"/>
            <w:shd w:val="clear" w:color="auto" w:fill="auto"/>
          </w:tcPr>
          <w:p w14:paraId="40BE1140" w14:textId="77777777" w:rsidR="00CE1E07" w:rsidRPr="00C60284" w:rsidRDefault="00CE1E07" w:rsidP="00CE1E0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</w:tcPr>
          <w:p w14:paraId="56A89373" w14:textId="07AD75CA" w:rsidR="00CE1E07" w:rsidRPr="00C60284" w:rsidRDefault="00814E26" w:rsidP="00CE1E0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2B8F28BF" w14:textId="77777777" w:rsidR="00CE1E07" w:rsidRPr="00765D71" w:rsidRDefault="00CE1E07" w:rsidP="00CE1E0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</w:tcPr>
          <w:p w14:paraId="1C2D7C65" w14:textId="0D222E2A" w:rsidR="00CE1E07" w:rsidRPr="00C60284" w:rsidRDefault="00814E26" w:rsidP="00CE1E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7,109</w:t>
            </w:r>
          </w:p>
        </w:tc>
        <w:tc>
          <w:tcPr>
            <w:tcW w:w="181" w:type="dxa"/>
          </w:tcPr>
          <w:p w14:paraId="3C435F2E" w14:textId="77777777" w:rsidR="00CE1E07" w:rsidRPr="00765D71" w:rsidRDefault="00CE1E07" w:rsidP="00CE1E0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1809EB76" w14:textId="141E1764" w:rsidR="00CE1E07" w:rsidRPr="00C60284" w:rsidRDefault="00814E26" w:rsidP="00CE1E0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7,109</w:t>
            </w:r>
          </w:p>
        </w:tc>
        <w:tc>
          <w:tcPr>
            <w:tcW w:w="180" w:type="dxa"/>
            <w:shd w:val="clear" w:color="auto" w:fill="auto"/>
          </w:tcPr>
          <w:p w14:paraId="4F9ACD42" w14:textId="77777777" w:rsidR="00CE1E07" w:rsidRPr="00C60284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0C12A15" w14:textId="09A24698" w:rsidR="00CE1E07" w:rsidRPr="00FB3A94" w:rsidRDefault="00F94436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32D928F" w14:textId="76091C96" w:rsidR="00CE1E07" w:rsidRPr="00A06F28" w:rsidRDefault="00FB3A94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6,84</w:t>
            </w:r>
            <w:r w:rsidR="00A06F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70AA5DB5" w14:textId="7F80C213" w:rsidR="00CE1E07" w:rsidRPr="00C60284" w:rsidRDefault="00F94436" w:rsidP="00CE1E07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9277AA8" w14:textId="028D13EF" w:rsidR="00CE1E07" w:rsidRPr="00C60284" w:rsidRDefault="00FB3A94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6,84</w:t>
            </w:r>
            <w:r w:rsidR="00A06F2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CE1E07" w:rsidRPr="00C60284" w14:paraId="542B131D" w14:textId="77777777" w:rsidTr="00FF4BC1">
        <w:trPr>
          <w:trHeight w:val="350"/>
        </w:trPr>
        <w:tc>
          <w:tcPr>
            <w:tcW w:w="2261" w:type="dxa"/>
            <w:shd w:val="clear" w:color="auto" w:fill="auto"/>
          </w:tcPr>
          <w:p w14:paraId="720E1894" w14:textId="77777777" w:rsidR="00CE1E07" w:rsidRPr="00C60284" w:rsidRDefault="00CE1E07" w:rsidP="00CE1E0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260" w:type="dxa"/>
            <w:vAlign w:val="bottom"/>
          </w:tcPr>
          <w:p w14:paraId="21D1CE5E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C7E0614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8E6B582" w14:textId="2E1AFD8E" w:rsidR="00CE1E07" w:rsidRPr="00C60284" w:rsidRDefault="00CE1E07" w:rsidP="00CE1E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4F792529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CDE909" w14:textId="7FA747C4" w:rsidR="00CE1E07" w:rsidRPr="00C60284" w:rsidRDefault="00CE1E07" w:rsidP="00CE1E0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71C993" w14:textId="77777777" w:rsidR="00CE1E07" w:rsidRPr="00C60284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4ED4F0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7B8CD0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712D5E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B8B602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1E07" w:rsidRPr="00C60284" w14:paraId="294EC0D7" w14:textId="77777777" w:rsidTr="00FF4BC1">
        <w:trPr>
          <w:trHeight w:val="713"/>
        </w:trPr>
        <w:tc>
          <w:tcPr>
            <w:tcW w:w="2261" w:type="dxa"/>
            <w:shd w:val="clear" w:color="auto" w:fill="auto"/>
          </w:tcPr>
          <w:p w14:paraId="66EBAB1B" w14:textId="77777777" w:rsidR="00CE1E07" w:rsidRDefault="00CE1E07" w:rsidP="00CE1E07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  </w:t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ต่างประเทศล่วงหน้า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ที่ใช้</w:t>
            </w:r>
          </w:p>
          <w:p w14:paraId="138915B5" w14:textId="7A1021F1" w:rsidR="00CE1E07" w:rsidRPr="00C60284" w:rsidRDefault="00CE1E07" w:rsidP="00CE1E07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ในการป้องกันความเสี่ยง</w:t>
            </w:r>
          </w:p>
        </w:tc>
        <w:tc>
          <w:tcPr>
            <w:tcW w:w="1260" w:type="dxa"/>
            <w:vAlign w:val="bottom"/>
          </w:tcPr>
          <w:p w14:paraId="175B149C" w14:textId="3C5F0C0B" w:rsidR="00CE1E07" w:rsidRPr="00C60284" w:rsidRDefault="00814E26" w:rsidP="00CE1E0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180" w:type="dxa"/>
          </w:tcPr>
          <w:p w14:paraId="6EDC37CB" w14:textId="77777777" w:rsidR="00CE1E07" w:rsidRDefault="00CE1E07" w:rsidP="00CE1E0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3AE6CFE" w14:textId="255DCD27" w:rsidR="00CE1E07" w:rsidRPr="00C60284" w:rsidRDefault="00814E26" w:rsidP="00CE1E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349F8C0E" w14:textId="77777777" w:rsidR="00CE1E07" w:rsidRPr="00CB4BC6" w:rsidRDefault="00CE1E07" w:rsidP="00CE1E0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8BBBB0E" w14:textId="3C941354" w:rsidR="00CE1E07" w:rsidRPr="00C60284" w:rsidRDefault="00814E26" w:rsidP="00CE1E0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03C90C" w14:textId="77777777" w:rsidR="00CE1E07" w:rsidRPr="00C60284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2E9568" w14:textId="17B64F0A" w:rsidR="00CE1E07" w:rsidRPr="00C60284" w:rsidRDefault="00814E26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EE04E1" w14:textId="1A79DB09" w:rsidR="00CE1E07" w:rsidRPr="00C60284" w:rsidRDefault="00814E26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304E0D" w14:textId="4FD4A5A3" w:rsidR="00CE1E07" w:rsidRPr="00C60284" w:rsidRDefault="00814E26" w:rsidP="00CE1E07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7205A0" w14:textId="458E7268" w:rsidR="00CE1E07" w:rsidRPr="00C60284" w:rsidRDefault="00814E26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</w:tr>
    </w:tbl>
    <w:p w14:paraId="4D48B94B" w14:textId="6C8B011D" w:rsidR="005946CA" w:rsidRPr="00906913" w:rsidRDefault="005946CA" w:rsidP="00F87E9C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1632A11" w14:textId="77777777" w:rsidR="00906913" w:rsidRDefault="00906913">
      <w:r>
        <w:br w:type="page"/>
      </w:r>
    </w:p>
    <w:tbl>
      <w:tblPr>
        <w:tblW w:w="10147" w:type="dxa"/>
        <w:tblInd w:w="39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02"/>
        <w:gridCol w:w="1262"/>
        <w:gridCol w:w="1080"/>
        <w:gridCol w:w="990"/>
        <w:gridCol w:w="180"/>
        <w:gridCol w:w="990"/>
        <w:gridCol w:w="180"/>
        <w:gridCol w:w="900"/>
        <w:gridCol w:w="180"/>
        <w:gridCol w:w="900"/>
        <w:gridCol w:w="182"/>
        <w:gridCol w:w="984"/>
        <w:gridCol w:w="17"/>
      </w:tblGrid>
      <w:tr w:rsidR="00FF4BC1" w:rsidRPr="005D38CA" w14:paraId="145B2DD1" w14:textId="77777777" w:rsidTr="00B168C3">
        <w:trPr>
          <w:trHeight w:val="363"/>
          <w:tblHeader/>
        </w:trPr>
        <w:tc>
          <w:tcPr>
            <w:tcW w:w="2302" w:type="dxa"/>
            <w:shd w:val="clear" w:color="auto" w:fill="auto"/>
            <w:vAlign w:val="bottom"/>
          </w:tcPr>
          <w:p w14:paraId="46A51D0A" w14:textId="7BE3132A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845" w:type="dxa"/>
            <w:gridSpan w:val="12"/>
          </w:tcPr>
          <w:p w14:paraId="4757F4E7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F4BC1" w:rsidRPr="005D38CA" w14:paraId="66381C0E" w14:textId="77777777" w:rsidTr="00B168C3">
        <w:trPr>
          <w:trHeight w:val="363"/>
          <w:tblHeader/>
        </w:trPr>
        <w:tc>
          <w:tcPr>
            <w:tcW w:w="2302" w:type="dxa"/>
            <w:shd w:val="clear" w:color="auto" w:fill="auto"/>
            <w:vAlign w:val="bottom"/>
          </w:tcPr>
          <w:p w14:paraId="08F973FC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332" w:type="dxa"/>
            <w:gridSpan w:val="3"/>
            <w:tcBorders>
              <w:bottom w:val="single" w:sz="4" w:space="0" w:color="auto"/>
            </w:tcBorders>
          </w:tcPr>
          <w:p w14:paraId="64E341D8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7D61D741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33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BC603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F4BC1" w:rsidRPr="005D38CA" w14:paraId="6A822A4B" w14:textId="77777777" w:rsidTr="00B168C3">
        <w:trPr>
          <w:gridAfter w:val="1"/>
          <w:wAfter w:w="17" w:type="dxa"/>
          <w:trHeight w:val="363"/>
          <w:tblHeader/>
        </w:trPr>
        <w:tc>
          <w:tcPr>
            <w:tcW w:w="2302" w:type="dxa"/>
            <w:shd w:val="clear" w:color="auto" w:fill="auto"/>
            <w:vAlign w:val="bottom"/>
          </w:tcPr>
          <w:p w14:paraId="1199436B" w14:textId="4F2178B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 ธันวาคม</w:t>
            </w:r>
            <w:r w:rsidR="00E227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2564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3FBC1CCA" w14:textId="77777777" w:rsidR="00FF4BC1" w:rsidRDefault="00FF4BC1" w:rsidP="00070F0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2EA93EB6" w14:textId="77777777" w:rsidR="00FF4BC1" w:rsidRDefault="00FF4BC1" w:rsidP="00070F0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2DD790FA" w14:textId="77777777" w:rsidR="00FF4BC1" w:rsidRDefault="00FF4BC1" w:rsidP="00070F0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</w:t>
            </w:r>
          </w:p>
          <w:p w14:paraId="41E19DE3" w14:textId="77777777" w:rsidR="00FF4BC1" w:rsidRDefault="00FF4BC1" w:rsidP="00070F0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ผ่านกำไร</w:t>
            </w:r>
          </w:p>
          <w:p w14:paraId="0772E9DB" w14:textId="77777777" w:rsidR="00FF4BC1" w:rsidRPr="00F15FF6" w:rsidRDefault="00FF4BC1" w:rsidP="00070F0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82289C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</w:p>
          <w:p w14:paraId="425CCF66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7D8D5704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25021ED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4732431C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4563FC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199A14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38E1E2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3E753E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2492B6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61CF2A9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F960D1E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F4BC1" w:rsidRPr="005D38CA" w14:paraId="37DF8539" w14:textId="77777777" w:rsidTr="00B168C3">
        <w:trPr>
          <w:tblHeader/>
        </w:trPr>
        <w:tc>
          <w:tcPr>
            <w:tcW w:w="2302" w:type="dxa"/>
            <w:shd w:val="clear" w:color="auto" w:fill="auto"/>
          </w:tcPr>
          <w:p w14:paraId="1E9D6EF7" w14:textId="77777777" w:rsidR="00FF4BC1" w:rsidRPr="00F15FF6" w:rsidRDefault="00FF4BC1" w:rsidP="00070F06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845" w:type="dxa"/>
            <w:gridSpan w:val="12"/>
          </w:tcPr>
          <w:p w14:paraId="18B6CCE7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F4BC1" w:rsidRPr="005D38CA" w14:paraId="2657CA44" w14:textId="77777777" w:rsidTr="00E22730">
        <w:tc>
          <w:tcPr>
            <w:tcW w:w="2302" w:type="dxa"/>
            <w:shd w:val="clear" w:color="auto" w:fill="auto"/>
          </w:tcPr>
          <w:p w14:paraId="11AB34E0" w14:textId="77777777" w:rsidR="00FF4BC1" w:rsidRPr="00F15FF6" w:rsidRDefault="00FF4BC1" w:rsidP="0007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2" w:type="dxa"/>
          </w:tcPr>
          <w:p w14:paraId="70182D1E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A87DD7E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9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4925E1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63F134A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CD3BCC0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1FCD470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B6E997C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D033137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E83FEE5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08D670F6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gridSpan w:val="2"/>
            <w:shd w:val="clear" w:color="auto" w:fill="auto"/>
          </w:tcPr>
          <w:p w14:paraId="25B831B6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4BC1" w:rsidRPr="005D38CA" w14:paraId="31A55B9C" w14:textId="77777777" w:rsidTr="00E22730">
        <w:tc>
          <w:tcPr>
            <w:tcW w:w="2302" w:type="dxa"/>
            <w:shd w:val="clear" w:color="auto" w:fill="auto"/>
          </w:tcPr>
          <w:p w14:paraId="10F7608F" w14:textId="77777777" w:rsidR="00FF4BC1" w:rsidRPr="005F4B21" w:rsidRDefault="00FF4BC1" w:rsidP="0007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62" w:type="dxa"/>
          </w:tcPr>
          <w:p w14:paraId="7D3FF6DB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1,343</w:t>
            </w:r>
          </w:p>
        </w:tc>
        <w:tc>
          <w:tcPr>
            <w:tcW w:w="1080" w:type="dxa"/>
            <w:shd w:val="clear" w:color="auto" w:fill="auto"/>
          </w:tcPr>
          <w:p w14:paraId="19EE3682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2ADD1F2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1,343</w:t>
            </w:r>
          </w:p>
        </w:tc>
        <w:tc>
          <w:tcPr>
            <w:tcW w:w="180" w:type="dxa"/>
            <w:shd w:val="clear" w:color="auto" w:fill="auto"/>
          </w:tcPr>
          <w:p w14:paraId="415C1E03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5F81E8D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601"/>
              </w:tabs>
              <w:spacing w:line="240" w:lineRule="atLeast"/>
              <w:ind w:right="-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1,343</w:t>
            </w:r>
          </w:p>
        </w:tc>
        <w:tc>
          <w:tcPr>
            <w:tcW w:w="180" w:type="dxa"/>
            <w:shd w:val="clear" w:color="auto" w:fill="auto"/>
          </w:tcPr>
          <w:p w14:paraId="1AB8C950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E0FBD7B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125"/>
              </w:tabs>
              <w:spacing w:line="240" w:lineRule="atLeast"/>
              <w:ind w:right="-4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E4F318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64ED0A2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37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8A6CCDD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gridSpan w:val="2"/>
            <w:shd w:val="clear" w:color="auto" w:fill="auto"/>
          </w:tcPr>
          <w:p w14:paraId="420E176C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13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1,343</w:t>
            </w:r>
          </w:p>
        </w:tc>
      </w:tr>
      <w:tr w:rsidR="00FF4BC1" w:rsidRPr="005D38CA" w14:paraId="7F318B7B" w14:textId="77777777" w:rsidTr="00E22730">
        <w:tc>
          <w:tcPr>
            <w:tcW w:w="2302" w:type="dxa"/>
            <w:shd w:val="clear" w:color="auto" w:fill="auto"/>
          </w:tcPr>
          <w:p w14:paraId="2FB82D30" w14:textId="77777777" w:rsidR="00FF4BC1" w:rsidRPr="00F15FF6" w:rsidRDefault="00FF4BC1" w:rsidP="0007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262" w:type="dxa"/>
          </w:tcPr>
          <w:p w14:paraId="47AA6926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F90A10E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7F9684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BBE0651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4052C64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584BF6F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0B0EDA1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E98E6F8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AE19BBF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3C20DEB4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gridSpan w:val="2"/>
            <w:shd w:val="clear" w:color="auto" w:fill="auto"/>
          </w:tcPr>
          <w:p w14:paraId="540C8405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4BC1" w:rsidRPr="005D38CA" w14:paraId="3D9FCC51" w14:textId="77777777" w:rsidTr="00E22730">
        <w:tc>
          <w:tcPr>
            <w:tcW w:w="2302" w:type="dxa"/>
            <w:shd w:val="clear" w:color="auto" w:fill="auto"/>
          </w:tcPr>
          <w:p w14:paraId="2AC0DB75" w14:textId="77777777" w:rsidR="00FF4BC1" w:rsidRDefault="00FF4BC1" w:rsidP="00070F06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  <w:p w14:paraId="43AFCF07" w14:textId="77777777" w:rsidR="00FF4BC1" w:rsidRDefault="00FF4BC1" w:rsidP="00070F06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ที่ใช้ในการป้องกัน</w:t>
            </w:r>
          </w:p>
          <w:p w14:paraId="4AA609DF" w14:textId="77777777" w:rsidR="00FF4BC1" w:rsidRPr="00F15FF6" w:rsidRDefault="00FF4BC1" w:rsidP="00070F06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ความเสี่ยง</w:t>
            </w:r>
          </w:p>
        </w:tc>
        <w:tc>
          <w:tcPr>
            <w:tcW w:w="1262" w:type="dxa"/>
            <w:vAlign w:val="bottom"/>
          </w:tcPr>
          <w:p w14:paraId="5ED5910B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2A3574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6851708A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575054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B1531A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CDC2D8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B8AD5C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DF9AE9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46931E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286C1C3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14:paraId="56C423D7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</w:tr>
      <w:tr w:rsidR="00FF4BC1" w:rsidRPr="005D38CA" w14:paraId="37A70EB0" w14:textId="77777777" w:rsidTr="00E22730">
        <w:tc>
          <w:tcPr>
            <w:tcW w:w="2302" w:type="dxa"/>
            <w:shd w:val="clear" w:color="auto" w:fill="auto"/>
          </w:tcPr>
          <w:p w14:paraId="366E17C4" w14:textId="77777777" w:rsidR="00FF4BC1" w:rsidRPr="00AE0A3A" w:rsidRDefault="00FF4BC1" w:rsidP="00070F0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2" w:type="dxa"/>
            <w:vAlign w:val="bottom"/>
          </w:tcPr>
          <w:p w14:paraId="389299F6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295173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B2695E0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5077D6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120ED4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CFBCCD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8AD086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F6E8C88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120DF4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2AE2D99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14:paraId="5F1805E5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4BC1" w:rsidRPr="005D38CA" w14:paraId="75618DBE" w14:textId="77777777" w:rsidTr="00E22730">
        <w:tc>
          <w:tcPr>
            <w:tcW w:w="2302" w:type="dxa"/>
            <w:shd w:val="clear" w:color="auto" w:fill="auto"/>
          </w:tcPr>
          <w:p w14:paraId="1EEB5061" w14:textId="77777777" w:rsidR="00FF4BC1" w:rsidRPr="00F15FF6" w:rsidRDefault="00FF4BC1" w:rsidP="00070F0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2" w:type="dxa"/>
            <w:vAlign w:val="bottom"/>
          </w:tcPr>
          <w:p w14:paraId="447755EE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286A3F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680C41B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F03C1D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3F0B90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AB63C9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1FF302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BA572A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AEAC04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909F36B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14:paraId="5DCBFACE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4BC1" w:rsidRPr="005D38CA" w14:paraId="5111DFA5" w14:textId="77777777" w:rsidTr="00E22730">
        <w:tc>
          <w:tcPr>
            <w:tcW w:w="2302" w:type="dxa"/>
            <w:shd w:val="clear" w:color="auto" w:fill="auto"/>
          </w:tcPr>
          <w:p w14:paraId="3A87BB38" w14:textId="77777777" w:rsidR="00FF4BC1" w:rsidRPr="00F15FF6" w:rsidRDefault="00FF4BC1" w:rsidP="00070F0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2" w:type="dxa"/>
            <w:vAlign w:val="bottom"/>
          </w:tcPr>
          <w:p w14:paraId="04261D4D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3ED12A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4,569</w:t>
            </w:r>
          </w:p>
        </w:tc>
        <w:tc>
          <w:tcPr>
            <w:tcW w:w="990" w:type="dxa"/>
            <w:vAlign w:val="bottom"/>
          </w:tcPr>
          <w:p w14:paraId="15EB08F5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C36A87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DAC0D8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24E56C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8260F7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CE999A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E799C9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C03A2FD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14:paraId="12909E34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4,406</w:t>
            </w:r>
          </w:p>
        </w:tc>
      </w:tr>
      <w:tr w:rsidR="00FF4BC1" w:rsidRPr="005D38CA" w14:paraId="4CA9DD28" w14:textId="77777777" w:rsidTr="00E22730">
        <w:tc>
          <w:tcPr>
            <w:tcW w:w="2302" w:type="dxa"/>
            <w:shd w:val="clear" w:color="auto" w:fill="auto"/>
          </w:tcPr>
          <w:p w14:paraId="35BDA3F8" w14:textId="77777777" w:rsidR="00FF4BC1" w:rsidRPr="00F15FF6" w:rsidRDefault="00FF4BC1" w:rsidP="00070F0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262" w:type="dxa"/>
            <w:vAlign w:val="bottom"/>
          </w:tcPr>
          <w:p w14:paraId="47483191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A264AA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BFC9131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5AF0EC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D96BC5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083CD5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12902B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31A4D4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8D1F60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7F96EDC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14:paraId="571E9E40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4BC1" w:rsidRPr="005D38CA" w14:paraId="110C1908" w14:textId="77777777" w:rsidTr="00E22730">
        <w:tc>
          <w:tcPr>
            <w:tcW w:w="2302" w:type="dxa"/>
            <w:shd w:val="clear" w:color="auto" w:fill="auto"/>
          </w:tcPr>
          <w:p w14:paraId="2B96348E" w14:textId="77777777" w:rsidR="00FF4BC1" w:rsidRDefault="00FF4BC1" w:rsidP="00070F06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  <w:p w14:paraId="3C6AEA14" w14:textId="77777777" w:rsidR="00FF4BC1" w:rsidRDefault="00FF4BC1" w:rsidP="00070F06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ที่ใช้ในการป้องกัน</w:t>
            </w:r>
          </w:p>
          <w:p w14:paraId="6CA2C779" w14:textId="77777777" w:rsidR="00FF4BC1" w:rsidRPr="00F15FF6" w:rsidRDefault="00FF4BC1" w:rsidP="00070F06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ความเสี่ยง</w:t>
            </w:r>
          </w:p>
        </w:tc>
        <w:tc>
          <w:tcPr>
            <w:tcW w:w="1262" w:type="dxa"/>
            <w:vAlign w:val="bottom"/>
          </w:tcPr>
          <w:p w14:paraId="3BCB4E5D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8A24B9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BAF8601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B4A212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BA3304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43F18F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970006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E8B06E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C56C64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2DBF88A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14:paraId="7BDAB985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</w:tr>
    </w:tbl>
    <w:p w14:paraId="631F9CAC" w14:textId="1829092C" w:rsidR="00AD4FF6" w:rsidRDefault="00FF4BC1" w:rsidP="00DB4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rPr>
          <w:rFonts w:asciiTheme="majorBidi" w:hAnsiTheme="majorBidi" w:cstheme="majorBidi"/>
          <w:sz w:val="10"/>
          <w:szCs w:val="10"/>
        </w:rPr>
        <w:t xml:space="preserve"> </w:t>
      </w:r>
      <w:r w:rsidR="005946CA">
        <w:rPr>
          <w:rFonts w:asciiTheme="majorBidi" w:hAnsiTheme="majorBidi" w:cstheme="majorBidi"/>
          <w:sz w:val="10"/>
          <w:szCs w:val="10"/>
        </w:rPr>
        <w:br w:type="page"/>
      </w:r>
    </w:p>
    <w:tbl>
      <w:tblPr>
        <w:tblW w:w="100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260"/>
        <w:gridCol w:w="180"/>
        <w:gridCol w:w="1079"/>
        <w:gridCol w:w="181"/>
        <w:gridCol w:w="990"/>
        <w:gridCol w:w="180"/>
        <w:gridCol w:w="990"/>
        <w:gridCol w:w="900"/>
        <w:gridCol w:w="990"/>
        <w:gridCol w:w="990"/>
      </w:tblGrid>
      <w:tr w:rsidR="00AD4FF6" w:rsidRPr="00C60284" w14:paraId="398EA5FC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64D7197A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 w:val="20"/>
                <w:rtl/>
                <w:cs/>
              </w:rPr>
              <w:lastRenderedPageBreak/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740" w:type="dxa"/>
            <w:gridSpan w:val="10"/>
          </w:tcPr>
          <w:p w14:paraId="2AF95069" w14:textId="50F9151C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D4FF6" w:rsidRPr="00C60284" w14:paraId="3598AF4D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30828638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690" w:type="dxa"/>
            <w:gridSpan w:val="5"/>
          </w:tcPr>
          <w:p w14:paraId="1A63EBBC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6575987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7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2356E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D4FF6" w:rsidRPr="00C60284" w14:paraId="1698514D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3D89FDDB" w14:textId="33650777" w:rsidR="00AD4FF6" w:rsidRPr="00750EFC" w:rsidRDefault="00C41952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750EF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30 </w:t>
            </w:r>
            <w:r w:rsidR="00750EF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มิถุนายน</w:t>
            </w:r>
            <w:r w:rsidR="00E227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 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1DC8F13" w14:textId="77777777" w:rsidR="00AD4FF6" w:rsidRPr="00C60284" w:rsidRDefault="00AD4FF6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3569C7E9" w14:textId="77777777" w:rsidR="00AD4FF6" w:rsidRPr="00C60284" w:rsidRDefault="00AD4FF6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362700CC" w14:textId="77777777" w:rsidR="00AD4FF6" w:rsidRPr="00C60284" w:rsidRDefault="00AD4FF6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</w:t>
            </w:r>
          </w:p>
          <w:p w14:paraId="11567312" w14:textId="77777777" w:rsidR="00AD4FF6" w:rsidRPr="00C60284" w:rsidRDefault="00AD4FF6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ผ่านกำไร</w:t>
            </w:r>
          </w:p>
          <w:p w14:paraId="3C892EAA" w14:textId="77777777" w:rsidR="00AD4FF6" w:rsidRPr="00C60284" w:rsidRDefault="00AD4FF6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5D00147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7CDF29C" w14:textId="77777777" w:rsidR="00AD4FF6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</w:t>
            </w:r>
          </w:p>
          <w:p w14:paraId="42E12137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มูลค่าด้วย</w:t>
            </w:r>
          </w:p>
          <w:p w14:paraId="51C40CF4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6931BB8A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33F4813D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60ECE69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41117666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F8023E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765D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7AE08A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04C3B5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765D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D4CBB8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D4FF6" w:rsidRPr="00C60284" w14:paraId="446F7DB3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</w:tcPr>
          <w:p w14:paraId="6C73A966" w14:textId="77777777" w:rsidR="00AD4FF6" w:rsidRPr="00C60284" w:rsidRDefault="00AD4FF6" w:rsidP="0043333D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740" w:type="dxa"/>
            <w:gridSpan w:val="10"/>
          </w:tcPr>
          <w:p w14:paraId="2C369143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D4FF6" w:rsidRPr="00C60284" w14:paraId="0C389F09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1A643724" w14:textId="77777777" w:rsidR="00AD4FF6" w:rsidRPr="00C60284" w:rsidRDefault="00AD4FF6" w:rsidP="00433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11A41548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ED11D48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175D40DB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F8DC209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59C11E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A525A78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4655469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E63F712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C0A267C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C733EB0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4FF6" w:rsidRPr="00C60284" w14:paraId="29798C36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48C13823" w14:textId="538ECD47" w:rsidR="00AD4FF6" w:rsidRPr="00C60284" w:rsidRDefault="00AD4FF6" w:rsidP="00AD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6028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260" w:type="dxa"/>
            <w:vAlign w:val="bottom"/>
          </w:tcPr>
          <w:p w14:paraId="37937221" w14:textId="2186A97A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E8E268B" w14:textId="77777777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E697213" w14:textId="7CD8BAE4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E49F2A2" w14:textId="77777777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5EDFF61" w14:textId="64827BEA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6AED81" w14:textId="77777777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26295C" w14:textId="024D249E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0D6A71" w14:textId="7A329A0F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B9377C" w14:textId="2584FEE0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925FFF" w14:textId="3C18FBE9" w:rsidR="00AD4FF6" w:rsidRPr="00C60284" w:rsidRDefault="00AD4FF6" w:rsidP="00743D76">
            <w:pPr>
              <w:pStyle w:val="acctfourfigures"/>
              <w:tabs>
                <w:tab w:val="clear" w:pos="765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60B1" w:rsidRPr="00C60284" w14:paraId="0002DA5C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43282AF2" w14:textId="286611FC" w:rsidR="000D60B1" w:rsidRPr="00C60284" w:rsidRDefault="000D60B1" w:rsidP="000D6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6028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0" w:type="dxa"/>
            <w:vAlign w:val="bottom"/>
          </w:tcPr>
          <w:p w14:paraId="77046957" w14:textId="723F253F" w:rsidR="000D60B1" w:rsidRPr="00332B30" w:rsidRDefault="00332B30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4A303A" w14:textId="77777777" w:rsidR="000D60B1" w:rsidRPr="00C60284" w:rsidRDefault="000D60B1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C292A90" w14:textId="2E981CC8" w:rsidR="000D60B1" w:rsidRPr="00C60284" w:rsidRDefault="00814E26" w:rsidP="003C5A26">
            <w:pPr>
              <w:pStyle w:val="acctfourfigures"/>
              <w:tabs>
                <w:tab w:val="clear" w:pos="765"/>
                <w:tab w:val="left" w:pos="808"/>
              </w:tabs>
              <w:spacing w:line="240" w:lineRule="atLeas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181" w:type="dxa"/>
            <w:vAlign w:val="bottom"/>
          </w:tcPr>
          <w:p w14:paraId="3252BC24" w14:textId="77777777" w:rsidR="000D60B1" w:rsidRPr="00C60284" w:rsidRDefault="000D60B1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B088526" w14:textId="77BFBB77" w:rsidR="000D60B1" w:rsidRPr="00C60284" w:rsidRDefault="00814E26" w:rsidP="003C5A26">
            <w:pPr>
              <w:pStyle w:val="acctfourfigures"/>
              <w:tabs>
                <w:tab w:val="clear" w:pos="765"/>
                <w:tab w:val="left" w:pos="366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E8D501" w14:textId="77777777" w:rsidR="000D60B1" w:rsidRPr="00C60284" w:rsidRDefault="000D60B1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4044CD" w14:textId="7B84CFA7" w:rsidR="000D60B1" w:rsidRPr="00C60284" w:rsidRDefault="00332B30" w:rsidP="003C5A26">
            <w:pPr>
              <w:pStyle w:val="acctfourfigures"/>
              <w:tabs>
                <w:tab w:val="clear" w:pos="765"/>
                <w:tab w:val="left" w:pos="449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9C6A94" w14:textId="202A6E4B" w:rsidR="000D60B1" w:rsidRPr="00E773CC" w:rsidRDefault="00FB3A94" w:rsidP="003C5A26">
            <w:pPr>
              <w:pStyle w:val="acctfourfigures"/>
              <w:tabs>
                <w:tab w:val="clear" w:pos="765"/>
                <w:tab w:val="left" w:pos="269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2,804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B189C2" w14:textId="47B504E3" w:rsidR="000D60B1" w:rsidRPr="00C60284" w:rsidRDefault="00332B30" w:rsidP="003C5A26">
            <w:pPr>
              <w:pStyle w:val="acctfourfigures"/>
              <w:tabs>
                <w:tab w:val="clear" w:pos="765"/>
                <w:tab w:val="left" w:pos="628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FE90B9" w14:textId="7E4CF915" w:rsidR="000D60B1" w:rsidRPr="00C60284" w:rsidRDefault="00FB3A94" w:rsidP="003C5A26">
            <w:pPr>
              <w:pStyle w:val="acctfourfigures"/>
              <w:tabs>
                <w:tab w:val="clear" w:pos="765"/>
                <w:tab w:val="left" w:pos="179"/>
                <w:tab w:val="left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2,804</w:t>
            </w:r>
          </w:p>
        </w:tc>
      </w:tr>
      <w:tr w:rsidR="000D60B1" w:rsidRPr="00C60284" w14:paraId="156D02FE" w14:textId="77777777" w:rsidTr="00774C7F">
        <w:trPr>
          <w:trHeight w:val="350"/>
        </w:trPr>
        <w:tc>
          <w:tcPr>
            <w:tcW w:w="2261" w:type="dxa"/>
            <w:shd w:val="clear" w:color="auto" w:fill="auto"/>
          </w:tcPr>
          <w:p w14:paraId="7339DF7A" w14:textId="2CF645E0" w:rsidR="000D60B1" w:rsidRPr="00C60284" w:rsidRDefault="00FF4BC1" w:rsidP="000D6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0E3F48E7" w14:textId="3B6B0715" w:rsidR="000D60B1" w:rsidRPr="009B3EB3" w:rsidRDefault="00814E26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3EB3">
              <w:rPr>
                <w:rFonts w:asciiTheme="majorBidi" w:hAnsiTheme="majorBidi" w:cstheme="majorBidi"/>
                <w:sz w:val="26"/>
                <w:szCs w:val="26"/>
              </w:rPr>
              <w:t>1,097</w:t>
            </w:r>
          </w:p>
        </w:tc>
        <w:tc>
          <w:tcPr>
            <w:tcW w:w="180" w:type="dxa"/>
            <w:vAlign w:val="bottom"/>
          </w:tcPr>
          <w:p w14:paraId="2CDC89E1" w14:textId="77777777" w:rsidR="000D60B1" w:rsidRPr="009B3EB3" w:rsidRDefault="000D60B1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3A24CEA" w14:textId="13FB823B" w:rsidR="000D60B1" w:rsidRPr="009B3EB3" w:rsidRDefault="00814E26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3E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246D6E1F" w14:textId="77777777" w:rsidR="000D60B1" w:rsidRPr="009B3EB3" w:rsidRDefault="000D60B1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266F2F" w14:textId="06AB54EE" w:rsidR="000D60B1" w:rsidRPr="009B3EB3" w:rsidRDefault="00814E26" w:rsidP="003C5A26">
            <w:pPr>
              <w:pStyle w:val="acctfourfigures"/>
              <w:tabs>
                <w:tab w:val="clear" w:pos="765"/>
                <w:tab w:val="left" w:pos="366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3EB3">
              <w:rPr>
                <w:rFonts w:asciiTheme="majorBidi" w:hAnsiTheme="majorBidi" w:cstheme="majorBidi"/>
                <w:sz w:val="26"/>
                <w:szCs w:val="26"/>
              </w:rPr>
              <w:t>1,097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842255" w14:textId="77777777" w:rsidR="000D60B1" w:rsidRPr="009B3EB3" w:rsidRDefault="000D60B1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2602ED" w14:textId="721ADD30" w:rsidR="000D60B1" w:rsidRPr="009B3EB3" w:rsidRDefault="00814E26" w:rsidP="003C5A26">
            <w:pPr>
              <w:pStyle w:val="acctfourfigures"/>
              <w:tabs>
                <w:tab w:val="clear" w:pos="765"/>
                <w:tab w:val="left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3EB3">
              <w:rPr>
                <w:rFonts w:asciiTheme="majorBidi" w:hAnsiTheme="majorBidi" w:cstheme="majorBidi"/>
                <w:sz w:val="26"/>
                <w:szCs w:val="26"/>
              </w:rPr>
              <w:t>1,097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34B153E" w14:textId="0BA47F97" w:rsidR="000D60B1" w:rsidRPr="009B3EB3" w:rsidRDefault="00814E26" w:rsidP="00332FE2">
            <w:pPr>
              <w:pStyle w:val="acctfourfigures"/>
              <w:tabs>
                <w:tab w:val="clear" w:pos="765"/>
                <w:tab w:val="left" w:pos="366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3E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27AA883" w14:textId="40BF6ECA" w:rsidR="000D60B1" w:rsidRPr="009B3EB3" w:rsidRDefault="00814E26" w:rsidP="003C5A26">
            <w:pPr>
              <w:pStyle w:val="acctfourfigures"/>
              <w:tabs>
                <w:tab w:val="clear" w:pos="765"/>
                <w:tab w:val="left" w:pos="628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B3E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69FA43F" w14:textId="5D7C0F5C" w:rsidR="000D60B1" w:rsidRPr="009B3EB3" w:rsidRDefault="00814E26" w:rsidP="003C5A26">
            <w:pPr>
              <w:pStyle w:val="acctfourfigures"/>
              <w:tabs>
                <w:tab w:val="clear" w:pos="765"/>
                <w:tab w:val="left" w:pos="179"/>
                <w:tab w:val="left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3EB3">
              <w:rPr>
                <w:rFonts w:asciiTheme="majorBidi" w:hAnsiTheme="majorBidi" w:cstheme="majorBidi"/>
                <w:sz w:val="26"/>
                <w:szCs w:val="26"/>
              </w:rPr>
              <w:t>1,097</w:t>
            </w:r>
          </w:p>
        </w:tc>
      </w:tr>
      <w:tr w:rsidR="00471CA9" w:rsidRPr="00C60284" w14:paraId="52EEDE24" w14:textId="77777777" w:rsidTr="00774C7F">
        <w:trPr>
          <w:trHeight w:val="350"/>
        </w:trPr>
        <w:tc>
          <w:tcPr>
            <w:tcW w:w="2261" w:type="dxa"/>
            <w:shd w:val="clear" w:color="auto" w:fill="auto"/>
          </w:tcPr>
          <w:p w14:paraId="1F406393" w14:textId="71516150" w:rsidR="00471CA9" w:rsidRDefault="00471CA9" w:rsidP="000D6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438B21B" w14:textId="77777777" w:rsidR="00471CA9" w:rsidRPr="00C60284" w:rsidRDefault="00471CA9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E157607" w14:textId="77777777" w:rsidR="00471CA9" w:rsidRPr="00C60284" w:rsidRDefault="00471CA9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85D9134" w14:textId="77777777" w:rsidR="00471CA9" w:rsidRPr="00C60284" w:rsidRDefault="00471CA9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8986D9A" w14:textId="77777777" w:rsidR="00471CA9" w:rsidRPr="00C60284" w:rsidRDefault="00471CA9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AB1947F" w14:textId="77777777" w:rsidR="00471CA9" w:rsidRPr="00C60284" w:rsidRDefault="00471CA9" w:rsidP="003C5A26">
            <w:pPr>
              <w:pStyle w:val="acctfourfigures"/>
              <w:tabs>
                <w:tab w:val="clear" w:pos="765"/>
                <w:tab w:val="left" w:pos="366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9AA706" w14:textId="77777777" w:rsidR="00471CA9" w:rsidRPr="00C60284" w:rsidRDefault="00471CA9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0677AE" w14:textId="77777777" w:rsidR="00471CA9" w:rsidRPr="00C60284" w:rsidRDefault="00471CA9" w:rsidP="003C5A26">
            <w:pPr>
              <w:pStyle w:val="acctfourfigures"/>
              <w:tabs>
                <w:tab w:val="clear" w:pos="765"/>
                <w:tab w:val="left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2A3AA3" w14:textId="77777777" w:rsidR="00471CA9" w:rsidRPr="00C60284" w:rsidRDefault="00471CA9" w:rsidP="003C5A26">
            <w:pPr>
              <w:pStyle w:val="acctfourfigures"/>
              <w:tabs>
                <w:tab w:val="clear" w:pos="765"/>
                <w:tab w:val="left" w:pos="269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182C52" w14:textId="77777777" w:rsidR="00471CA9" w:rsidRPr="00C60284" w:rsidRDefault="00471CA9" w:rsidP="003C5A26">
            <w:pPr>
              <w:pStyle w:val="acctfourfigures"/>
              <w:tabs>
                <w:tab w:val="clear" w:pos="765"/>
                <w:tab w:val="left" w:pos="628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692CF6" w14:textId="77777777" w:rsidR="00471CA9" w:rsidRPr="00C60284" w:rsidRDefault="00471CA9" w:rsidP="003C5A26">
            <w:pPr>
              <w:pStyle w:val="acctfourfigures"/>
              <w:tabs>
                <w:tab w:val="clear" w:pos="765"/>
                <w:tab w:val="left" w:pos="179"/>
                <w:tab w:val="left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71CA9" w:rsidRPr="00C60284" w14:paraId="6B0787A5" w14:textId="77777777" w:rsidTr="00471CA9">
        <w:trPr>
          <w:trHeight w:hRule="exact" w:val="380"/>
        </w:trPr>
        <w:tc>
          <w:tcPr>
            <w:tcW w:w="2261" w:type="dxa"/>
            <w:shd w:val="clear" w:color="auto" w:fill="auto"/>
          </w:tcPr>
          <w:p w14:paraId="46179DB1" w14:textId="5A0F2C1A" w:rsidR="00471CA9" w:rsidRPr="00C60284" w:rsidRDefault="00471CA9" w:rsidP="000D60B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130963D3" w14:textId="77777777" w:rsidR="00471CA9" w:rsidRPr="00C60284" w:rsidRDefault="00471CA9" w:rsidP="003C5A2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A4744EE" w14:textId="77777777" w:rsidR="00471CA9" w:rsidRPr="00C60284" w:rsidRDefault="00471CA9" w:rsidP="003C5A2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B2C4FE7" w14:textId="77777777" w:rsidR="00471CA9" w:rsidRPr="00C60284" w:rsidRDefault="00471CA9" w:rsidP="003C5A2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E022AE7" w14:textId="77777777" w:rsidR="00471CA9" w:rsidRPr="00C60284" w:rsidRDefault="00471CA9" w:rsidP="003C5A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434E5E4" w14:textId="77777777" w:rsidR="00471CA9" w:rsidRPr="00C60284" w:rsidRDefault="00471CA9" w:rsidP="003C5A26">
            <w:pPr>
              <w:pStyle w:val="acctfourfigures"/>
              <w:tabs>
                <w:tab w:val="clear" w:pos="765"/>
                <w:tab w:val="left" w:pos="366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642CF9" w14:textId="77777777" w:rsidR="00471CA9" w:rsidRPr="00C60284" w:rsidRDefault="00471CA9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1E41CB" w14:textId="77777777" w:rsidR="00471CA9" w:rsidRPr="00C60284" w:rsidRDefault="00471CA9" w:rsidP="003C5A26">
            <w:pPr>
              <w:pStyle w:val="acctfourfigures"/>
              <w:tabs>
                <w:tab w:val="clear" w:pos="765"/>
                <w:tab w:val="left" w:pos="449"/>
                <w:tab w:val="left" w:pos="627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CEF3F8" w14:textId="77777777" w:rsidR="00471CA9" w:rsidRPr="00C60284" w:rsidRDefault="00471CA9" w:rsidP="003C5A26">
            <w:pPr>
              <w:pStyle w:val="acctfourfigures"/>
              <w:tabs>
                <w:tab w:val="clear" w:pos="765"/>
                <w:tab w:val="left" w:pos="269"/>
                <w:tab w:val="decimal" w:pos="513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724828" w14:textId="77777777" w:rsidR="00471CA9" w:rsidRPr="00C60284" w:rsidRDefault="00471CA9" w:rsidP="003C5A2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472948" w14:textId="77777777" w:rsidR="00471CA9" w:rsidRPr="00C60284" w:rsidRDefault="00471CA9" w:rsidP="003C5A26">
            <w:pPr>
              <w:pStyle w:val="acctfourfigures"/>
              <w:tabs>
                <w:tab w:val="clear" w:pos="765"/>
                <w:tab w:val="left" w:pos="179"/>
                <w:tab w:val="left" w:pos="359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71CA9" w:rsidRPr="00C60284" w14:paraId="33CD5FE7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1AEBB2A4" w14:textId="2C9312AC" w:rsidR="00471CA9" w:rsidRPr="00C60284" w:rsidRDefault="00471CA9" w:rsidP="000D60B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  <w:vAlign w:val="bottom"/>
          </w:tcPr>
          <w:p w14:paraId="5F30EE0E" w14:textId="21401C64" w:rsidR="00471CA9" w:rsidRPr="00C60284" w:rsidRDefault="00471CA9" w:rsidP="003C5A2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3297CEE" w14:textId="77777777" w:rsidR="00471CA9" w:rsidRPr="00C60284" w:rsidRDefault="00471CA9" w:rsidP="003C5A2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9AA9B3E" w14:textId="338DDBE1" w:rsidR="00471CA9" w:rsidRPr="00C60284" w:rsidRDefault="00471CA9" w:rsidP="003C5A2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7,109</w:t>
            </w:r>
          </w:p>
        </w:tc>
        <w:tc>
          <w:tcPr>
            <w:tcW w:w="181" w:type="dxa"/>
            <w:vAlign w:val="bottom"/>
          </w:tcPr>
          <w:p w14:paraId="411258D7" w14:textId="77777777" w:rsidR="00471CA9" w:rsidRPr="00C60284" w:rsidRDefault="00471CA9" w:rsidP="003C5A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7E6F63C" w14:textId="64391F60" w:rsidR="00471CA9" w:rsidRPr="00C60284" w:rsidRDefault="00471CA9" w:rsidP="003C5A26">
            <w:pPr>
              <w:pStyle w:val="acctfourfigures"/>
              <w:tabs>
                <w:tab w:val="clear" w:pos="765"/>
                <w:tab w:val="left" w:pos="366"/>
                <w:tab w:val="decimal" w:pos="551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7,109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815C99" w14:textId="77777777" w:rsidR="00471CA9" w:rsidRPr="00C60284" w:rsidRDefault="00471CA9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CA3CB6" w14:textId="7E75A181" w:rsidR="00471CA9" w:rsidRPr="00C60284" w:rsidRDefault="00471CA9" w:rsidP="003C5A26">
            <w:pPr>
              <w:pStyle w:val="acctfourfigures"/>
              <w:tabs>
                <w:tab w:val="clear" w:pos="765"/>
                <w:tab w:val="left" w:pos="449"/>
                <w:tab w:val="left" w:pos="627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2C3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487F7F2" w14:textId="18B6072F" w:rsidR="00471CA9" w:rsidRPr="00C60284" w:rsidRDefault="00FB3A94" w:rsidP="003C5A26">
            <w:pPr>
              <w:pStyle w:val="acctfourfigures"/>
              <w:tabs>
                <w:tab w:val="clear" w:pos="765"/>
                <w:tab w:val="left" w:pos="269"/>
                <w:tab w:val="decimal" w:pos="513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6,845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3FD2FB" w14:textId="01F57B53" w:rsidR="00471CA9" w:rsidRPr="00C60284" w:rsidRDefault="00471CA9" w:rsidP="003C5A2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92C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8DDFBE" w14:textId="6375CDEF" w:rsidR="00471CA9" w:rsidRPr="00C60284" w:rsidRDefault="00FB3A94" w:rsidP="003C5A26">
            <w:pPr>
              <w:pStyle w:val="acctfourfigures"/>
              <w:tabs>
                <w:tab w:val="clear" w:pos="765"/>
                <w:tab w:val="left" w:pos="179"/>
                <w:tab w:val="left" w:pos="359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6,845</w:t>
            </w:r>
          </w:p>
        </w:tc>
      </w:tr>
      <w:tr w:rsidR="00471CA9" w:rsidRPr="00C60284" w14:paraId="5B0F7FEB" w14:textId="77777777" w:rsidTr="00774C7F">
        <w:trPr>
          <w:trHeight w:val="350"/>
        </w:trPr>
        <w:tc>
          <w:tcPr>
            <w:tcW w:w="2261" w:type="dxa"/>
            <w:shd w:val="clear" w:color="auto" w:fill="auto"/>
          </w:tcPr>
          <w:p w14:paraId="68E4FFA0" w14:textId="12360EB9" w:rsidR="00471CA9" w:rsidRPr="00C60284" w:rsidRDefault="00471CA9" w:rsidP="003C5A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260" w:type="dxa"/>
            <w:vAlign w:val="bottom"/>
          </w:tcPr>
          <w:p w14:paraId="342F8DBE" w14:textId="16BF4F76" w:rsidR="00471CA9" w:rsidRPr="00C60284" w:rsidRDefault="00471CA9" w:rsidP="003C5A2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F5D8C17" w14:textId="77777777" w:rsidR="00471CA9" w:rsidRPr="00765D71" w:rsidRDefault="00471CA9" w:rsidP="003C5A2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2D40E91" w14:textId="2F70D59A" w:rsidR="00471CA9" w:rsidRPr="00C60284" w:rsidRDefault="00471CA9" w:rsidP="003C5A2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C3FC410" w14:textId="77777777" w:rsidR="00471CA9" w:rsidRPr="00765D71" w:rsidRDefault="00471CA9" w:rsidP="003C5A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5518F87" w14:textId="08BF56C7" w:rsidR="00471CA9" w:rsidRPr="00C60284" w:rsidRDefault="00471CA9" w:rsidP="003C5A26">
            <w:pPr>
              <w:pStyle w:val="acctfourfigures"/>
              <w:tabs>
                <w:tab w:val="clear" w:pos="765"/>
                <w:tab w:val="left" w:pos="366"/>
                <w:tab w:val="decimal" w:pos="551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FBEF4F" w14:textId="77777777" w:rsidR="00471CA9" w:rsidRPr="00C60284" w:rsidRDefault="00471CA9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186532" w14:textId="069477AA" w:rsidR="00471CA9" w:rsidRPr="00D92C37" w:rsidRDefault="00471CA9" w:rsidP="003C5A26">
            <w:pPr>
              <w:pStyle w:val="acctfourfigures"/>
              <w:tabs>
                <w:tab w:val="clear" w:pos="765"/>
                <w:tab w:val="left" w:pos="449"/>
                <w:tab w:val="left" w:pos="627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EEEB2E" w14:textId="3F49A039" w:rsidR="00471CA9" w:rsidRPr="00D92C37" w:rsidRDefault="00471CA9" w:rsidP="003C5A26">
            <w:pPr>
              <w:pStyle w:val="acctfourfigures"/>
              <w:tabs>
                <w:tab w:val="clear" w:pos="765"/>
                <w:tab w:val="left" w:pos="269"/>
                <w:tab w:val="decimal" w:pos="513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C13083" w14:textId="7D123A0B" w:rsidR="00471CA9" w:rsidRPr="00D92C37" w:rsidRDefault="00471CA9" w:rsidP="003C5A2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6EBB2D" w14:textId="6EE25CE2" w:rsidR="00471CA9" w:rsidRPr="00D92C37" w:rsidRDefault="00471CA9" w:rsidP="003C5A26">
            <w:pPr>
              <w:pStyle w:val="acctfourfigures"/>
              <w:tabs>
                <w:tab w:val="clear" w:pos="765"/>
                <w:tab w:val="left" w:pos="179"/>
                <w:tab w:val="left" w:pos="359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471CA9" w:rsidRPr="00C60284" w14:paraId="3C7F9C7D" w14:textId="77777777" w:rsidTr="00774C7F">
        <w:trPr>
          <w:trHeight w:val="350"/>
        </w:trPr>
        <w:tc>
          <w:tcPr>
            <w:tcW w:w="2261" w:type="dxa"/>
            <w:shd w:val="clear" w:color="auto" w:fill="auto"/>
          </w:tcPr>
          <w:p w14:paraId="665FBDC4" w14:textId="77777777" w:rsidR="00471CA9" w:rsidRDefault="00471CA9" w:rsidP="00332FE2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  <w:p w14:paraId="01FFE80A" w14:textId="77777777" w:rsidR="00471CA9" w:rsidRDefault="00471CA9" w:rsidP="00332FE2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ที่ใช้ในการป้องกัน</w:t>
            </w:r>
          </w:p>
          <w:p w14:paraId="06948E6F" w14:textId="51758752" w:rsidR="00471CA9" w:rsidRPr="00C60284" w:rsidRDefault="00471CA9" w:rsidP="00332B3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ความเสี่ยง</w:t>
            </w:r>
          </w:p>
        </w:tc>
        <w:tc>
          <w:tcPr>
            <w:tcW w:w="1260" w:type="dxa"/>
            <w:vAlign w:val="bottom"/>
          </w:tcPr>
          <w:p w14:paraId="0C28E895" w14:textId="23AF650B" w:rsidR="00471CA9" w:rsidRDefault="00471CA9" w:rsidP="003C5A2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</w:t>
            </w:r>
          </w:p>
        </w:tc>
        <w:tc>
          <w:tcPr>
            <w:tcW w:w="180" w:type="dxa"/>
            <w:vAlign w:val="bottom"/>
          </w:tcPr>
          <w:p w14:paraId="186F4EB5" w14:textId="77777777" w:rsidR="00471CA9" w:rsidRPr="00765D71" w:rsidRDefault="00471CA9" w:rsidP="003C5A2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12B4089" w14:textId="6E203222" w:rsidR="00471CA9" w:rsidRDefault="00471CA9" w:rsidP="003C5A2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735785E2" w14:textId="77777777" w:rsidR="00471CA9" w:rsidRPr="00765D71" w:rsidRDefault="00471CA9" w:rsidP="003C5A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FB81F31" w14:textId="2AF76D71" w:rsidR="00471CA9" w:rsidRDefault="00471CA9" w:rsidP="003C5A26">
            <w:pPr>
              <w:pStyle w:val="acctfourfigures"/>
              <w:tabs>
                <w:tab w:val="clear" w:pos="765"/>
                <w:tab w:val="left" w:pos="366"/>
                <w:tab w:val="decimal" w:pos="551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919C5A" w14:textId="77777777" w:rsidR="00471CA9" w:rsidRPr="00C60284" w:rsidRDefault="00471CA9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2804C8" w14:textId="16919180" w:rsidR="00471CA9" w:rsidRPr="00C60284" w:rsidRDefault="00471CA9" w:rsidP="003C5A26">
            <w:pPr>
              <w:pStyle w:val="acctfourfigures"/>
              <w:tabs>
                <w:tab w:val="clear" w:pos="765"/>
                <w:tab w:val="left" w:pos="449"/>
                <w:tab w:val="left" w:pos="627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04C4F8F" w14:textId="136A7D21" w:rsidR="00471CA9" w:rsidRPr="00C60284" w:rsidRDefault="00471CA9" w:rsidP="003C5A26">
            <w:pPr>
              <w:pStyle w:val="acctfourfigures"/>
              <w:tabs>
                <w:tab w:val="clear" w:pos="765"/>
                <w:tab w:val="left" w:pos="269"/>
                <w:tab w:val="decimal" w:pos="513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951829" w14:textId="307D2ACC" w:rsidR="00471CA9" w:rsidRPr="00C60284" w:rsidRDefault="00471CA9" w:rsidP="003C5A2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CCB670" w14:textId="3BDC180E" w:rsidR="00471CA9" w:rsidRPr="00C60284" w:rsidRDefault="00471CA9" w:rsidP="003C5A26">
            <w:pPr>
              <w:pStyle w:val="acctfourfigures"/>
              <w:tabs>
                <w:tab w:val="clear" w:pos="765"/>
                <w:tab w:val="left" w:pos="179"/>
                <w:tab w:val="left" w:pos="359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</w:tr>
      <w:tr w:rsidR="00471CA9" w:rsidRPr="00C60284" w14:paraId="166133A5" w14:textId="77777777" w:rsidTr="00774C7F">
        <w:trPr>
          <w:trHeight w:val="350"/>
        </w:trPr>
        <w:tc>
          <w:tcPr>
            <w:tcW w:w="2261" w:type="dxa"/>
            <w:shd w:val="clear" w:color="auto" w:fill="auto"/>
          </w:tcPr>
          <w:p w14:paraId="7A6232FB" w14:textId="3B48DABD" w:rsidR="00471CA9" w:rsidRPr="00C60284" w:rsidRDefault="00471CA9" w:rsidP="00332FE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44AD21A" w14:textId="022AB405" w:rsidR="00471CA9" w:rsidRPr="00332FE2" w:rsidRDefault="00471CA9" w:rsidP="00332FE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6B004A" w14:textId="77777777" w:rsidR="00471CA9" w:rsidRPr="00765D71" w:rsidRDefault="00471CA9" w:rsidP="00332FE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4F716B6" w14:textId="74B295D3" w:rsidR="00471CA9" w:rsidRDefault="00471CA9" w:rsidP="00332FE2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62F1950" w14:textId="77777777" w:rsidR="00471CA9" w:rsidRPr="00765D71" w:rsidRDefault="00471CA9" w:rsidP="00332FE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7EAD9B1" w14:textId="643C3463" w:rsidR="00471CA9" w:rsidRDefault="00471CA9" w:rsidP="00332FE2">
            <w:pPr>
              <w:pStyle w:val="acctfourfigures"/>
              <w:tabs>
                <w:tab w:val="clear" w:pos="765"/>
                <w:tab w:val="left" w:pos="366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AE4E05" w14:textId="77777777" w:rsidR="00471CA9" w:rsidRPr="00C60284" w:rsidRDefault="00471CA9" w:rsidP="00332FE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F3CCE4" w14:textId="12D082F2" w:rsidR="00471CA9" w:rsidRPr="00C60284" w:rsidRDefault="00471CA9" w:rsidP="00332FE2">
            <w:pPr>
              <w:pStyle w:val="acctfourfigures"/>
              <w:tabs>
                <w:tab w:val="clear" w:pos="765"/>
                <w:tab w:val="left" w:pos="449"/>
                <w:tab w:val="left" w:pos="627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080DB6" w14:textId="0C7F82FB" w:rsidR="00471CA9" w:rsidRPr="00C60284" w:rsidRDefault="00471CA9" w:rsidP="00332FE2">
            <w:pPr>
              <w:pStyle w:val="acctfourfigures"/>
              <w:tabs>
                <w:tab w:val="clear" w:pos="765"/>
                <w:tab w:val="left" w:pos="366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02D283" w14:textId="627DBB18" w:rsidR="00471CA9" w:rsidRPr="00C60284" w:rsidRDefault="00471CA9" w:rsidP="00332FE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52CBCD" w14:textId="1A8B064F" w:rsidR="00471CA9" w:rsidRPr="00C60284" w:rsidRDefault="00471CA9" w:rsidP="00332FE2">
            <w:pPr>
              <w:pStyle w:val="acctfourfigures"/>
              <w:tabs>
                <w:tab w:val="clear" w:pos="765"/>
                <w:tab w:val="left" w:pos="179"/>
                <w:tab w:val="left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2EBFA58" w14:textId="6AF874EB" w:rsidR="00DB4DB5" w:rsidRDefault="00DB4DB5" w:rsidP="00662677"/>
    <w:p w14:paraId="7B7C01B3" w14:textId="0033A171" w:rsidR="00662677" w:rsidRPr="00E773CC" w:rsidRDefault="00DB4DB5" w:rsidP="00FF4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</w:rPr>
      </w:pPr>
      <w:r>
        <w:br w:type="page"/>
      </w:r>
    </w:p>
    <w:tbl>
      <w:tblPr>
        <w:tblpPr w:leftFromText="180" w:rightFromText="180" w:vertAnchor="text" w:tblpX="529" w:tblpY="1"/>
        <w:tblOverlap w:val="never"/>
        <w:tblW w:w="99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260"/>
        <w:gridCol w:w="1264"/>
        <w:gridCol w:w="1166"/>
        <w:gridCol w:w="183"/>
        <w:gridCol w:w="987"/>
        <w:gridCol w:w="180"/>
        <w:gridCol w:w="720"/>
        <w:gridCol w:w="6"/>
        <w:gridCol w:w="174"/>
        <w:gridCol w:w="6"/>
        <w:gridCol w:w="894"/>
        <w:gridCol w:w="180"/>
        <w:gridCol w:w="782"/>
        <w:gridCol w:w="6"/>
      </w:tblGrid>
      <w:tr w:rsidR="006E453E" w:rsidRPr="00F15FF6" w14:paraId="0A35AFE9" w14:textId="77777777" w:rsidTr="008A062B">
        <w:trPr>
          <w:trHeight w:val="363"/>
        </w:trPr>
        <w:tc>
          <w:tcPr>
            <w:tcW w:w="2160" w:type="dxa"/>
            <w:shd w:val="clear" w:color="auto" w:fill="auto"/>
            <w:vAlign w:val="bottom"/>
          </w:tcPr>
          <w:p w14:paraId="51BDE863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7808" w:type="dxa"/>
            <w:gridSpan w:val="14"/>
          </w:tcPr>
          <w:p w14:paraId="7D88F541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E453E" w:rsidRPr="00F15FF6" w14:paraId="44CF161C" w14:textId="77777777" w:rsidTr="008A062B">
        <w:trPr>
          <w:gridAfter w:val="1"/>
          <w:wAfter w:w="6" w:type="dxa"/>
          <w:trHeight w:val="363"/>
        </w:trPr>
        <w:tc>
          <w:tcPr>
            <w:tcW w:w="2160" w:type="dxa"/>
            <w:shd w:val="clear" w:color="auto" w:fill="auto"/>
            <w:vAlign w:val="bottom"/>
          </w:tcPr>
          <w:p w14:paraId="48AA2355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</w:tcPr>
          <w:p w14:paraId="421A5BBB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3" w:type="dxa"/>
          </w:tcPr>
          <w:p w14:paraId="083DE556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929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3C3E5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6E453E" w:rsidRPr="00F15FF6" w14:paraId="509DA74C" w14:textId="77777777" w:rsidTr="008A062B">
        <w:trPr>
          <w:gridAfter w:val="1"/>
          <w:wAfter w:w="6" w:type="dxa"/>
          <w:trHeight w:val="363"/>
        </w:trPr>
        <w:tc>
          <w:tcPr>
            <w:tcW w:w="2160" w:type="dxa"/>
            <w:shd w:val="clear" w:color="auto" w:fill="auto"/>
            <w:vAlign w:val="bottom"/>
          </w:tcPr>
          <w:p w14:paraId="57901BEB" w14:textId="2F89ABDD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 ธันวาคม</w:t>
            </w:r>
            <w:r w:rsidR="00E227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E8BE7DA" w14:textId="77777777" w:rsidR="006E453E" w:rsidRDefault="006E453E" w:rsidP="00186AF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</w:t>
            </w:r>
          </w:p>
          <w:p w14:paraId="684A7C18" w14:textId="77777777" w:rsidR="006E453E" w:rsidRPr="00F15FF6" w:rsidRDefault="006E453E" w:rsidP="00186AF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C87A620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</w:p>
          <w:p w14:paraId="4AFCC156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5D91E46B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40F4D774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3" w:type="dxa"/>
            <w:vAlign w:val="bottom"/>
          </w:tcPr>
          <w:p w14:paraId="0BFA5D47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ED921FF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F9E5C4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F05789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25AF99D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6726C384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2783BB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67F58289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E453E" w:rsidRPr="00F15FF6" w14:paraId="1EE80548" w14:textId="77777777" w:rsidTr="008A062B">
        <w:tc>
          <w:tcPr>
            <w:tcW w:w="2160" w:type="dxa"/>
            <w:shd w:val="clear" w:color="auto" w:fill="auto"/>
          </w:tcPr>
          <w:p w14:paraId="4B27ED2B" w14:textId="77777777" w:rsidR="006E453E" w:rsidRPr="00F15FF6" w:rsidRDefault="006E453E" w:rsidP="00186AFD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808" w:type="dxa"/>
            <w:gridSpan w:val="14"/>
          </w:tcPr>
          <w:p w14:paraId="55C26D4D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6E453E" w:rsidRPr="00F15FF6" w14:paraId="30ED4734" w14:textId="77777777" w:rsidTr="008A062B">
        <w:trPr>
          <w:gridAfter w:val="1"/>
          <w:wAfter w:w="6" w:type="dxa"/>
        </w:trPr>
        <w:tc>
          <w:tcPr>
            <w:tcW w:w="2160" w:type="dxa"/>
            <w:shd w:val="clear" w:color="auto" w:fill="auto"/>
          </w:tcPr>
          <w:p w14:paraId="4614E080" w14:textId="77777777" w:rsidR="006E453E" w:rsidRPr="00F15FF6" w:rsidRDefault="006E453E" w:rsidP="0018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29F57262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4831D1F3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3A502188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2F233879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</w:tcPr>
          <w:p w14:paraId="753A3A2B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5D67702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1FA07D71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AF9193C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714A140C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1EFF6F0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shd w:val="clear" w:color="auto" w:fill="auto"/>
          </w:tcPr>
          <w:p w14:paraId="2DE1224A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453E" w:rsidRPr="00F15FF6" w14:paraId="489BADFB" w14:textId="77777777" w:rsidTr="008A062B">
        <w:trPr>
          <w:gridAfter w:val="1"/>
          <w:wAfter w:w="6" w:type="dxa"/>
        </w:trPr>
        <w:tc>
          <w:tcPr>
            <w:tcW w:w="2160" w:type="dxa"/>
            <w:shd w:val="clear" w:color="auto" w:fill="auto"/>
          </w:tcPr>
          <w:p w14:paraId="19D152F6" w14:textId="77777777" w:rsidR="006E453E" w:rsidRPr="00F15FF6" w:rsidRDefault="006E453E" w:rsidP="0018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เงินให้กู้ยืมระยะยาวแก่บริษัทย่อย</w:t>
            </w:r>
          </w:p>
        </w:tc>
        <w:tc>
          <w:tcPr>
            <w:tcW w:w="1260" w:type="dxa"/>
          </w:tcPr>
          <w:p w14:paraId="0E685C45" w14:textId="77777777" w:rsidR="006E453E" w:rsidRDefault="006E453E" w:rsidP="0099339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A87FAF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4" w:type="dxa"/>
            <w:shd w:val="clear" w:color="auto" w:fill="auto"/>
          </w:tcPr>
          <w:p w14:paraId="5F373463" w14:textId="77777777" w:rsidR="006E453E" w:rsidRDefault="006E453E" w:rsidP="0099339B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E1B5AB" w14:textId="77777777" w:rsidR="006E453E" w:rsidRPr="005F69B5" w:rsidRDefault="006E453E" w:rsidP="0099339B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3,000</w:t>
            </w:r>
          </w:p>
        </w:tc>
        <w:tc>
          <w:tcPr>
            <w:tcW w:w="1166" w:type="dxa"/>
          </w:tcPr>
          <w:p w14:paraId="65035D0D" w14:textId="77777777" w:rsidR="006E453E" w:rsidRDefault="006E453E" w:rsidP="0099339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15A632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183" w:type="dxa"/>
            <w:shd w:val="clear" w:color="auto" w:fill="auto"/>
          </w:tcPr>
          <w:p w14:paraId="5295AA46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</w:tcPr>
          <w:p w14:paraId="52B21EAA" w14:textId="77777777" w:rsidR="006E453E" w:rsidRDefault="006E453E" w:rsidP="0099339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4F346E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9B1D2D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14BB308D" w14:textId="77777777" w:rsidR="006E453E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424598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2,836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574D726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2E6E9B42" w14:textId="77777777" w:rsidR="006E453E" w:rsidRDefault="006E453E" w:rsidP="0099339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446ED45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09560C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shd w:val="clear" w:color="auto" w:fill="auto"/>
          </w:tcPr>
          <w:p w14:paraId="5136C600" w14:textId="77777777" w:rsidR="006E453E" w:rsidRDefault="006E453E" w:rsidP="0099339B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56DE51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2,836</w:t>
            </w:r>
          </w:p>
        </w:tc>
      </w:tr>
      <w:tr w:rsidR="006E453E" w:rsidRPr="00F15FF6" w14:paraId="20643CA4" w14:textId="77777777" w:rsidTr="008A062B">
        <w:trPr>
          <w:gridAfter w:val="1"/>
          <w:wAfter w:w="6" w:type="dxa"/>
        </w:trPr>
        <w:tc>
          <w:tcPr>
            <w:tcW w:w="2160" w:type="dxa"/>
            <w:shd w:val="clear" w:color="auto" w:fill="auto"/>
          </w:tcPr>
          <w:p w14:paraId="176E46E2" w14:textId="77777777" w:rsidR="006E453E" w:rsidRPr="00F15FF6" w:rsidRDefault="006E453E" w:rsidP="0018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7CA217A0" w14:textId="77777777" w:rsidR="006E453E" w:rsidRPr="005F69B5" w:rsidRDefault="006E453E" w:rsidP="0099339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1,343</w:t>
            </w:r>
          </w:p>
        </w:tc>
        <w:tc>
          <w:tcPr>
            <w:tcW w:w="1264" w:type="dxa"/>
            <w:shd w:val="clear" w:color="auto" w:fill="auto"/>
          </w:tcPr>
          <w:p w14:paraId="717158EC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6" w:type="dxa"/>
          </w:tcPr>
          <w:p w14:paraId="246D430F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1,343</w:t>
            </w:r>
          </w:p>
        </w:tc>
        <w:tc>
          <w:tcPr>
            <w:tcW w:w="183" w:type="dxa"/>
            <w:shd w:val="clear" w:color="auto" w:fill="auto"/>
          </w:tcPr>
          <w:p w14:paraId="0EB24A87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</w:tcPr>
          <w:p w14:paraId="68E1D9BC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1,343</w:t>
            </w:r>
          </w:p>
        </w:tc>
        <w:tc>
          <w:tcPr>
            <w:tcW w:w="180" w:type="dxa"/>
            <w:shd w:val="clear" w:color="auto" w:fill="auto"/>
          </w:tcPr>
          <w:p w14:paraId="3B6AE015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0E2356DB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CC7BF22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15FC88AB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413D1C7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shd w:val="clear" w:color="auto" w:fill="auto"/>
          </w:tcPr>
          <w:p w14:paraId="576387F9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1,343</w:t>
            </w:r>
          </w:p>
        </w:tc>
      </w:tr>
      <w:tr w:rsidR="006E453E" w:rsidRPr="00F15FF6" w14:paraId="4534A304" w14:textId="77777777" w:rsidTr="008A062B">
        <w:trPr>
          <w:gridAfter w:val="1"/>
          <w:wAfter w:w="6" w:type="dxa"/>
        </w:trPr>
        <w:tc>
          <w:tcPr>
            <w:tcW w:w="2160" w:type="dxa"/>
            <w:shd w:val="clear" w:color="auto" w:fill="auto"/>
          </w:tcPr>
          <w:p w14:paraId="4077299C" w14:textId="77777777" w:rsidR="006E453E" w:rsidRPr="00F15FF6" w:rsidRDefault="006E453E" w:rsidP="0018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260" w:type="dxa"/>
          </w:tcPr>
          <w:p w14:paraId="36840AD5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02A059F6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5CA7D7E8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2E12B933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</w:tcPr>
          <w:p w14:paraId="1F57A2CF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448"/>
                <w:tab w:val="decimal" w:pos="730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00DAB68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27755DD8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C9DEFA0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31FEB188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2ED712C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shd w:val="clear" w:color="auto" w:fill="auto"/>
          </w:tcPr>
          <w:p w14:paraId="3A1B5264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453E" w:rsidRPr="00F15FF6" w14:paraId="0DEB0FD9" w14:textId="77777777" w:rsidTr="008A062B">
        <w:trPr>
          <w:gridAfter w:val="1"/>
          <w:wAfter w:w="6" w:type="dxa"/>
        </w:trPr>
        <w:tc>
          <w:tcPr>
            <w:tcW w:w="2160" w:type="dxa"/>
            <w:shd w:val="clear" w:color="auto" w:fill="auto"/>
          </w:tcPr>
          <w:p w14:paraId="0F5E9E62" w14:textId="77777777" w:rsidR="006E453E" w:rsidRDefault="006E453E" w:rsidP="00186AFD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  <w:p w14:paraId="3BEEC57B" w14:textId="77777777" w:rsidR="006E453E" w:rsidRDefault="006E453E" w:rsidP="00186AFD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ที่ใช้ในการป้องกัน</w:t>
            </w:r>
          </w:p>
          <w:p w14:paraId="521ADC25" w14:textId="77777777" w:rsidR="006E453E" w:rsidRPr="00F15FF6" w:rsidRDefault="006E453E" w:rsidP="00186AFD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ความเสี่ยง</w:t>
            </w:r>
          </w:p>
        </w:tc>
        <w:tc>
          <w:tcPr>
            <w:tcW w:w="1260" w:type="dxa"/>
            <w:vAlign w:val="bottom"/>
          </w:tcPr>
          <w:p w14:paraId="6B7C56D3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C1BBF43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6" w:type="dxa"/>
            <w:vAlign w:val="bottom"/>
          </w:tcPr>
          <w:p w14:paraId="6F852250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3" w:type="dxa"/>
            <w:shd w:val="clear" w:color="auto" w:fill="auto"/>
          </w:tcPr>
          <w:p w14:paraId="61824102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D04E3EF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A92B7B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37F5D77D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D58AD06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7DF2BE7B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8265E6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798C1413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6E453E" w:rsidRPr="00F15FF6" w14:paraId="0973B7EE" w14:textId="77777777" w:rsidTr="008A062B">
        <w:trPr>
          <w:gridAfter w:val="1"/>
          <w:wAfter w:w="6" w:type="dxa"/>
        </w:trPr>
        <w:tc>
          <w:tcPr>
            <w:tcW w:w="2160" w:type="dxa"/>
            <w:shd w:val="clear" w:color="auto" w:fill="auto"/>
          </w:tcPr>
          <w:p w14:paraId="0DCB9D86" w14:textId="77777777" w:rsidR="006E453E" w:rsidRPr="00F15FF6" w:rsidRDefault="006E453E" w:rsidP="00186AF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766DF2A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208C4505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4040A6D6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0B4D274D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</w:tcPr>
          <w:p w14:paraId="29E97A5C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D07D689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30BE5209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05DFE50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00F1EAC7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BC8921C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shd w:val="clear" w:color="auto" w:fill="auto"/>
          </w:tcPr>
          <w:p w14:paraId="389A1065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453E" w:rsidRPr="00F15FF6" w14:paraId="5C883C4E" w14:textId="77777777" w:rsidTr="008A062B">
        <w:trPr>
          <w:gridAfter w:val="1"/>
          <w:wAfter w:w="6" w:type="dxa"/>
        </w:trPr>
        <w:tc>
          <w:tcPr>
            <w:tcW w:w="2160" w:type="dxa"/>
            <w:shd w:val="clear" w:color="auto" w:fill="auto"/>
          </w:tcPr>
          <w:p w14:paraId="3763D2A5" w14:textId="77777777" w:rsidR="006E453E" w:rsidRPr="00F15FF6" w:rsidRDefault="006E453E" w:rsidP="00186AF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0B94CBBA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6658527E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6561A741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6E5A4FA3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</w:tcPr>
          <w:p w14:paraId="19AE170E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6B72ADC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7BF40B4A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C622020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3B774A69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A6E6F5D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shd w:val="clear" w:color="auto" w:fill="auto"/>
          </w:tcPr>
          <w:p w14:paraId="29B33F18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453E" w:rsidRPr="00F15FF6" w14:paraId="54848F27" w14:textId="77777777" w:rsidTr="008A062B">
        <w:trPr>
          <w:gridAfter w:val="1"/>
          <w:wAfter w:w="6" w:type="dxa"/>
        </w:trPr>
        <w:tc>
          <w:tcPr>
            <w:tcW w:w="2160" w:type="dxa"/>
            <w:shd w:val="clear" w:color="auto" w:fill="auto"/>
          </w:tcPr>
          <w:p w14:paraId="717E6C34" w14:textId="77777777" w:rsidR="006E453E" w:rsidRPr="00F15FF6" w:rsidRDefault="006E453E" w:rsidP="00186AF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</w:tcPr>
          <w:p w14:paraId="1A09E800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4" w:type="dxa"/>
            <w:shd w:val="clear" w:color="auto" w:fill="auto"/>
          </w:tcPr>
          <w:p w14:paraId="09160B11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4,569</w:t>
            </w:r>
          </w:p>
        </w:tc>
        <w:tc>
          <w:tcPr>
            <w:tcW w:w="1166" w:type="dxa"/>
          </w:tcPr>
          <w:p w14:paraId="2DB32E18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4,569</w:t>
            </w:r>
          </w:p>
        </w:tc>
        <w:tc>
          <w:tcPr>
            <w:tcW w:w="183" w:type="dxa"/>
            <w:shd w:val="clear" w:color="auto" w:fill="auto"/>
          </w:tcPr>
          <w:p w14:paraId="4DFC1AEC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</w:tcPr>
          <w:p w14:paraId="5BA19F28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63B00C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2565B97E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4,406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A89D749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2514F46C" w14:textId="5D2C03C1" w:rsidR="006E453E" w:rsidRPr="00F15FF6" w:rsidRDefault="006E453E" w:rsidP="0099339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F1921A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shd w:val="clear" w:color="auto" w:fill="auto"/>
          </w:tcPr>
          <w:p w14:paraId="617EB221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4,406</w:t>
            </w:r>
          </w:p>
        </w:tc>
      </w:tr>
      <w:tr w:rsidR="006E453E" w:rsidRPr="00F15FF6" w14:paraId="167882F5" w14:textId="77777777" w:rsidTr="008A062B">
        <w:trPr>
          <w:gridAfter w:val="1"/>
          <w:wAfter w:w="6" w:type="dxa"/>
        </w:trPr>
        <w:tc>
          <w:tcPr>
            <w:tcW w:w="2160" w:type="dxa"/>
            <w:shd w:val="clear" w:color="auto" w:fill="auto"/>
          </w:tcPr>
          <w:p w14:paraId="7C74ABF9" w14:textId="77777777" w:rsidR="006E453E" w:rsidRPr="00F15FF6" w:rsidRDefault="006E453E" w:rsidP="00186AF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260" w:type="dxa"/>
          </w:tcPr>
          <w:p w14:paraId="22F66360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614F0D59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30C0075E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51E77A8A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</w:tcPr>
          <w:p w14:paraId="3854CE5C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87D6B2D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6E856953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F26760A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518B0BDD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E52F9E5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shd w:val="clear" w:color="auto" w:fill="auto"/>
          </w:tcPr>
          <w:p w14:paraId="3049B383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453E" w:rsidRPr="00F15FF6" w14:paraId="106103BD" w14:textId="77777777" w:rsidTr="008A062B">
        <w:trPr>
          <w:gridAfter w:val="1"/>
          <w:wAfter w:w="6" w:type="dxa"/>
        </w:trPr>
        <w:tc>
          <w:tcPr>
            <w:tcW w:w="2160" w:type="dxa"/>
            <w:shd w:val="clear" w:color="auto" w:fill="auto"/>
          </w:tcPr>
          <w:p w14:paraId="2844A6BB" w14:textId="77777777" w:rsidR="006E453E" w:rsidRDefault="006E453E" w:rsidP="00186AFD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  <w:p w14:paraId="6CBD1079" w14:textId="77777777" w:rsidR="006E453E" w:rsidRDefault="006E453E" w:rsidP="00186AFD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ที่ใช้ในการป้องกัน</w:t>
            </w:r>
          </w:p>
          <w:p w14:paraId="2C2DE92B" w14:textId="77777777" w:rsidR="006E453E" w:rsidRPr="00F15FF6" w:rsidRDefault="006E453E" w:rsidP="00186AF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ความเสี่ยง</w:t>
            </w:r>
          </w:p>
        </w:tc>
        <w:tc>
          <w:tcPr>
            <w:tcW w:w="1260" w:type="dxa"/>
          </w:tcPr>
          <w:p w14:paraId="7856F028" w14:textId="77777777" w:rsidR="006E453E" w:rsidRDefault="006E453E" w:rsidP="0099339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A48310F" w14:textId="77777777" w:rsidR="006E453E" w:rsidRDefault="006E453E" w:rsidP="0099339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E8ED01B" w14:textId="77777777" w:rsidR="006E453E" w:rsidRDefault="006E453E" w:rsidP="0099339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7D29CD6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</w:t>
            </w:r>
          </w:p>
        </w:tc>
        <w:tc>
          <w:tcPr>
            <w:tcW w:w="1264" w:type="dxa"/>
            <w:shd w:val="clear" w:color="auto" w:fill="auto"/>
          </w:tcPr>
          <w:p w14:paraId="75D78F7C" w14:textId="77777777" w:rsidR="006E453E" w:rsidRDefault="006E453E" w:rsidP="0099339B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A88EC4" w14:textId="77777777" w:rsidR="006E453E" w:rsidRDefault="006E453E" w:rsidP="0099339B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79E5D3" w14:textId="77777777" w:rsidR="006E453E" w:rsidRDefault="006E453E" w:rsidP="0099339B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72835B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6" w:type="dxa"/>
          </w:tcPr>
          <w:p w14:paraId="5925FA46" w14:textId="77777777" w:rsidR="006E453E" w:rsidRDefault="006E453E" w:rsidP="0099339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FF3376" w14:textId="77777777" w:rsidR="006E453E" w:rsidRDefault="006E453E" w:rsidP="0099339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65FC26" w14:textId="77777777" w:rsidR="006E453E" w:rsidRDefault="006E453E" w:rsidP="0099339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87262E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183" w:type="dxa"/>
            <w:shd w:val="clear" w:color="auto" w:fill="auto"/>
          </w:tcPr>
          <w:p w14:paraId="53D08D99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</w:tcPr>
          <w:p w14:paraId="02D50D17" w14:textId="77777777" w:rsidR="006E453E" w:rsidRDefault="006E453E" w:rsidP="0099339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63CB0D" w14:textId="77777777" w:rsidR="006E453E" w:rsidRDefault="006E453E" w:rsidP="0099339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718533" w14:textId="77777777" w:rsidR="006E453E" w:rsidRDefault="006E453E" w:rsidP="0099339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0FA6FA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85C086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2837D09D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04ADB26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52C5F88D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DD1876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3000238F" w14:textId="77777777" w:rsidR="006E453E" w:rsidRPr="00F15FF6" w:rsidRDefault="006E453E" w:rsidP="0099339B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</w:tr>
    </w:tbl>
    <w:p w14:paraId="5A63F114" w14:textId="6EEB087A" w:rsidR="00F80CA5" w:rsidRDefault="00F80CA5" w:rsidP="00F80CA5">
      <w:pPr>
        <w:rPr>
          <w:rFonts w:ascii="Angsana New" w:hAnsi="Angsana New" w:cs="Angsana New"/>
          <w:b/>
          <w:bCs/>
          <w:sz w:val="30"/>
          <w:szCs w:val="30"/>
        </w:rPr>
      </w:pPr>
    </w:p>
    <w:p w14:paraId="49B12AD4" w14:textId="2CC4E042" w:rsidR="009D0F28" w:rsidRDefault="009D0F28" w:rsidP="00F80CA5">
      <w:pPr>
        <w:rPr>
          <w:rFonts w:ascii="Angsana New" w:hAnsi="Angsana New" w:cs="Angsana New"/>
          <w:b/>
          <w:bCs/>
          <w:sz w:val="30"/>
          <w:szCs w:val="30"/>
        </w:rPr>
      </w:pPr>
    </w:p>
    <w:p w14:paraId="17DC0445" w14:textId="6E9C78B2" w:rsidR="009D0F28" w:rsidRDefault="009D0F28" w:rsidP="00F80CA5">
      <w:pPr>
        <w:rPr>
          <w:rFonts w:ascii="Angsana New" w:hAnsi="Angsana New" w:cs="Angsana New"/>
          <w:b/>
          <w:bCs/>
          <w:sz w:val="30"/>
          <w:szCs w:val="30"/>
        </w:rPr>
      </w:pPr>
    </w:p>
    <w:p w14:paraId="03CF3642" w14:textId="3F61438A" w:rsidR="009D0F28" w:rsidRDefault="009D0F28" w:rsidP="00F80CA5">
      <w:pPr>
        <w:rPr>
          <w:rFonts w:ascii="Angsana New" w:hAnsi="Angsana New" w:cs="Angsana New"/>
          <w:b/>
          <w:bCs/>
          <w:sz w:val="30"/>
          <w:szCs w:val="30"/>
        </w:rPr>
      </w:pPr>
    </w:p>
    <w:p w14:paraId="1168DC81" w14:textId="7EDFEC65" w:rsidR="009D0F28" w:rsidRDefault="009D0F28" w:rsidP="00F80CA5">
      <w:pPr>
        <w:rPr>
          <w:rFonts w:ascii="Angsana New" w:hAnsi="Angsana New" w:cs="Angsana New"/>
          <w:b/>
          <w:bCs/>
          <w:sz w:val="30"/>
          <w:szCs w:val="30"/>
        </w:rPr>
      </w:pPr>
    </w:p>
    <w:p w14:paraId="6F7CCCFC" w14:textId="77777777" w:rsidR="009D0F28" w:rsidRDefault="009D0F28" w:rsidP="00F80CA5">
      <w:pPr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810"/>
        <w:gridCol w:w="1080"/>
        <w:gridCol w:w="180"/>
        <w:gridCol w:w="810"/>
        <w:gridCol w:w="178"/>
        <w:gridCol w:w="902"/>
        <w:gridCol w:w="180"/>
        <w:gridCol w:w="900"/>
      </w:tblGrid>
      <w:tr w:rsidR="009D0F28" w:rsidRPr="000C5EB5" w14:paraId="5635506C" w14:textId="77777777" w:rsidTr="00930BE9">
        <w:trPr>
          <w:cantSplit/>
          <w:tblHeader/>
        </w:trPr>
        <w:tc>
          <w:tcPr>
            <w:tcW w:w="4140" w:type="dxa"/>
            <w:vMerge w:val="restart"/>
            <w:vAlign w:val="bottom"/>
            <w:hideMark/>
          </w:tcPr>
          <w:p w14:paraId="441A083D" w14:textId="77777777" w:rsidR="009D0F28" w:rsidRPr="004C05E6" w:rsidRDefault="009D0F28" w:rsidP="00930BE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C05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  <w:p w14:paraId="5E8DD0F3" w14:textId="5907DB13" w:rsidR="009D0F28" w:rsidRDefault="009D0F28" w:rsidP="00930BE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4C05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332FE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Pr="004C05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</w:p>
          <w:p w14:paraId="081B336C" w14:textId="3CA62075" w:rsidR="009D0F28" w:rsidRPr="00A31BF4" w:rsidRDefault="009D0F28" w:rsidP="00930BE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="00750EF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750EF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Pr="004C05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6F08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  <w:r w:rsidRPr="004C05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810" w:type="dxa"/>
          </w:tcPr>
          <w:p w14:paraId="16906E35" w14:textId="77777777" w:rsidR="009D0F28" w:rsidRPr="00A31BF4" w:rsidRDefault="009D0F28" w:rsidP="00930BE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DE0B508" w14:textId="77777777" w:rsidR="009D0F28" w:rsidRPr="00A31BF4" w:rsidRDefault="009D0F28" w:rsidP="00930BE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31BF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708DBC36" w14:textId="77777777" w:rsidR="009D0F28" w:rsidRPr="00A31BF4" w:rsidRDefault="009D0F28" w:rsidP="00930BE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087A4853" w14:textId="77777777" w:rsidR="009D0F28" w:rsidRPr="00A31BF4" w:rsidRDefault="009D0F28" w:rsidP="00930BE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31BF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D0F28" w:rsidRPr="008E1605" w14:paraId="19F2E1DE" w14:textId="77777777" w:rsidTr="00930BE9">
        <w:trPr>
          <w:cantSplit/>
          <w:tblHeader/>
        </w:trPr>
        <w:tc>
          <w:tcPr>
            <w:tcW w:w="4140" w:type="dxa"/>
            <w:vMerge/>
            <w:vAlign w:val="bottom"/>
          </w:tcPr>
          <w:p w14:paraId="023C444A" w14:textId="191B3702" w:rsidR="009D0F28" w:rsidRPr="004C05E6" w:rsidRDefault="009D0F28" w:rsidP="00930BE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</w:tcPr>
          <w:p w14:paraId="5D148AB8" w14:textId="77777777" w:rsidR="009D0F28" w:rsidRDefault="009D0F28" w:rsidP="00930BE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781AABC1" w14:textId="77777777" w:rsidR="009D0F28" w:rsidRPr="00A31BF4" w:rsidDel="005916DC" w:rsidRDefault="009D0F28" w:rsidP="00930BE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31B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323C0612" w14:textId="77777777" w:rsidR="009D0F28" w:rsidRPr="00A31BF4" w:rsidRDefault="009D0F28" w:rsidP="00930BE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1BF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43C1BD3A" w14:textId="77777777" w:rsidR="009D0F28" w:rsidRPr="00A31BF4" w:rsidRDefault="009D0F28" w:rsidP="00930BE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A8527FE" w14:textId="77777777" w:rsidR="009D0F28" w:rsidRPr="00A31BF4" w:rsidRDefault="009D0F28" w:rsidP="00930BE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1BF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</w:tcPr>
          <w:p w14:paraId="615C37E1" w14:textId="77777777" w:rsidR="009D0F28" w:rsidRPr="00A31BF4" w:rsidRDefault="009D0F28" w:rsidP="00930BE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29D88F47" w14:textId="77777777" w:rsidR="009D0F28" w:rsidRPr="00A31BF4" w:rsidRDefault="009D0F28" w:rsidP="00930BE9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31BF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73FD56C7" w14:textId="77777777" w:rsidR="009D0F28" w:rsidRPr="00A31BF4" w:rsidRDefault="009D0F28" w:rsidP="00930BE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8F71524" w14:textId="77777777" w:rsidR="009D0F28" w:rsidRPr="00A31BF4" w:rsidRDefault="009D0F28" w:rsidP="00930BE9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1BF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930BE9" w14:paraId="2EEA8A26" w14:textId="77777777" w:rsidTr="00930BE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15CFC8AF" w14:textId="08956B34" w:rsidR="00930BE9" w:rsidRPr="004C05E6" w:rsidRDefault="00930BE9" w:rsidP="00930BE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  </w:t>
            </w:r>
          </w:p>
        </w:tc>
        <w:tc>
          <w:tcPr>
            <w:tcW w:w="810" w:type="dxa"/>
          </w:tcPr>
          <w:p w14:paraId="5F529C8B" w14:textId="77777777" w:rsidR="00930BE9" w:rsidRPr="00A31BF4" w:rsidRDefault="00930BE9" w:rsidP="00930BE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230" w:type="dxa"/>
            <w:gridSpan w:val="7"/>
            <w:vAlign w:val="bottom"/>
            <w:hideMark/>
          </w:tcPr>
          <w:p w14:paraId="7F4C5875" w14:textId="77777777" w:rsidR="00930BE9" w:rsidRPr="00A31BF4" w:rsidRDefault="00930BE9" w:rsidP="00930BE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31BF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30BE9" w14:paraId="773856B1" w14:textId="77777777" w:rsidTr="00930BE9">
        <w:trPr>
          <w:cantSplit/>
        </w:trPr>
        <w:tc>
          <w:tcPr>
            <w:tcW w:w="4140" w:type="dxa"/>
          </w:tcPr>
          <w:p w14:paraId="76C2A134" w14:textId="77777777" w:rsidR="00930BE9" w:rsidRPr="004C05E6" w:rsidRDefault="00930BE9" w:rsidP="00930BE9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5E6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810" w:type="dxa"/>
          </w:tcPr>
          <w:p w14:paraId="23AF3A15" w14:textId="401EA72A" w:rsidR="00930BE9" w:rsidRPr="00A31BF4" w:rsidRDefault="00930BE9" w:rsidP="00930BE9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080" w:type="dxa"/>
          </w:tcPr>
          <w:p w14:paraId="14540A94" w14:textId="242F6165" w:rsidR="00930BE9" w:rsidRPr="00A31BF4" w:rsidRDefault="00A07CBE" w:rsidP="00930BE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7268629" w14:textId="77777777" w:rsidR="00930BE9" w:rsidRPr="00A31BF4" w:rsidRDefault="00930BE9" w:rsidP="00930B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BF5CE27" w14:textId="55D8A855" w:rsidR="00930BE9" w:rsidRPr="00A31BF4" w:rsidRDefault="00A07CBE" w:rsidP="00930B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</w:p>
        </w:tc>
        <w:tc>
          <w:tcPr>
            <w:tcW w:w="178" w:type="dxa"/>
          </w:tcPr>
          <w:p w14:paraId="3FF2805D" w14:textId="77777777" w:rsidR="00930BE9" w:rsidRPr="00A31BF4" w:rsidRDefault="00930BE9" w:rsidP="00930BE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5335397" w14:textId="3EE74C52" w:rsidR="00930BE9" w:rsidRPr="00952DEB" w:rsidRDefault="00814E26" w:rsidP="00930BE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2D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D1A9F99" w14:textId="77777777" w:rsidR="00930BE9" w:rsidRPr="00952DEB" w:rsidRDefault="00930BE9" w:rsidP="00930BE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1697EF4" w14:textId="3D5C5409" w:rsidR="00930BE9" w:rsidRPr="009B3EB3" w:rsidRDefault="00814E26" w:rsidP="00930BE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3E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3A1170" w14:paraId="7FC106EA" w14:textId="77777777" w:rsidTr="00930BE9">
        <w:trPr>
          <w:cantSplit/>
        </w:trPr>
        <w:tc>
          <w:tcPr>
            <w:tcW w:w="4140" w:type="dxa"/>
          </w:tcPr>
          <w:p w14:paraId="2AA5D43C" w14:textId="7004A09C" w:rsidR="003A1170" w:rsidRPr="004C05E6" w:rsidRDefault="003A1170" w:rsidP="00930BE9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810" w:type="dxa"/>
          </w:tcPr>
          <w:p w14:paraId="36CBD558" w14:textId="77777777" w:rsidR="003A1170" w:rsidRDefault="003A1170" w:rsidP="00930BE9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4C458C0" w14:textId="50F7C950" w:rsidR="003A1170" w:rsidRDefault="00A07CBE" w:rsidP="00930BE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3B8D980A" w14:textId="77777777" w:rsidR="003A1170" w:rsidRPr="00A31BF4" w:rsidRDefault="003A1170" w:rsidP="00930B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20E8CC0" w14:textId="48B81DCF" w:rsidR="003A1170" w:rsidRDefault="00A07CBE" w:rsidP="00930B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433A88C7" w14:textId="77777777" w:rsidR="003A1170" w:rsidRPr="00A31BF4" w:rsidRDefault="003A1170" w:rsidP="00930BE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379E0AC4" w14:textId="4A67CD6A" w:rsidR="003A1170" w:rsidRPr="00952DEB" w:rsidRDefault="00814E26" w:rsidP="00930BE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2D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50FDE30" w14:textId="77777777" w:rsidR="003A1170" w:rsidRPr="00952DEB" w:rsidRDefault="003A1170" w:rsidP="00930BE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CCBC13D" w14:textId="1A10AFD8" w:rsidR="003A1170" w:rsidRPr="009B3EB3" w:rsidRDefault="00814E26" w:rsidP="00930BE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B3EB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D3B11" w14:paraId="2022DC89" w14:textId="77777777" w:rsidTr="00930BE9">
        <w:trPr>
          <w:cantSplit/>
        </w:trPr>
        <w:tc>
          <w:tcPr>
            <w:tcW w:w="4140" w:type="dxa"/>
          </w:tcPr>
          <w:p w14:paraId="335CB510" w14:textId="0B6D9218" w:rsidR="006D3B11" w:rsidRPr="008F2DC8" w:rsidRDefault="006D3B11" w:rsidP="006D3B11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DC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เงินให้กู้สินเชื่อแก่ลูกหนี้</w:t>
            </w:r>
          </w:p>
        </w:tc>
        <w:tc>
          <w:tcPr>
            <w:tcW w:w="810" w:type="dxa"/>
          </w:tcPr>
          <w:p w14:paraId="069AF1F8" w14:textId="77777777" w:rsidR="006D3B11" w:rsidRDefault="006D3B11" w:rsidP="006D3B11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14171B1" w14:textId="07497FCF" w:rsidR="006D3B11" w:rsidRPr="00A31BF4" w:rsidRDefault="002C6365" w:rsidP="006D3B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46B3486D" w14:textId="77777777" w:rsidR="006D3B11" w:rsidRPr="00A31BF4" w:rsidRDefault="006D3B11" w:rsidP="006D3B1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6EE4F1E" w14:textId="5A5C57ED" w:rsidR="006D3B11" w:rsidRPr="00A31BF4" w:rsidRDefault="00A07CBE" w:rsidP="006D3B1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5F5E2F2D" w14:textId="77777777" w:rsidR="006D3B11" w:rsidRPr="00A31BF4" w:rsidRDefault="006D3B11" w:rsidP="006D3B1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3B44C629" w14:textId="0B403D5E" w:rsidR="006D3B11" w:rsidRPr="00952DEB" w:rsidRDefault="00814E26" w:rsidP="006D3B1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2D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872F38D" w14:textId="77777777" w:rsidR="006D3B11" w:rsidRPr="00952DEB" w:rsidRDefault="006D3B11" w:rsidP="006D3B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F64E33" w14:textId="0D36AB64" w:rsidR="006D3B11" w:rsidRPr="009B3EB3" w:rsidRDefault="00814E26" w:rsidP="006D3B1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B3E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3B11" w14:paraId="268C41E5" w14:textId="77777777" w:rsidTr="00930BE9">
        <w:trPr>
          <w:cantSplit/>
        </w:trPr>
        <w:tc>
          <w:tcPr>
            <w:tcW w:w="4140" w:type="dxa"/>
          </w:tcPr>
          <w:p w14:paraId="4762AE79" w14:textId="1FB13DBC" w:rsidR="006D3B11" w:rsidRPr="004C05E6" w:rsidRDefault="006D3B11" w:rsidP="006D3B11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5E6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  <w:r w:rsidRPr="004C05E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810" w:type="dxa"/>
          </w:tcPr>
          <w:p w14:paraId="2FCC40A2" w14:textId="4EAC2F70" w:rsidR="006D3B11" w:rsidRPr="00A31BF4" w:rsidRDefault="006D3B11" w:rsidP="006D3B11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080" w:type="dxa"/>
          </w:tcPr>
          <w:p w14:paraId="49D8572D" w14:textId="7EBD5DAA" w:rsidR="006D3B11" w:rsidRPr="00A31BF4" w:rsidRDefault="00A07CBE" w:rsidP="006D3B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3" w:right="9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952867" w14:textId="77777777" w:rsidR="006D3B11" w:rsidRPr="00A31BF4" w:rsidRDefault="006D3B11" w:rsidP="006D3B1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43B9CBB" w14:textId="23A6151D" w:rsidR="006D3B11" w:rsidRPr="00A31BF4" w:rsidRDefault="00A07CBE" w:rsidP="006D3B1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DF89D4F" w14:textId="77777777" w:rsidR="006D3B11" w:rsidRPr="00A31BF4" w:rsidRDefault="006D3B11" w:rsidP="006D3B1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35B79E6A" w14:textId="3A7EFB2B" w:rsidR="006D3B11" w:rsidRPr="00952DEB" w:rsidRDefault="00814E26" w:rsidP="006D3B1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2D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045239E" w14:textId="77777777" w:rsidR="006D3B11" w:rsidRPr="00952DEB" w:rsidRDefault="006D3B11" w:rsidP="006D3B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7745FCE" w14:textId="4D96B264" w:rsidR="006D3B11" w:rsidRPr="00A90BC9" w:rsidRDefault="00814E26" w:rsidP="006D3B1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B3EB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</w:t>
            </w:r>
            <w:r w:rsidR="00A90B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6D3B11" w14:paraId="0E596DCB" w14:textId="77777777" w:rsidTr="00930BE9">
        <w:trPr>
          <w:cantSplit/>
        </w:trPr>
        <w:tc>
          <w:tcPr>
            <w:tcW w:w="4140" w:type="dxa"/>
          </w:tcPr>
          <w:p w14:paraId="6DC8C2C8" w14:textId="2B4498D9" w:rsidR="006D3B11" w:rsidRPr="004C05E6" w:rsidRDefault="006D3B11" w:rsidP="006D3B11">
            <w:pPr>
              <w:tabs>
                <w:tab w:val="clear" w:pos="227"/>
                <w:tab w:val="clear" w:pos="454"/>
                <w:tab w:val="clear" w:pos="680"/>
                <w:tab w:val="left" w:pos="191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810" w:type="dxa"/>
          </w:tcPr>
          <w:p w14:paraId="49E575A1" w14:textId="01A8927B" w:rsidR="006D3B11" w:rsidRPr="00A31BF4" w:rsidRDefault="006D3B11" w:rsidP="006D3B11">
            <w:pPr>
              <w:pStyle w:val="acctfourfigures"/>
              <w:tabs>
                <w:tab w:val="decimal" w:pos="4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080" w:type="dxa"/>
          </w:tcPr>
          <w:p w14:paraId="02DE8ED0" w14:textId="611CAD40" w:rsidR="006D3B11" w:rsidRPr="00E87FDC" w:rsidRDefault="00A07CBE" w:rsidP="006D3B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3" w:right="98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80" w:type="dxa"/>
          </w:tcPr>
          <w:p w14:paraId="2F197590" w14:textId="77777777" w:rsidR="006D3B11" w:rsidRPr="00A31BF4" w:rsidRDefault="006D3B11" w:rsidP="006D3B1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EBFF166" w14:textId="3584B03C" w:rsidR="006D3B11" w:rsidRPr="00A31BF4" w:rsidRDefault="00A07CBE" w:rsidP="006D3B1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49CCFF7" w14:textId="77777777" w:rsidR="006D3B11" w:rsidRPr="00A31BF4" w:rsidRDefault="006D3B11" w:rsidP="006D3B1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2EE2FE97" w14:textId="3476670E" w:rsidR="006D3B11" w:rsidRPr="00952DEB" w:rsidRDefault="00814E26" w:rsidP="006D3B1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2D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4DA1C0" w14:textId="77777777" w:rsidR="006D3B11" w:rsidRPr="00952DEB" w:rsidRDefault="006D3B11" w:rsidP="006D3B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E4313C0" w14:textId="6796B000" w:rsidR="006D3B11" w:rsidRPr="00952DEB" w:rsidRDefault="00814E26" w:rsidP="006D3B1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2D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59B33EC" w14:textId="530D712F" w:rsidR="002B54FF" w:rsidRPr="00EF5CB5" w:rsidRDefault="002B54FF" w:rsidP="00930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DE045BF" w14:textId="0BB628F0" w:rsidR="00804175" w:rsidRPr="00C60284" w:rsidRDefault="00804175" w:rsidP="009917D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180"/>
        </w:tabs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FE0AFB0" w14:textId="77777777" w:rsidR="0036476B" w:rsidRPr="00C60284" w:rsidRDefault="0036476B" w:rsidP="0036476B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099"/>
        <w:gridCol w:w="35"/>
        <w:gridCol w:w="224"/>
        <w:gridCol w:w="26"/>
        <w:gridCol w:w="1122"/>
        <w:gridCol w:w="24"/>
        <w:gridCol w:w="250"/>
        <w:gridCol w:w="9"/>
        <w:gridCol w:w="1122"/>
        <w:gridCol w:w="9"/>
        <w:gridCol w:w="269"/>
        <w:gridCol w:w="9"/>
        <w:gridCol w:w="1111"/>
      </w:tblGrid>
      <w:tr w:rsidR="000974E9" w:rsidRPr="00C60284" w14:paraId="05F4FDF3" w14:textId="77777777" w:rsidTr="00CC2A8E">
        <w:trPr>
          <w:tblHeader/>
        </w:trPr>
        <w:tc>
          <w:tcPr>
            <w:tcW w:w="2136" w:type="pct"/>
          </w:tcPr>
          <w:p w14:paraId="0DD723D1" w14:textId="77777777" w:rsidR="000974E9" w:rsidRPr="00C60284" w:rsidRDefault="000974E9" w:rsidP="00C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pct"/>
            <w:gridSpan w:val="5"/>
          </w:tcPr>
          <w:p w14:paraId="1185B523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gridSpan w:val="2"/>
          </w:tcPr>
          <w:p w14:paraId="5182B9A2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4" w:type="pct"/>
            <w:gridSpan w:val="6"/>
          </w:tcPr>
          <w:p w14:paraId="1F18655A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50EFC" w:rsidRPr="00C60284" w14:paraId="1FF91DB8" w14:textId="77777777" w:rsidTr="00CC2A8E">
        <w:trPr>
          <w:trHeight w:val="344"/>
          <w:tblHeader/>
        </w:trPr>
        <w:tc>
          <w:tcPr>
            <w:tcW w:w="2136" w:type="pct"/>
          </w:tcPr>
          <w:p w14:paraId="22BEF4FF" w14:textId="77777777" w:rsidR="00750EFC" w:rsidRPr="00C60284" w:rsidRDefault="00750EFC" w:rsidP="0075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2" w:type="pct"/>
            <w:gridSpan w:val="2"/>
          </w:tcPr>
          <w:p w14:paraId="12C9AA70" w14:textId="6CF2F437" w:rsidR="00750EFC" w:rsidRPr="00C60284" w:rsidRDefault="00750EFC" w:rsidP="007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" w:type="pct"/>
            <w:gridSpan w:val="2"/>
          </w:tcPr>
          <w:p w14:paraId="5D9C4F52" w14:textId="77777777" w:rsidR="00750EFC" w:rsidRPr="00C60284" w:rsidRDefault="00750EFC" w:rsidP="007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09BE550" w14:textId="77777777" w:rsidR="00750EFC" w:rsidRPr="00C60284" w:rsidRDefault="00750EFC" w:rsidP="007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  <w:gridSpan w:val="2"/>
          </w:tcPr>
          <w:p w14:paraId="07B916D1" w14:textId="77777777" w:rsidR="00750EFC" w:rsidRPr="00C60284" w:rsidRDefault="00750EFC" w:rsidP="007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gridSpan w:val="3"/>
          </w:tcPr>
          <w:p w14:paraId="62AD00DA" w14:textId="5A489C8C" w:rsidR="00750EFC" w:rsidRPr="00C60284" w:rsidRDefault="00750EFC" w:rsidP="007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0" w:type="pct"/>
            <w:gridSpan w:val="2"/>
          </w:tcPr>
          <w:p w14:paraId="22069C7D" w14:textId="77777777" w:rsidR="00750EFC" w:rsidRPr="00C60284" w:rsidRDefault="00750EFC" w:rsidP="007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2AE3376" w14:textId="77777777" w:rsidR="00750EFC" w:rsidRPr="00C60284" w:rsidRDefault="00750EFC" w:rsidP="007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50EFC" w:rsidRPr="00C60284" w14:paraId="2C6A747C" w14:textId="77777777" w:rsidTr="00CC2A8E">
        <w:trPr>
          <w:trHeight w:val="344"/>
          <w:tblHeader/>
        </w:trPr>
        <w:tc>
          <w:tcPr>
            <w:tcW w:w="2136" w:type="pct"/>
          </w:tcPr>
          <w:p w14:paraId="32F5EC65" w14:textId="77777777" w:rsidR="00750EFC" w:rsidRPr="00C60284" w:rsidRDefault="00750EFC" w:rsidP="0075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1F7A9C49" w14:textId="216624B2" w:rsidR="00750EFC" w:rsidRPr="00C60284" w:rsidRDefault="00750EFC" w:rsidP="007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5" w:type="pct"/>
            <w:gridSpan w:val="2"/>
          </w:tcPr>
          <w:p w14:paraId="3DCA5BD6" w14:textId="77777777" w:rsidR="00750EFC" w:rsidRPr="00C60284" w:rsidRDefault="00750EFC" w:rsidP="007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1731E6E1" w14:textId="51EFD203" w:rsidR="00750EFC" w:rsidRPr="00C60284" w:rsidRDefault="00750EFC" w:rsidP="007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8" w:type="pct"/>
            <w:gridSpan w:val="2"/>
          </w:tcPr>
          <w:p w14:paraId="7072F9D0" w14:textId="77777777" w:rsidR="00750EFC" w:rsidRPr="00C60284" w:rsidRDefault="00750EFC" w:rsidP="007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gridSpan w:val="3"/>
          </w:tcPr>
          <w:p w14:paraId="05E6839F" w14:textId="61EC5899" w:rsidR="00750EFC" w:rsidRPr="00C60284" w:rsidRDefault="00750EFC" w:rsidP="007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0" w:type="pct"/>
            <w:gridSpan w:val="2"/>
          </w:tcPr>
          <w:p w14:paraId="77542354" w14:textId="77777777" w:rsidR="00750EFC" w:rsidRPr="00C60284" w:rsidRDefault="00750EFC" w:rsidP="007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1DC5309" w14:textId="71F31DCE" w:rsidR="00750EFC" w:rsidRPr="00C60284" w:rsidRDefault="00750EFC" w:rsidP="007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FB50B1" w:rsidRPr="00C60284" w14:paraId="3F5D95A6" w14:textId="77777777" w:rsidTr="00FB50B1">
        <w:trPr>
          <w:tblHeader/>
        </w:trPr>
        <w:tc>
          <w:tcPr>
            <w:tcW w:w="2136" w:type="pct"/>
          </w:tcPr>
          <w:p w14:paraId="2194723F" w14:textId="77777777" w:rsidR="00FB50B1" w:rsidRPr="00C60284" w:rsidRDefault="00FB50B1" w:rsidP="007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64" w:type="pct"/>
            <w:gridSpan w:val="13"/>
          </w:tcPr>
          <w:p w14:paraId="56EF8F69" w14:textId="77777777" w:rsidR="00FB50B1" w:rsidRPr="00C60284" w:rsidRDefault="00FB50B1" w:rsidP="007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50B1" w:rsidRPr="00C60284" w14:paraId="1B7CB5CC" w14:textId="77777777" w:rsidTr="00FB50B1">
        <w:trPr>
          <w:tblHeader/>
        </w:trPr>
        <w:tc>
          <w:tcPr>
            <w:tcW w:w="2136" w:type="pct"/>
          </w:tcPr>
          <w:p w14:paraId="10E70E42" w14:textId="6B2A068C" w:rsidR="00FB50B1" w:rsidRPr="00C60284" w:rsidRDefault="00FB50B1" w:rsidP="00FB50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864" w:type="pct"/>
            <w:gridSpan w:val="13"/>
          </w:tcPr>
          <w:p w14:paraId="0B1ABACB" w14:textId="77777777" w:rsidR="00FB50B1" w:rsidRPr="00C60284" w:rsidRDefault="00FB50B1" w:rsidP="007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750EFC" w:rsidRPr="00C60284" w14:paraId="2DBED288" w14:textId="77777777" w:rsidTr="00CC2A8E">
        <w:tc>
          <w:tcPr>
            <w:tcW w:w="2136" w:type="pct"/>
          </w:tcPr>
          <w:p w14:paraId="3242F6BE" w14:textId="77777777" w:rsidR="00750EFC" w:rsidRPr="00C60284" w:rsidRDefault="00750EFC" w:rsidP="007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612" w:type="pct"/>
            <w:gridSpan w:val="2"/>
            <w:vAlign w:val="bottom"/>
          </w:tcPr>
          <w:p w14:paraId="4E009F54" w14:textId="7DED7520" w:rsidR="00750EFC" w:rsidRPr="00C60284" w:rsidRDefault="008A062B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1,366,131</w:t>
            </w:r>
          </w:p>
        </w:tc>
        <w:tc>
          <w:tcPr>
            <w:tcW w:w="135" w:type="pct"/>
            <w:gridSpan w:val="2"/>
            <w:vAlign w:val="bottom"/>
          </w:tcPr>
          <w:p w14:paraId="08ED3E39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1078C8FB" w14:textId="42E1DB48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1,308,498</w:t>
            </w:r>
          </w:p>
        </w:tc>
        <w:tc>
          <w:tcPr>
            <w:tcW w:w="148" w:type="pct"/>
            <w:gridSpan w:val="2"/>
            <w:vAlign w:val="bottom"/>
          </w:tcPr>
          <w:p w14:paraId="04C30879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5" w:type="pct"/>
            <w:gridSpan w:val="3"/>
            <w:vAlign w:val="bottom"/>
          </w:tcPr>
          <w:p w14:paraId="4928C1C7" w14:textId="1D0B4EEB" w:rsidR="00750EFC" w:rsidRPr="00C60284" w:rsidRDefault="00251A42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28,372</w:t>
            </w:r>
          </w:p>
        </w:tc>
        <w:tc>
          <w:tcPr>
            <w:tcW w:w="150" w:type="pct"/>
            <w:gridSpan w:val="2"/>
            <w:vAlign w:val="bottom"/>
          </w:tcPr>
          <w:p w14:paraId="3B9ED57F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9" w:type="pct"/>
            <w:vAlign w:val="bottom"/>
          </w:tcPr>
          <w:p w14:paraId="577139AF" w14:textId="25B1F71E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34,132</w:t>
            </w:r>
          </w:p>
        </w:tc>
      </w:tr>
      <w:tr w:rsidR="00750EFC" w:rsidRPr="00C60284" w14:paraId="3D8844D1" w14:textId="77777777" w:rsidTr="00CC2A8E">
        <w:tc>
          <w:tcPr>
            <w:tcW w:w="2136" w:type="pct"/>
          </w:tcPr>
          <w:p w14:paraId="0C9F6AB9" w14:textId="77777777" w:rsidR="00750EFC" w:rsidRPr="00C60284" w:rsidRDefault="00750EFC" w:rsidP="007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612" w:type="pct"/>
            <w:gridSpan w:val="2"/>
            <w:vAlign w:val="bottom"/>
          </w:tcPr>
          <w:p w14:paraId="5ACE0157" w14:textId="3889D11E" w:rsidR="00750EFC" w:rsidRPr="00C60284" w:rsidRDefault="008A062B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13,088</w:t>
            </w:r>
          </w:p>
        </w:tc>
        <w:tc>
          <w:tcPr>
            <w:tcW w:w="135" w:type="pct"/>
            <w:gridSpan w:val="2"/>
            <w:vAlign w:val="bottom"/>
          </w:tcPr>
          <w:p w14:paraId="2C16410C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6CCA260D" w14:textId="6DA620A3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9,126</w:t>
            </w:r>
          </w:p>
        </w:tc>
        <w:tc>
          <w:tcPr>
            <w:tcW w:w="148" w:type="pct"/>
            <w:gridSpan w:val="2"/>
            <w:vAlign w:val="bottom"/>
          </w:tcPr>
          <w:p w14:paraId="22229F82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5" w:type="pct"/>
            <w:gridSpan w:val="3"/>
            <w:vAlign w:val="bottom"/>
          </w:tcPr>
          <w:p w14:paraId="254E0F87" w14:textId="346FD199" w:rsidR="00750EFC" w:rsidRPr="00C60284" w:rsidRDefault="00251A42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2,169</w:t>
            </w:r>
          </w:p>
        </w:tc>
        <w:tc>
          <w:tcPr>
            <w:tcW w:w="150" w:type="pct"/>
            <w:gridSpan w:val="2"/>
            <w:vAlign w:val="bottom"/>
          </w:tcPr>
          <w:p w14:paraId="3EB66497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9" w:type="pct"/>
            <w:vAlign w:val="bottom"/>
          </w:tcPr>
          <w:p w14:paraId="763DD7AF" w14:textId="376203C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750EFC" w:rsidRPr="00C60284" w14:paraId="0FAB8C2E" w14:textId="77777777" w:rsidTr="00CC2A8E">
        <w:tc>
          <w:tcPr>
            <w:tcW w:w="2136" w:type="pct"/>
          </w:tcPr>
          <w:p w14:paraId="2FC4E3AA" w14:textId="77777777" w:rsidR="00750EFC" w:rsidRPr="00C60284" w:rsidRDefault="00750EFC" w:rsidP="007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EAD27" w14:textId="7B966365" w:rsidR="00750EFC" w:rsidRPr="00C60284" w:rsidRDefault="008A062B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1,379,219</w:t>
            </w:r>
          </w:p>
        </w:tc>
        <w:tc>
          <w:tcPr>
            <w:tcW w:w="135" w:type="pct"/>
            <w:gridSpan w:val="2"/>
            <w:vAlign w:val="bottom"/>
          </w:tcPr>
          <w:p w14:paraId="5E257414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304F8" w14:textId="193EF1FF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1,317,624</w:t>
            </w:r>
          </w:p>
        </w:tc>
        <w:tc>
          <w:tcPr>
            <w:tcW w:w="148" w:type="pct"/>
            <w:gridSpan w:val="2"/>
            <w:vAlign w:val="bottom"/>
          </w:tcPr>
          <w:p w14:paraId="694298E6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0A498" w14:textId="52F4E07D" w:rsidR="00750EFC" w:rsidRPr="00C60284" w:rsidRDefault="000D1578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</w:t>
            </w:r>
            <w:r w:rsidR="00251A42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0,541</w:t>
            </w:r>
          </w:p>
        </w:tc>
        <w:tc>
          <w:tcPr>
            <w:tcW w:w="150" w:type="pct"/>
            <w:gridSpan w:val="2"/>
            <w:vAlign w:val="bottom"/>
          </w:tcPr>
          <w:p w14:paraId="3CE72A6B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3247D" w14:textId="4637C6E1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34,132</w:t>
            </w:r>
          </w:p>
        </w:tc>
      </w:tr>
      <w:tr w:rsidR="00750EFC" w:rsidRPr="00C60284" w14:paraId="4C527A5B" w14:textId="77777777" w:rsidTr="00CC2A8E">
        <w:trPr>
          <w:trHeight w:hRule="exact" w:val="403"/>
        </w:trPr>
        <w:tc>
          <w:tcPr>
            <w:tcW w:w="2136" w:type="pct"/>
          </w:tcPr>
          <w:p w14:paraId="432D801A" w14:textId="77777777" w:rsidR="00750EFC" w:rsidRPr="00C60284" w:rsidRDefault="00750EFC" w:rsidP="0075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4398328C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40D7FB2D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32" w:type="pct"/>
            <w:gridSpan w:val="3"/>
            <w:shd w:val="clear" w:color="auto" w:fill="auto"/>
          </w:tcPr>
          <w:p w14:paraId="38CBD0C7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7E153D8D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</w:tcPr>
          <w:p w14:paraId="0FE75392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50" w:type="pct"/>
            <w:gridSpan w:val="2"/>
          </w:tcPr>
          <w:p w14:paraId="387DB991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4" w:type="pct"/>
            <w:gridSpan w:val="2"/>
            <w:shd w:val="clear" w:color="auto" w:fill="auto"/>
          </w:tcPr>
          <w:p w14:paraId="4A44CBFD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750EFC" w:rsidRPr="00C60284" w14:paraId="34B95796" w14:textId="77777777" w:rsidTr="00CC2A8E">
        <w:trPr>
          <w:trHeight w:hRule="exact" w:val="403"/>
        </w:trPr>
        <w:tc>
          <w:tcPr>
            <w:tcW w:w="2136" w:type="pct"/>
          </w:tcPr>
          <w:p w14:paraId="132CDFE9" w14:textId="77777777" w:rsidR="00750EFC" w:rsidRPr="00C60284" w:rsidRDefault="00750EFC" w:rsidP="007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93" w:type="pct"/>
          </w:tcPr>
          <w:p w14:paraId="3B96A1DF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1CCCB2A5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32" w:type="pct"/>
            <w:gridSpan w:val="3"/>
            <w:shd w:val="clear" w:color="auto" w:fill="auto"/>
          </w:tcPr>
          <w:p w14:paraId="73EE141E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0F86BB3D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</w:tcPr>
          <w:p w14:paraId="3EC9BBD9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50" w:type="pct"/>
            <w:gridSpan w:val="2"/>
          </w:tcPr>
          <w:p w14:paraId="5C383F82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4" w:type="pct"/>
            <w:gridSpan w:val="2"/>
            <w:shd w:val="clear" w:color="auto" w:fill="auto"/>
          </w:tcPr>
          <w:p w14:paraId="74E94999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750EFC" w:rsidRPr="00C60284" w14:paraId="79D71872" w14:textId="77777777" w:rsidTr="00CC2A8E">
        <w:trPr>
          <w:trHeight w:hRule="exact" w:val="403"/>
        </w:trPr>
        <w:tc>
          <w:tcPr>
            <w:tcW w:w="2136" w:type="pct"/>
          </w:tcPr>
          <w:p w14:paraId="4561E9A3" w14:textId="77777777" w:rsidR="00750EFC" w:rsidRPr="00C60284" w:rsidRDefault="00750EFC" w:rsidP="007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เลตเตอร์ออฟเครดิตที่ยังไม่ได้ใช้สำหรับ</w:t>
            </w:r>
          </w:p>
        </w:tc>
        <w:tc>
          <w:tcPr>
            <w:tcW w:w="593" w:type="pct"/>
          </w:tcPr>
          <w:p w14:paraId="584CEB61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19EEC7ED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32" w:type="pct"/>
            <w:gridSpan w:val="3"/>
            <w:shd w:val="clear" w:color="auto" w:fill="auto"/>
          </w:tcPr>
          <w:p w14:paraId="787880D9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41F3F60D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</w:tcPr>
          <w:p w14:paraId="473315E2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50" w:type="pct"/>
            <w:gridSpan w:val="2"/>
          </w:tcPr>
          <w:p w14:paraId="0DDB4BAF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4" w:type="pct"/>
            <w:gridSpan w:val="2"/>
            <w:shd w:val="clear" w:color="auto" w:fill="auto"/>
          </w:tcPr>
          <w:p w14:paraId="30F31E1D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750EFC" w:rsidRPr="00C60284" w14:paraId="05A9C06B" w14:textId="77777777" w:rsidTr="008F5C69">
        <w:trPr>
          <w:trHeight w:hRule="exact" w:val="403"/>
        </w:trPr>
        <w:tc>
          <w:tcPr>
            <w:tcW w:w="2136" w:type="pct"/>
          </w:tcPr>
          <w:p w14:paraId="4BD1CC6B" w14:textId="77777777" w:rsidR="00750EFC" w:rsidRPr="00C60284" w:rsidRDefault="00750EFC" w:rsidP="007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วัตถุดิบ วัสดุสิ้นเปลืองและอื่นๆ</w:t>
            </w:r>
          </w:p>
        </w:tc>
        <w:tc>
          <w:tcPr>
            <w:tcW w:w="593" w:type="pct"/>
            <w:vAlign w:val="bottom"/>
          </w:tcPr>
          <w:p w14:paraId="4A9BFA37" w14:textId="24374496" w:rsidR="00750EFC" w:rsidRPr="00C60284" w:rsidRDefault="008A2A7D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2,414,961</w:t>
            </w:r>
          </w:p>
        </w:tc>
        <w:tc>
          <w:tcPr>
            <w:tcW w:w="140" w:type="pct"/>
            <w:gridSpan w:val="2"/>
            <w:vAlign w:val="bottom"/>
          </w:tcPr>
          <w:p w14:paraId="5CDAE58C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32" w:type="pct"/>
            <w:gridSpan w:val="3"/>
          </w:tcPr>
          <w:p w14:paraId="54A51655" w14:textId="0805273C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2,250,160</w:t>
            </w:r>
          </w:p>
        </w:tc>
        <w:tc>
          <w:tcPr>
            <w:tcW w:w="140" w:type="pct"/>
            <w:gridSpan w:val="2"/>
            <w:vAlign w:val="bottom"/>
          </w:tcPr>
          <w:p w14:paraId="5C5698FD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01380126" w14:textId="0D5B839E" w:rsidR="00750EFC" w:rsidRPr="00C60284" w:rsidRDefault="000D1578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5,089</w:t>
            </w:r>
          </w:p>
        </w:tc>
        <w:tc>
          <w:tcPr>
            <w:tcW w:w="150" w:type="pct"/>
            <w:gridSpan w:val="2"/>
            <w:vAlign w:val="bottom"/>
          </w:tcPr>
          <w:p w14:paraId="5C90BD1C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4" w:type="pct"/>
            <w:gridSpan w:val="2"/>
            <w:shd w:val="clear" w:color="auto" w:fill="auto"/>
          </w:tcPr>
          <w:p w14:paraId="37B3BEC1" w14:textId="4D90882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299</w:t>
            </w:r>
          </w:p>
        </w:tc>
      </w:tr>
      <w:tr w:rsidR="00750EFC" w:rsidRPr="00C60284" w14:paraId="3F62C99B" w14:textId="77777777" w:rsidTr="008F5C69">
        <w:trPr>
          <w:trHeight w:hRule="exact" w:val="403"/>
        </w:trPr>
        <w:tc>
          <w:tcPr>
            <w:tcW w:w="2136" w:type="pct"/>
          </w:tcPr>
          <w:p w14:paraId="5C47753A" w14:textId="77777777" w:rsidR="00750EFC" w:rsidRPr="00C60284" w:rsidRDefault="00750EFC" w:rsidP="007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คำสั่งซื้อที่ผู้ขายสินค้าวัตถุดิบ วัสดุสิ้นเปลือง</w:t>
            </w:r>
          </w:p>
        </w:tc>
        <w:tc>
          <w:tcPr>
            <w:tcW w:w="593" w:type="pct"/>
          </w:tcPr>
          <w:p w14:paraId="3C69204A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28089824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32" w:type="pct"/>
            <w:gridSpan w:val="3"/>
          </w:tcPr>
          <w:p w14:paraId="6CC16E13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53A8B64D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shd w:val="clear" w:color="auto" w:fill="auto"/>
          </w:tcPr>
          <w:p w14:paraId="0A669B4A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50" w:type="pct"/>
            <w:gridSpan w:val="2"/>
          </w:tcPr>
          <w:p w14:paraId="1D602E44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4" w:type="pct"/>
            <w:gridSpan w:val="2"/>
            <w:shd w:val="clear" w:color="auto" w:fill="auto"/>
          </w:tcPr>
          <w:p w14:paraId="0DDBAC04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750EFC" w:rsidRPr="00C60284" w14:paraId="2687F3D1" w14:textId="77777777" w:rsidTr="00CC2A8E">
        <w:trPr>
          <w:trHeight w:hRule="exact" w:val="403"/>
        </w:trPr>
        <w:tc>
          <w:tcPr>
            <w:tcW w:w="2136" w:type="pct"/>
          </w:tcPr>
          <w:p w14:paraId="4BDD02F8" w14:textId="77777777" w:rsidR="00750EFC" w:rsidRPr="00C60284" w:rsidRDefault="00750EFC" w:rsidP="007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และอื่นๆ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ตกลงแล้ว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78C7BEC1" w14:textId="286498E7" w:rsidR="00750EFC" w:rsidRPr="00C60284" w:rsidRDefault="000D1578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2,626,</w:t>
            </w:r>
            <w:r w:rsidR="008C6A2B">
              <w:rPr>
                <w:rFonts w:ascii="Angsana New" w:hAnsi="Angsana New" w:cs="Angsana New"/>
                <w:sz w:val="30"/>
                <w:szCs w:val="30"/>
                <w:lang w:eastAsia="ko-KR"/>
              </w:rPr>
              <w:t>703</w:t>
            </w:r>
          </w:p>
        </w:tc>
        <w:tc>
          <w:tcPr>
            <w:tcW w:w="140" w:type="pct"/>
            <w:gridSpan w:val="2"/>
          </w:tcPr>
          <w:p w14:paraId="21EDEA13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3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39AD66" w14:textId="48BEECD5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2,214,344</w:t>
            </w:r>
          </w:p>
        </w:tc>
        <w:tc>
          <w:tcPr>
            <w:tcW w:w="140" w:type="pct"/>
            <w:gridSpan w:val="2"/>
          </w:tcPr>
          <w:p w14:paraId="22BDFB5F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6D6132C4" w14:textId="2373E845" w:rsidR="00750EFC" w:rsidRPr="00C60284" w:rsidRDefault="000D1578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130,848</w:t>
            </w:r>
          </w:p>
        </w:tc>
        <w:tc>
          <w:tcPr>
            <w:tcW w:w="150" w:type="pct"/>
            <w:gridSpan w:val="2"/>
          </w:tcPr>
          <w:p w14:paraId="44E57F71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56DDCE" w14:textId="3CC430A3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49,710</w:t>
            </w:r>
          </w:p>
        </w:tc>
      </w:tr>
      <w:tr w:rsidR="00750EFC" w:rsidRPr="00C60284" w14:paraId="7DE53478" w14:textId="77777777" w:rsidTr="008F5C69">
        <w:trPr>
          <w:trHeight w:hRule="exact" w:val="403"/>
        </w:trPr>
        <w:tc>
          <w:tcPr>
            <w:tcW w:w="2136" w:type="pct"/>
          </w:tcPr>
          <w:p w14:paraId="48A15372" w14:textId="77777777" w:rsidR="00750EFC" w:rsidRPr="00C60284" w:rsidRDefault="00750EFC" w:rsidP="007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700B10EE" w14:textId="30FA0359" w:rsidR="00750EFC" w:rsidRPr="00C60284" w:rsidRDefault="008A2A7D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5,041,664</w:t>
            </w:r>
          </w:p>
        </w:tc>
        <w:tc>
          <w:tcPr>
            <w:tcW w:w="140" w:type="pct"/>
            <w:gridSpan w:val="2"/>
          </w:tcPr>
          <w:p w14:paraId="73957677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32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7EEA4BF" w14:textId="5F907E85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4,464,504</w:t>
            </w:r>
          </w:p>
        </w:tc>
        <w:tc>
          <w:tcPr>
            <w:tcW w:w="140" w:type="pct"/>
            <w:gridSpan w:val="2"/>
          </w:tcPr>
          <w:p w14:paraId="2933146C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32F54" w14:textId="7CA72B86" w:rsidR="00750EFC" w:rsidRPr="00C60284" w:rsidRDefault="000D1578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135,937</w:t>
            </w:r>
          </w:p>
        </w:tc>
        <w:tc>
          <w:tcPr>
            <w:tcW w:w="150" w:type="pct"/>
            <w:gridSpan w:val="2"/>
          </w:tcPr>
          <w:p w14:paraId="3A5B76EB" w14:textId="7777777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DE132" w14:textId="4D8AA957" w:rsidR="00750EFC" w:rsidRPr="00C60284" w:rsidRDefault="00750EFC" w:rsidP="00750E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50,009</w:t>
            </w:r>
          </w:p>
        </w:tc>
      </w:tr>
    </w:tbl>
    <w:p w14:paraId="3707D9E0" w14:textId="12CC2411" w:rsidR="00DF028E" w:rsidRDefault="00DF0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8"/>
          <w:szCs w:val="28"/>
        </w:rPr>
      </w:pPr>
    </w:p>
    <w:p w14:paraId="3C90609D" w14:textId="09D748F8" w:rsidR="00EF5CB5" w:rsidRDefault="00EF5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8"/>
          <w:szCs w:val="28"/>
        </w:rPr>
      </w:pPr>
    </w:p>
    <w:p w14:paraId="23171515" w14:textId="2325B569" w:rsidR="00EF5CB5" w:rsidRDefault="00EF5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8"/>
          <w:szCs w:val="28"/>
        </w:rPr>
      </w:pPr>
    </w:p>
    <w:p w14:paraId="78AD42D3" w14:textId="77777777" w:rsidR="00B63928" w:rsidRDefault="00B63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8"/>
          <w:szCs w:val="28"/>
        </w:rPr>
      </w:pPr>
    </w:p>
    <w:p w14:paraId="10ABBE47" w14:textId="77777777" w:rsidR="00EF5CB5" w:rsidRPr="00C60284" w:rsidRDefault="00EF5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8"/>
          <w:szCs w:val="28"/>
        </w:rPr>
      </w:pPr>
    </w:p>
    <w:p w14:paraId="303012DD" w14:textId="1BC75BB0" w:rsidR="00487153" w:rsidRPr="00C60284" w:rsidRDefault="00487153" w:rsidP="009917DC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หนี้สินที่อาจเกิดขึ้น</w:t>
      </w:r>
    </w:p>
    <w:p w14:paraId="3F5071B7" w14:textId="77777777" w:rsidR="00487153" w:rsidRPr="00C60284" w:rsidRDefault="00487153" w:rsidP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4"/>
          <w:szCs w:val="24"/>
        </w:rPr>
      </w:pPr>
    </w:p>
    <w:p w14:paraId="0C27539F" w14:textId="77777777" w:rsidR="004146A3" w:rsidRPr="00C60284" w:rsidRDefault="00487153" w:rsidP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C6028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ภาระ</w:t>
      </w:r>
      <w:r w:rsidR="004146A3" w:rsidRPr="00C6028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ค้ำประกัน</w:t>
      </w:r>
      <w:r w:rsidRPr="00C6028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ภายใต้สั</w:t>
      </w:r>
      <w:r w:rsidR="00526C08" w:rsidRPr="00C6028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ญญากู้ยืม</w:t>
      </w:r>
      <w:r w:rsidR="00CD682A" w:rsidRPr="00C6028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ของเกษตรกร</w:t>
      </w:r>
    </w:p>
    <w:p w14:paraId="5BBFC1F1" w14:textId="77777777" w:rsidR="00526C08" w:rsidRPr="00C60284" w:rsidRDefault="00526C08" w:rsidP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4"/>
          <w:szCs w:val="24"/>
          <w:cs/>
        </w:rPr>
      </w:pPr>
    </w:p>
    <w:p w14:paraId="668029D1" w14:textId="3CBBCB9A" w:rsidR="00737843" w:rsidRPr="002B54FF" w:rsidRDefault="004146A3" w:rsidP="002B5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50EFC">
        <w:rPr>
          <w:rFonts w:ascii="Angsana New" w:hAnsi="Angsana New" w:cs="Angsana New"/>
          <w:sz w:val="30"/>
          <w:szCs w:val="30"/>
        </w:rPr>
        <w:t xml:space="preserve">30 </w:t>
      </w:r>
      <w:r w:rsidR="00750EF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 </w:t>
      </w:r>
      <w:r w:rsidR="00CB4BC6" w:rsidRPr="00CB4BC6">
        <w:rPr>
          <w:rFonts w:ascii="Angsana New" w:hAnsi="Angsana New" w:cs="Angsana New"/>
          <w:sz w:val="30"/>
          <w:szCs w:val="30"/>
        </w:rPr>
        <w:t>256</w:t>
      </w:r>
      <w:r w:rsidR="001F1483">
        <w:rPr>
          <w:rFonts w:ascii="Angsana New" w:hAnsi="Angsana New" w:cs="Angsana New"/>
          <w:sz w:val="30"/>
          <w:szCs w:val="30"/>
        </w:rPr>
        <w:t>5</w:t>
      </w:r>
      <w:r w:rsidR="00C60035" w:rsidRPr="00C60284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>กลุ่มบริษัทมีภาระผูกพันภายใต้บันทึกข้อตกลงความร่วมมือกับ</w:t>
      </w:r>
      <w:r w:rsidR="00526C08" w:rsidRPr="00C60284">
        <w:rPr>
          <w:rFonts w:ascii="Angsana New" w:hAnsi="Angsana New" w:cs="Angsana New"/>
          <w:sz w:val="30"/>
          <w:szCs w:val="30"/>
          <w:cs/>
        </w:rPr>
        <w:t>สถาบันการเงิน</w:t>
      </w:r>
      <w:r w:rsidRPr="00C60284">
        <w:rPr>
          <w:rFonts w:ascii="Angsana New" w:hAnsi="Angsana New" w:cs="Angsana New"/>
          <w:sz w:val="30"/>
          <w:szCs w:val="30"/>
          <w:cs/>
        </w:rPr>
        <w:t>ในโครงการสินเชื่อสำหรับเกษตรกรผู้เลี้ยงไก่และสุกร โดยเป็นผู้ค้ำประกันเงินกู้ยืมที่เกษตรกรกู้ยืมมาจาก</w:t>
      </w:r>
      <w:r w:rsidR="00526C08" w:rsidRPr="00C60284">
        <w:rPr>
          <w:rFonts w:ascii="Angsana New" w:hAnsi="Angsana New" w:cs="Angsana New"/>
          <w:sz w:val="30"/>
          <w:szCs w:val="30"/>
          <w:cs/>
        </w:rPr>
        <w:t>สถาบันการเงิน</w:t>
      </w:r>
      <w:r w:rsidRPr="00C60284">
        <w:rPr>
          <w:rFonts w:ascii="Angsana New" w:hAnsi="Angsana New" w:cs="Angsana New"/>
          <w:sz w:val="30"/>
          <w:szCs w:val="30"/>
          <w:cs/>
        </w:rPr>
        <w:t>สำหรับสร้างฟาร์มเลี้ยงไก่และสุกรเพื่อรับจ้างเลี้ยงไก่และสุกรให้แก่กลุ่มบริษัท เงินต้นของเงินกู้ยืมคงค้างที่</w:t>
      </w:r>
      <w:r w:rsidR="000B2FDB" w:rsidRPr="00C60284">
        <w:rPr>
          <w:rFonts w:ascii="Angsana New" w:hAnsi="Angsana New" w:cs="Angsana New"/>
          <w:sz w:val="30"/>
          <w:szCs w:val="30"/>
          <w:cs/>
        </w:rPr>
        <w:t>เป็นภาระค้ำประกันมีจำนวนเงินรวม</w:t>
      </w:r>
      <w:r w:rsidR="00251A42">
        <w:rPr>
          <w:rFonts w:ascii="Angsana New" w:hAnsi="Angsana New" w:cs="Angsana New"/>
          <w:sz w:val="30"/>
          <w:szCs w:val="30"/>
        </w:rPr>
        <w:t xml:space="preserve"> 23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C60284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765D71" w:rsidRPr="00765D71">
        <w:rPr>
          <w:rFonts w:ascii="Angsana New" w:hAnsi="Angsana New" w:cs="Angsana New"/>
          <w:i/>
          <w:iCs/>
          <w:sz w:val="30"/>
          <w:szCs w:val="30"/>
        </w:rPr>
        <w:t>31</w:t>
      </w:r>
      <w:r w:rsidR="00734E5C" w:rsidRPr="00C60284">
        <w:rPr>
          <w:rFonts w:ascii="Angsana New" w:hAnsi="Angsana New" w:cs="Angsana New"/>
          <w:i/>
          <w:iCs/>
          <w:sz w:val="30"/>
          <w:szCs w:val="30"/>
          <w:cs/>
        </w:rPr>
        <w:t xml:space="preserve"> ธันวาคม </w:t>
      </w:r>
      <w:r w:rsidR="00CB4BC6" w:rsidRPr="00CB4BC6">
        <w:rPr>
          <w:rFonts w:ascii="Angsana New" w:hAnsi="Angsana New" w:cs="Angsana New"/>
          <w:i/>
          <w:iCs/>
          <w:sz w:val="30"/>
          <w:szCs w:val="30"/>
        </w:rPr>
        <w:t>256</w:t>
      </w:r>
      <w:r w:rsidR="001F1483">
        <w:rPr>
          <w:rFonts w:ascii="Angsana New" w:hAnsi="Angsana New" w:cs="Angsana New"/>
          <w:i/>
          <w:iCs/>
          <w:sz w:val="30"/>
          <w:szCs w:val="30"/>
        </w:rPr>
        <w:t>4</w:t>
      </w:r>
      <w:r w:rsidRPr="00C60284">
        <w:rPr>
          <w:rFonts w:ascii="Angsana New" w:hAnsi="Angsana New" w:cs="Angsana New"/>
          <w:i/>
          <w:iCs/>
          <w:sz w:val="30"/>
          <w:szCs w:val="30"/>
          <w:lang w:val="en-GB"/>
        </w:rPr>
        <w:t>:</w:t>
      </w:r>
      <w:r w:rsidRPr="00C6028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F1483">
        <w:rPr>
          <w:rFonts w:ascii="Angsana New" w:hAnsi="Angsana New" w:cs="Angsana New"/>
          <w:i/>
          <w:iCs/>
          <w:sz w:val="30"/>
          <w:szCs w:val="30"/>
        </w:rPr>
        <w:t>4</w:t>
      </w:r>
      <w:r w:rsidR="00CB4BC6" w:rsidRPr="00CB4BC6">
        <w:rPr>
          <w:rFonts w:ascii="Angsana New" w:hAnsi="Angsana New" w:cs="Angsana New"/>
          <w:i/>
          <w:iCs/>
          <w:sz w:val="30"/>
          <w:szCs w:val="30"/>
        </w:rPr>
        <w:t>2</w:t>
      </w:r>
      <w:r w:rsidR="00E73046" w:rsidRPr="00C6028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14:paraId="590B68C1" w14:textId="135D9E5A" w:rsidR="00020934" w:rsidRDefault="00020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cs/>
        </w:rPr>
      </w:pPr>
    </w:p>
    <w:p w14:paraId="5A77F76D" w14:textId="2D31AEA8" w:rsidR="00A23AE3" w:rsidRDefault="00A23AE3" w:rsidP="009917DC">
      <w:pPr>
        <w:pStyle w:val="index"/>
        <w:numPr>
          <w:ilvl w:val="0"/>
          <w:numId w:val="3"/>
        </w:numPr>
        <w:tabs>
          <w:tab w:val="left" w:pos="1530"/>
          <w:tab w:val="left" w:pos="2070"/>
          <w:tab w:val="left" w:pos="2160"/>
        </w:tabs>
        <w:spacing w:after="0" w:line="240" w:lineRule="auto"/>
        <w:outlineLvl w:val="0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C60284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F3EE05E" w14:textId="2E7C3BB4" w:rsidR="005A0BAA" w:rsidRPr="00812405" w:rsidRDefault="005A0BAA" w:rsidP="00F94436">
      <w:pPr>
        <w:tabs>
          <w:tab w:val="clear" w:pos="227"/>
          <w:tab w:val="clear" w:pos="454"/>
        </w:tabs>
        <w:jc w:val="thaiDistribute"/>
        <w:rPr>
          <w:rFonts w:ascii="Angsana New" w:hAnsi="Angsana New"/>
          <w:sz w:val="24"/>
          <w:szCs w:val="24"/>
        </w:rPr>
      </w:pPr>
    </w:p>
    <w:p w14:paraId="0838D426" w14:textId="1889A792" w:rsidR="00B63928" w:rsidRPr="00F94436" w:rsidRDefault="00B63928" w:rsidP="00F94436">
      <w:pPr>
        <w:pStyle w:val="ListParagraph"/>
        <w:tabs>
          <w:tab w:val="clear" w:pos="227"/>
          <w:tab w:val="clear" w:pos="454"/>
        </w:tabs>
        <w:ind w:left="1260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AE47C5"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/>
          <w:sz w:val="30"/>
          <w:szCs w:val="30"/>
        </w:rPr>
        <w:t>.</w:t>
      </w:r>
      <w:r w:rsidR="00F94436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ab/>
      </w:r>
      <w:r w:rsidR="00251A4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bookmarkStart w:id="2" w:name="_Hlk102404668"/>
      <w:r w:rsidR="00251A42">
        <w:rPr>
          <w:rFonts w:ascii="Angsana New" w:hAnsi="Angsana New" w:hint="cs"/>
          <w:sz w:val="30"/>
          <w:szCs w:val="30"/>
        </w:rPr>
        <w:t xml:space="preserve">15 </w:t>
      </w:r>
      <w:r w:rsidR="00251A42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251A42" w:rsidRPr="00FE0DE6">
        <w:rPr>
          <w:rFonts w:ascii="Angsana New" w:hAnsi="Angsana New" w:hint="cs"/>
          <w:sz w:val="30"/>
          <w:szCs w:val="30"/>
        </w:rPr>
        <w:t>2565</w:t>
      </w:r>
      <w:r w:rsidR="00251A42" w:rsidRPr="00FE0DE6">
        <w:rPr>
          <w:rFonts w:ascii="Angsana New" w:hAnsi="Angsana New" w:hint="cs"/>
          <w:spacing w:val="-2"/>
          <w:sz w:val="30"/>
          <w:szCs w:val="30"/>
        </w:rPr>
        <w:t xml:space="preserve"> </w:t>
      </w:r>
      <w:bookmarkEnd w:id="2"/>
      <w:r w:rsidR="00251A42" w:rsidRPr="00FE0DE6">
        <w:rPr>
          <w:rFonts w:ascii="Angsana New" w:hAnsi="Angsana New" w:hint="cs"/>
          <w:spacing w:val="-2"/>
          <w:sz w:val="30"/>
          <w:szCs w:val="30"/>
          <w:cs/>
        </w:rPr>
        <w:t>บริษัทได้</w:t>
      </w:r>
      <w:r w:rsidR="00251A42" w:rsidRPr="00FE0DE6">
        <w:rPr>
          <w:rFonts w:ascii="Angsana New" w:hAnsi="Angsana New" w:hint="cs"/>
          <w:sz w:val="30"/>
          <w:szCs w:val="30"/>
          <w:cs/>
        </w:rPr>
        <w:t xml:space="preserve">ออกหุ้นกู้ ครั้งที่ </w:t>
      </w:r>
      <w:r w:rsidR="00251A42" w:rsidRPr="00FE0DE6">
        <w:rPr>
          <w:rFonts w:ascii="Angsana New" w:hAnsi="Angsana New" w:hint="cs"/>
          <w:sz w:val="30"/>
          <w:szCs w:val="30"/>
        </w:rPr>
        <w:t>4/2565</w:t>
      </w:r>
      <w:r w:rsidR="00251A42" w:rsidRPr="00FE0DE6">
        <w:rPr>
          <w:rFonts w:ascii="Angsana New" w:hAnsi="Angsana New" w:hint="cs"/>
          <w:sz w:val="30"/>
          <w:szCs w:val="30"/>
          <w:cs/>
        </w:rPr>
        <w:t xml:space="preserve"> ชุดที่</w:t>
      </w:r>
      <w:r w:rsidR="00520192">
        <w:rPr>
          <w:rFonts w:ascii="Angsana New" w:hAnsi="Angsana New" w:hint="cs"/>
          <w:sz w:val="30"/>
          <w:szCs w:val="30"/>
          <w:cs/>
        </w:rPr>
        <w:t xml:space="preserve"> </w:t>
      </w:r>
      <w:r w:rsidR="00491AF5">
        <w:rPr>
          <w:rFonts w:asciiTheme="majorBidi" w:hAnsiTheme="majorBidi" w:cstheme="majorBidi"/>
          <w:sz w:val="30"/>
          <w:szCs w:val="30"/>
        </w:rPr>
        <w:t>1</w:t>
      </w:r>
      <w:r w:rsidR="00251A42" w:rsidRPr="00FE0DE6">
        <w:rPr>
          <w:rFonts w:ascii="Angsana New" w:hAnsi="Angsana New" w:hint="cs"/>
          <w:sz w:val="30"/>
          <w:szCs w:val="30"/>
          <w:cs/>
        </w:rPr>
        <w:t xml:space="preserve"> ประเภทไม่ด้อยสิทธิ</w:t>
      </w:r>
      <w:r w:rsidR="00697819">
        <w:rPr>
          <w:rFonts w:ascii="Angsana New" w:hAnsi="Angsana New" w:hint="cs"/>
          <w:sz w:val="30"/>
          <w:szCs w:val="30"/>
          <w:cs/>
        </w:rPr>
        <w:t xml:space="preserve"> </w:t>
      </w:r>
      <w:r w:rsidR="00251A42" w:rsidRPr="00FE0DE6">
        <w:rPr>
          <w:rFonts w:ascii="Angsana New" w:hAnsi="Angsana New" w:hint="cs"/>
          <w:sz w:val="30"/>
          <w:szCs w:val="30"/>
          <w:cs/>
        </w:rPr>
        <w:t>ไม่ม</w:t>
      </w:r>
      <w:r w:rsidR="00697819">
        <w:rPr>
          <w:rFonts w:ascii="Angsana New" w:hAnsi="Angsana New" w:hint="cs"/>
          <w:sz w:val="30"/>
          <w:szCs w:val="30"/>
          <w:cs/>
        </w:rPr>
        <w:t>ี</w:t>
      </w:r>
      <w:r w:rsidR="00251A42" w:rsidRPr="00FE0DE6">
        <w:rPr>
          <w:rFonts w:ascii="Angsana New" w:hAnsi="Angsana New" w:hint="cs"/>
          <w:sz w:val="30"/>
          <w:szCs w:val="30"/>
          <w:cs/>
        </w:rPr>
        <w:t>หลักประกัน</w:t>
      </w:r>
      <w:r w:rsidR="00251A42" w:rsidRPr="00F94436">
        <w:rPr>
          <w:rFonts w:ascii="Angsana New" w:hAnsi="Angsana New" w:hint="cs"/>
          <w:sz w:val="30"/>
          <w:szCs w:val="30"/>
          <w:cs/>
        </w:rPr>
        <w:t>และ</w:t>
      </w:r>
      <w:r w:rsidR="00251A42" w:rsidRPr="00F94436">
        <w:rPr>
          <w:rFonts w:ascii="Angsana New" w:hAnsi="Angsana New" w:hint="cs"/>
          <w:spacing w:val="4"/>
          <w:sz w:val="30"/>
          <w:szCs w:val="30"/>
          <w:cs/>
        </w:rPr>
        <w:t xml:space="preserve">ระบุชื่อผู้ถือเป็นจำนวนเงินรวม </w:t>
      </w:r>
      <w:r w:rsidR="00251A42" w:rsidRPr="00F94436">
        <w:rPr>
          <w:rFonts w:ascii="Angsana New" w:hAnsi="Angsana New" w:hint="cs"/>
          <w:spacing w:val="4"/>
          <w:sz w:val="30"/>
          <w:szCs w:val="30"/>
        </w:rPr>
        <w:t>660</w:t>
      </w:r>
      <w:r w:rsidR="00251A42" w:rsidRPr="00F94436">
        <w:rPr>
          <w:rFonts w:ascii="Angsana New" w:hAnsi="Angsana New" w:hint="cs"/>
          <w:spacing w:val="4"/>
          <w:sz w:val="30"/>
          <w:szCs w:val="30"/>
          <w:cs/>
        </w:rPr>
        <w:t xml:space="preserve"> ล้านบาท เพื่อเสนอขายต่อผู้ลงทุนสถาบัน</w:t>
      </w:r>
      <w:r w:rsidR="00251A42" w:rsidRPr="00F94436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5E1E47">
        <w:rPr>
          <w:rFonts w:ascii="Angsana New" w:hAnsi="Angsana New"/>
          <w:spacing w:val="8"/>
          <w:sz w:val="30"/>
          <w:szCs w:val="30"/>
          <w:cs/>
        </w:rPr>
        <w:br/>
      </w:r>
      <w:r w:rsidR="00251A42" w:rsidRPr="00F94436">
        <w:rPr>
          <w:rFonts w:ascii="Angsana New" w:hAnsi="Angsana New" w:hint="cs"/>
          <w:spacing w:val="8"/>
          <w:sz w:val="30"/>
          <w:szCs w:val="30"/>
          <w:cs/>
        </w:rPr>
        <w:t>ครบ</w:t>
      </w:r>
      <w:r w:rsidR="00251A42" w:rsidRPr="00F94436">
        <w:rPr>
          <w:rFonts w:ascii="Angsana New" w:hAnsi="Angsana New" w:hint="cs"/>
          <w:sz w:val="30"/>
          <w:szCs w:val="30"/>
          <w:cs/>
        </w:rPr>
        <w:t xml:space="preserve">กำหนดไถ่ถอนในวันที่ </w:t>
      </w:r>
      <w:r w:rsidR="00251A42" w:rsidRPr="00F94436">
        <w:rPr>
          <w:rFonts w:ascii="Angsana New" w:hAnsi="Angsana New" w:hint="cs"/>
          <w:spacing w:val="-2"/>
          <w:sz w:val="30"/>
          <w:szCs w:val="30"/>
        </w:rPr>
        <w:t xml:space="preserve">15 </w:t>
      </w:r>
      <w:r w:rsidR="00251A42" w:rsidRPr="00F94436">
        <w:rPr>
          <w:rFonts w:ascii="Angsana New" w:hAnsi="Angsana New" w:hint="cs"/>
          <w:spacing w:val="-2"/>
          <w:sz w:val="30"/>
          <w:szCs w:val="30"/>
          <w:cs/>
        </w:rPr>
        <w:t xml:space="preserve">กรกฎาคม </w:t>
      </w:r>
      <w:r w:rsidR="00251A42" w:rsidRPr="00F94436">
        <w:rPr>
          <w:rFonts w:ascii="Angsana New" w:hAnsi="Angsana New" w:hint="cs"/>
          <w:spacing w:val="-2"/>
          <w:sz w:val="30"/>
          <w:szCs w:val="30"/>
        </w:rPr>
        <w:t xml:space="preserve">2567 </w:t>
      </w:r>
      <w:r w:rsidR="00251A42" w:rsidRPr="00F94436">
        <w:rPr>
          <w:rFonts w:ascii="Angsana New" w:hAnsi="Angsana New" w:hint="cs"/>
          <w:sz w:val="30"/>
          <w:szCs w:val="30"/>
          <w:cs/>
        </w:rPr>
        <w:t xml:space="preserve">โดยมีอัตราดอกเบี้ยคงที่ร้อยละ </w:t>
      </w:r>
      <w:r w:rsidR="00251A42" w:rsidRPr="00F94436">
        <w:rPr>
          <w:rFonts w:ascii="Angsana New" w:hAnsi="Angsana New" w:hint="cs"/>
          <w:sz w:val="30"/>
          <w:szCs w:val="30"/>
        </w:rPr>
        <w:t>4.00</w:t>
      </w:r>
      <w:r w:rsidR="00251A42" w:rsidRPr="00F94436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="00251A42" w:rsidRPr="00F94436">
        <w:rPr>
          <w:rFonts w:ascii="Angsana New" w:hAnsi="Angsana New" w:hint="cs"/>
          <w:sz w:val="30"/>
          <w:szCs w:val="30"/>
          <w:highlight w:val="yellow"/>
          <w:cs/>
        </w:rPr>
        <w:t xml:space="preserve"> </w:t>
      </w:r>
    </w:p>
    <w:p w14:paraId="1607E913" w14:textId="488530A1" w:rsidR="00251A42" w:rsidRPr="00812405" w:rsidRDefault="00251A42" w:rsidP="00B63928">
      <w:pPr>
        <w:pStyle w:val="ListParagraph"/>
        <w:tabs>
          <w:tab w:val="clear" w:pos="227"/>
          <w:tab w:val="clear" w:pos="454"/>
        </w:tabs>
        <w:ind w:left="1260" w:hanging="630"/>
        <w:jc w:val="thaiDistribute"/>
        <w:rPr>
          <w:rFonts w:ascii="Angsana New" w:hAnsi="Angsana New"/>
          <w:sz w:val="24"/>
          <w:szCs w:val="24"/>
        </w:rPr>
      </w:pPr>
    </w:p>
    <w:p w14:paraId="38A76934" w14:textId="63E1FC1E" w:rsidR="00251A42" w:rsidRDefault="00251A42" w:rsidP="00B63928">
      <w:pPr>
        <w:pStyle w:val="ListParagraph"/>
        <w:tabs>
          <w:tab w:val="clear" w:pos="227"/>
          <w:tab w:val="clear" w:pos="454"/>
        </w:tabs>
        <w:ind w:left="1260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AE47C5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</w:rPr>
        <w:t>.</w:t>
      </w:r>
      <w:r w:rsidR="00F94436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ab/>
      </w:r>
      <w:r w:rsidRPr="00FE0DE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91AF5">
        <w:rPr>
          <w:rFonts w:ascii="Angsana New" w:hAnsi="Angsana New"/>
          <w:sz w:val="30"/>
          <w:szCs w:val="30"/>
        </w:rPr>
        <w:t>15</w:t>
      </w:r>
      <w:r w:rsidRPr="00FE0DE6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FE0DE6">
        <w:rPr>
          <w:rFonts w:ascii="Angsana New" w:hAnsi="Angsana New" w:hint="cs"/>
          <w:sz w:val="30"/>
          <w:szCs w:val="30"/>
        </w:rPr>
        <w:t xml:space="preserve">2565 </w:t>
      </w:r>
      <w:r w:rsidRPr="00FE0DE6">
        <w:rPr>
          <w:rFonts w:ascii="Angsana New" w:hAnsi="Angsana New"/>
          <w:sz w:val="30"/>
          <w:szCs w:val="30"/>
          <w:cs/>
        </w:rPr>
        <w:t xml:space="preserve">บริษัทได้ออกหุ้นกู้ ครั้งที่ </w:t>
      </w:r>
      <w:r w:rsidRPr="00FE0DE6">
        <w:rPr>
          <w:rFonts w:ascii="Angsana New" w:hAnsi="Angsana New" w:hint="cs"/>
          <w:sz w:val="30"/>
          <w:szCs w:val="30"/>
        </w:rPr>
        <w:t>4/2565</w:t>
      </w:r>
      <w:r w:rsidRPr="00FE0DE6">
        <w:rPr>
          <w:rFonts w:ascii="Angsana New" w:hAnsi="Angsana New"/>
          <w:sz w:val="30"/>
          <w:szCs w:val="30"/>
          <w:cs/>
        </w:rPr>
        <w:t xml:space="preserve"> ชุดที่</w:t>
      </w:r>
      <w:r w:rsidR="00520192">
        <w:rPr>
          <w:rFonts w:ascii="Angsana New" w:hAnsi="Angsana New" w:hint="cs"/>
          <w:sz w:val="30"/>
          <w:szCs w:val="30"/>
          <w:cs/>
        </w:rPr>
        <w:t xml:space="preserve"> </w:t>
      </w:r>
      <w:r w:rsidRPr="00FE0DE6">
        <w:rPr>
          <w:rFonts w:ascii="Angsana New" w:hAnsi="Angsana New" w:hint="cs"/>
          <w:sz w:val="30"/>
          <w:szCs w:val="30"/>
        </w:rPr>
        <w:t xml:space="preserve">2 </w:t>
      </w:r>
      <w:r w:rsidRPr="00FE0DE6">
        <w:rPr>
          <w:rFonts w:ascii="Angsana New" w:hAnsi="Angsana New"/>
          <w:sz w:val="30"/>
          <w:szCs w:val="30"/>
          <w:cs/>
        </w:rPr>
        <w:t>ประเภท</w:t>
      </w:r>
      <w:r>
        <w:rPr>
          <w:rFonts w:ascii="Angsana New" w:hAnsi="Angsana New"/>
          <w:sz w:val="30"/>
          <w:szCs w:val="30"/>
          <w:cs/>
        </w:rPr>
        <w:t>ไม่ด้อยสิทธิ</w:t>
      </w:r>
      <w:r w:rsidR="00697819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ไม่ม</w:t>
      </w:r>
      <w:r w:rsidR="00492747">
        <w:rPr>
          <w:rFonts w:ascii="Angsana New" w:hAnsi="Angsana New" w:hint="cs"/>
          <w:sz w:val="30"/>
          <w:szCs w:val="30"/>
          <w:cs/>
        </w:rPr>
        <w:t>ี</w:t>
      </w:r>
      <w:r>
        <w:rPr>
          <w:rFonts w:ascii="Angsana New" w:hAnsi="Angsana New"/>
          <w:sz w:val="30"/>
          <w:szCs w:val="30"/>
          <w:cs/>
        </w:rPr>
        <w:t xml:space="preserve">หลักประกัน และระบุชื่อผู้ถือเป็นจำนวนเงินรวม </w:t>
      </w:r>
      <w:r>
        <w:rPr>
          <w:rFonts w:ascii="Angsana New" w:hAnsi="Angsana New" w:hint="cs"/>
          <w:sz w:val="30"/>
          <w:szCs w:val="30"/>
        </w:rPr>
        <w:t>740</w:t>
      </w:r>
      <w:r>
        <w:rPr>
          <w:rFonts w:ascii="Angsana New" w:hAnsi="Angsana New"/>
          <w:sz w:val="30"/>
          <w:szCs w:val="30"/>
          <w:cs/>
        </w:rPr>
        <w:t xml:space="preserve"> ล้านบาท เพื่อเสนอขายต่อผู้ลงทุนสถาบันหรือ</w:t>
      </w:r>
      <w:r w:rsidR="005E1E47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 xml:space="preserve">ผู้ลงทุนรายใหญ่ ครบกำหนดไถ่ถอนในวันที่ </w:t>
      </w:r>
      <w:r>
        <w:rPr>
          <w:rFonts w:ascii="Angsana New" w:hAnsi="Angsana New" w:hint="cs"/>
          <w:sz w:val="30"/>
          <w:szCs w:val="30"/>
        </w:rPr>
        <w:t>15</w:t>
      </w:r>
      <w:r>
        <w:rPr>
          <w:rFonts w:ascii="Angsana New" w:hAnsi="Angsana New"/>
          <w:sz w:val="30"/>
          <w:szCs w:val="30"/>
          <w:cs/>
        </w:rPr>
        <w:t xml:space="preserve"> กรกฎาคม </w:t>
      </w:r>
      <w:r>
        <w:rPr>
          <w:rFonts w:ascii="Angsana New" w:hAnsi="Angsana New" w:hint="cs"/>
          <w:sz w:val="30"/>
          <w:szCs w:val="30"/>
        </w:rPr>
        <w:t>2569</w:t>
      </w:r>
      <w:r>
        <w:rPr>
          <w:rFonts w:ascii="Angsana New" w:hAnsi="Angsana New"/>
          <w:sz w:val="30"/>
          <w:szCs w:val="30"/>
          <w:cs/>
        </w:rPr>
        <w:t xml:space="preserve"> โดยมีอัตราดอกเบี้ยคงที่ร้อยละ </w:t>
      </w:r>
      <w:r>
        <w:rPr>
          <w:rFonts w:ascii="Angsana New" w:hAnsi="Angsana New" w:hint="cs"/>
          <w:sz w:val="30"/>
          <w:szCs w:val="30"/>
        </w:rPr>
        <w:t>4.</w:t>
      </w:r>
      <w:r w:rsidR="00FE0DE6">
        <w:rPr>
          <w:rFonts w:ascii="Angsana New" w:hAnsi="Angsana New"/>
          <w:sz w:val="30"/>
          <w:szCs w:val="30"/>
        </w:rPr>
        <w:t>60</w:t>
      </w:r>
      <w:r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6F920973" w14:textId="77777777" w:rsidR="00B93CBC" w:rsidRDefault="00B93CBC" w:rsidP="00B63928">
      <w:pPr>
        <w:pStyle w:val="ListParagraph"/>
        <w:tabs>
          <w:tab w:val="clear" w:pos="227"/>
          <w:tab w:val="clear" w:pos="454"/>
        </w:tabs>
        <w:ind w:left="1260" w:hanging="630"/>
        <w:jc w:val="thaiDistribute"/>
        <w:rPr>
          <w:rFonts w:ascii="Angsana New" w:hAnsi="Angsana New"/>
          <w:sz w:val="30"/>
          <w:szCs w:val="30"/>
        </w:rPr>
      </w:pPr>
    </w:p>
    <w:p w14:paraId="3564306D" w14:textId="77777777" w:rsidR="00B93CBC" w:rsidRDefault="00B93CBC" w:rsidP="00B93CBC">
      <w:pPr>
        <w:pStyle w:val="ListParagraph"/>
        <w:tabs>
          <w:tab w:val="clear" w:pos="227"/>
          <w:tab w:val="clear" w:pos="454"/>
        </w:tabs>
        <w:ind w:left="1260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18.3</w:t>
      </w:r>
      <w:r>
        <w:rPr>
          <w:rFonts w:ascii="Angsana New" w:hAnsi="Angsana New"/>
          <w:sz w:val="30"/>
          <w:szCs w:val="30"/>
        </w:rPr>
        <w:tab/>
      </w:r>
      <w:r w:rsidRPr="00DE1C74">
        <w:rPr>
          <w:rFonts w:ascii="Angsana New" w:hAnsi="Angsana New" w:hint="cs"/>
          <w:sz w:val="30"/>
          <w:szCs w:val="30"/>
          <w:cs/>
        </w:rPr>
        <w:t>ในการประชุมคณะกรรมการของบริษัท</w:t>
      </w:r>
      <w:r w:rsidRPr="00DE1C74">
        <w:rPr>
          <w:rFonts w:ascii="Angsana New" w:hAnsi="Angsana New"/>
          <w:sz w:val="30"/>
          <w:szCs w:val="30"/>
          <w:cs/>
        </w:rPr>
        <w:t xml:space="preserve"> </w:t>
      </w:r>
      <w:r w:rsidRPr="00DE1C74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E1C74">
        <w:rPr>
          <w:rFonts w:ascii="Angsana New" w:hAnsi="Angsana New"/>
          <w:sz w:val="30"/>
          <w:szCs w:val="30"/>
          <w:cs/>
        </w:rPr>
        <w:t xml:space="preserve"> </w:t>
      </w:r>
      <w:r w:rsidRPr="00DE1C74">
        <w:rPr>
          <w:rFonts w:ascii="Angsana New" w:hAnsi="Angsana New"/>
          <w:sz w:val="30"/>
          <w:szCs w:val="30"/>
        </w:rPr>
        <w:t xml:space="preserve">10 </w:t>
      </w:r>
      <w:r w:rsidRPr="00DE1C74">
        <w:rPr>
          <w:rFonts w:ascii="Angsana New" w:hAnsi="Angsana New" w:hint="cs"/>
          <w:sz w:val="30"/>
          <w:szCs w:val="30"/>
          <w:cs/>
        </w:rPr>
        <w:t>สิงหาคม</w:t>
      </w:r>
      <w:r w:rsidRPr="00DE1C74">
        <w:rPr>
          <w:rFonts w:ascii="Angsana New" w:hAnsi="Angsana New"/>
          <w:sz w:val="30"/>
          <w:szCs w:val="30"/>
          <w:cs/>
        </w:rPr>
        <w:t xml:space="preserve"> </w:t>
      </w:r>
      <w:r w:rsidRPr="00DE1C74">
        <w:rPr>
          <w:rFonts w:ascii="Angsana New" w:hAnsi="Angsana New"/>
          <w:sz w:val="30"/>
          <w:szCs w:val="30"/>
        </w:rPr>
        <w:t xml:space="preserve">2565 </w:t>
      </w:r>
      <w:r w:rsidRPr="00DE1C74">
        <w:rPr>
          <w:rFonts w:ascii="Angsana New" w:hAnsi="Angsana New" w:hint="cs"/>
          <w:sz w:val="30"/>
          <w:szCs w:val="30"/>
          <w:cs/>
        </w:rPr>
        <w:t>คณะกรรมการของบริษัทได้อนุมัติให้บริษัทจ่ายเงินปันผลระหว่างกาล</w:t>
      </w:r>
      <w:r w:rsidRPr="00DE1C74">
        <w:rPr>
          <w:rFonts w:ascii="Angsana New" w:hAnsi="Angsana New"/>
          <w:sz w:val="30"/>
          <w:szCs w:val="30"/>
        </w:rPr>
        <w:t xml:space="preserve"> </w:t>
      </w:r>
      <w:r w:rsidRPr="00DE1C74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Pr="00DE1C7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0.10</w:t>
      </w:r>
      <w:r w:rsidRPr="00DE1C74">
        <w:rPr>
          <w:rFonts w:ascii="Angsana New" w:hAnsi="Angsana New"/>
          <w:sz w:val="30"/>
          <w:szCs w:val="30"/>
        </w:rPr>
        <w:t xml:space="preserve"> </w:t>
      </w:r>
      <w:r w:rsidRPr="00DE1C74">
        <w:rPr>
          <w:rFonts w:ascii="Angsana New" w:hAnsi="Angsana New" w:hint="cs"/>
          <w:sz w:val="30"/>
          <w:szCs w:val="30"/>
          <w:cs/>
        </w:rPr>
        <w:t>บาท</w:t>
      </w:r>
      <w:r w:rsidRPr="00DE1C74">
        <w:rPr>
          <w:rFonts w:ascii="Angsana New" w:hAnsi="Angsana New"/>
          <w:sz w:val="30"/>
          <w:szCs w:val="30"/>
          <w:cs/>
        </w:rPr>
        <w:t xml:space="preserve"> </w:t>
      </w:r>
      <w:r w:rsidRPr="00DE1C74">
        <w:rPr>
          <w:rFonts w:ascii="Angsana New" w:hAnsi="Angsana New" w:hint="cs"/>
          <w:sz w:val="30"/>
          <w:szCs w:val="30"/>
          <w:cs/>
        </w:rPr>
        <w:t>สำหรับหุ้นสามัญจำนวน</w:t>
      </w:r>
      <w:r w:rsidRPr="00DE1C7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5,654</w:t>
      </w:r>
      <w:r w:rsidRPr="00DE1C74">
        <w:rPr>
          <w:rFonts w:ascii="Angsana New" w:hAnsi="Angsana New"/>
          <w:sz w:val="30"/>
          <w:szCs w:val="30"/>
        </w:rPr>
        <w:t xml:space="preserve"> </w:t>
      </w:r>
      <w:r w:rsidRPr="00DE1C74">
        <w:rPr>
          <w:rFonts w:ascii="Angsana New" w:hAnsi="Angsana New" w:hint="cs"/>
          <w:sz w:val="30"/>
          <w:szCs w:val="30"/>
          <w:cs/>
        </w:rPr>
        <w:t>ล้านหุ้น</w:t>
      </w:r>
      <w:r w:rsidRPr="00DE1C74">
        <w:rPr>
          <w:rFonts w:ascii="Angsana New" w:hAnsi="Angsana New"/>
          <w:sz w:val="30"/>
          <w:szCs w:val="30"/>
          <w:cs/>
        </w:rPr>
        <w:t xml:space="preserve"> </w:t>
      </w:r>
      <w:r w:rsidRPr="00DE1C74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Pr="00DE1C7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565.41</w:t>
      </w:r>
      <w:r w:rsidRPr="00DE1C74">
        <w:rPr>
          <w:rFonts w:ascii="Angsana New" w:hAnsi="Angsana New"/>
          <w:sz w:val="30"/>
          <w:szCs w:val="30"/>
        </w:rPr>
        <w:t xml:space="preserve"> </w:t>
      </w:r>
      <w:r w:rsidRPr="00DE1C74">
        <w:rPr>
          <w:rFonts w:ascii="Angsana New" w:hAnsi="Angsana New" w:hint="cs"/>
          <w:sz w:val="30"/>
          <w:szCs w:val="30"/>
          <w:cs/>
        </w:rPr>
        <w:t>ล้านบาท</w:t>
      </w:r>
      <w:r w:rsidRPr="00DE1C74">
        <w:rPr>
          <w:rFonts w:ascii="Angsana New" w:hAnsi="Angsana New"/>
          <w:sz w:val="30"/>
          <w:szCs w:val="30"/>
          <w:cs/>
        </w:rPr>
        <w:t xml:space="preserve"> </w:t>
      </w:r>
      <w:r w:rsidRPr="00DE1C74">
        <w:rPr>
          <w:rFonts w:ascii="Angsana New" w:hAnsi="Angsana New" w:hint="cs"/>
          <w:sz w:val="30"/>
          <w:szCs w:val="30"/>
          <w:cs/>
        </w:rPr>
        <w:t>เงินปันผลระหว่างกาลที่ประกาศจ่ายโดยคณะกรรมการดังกล่าวจะจ่ายให้กับผู้ถือหุ้นของบริษัทในเดือนกันยายน</w:t>
      </w:r>
      <w:r w:rsidRPr="00DE1C74">
        <w:rPr>
          <w:rFonts w:ascii="Angsana New" w:hAnsi="Angsana New"/>
          <w:sz w:val="30"/>
          <w:szCs w:val="30"/>
          <w:cs/>
        </w:rPr>
        <w:t xml:space="preserve"> </w:t>
      </w:r>
      <w:r w:rsidRPr="00DE1C74">
        <w:rPr>
          <w:rFonts w:ascii="Angsana New" w:hAnsi="Angsana New"/>
          <w:sz w:val="30"/>
          <w:szCs w:val="30"/>
        </w:rPr>
        <w:t>2565</w:t>
      </w:r>
    </w:p>
    <w:p w14:paraId="685D1ED3" w14:textId="54ECA569" w:rsidR="001F27A4" w:rsidRPr="00B93CBC" w:rsidRDefault="001F27A4" w:rsidP="00032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sectPr w:rsidR="001F27A4" w:rsidRPr="00B93CBC" w:rsidSect="000B5009">
      <w:headerReference w:type="default" r:id="rId16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BE3132" w14:textId="77777777" w:rsidR="003D6875" w:rsidRDefault="003D6875">
      <w:r>
        <w:separator/>
      </w:r>
    </w:p>
  </w:endnote>
  <w:endnote w:type="continuationSeparator" w:id="0">
    <w:p w14:paraId="67EF237D" w14:textId="77777777" w:rsidR="003D6875" w:rsidRDefault="003D6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altName w:val="EucrosiaUPC"/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A08B2" w14:textId="77777777" w:rsidR="00BE3B25" w:rsidRDefault="00BE3B2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7063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6EB08AB" w14:textId="3C6EAF7B" w:rsidR="00930BE9" w:rsidRPr="00A644FD" w:rsidRDefault="00930BE9" w:rsidP="00A644F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B205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B205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B205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A1C39">
          <w:rPr>
            <w:rFonts w:asciiTheme="majorBidi" w:hAnsiTheme="majorBidi" w:cstheme="majorBidi"/>
            <w:noProof/>
            <w:sz w:val="30"/>
            <w:szCs w:val="30"/>
          </w:rPr>
          <w:t>19</w:t>
        </w:r>
        <w:r w:rsidRPr="00BB205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5E068A" w14:textId="31694396" w:rsidR="00930BE9" w:rsidRPr="00C827F6" w:rsidRDefault="00930BE9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750C5C">
      <w:rPr>
        <w:rFonts w:ascii="Angsana New" w:hAnsi="Angsana New"/>
        <w:noProof/>
        <w:sz w:val="30"/>
        <w:szCs w:val="30"/>
        <w:lang w:val="fr-FR"/>
      </w:rPr>
      <w:t>Thaifoods Group Pcl. -06t-Q2 Rev37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Pr="00CB4BC6">
      <w:rPr>
        <w:rFonts w:ascii="Angsana New" w:hAnsi="Angsana New"/>
        <w:noProof/>
        <w:sz w:val="30"/>
        <w:szCs w:val="30"/>
      </w:rPr>
      <w:t>4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4E2DCAE0" w14:textId="77777777" w:rsidR="00930BE9" w:rsidRPr="00C827F6" w:rsidRDefault="00930BE9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644E78" w14:textId="77777777" w:rsidR="003D6875" w:rsidRDefault="003D6875">
      <w:r>
        <w:separator/>
      </w:r>
    </w:p>
  </w:footnote>
  <w:footnote w:type="continuationSeparator" w:id="0">
    <w:p w14:paraId="36BF2496" w14:textId="77777777" w:rsidR="003D6875" w:rsidRDefault="003D68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1274AF" w14:textId="77777777" w:rsidR="00930BE9" w:rsidRPr="00FA7747" w:rsidRDefault="00930BE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26135815" w14:textId="77777777" w:rsidR="00930BE9" w:rsidRPr="00FA7747" w:rsidRDefault="00930BE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F26F6DE" w14:textId="715C4733" w:rsidR="00930BE9" w:rsidRPr="00074891" w:rsidRDefault="00930BE9" w:rsidP="00713C50">
    <w:pPr>
      <w:pStyle w:val="acctmainheading"/>
      <w:spacing w:after="0" w:line="240" w:lineRule="atLeast"/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765D71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CB4BC6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7522F8" w14:textId="77777777" w:rsidR="00930BE9" w:rsidRPr="00FA7747" w:rsidRDefault="00930BE9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71507999" w14:textId="77777777" w:rsidR="00930BE9" w:rsidRPr="00FA7747" w:rsidRDefault="00930BE9" w:rsidP="000B2F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3CCED03" w14:textId="2318FFE8" w:rsidR="00696B86" w:rsidRDefault="00696B86" w:rsidP="00696B8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30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AE36E8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bidi="th-TH"/>
      </w:rPr>
      <w:t xml:space="preserve">5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A8917D9" w14:textId="77777777" w:rsidR="00930BE9" w:rsidRPr="00696B86" w:rsidRDefault="00930BE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F68209" w14:textId="77777777" w:rsidR="00BE3B25" w:rsidRDefault="00BE3B2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020115" w14:textId="04CFB062" w:rsidR="00930BE9" w:rsidRPr="00300E85" w:rsidRDefault="00930BE9" w:rsidP="00886C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left="630" w:hanging="630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6C1842A" w14:textId="77777777" w:rsidR="00930BE9" w:rsidRPr="00FA7747" w:rsidRDefault="00930BE9" w:rsidP="00A94C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7DE4EA4" w14:textId="77777777" w:rsidR="00C93828" w:rsidRDefault="00C93828" w:rsidP="00C9382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30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AE36E8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bidi="th-TH"/>
      </w:rPr>
      <w:t xml:space="preserve">5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34BDE1AA" w14:textId="77777777" w:rsidR="00930BE9" w:rsidRPr="00C93828" w:rsidRDefault="00930BE9" w:rsidP="001A235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178103" w14:textId="77777777" w:rsidR="00930BE9" w:rsidRPr="00300E85" w:rsidRDefault="00930BE9" w:rsidP="005336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79526684" w14:textId="77777777" w:rsidR="00930BE9" w:rsidRPr="00FA7747" w:rsidRDefault="00930BE9" w:rsidP="00734E5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67BD3FA" w14:textId="77777777" w:rsidR="00C93828" w:rsidRDefault="00C93828" w:rsidP="00C9382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30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AE36E8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bidi="th-TH"/>
      </w:rPr>
      <w:t xml:space="preserve">5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683D9FB" w14:textId="77777777" w:rsidR="00930BE9" w:rsidRPr="00410770" w:rsidRDefault="00930BE9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>
    <w:nsid w:val="05DC0631"/>
    <w:multiLevelType w:val="hybridMultilevel"/>
    <w:tmpl w:val="727695FC"/>
    <w:lvl w:ilvl="0" w:tplc="5E50BC5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22146"/>
    <w:multiLevelType w:val="multilevel"/>
    <w:tmpl w:val="E6CCB9F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>
    <w:nsid w:val="0A383237"/>
    <w:multiLevelType w:val="multilevel"/>
    <w:tmpl w:val="194852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>
    <w:nsid w:val="0C8E54DA"/>
    <w:multiLevelType w:val="hybridMultilevel"/>
    <w:tmpl w:val="33801968"/>
    <w:lvl w:ilvl="0" w:tplc="FB9E5F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E5B68CD"/>
    <w:multiLevelType w:val="hybridMultilevel"/>
    <w:tmpl w:val="D6ECD696"/>
    <w:lvl w:ilvl="0" w:tplc="0170A502">
      <w:start w:val="29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6">
    <w:nsid w:val="0FC8247F"/>
    <w:multiLevelType w:val="hybridMultilevel"/>
    <w:tmpl w:val="8B360670"/>
    <w:lvl w:ilvl="0" w:tplc="6A3CD896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8">
    <w:nsid w:val="12AC16EE"/>
    <w:multiLevelType w:val="hybridMultilevel"/>
    <w:tmpl w:val="BD20E926"/>
    <w:lvl w:ilvl="0" w:tplc="CE2E57F0">
      <w:start w:val="3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2A1ABC"/>
    <w:multiLevelType w:val="hybridMultilevel"/>
    <w:tmpl w:val="38626266"/>
    <w:lvl w:ilvl="0" w:tplc="ED580B06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85C3160"/>
    <w:multiLevelType w:val="multilevel"/>
    <w:tmpl w:val="0544858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1D5A3F09"/>
    <w:multiLevelType w:val="hybridMultilevel"/>
    <w:tmpl w:val="3F340342"/>
    <w:lvl w:ilvl="0" w:tplc="4C50176C">
      <w:start w:val="29"/>
      <w:numFmt w:val="decimal"/>
      <w:lvlText w:val="%1"/>
      <w:lvlJc w:val="left"/>
      <w:pPr>
        <w:ind w:left="414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4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2AE67077"/>
    <w:multiLevelType w:val="hybridMultilevel"/>
    <w:tmpl w:val="8842DE3C"/>
    <w:lvl w:ilvl="0" w:tplc="91A013FE">
      <w:start w:val="32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>
    <w:nsid w:val="366E5931"/>
    <w:multiLevelType w:val="hybridMultilevel"/>
    <w:tmpl w:val="D04EF266"/>
    <w:lvl w:ilvl="0" w:tplc="EB549A1A">
      <w:start w:val="15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852C48"/>
    <w:multiLevelType w:val="hybridMultilevel"/>
    <w:tmpl w:val="F38C09B8"/>
    <w:lvl w:ilvl="0" w:tplc="14F8BFE4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9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FC94AA7"/>
    <w:multiLevelType w:val="hybridMultilevel"/>
    <w:tmpl w:val="306CFE90"/>
    <w:lvl w:ilvl="0" w:tplc="8DC678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25B5A3E"/>
    <w:multiLevelType w:val="hybridMultilevel"/>
    <w:tmpl w:val="C6A2D344"/>
    <w:lvl w:ilvl="0" w:tplc="6DA4A34E">
      <w:start w:val="28"/>
      <w:numFmt w:val="decimal"/>
      <w:lvlText w:val="%1"/>
      <w:lvlJc w:val="left"/>
      <w:pPr>
        <w:ind w:left="414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3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263C93"/>
    <w:multiLevelType w:val="multilevel"/>
    <w:tmpl w:val="F9D890F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48DF46ED"/>
    <w:multiLevelType w:val="hybridMultilevel"/>
    <w:tmpl w:val="745E9346"/>
    <w:lvl w:ilvl="0" w:tplc="74A6965A">
      <w:start w:val="706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A454AF"/>
    <w:multiLevelType w:val="hybridMultilevel"/>
    <w:tmpl w:val="8C400564"/>
    <w:lvl w:ilvl="0" w:tplc="19AC4482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F83556"/>
    <w:multiLevelType w:val="hybridMultilevel"/>
    <w:tmpl w:val="E6C0D1C4"/>
    <w:lvl w:ilvl="0" w:tplc="84AEA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>
    <w:nsid w:val="60055AF9"/>
    <w:multiLevelType w:val="hybridMultilevel"/>
    <w:tmpl w:val="B808B1C6"/>
    <w:lvl w:ilvl="0" w:tplc="FCEC74FE">
      <w:start w:val="32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628A2508"/>
    <w:multiLevelType w:val="hybridMultilevel"/>
    <w:tmpl w:val="1EBA44DE"/>
    <w:lvl w:ilvl="0" w:tplc="C1FC5C6A">
      <w:start w:val="1"/>
      <w:numFmt w:val="bullet"/>
      <w:lvlText w:val="-"/>
      <w:lvlJc w:val="left"/>
      <w:pPr>
        <w:ind w:left="144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6CF30805"/>
    <w:multiLevelType w:val="hybridMultilevel"/>
    <w:tmpl w:val="BB66E67E"/>
    <w:lvl w:ilvl="0" w:tplc="56D834F4">
      <w:start w:val="35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0F1340"/>
    <w:multiLevelType w:val="multilevel"/>
    <w:tmpl w:val="CB06228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abstractNum w:abstractNumId="38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9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4"/>
  </w:num>
  <w:num w:numId="4">
    <w:abstractNumId w:val="21"/>
  </w:num>
  <w:num w:numId="5">
    <w:abstractNumId w:val="1"/>
  </w:num>
  <w:num w:numId="6">
    <w:abstractNumId w:val="30"/>
  </w:num>
  <w:num w:numId="7">
    <w:abstractNumId w:val="11"/>
  </w:num>
  <w:num w:numId="8">
    <w:abstractNumId w:val="18"/>
  </w:num>
  <w:num w:numId="9">
    <w:abstractNumId w:val="10"/>
  </w:num>
  <w:num w:numId="10">
    <w:abstractNumId w:val="38"/>
  </w:num>
  <w:num w:numId="11">
    <w:abstractNumId w:val="12"/>
  </w:num>
  <w:num w:numId="12">
    <w:abstractNumId w:val="9"/>
  </w:num>
  <w:num w:numId="13">
    <w:abstractNumId w:val="33"/>
  </w:num>
  <w:num w:numId="14">
    <w:abstractNumId w:val="27"/>
  </w:num>
  <w:num w:numId="15">
    <w:abstractNumId w:val="23"/>
  </w:num>
  <w:num w:numId="16">
    <w:abstractNumId w:val="6"/>
  </w:num>
  <w:num w:numId="17">
    <w:abstractNumId w:val="34"/>
  </w:num>
  <w:num w:numId="18">
    <w:abstractNumId w:val="14"/>
  </w:num>
  <w:num w:numId="19">
    <w:abstractNumId w:val="39"/>
  </w:num>
  <w:num w:numId="20">
    <w:abstractNumId w:val="22"/>
  </w:num>
  <w:num w:numId="21">
    <w:abstractNumId w:val="16"/>
  </w:num>
  <w:num w:numId="22">
    <w:abstractNumId w:val="28"/>
  </w:num>
  <w:num w:numId="23">
    <w:abstractNumId w:val="5"/>
  </w:num>
  <w:num w:numId="24">
    <w:abstractNumId w:val="36"/>
  </w:num>
  <w:num w:numId="25">
    <w:abstractNumId w:val="13"/>
  </w:num>
  <w:num w:numId="26">
    <w:abstractNumId w:val="26"/>
  </w:num>
  <w:num w:numId="27">
    <w:abstractNumId w:val="20"/>
  </w:num>
  <w:num w:numId="28">
    <w:abstractNumId w:val="32"/>
  </w:num>
  <w:num w:numId="29">
    <w:abstractNumId w:val="15"/>
  </w:num>
  <w:num w:numId="30">
    <w:abstractNumId w:val="8"/>
  </w:num>
  <w:num w:numId="31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9"/>
  </w:num>
  <w:num w:numId="33">
    <w:abstractNumId w:val="4"/>
  </w:num>
  <w:num w:numId="34">
    <w:abstractNumId w:val="25"/>
  </w:num>
  <w:num w:numId="35">
    <w:abstractNumId w:val="3"/>
  </w:num>
  <w:num w:numId="36">
    <w:abstractNumId w:val="35"/>
  </w:num>
  <w:num w:numId="37">
    <w:abstractNumId w:val="17"/>
  </w:num>
  <w:num w:numId="38">
    <w:abstractNumId w:val="37"/>
  </w:num>
  <w:num w:numId="39">
    <w:abstractNumId w:val="31"/>
  </w:num>
  <w:num w:numId="40">
    <w:abstractNumId w:val="2"/>
  </w:num>
  <w:num w:numId="41">
    <w:abstractNumId w:val="0"/>
  </w:num>
  <w:num w:numId="42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FC"/>
    <w:rsid w:val="000000B4"/>
    <w:rsid w:val="00000696"/>
    <w:rsid w:val="00000710"/>
    <w:rsid w:val="00000CFC"/>
    <w:rsid w:val="00001496"/>
    <w:rsid w:val="000014B1"/>
    <w:rsid w:val="00001BEF"/>
    <w:rsid w:val="00002D6B"/>
    <w:rsid w:val="000039AE"/>
    <w:rsid w:val="00003C10"/>
    <w:rsid w:val="00003CF2"/>
    <w:rsid w:val="0000435C"/>
    <w:rsid w:val="0000464A"/>
    <w:rsid w:val="00004819"/>
    <w:rsid w:val="000048AA"/>
    <w:rsid w:val="000048D4"/>
    <w:rsid w:val="00004924"/>
    <w:rsid w:val="00005185"/>
    <w:rsid w:val="000053AE"/>
    <w:rsid w:val="0000588E"/>
    <w:rsid w:val="00005ACB"/>
    <w:rsid w:val="00005BAB"/>
    <w:rsid w:val="00005D4F"/>
    <w:rsid w:val="0000618B"/>
    <w:rsid w:val="00006318"/>
    <w:rsid w:val="00006518"/>
    <w:rsid w:val="00006EAC"/>
    <w:rsid w:val="000071A6"/>
    <w:rsid w:val="00007244"/>
    <w:rsid w:val="00007840"/>
    <w:rsid w:val="0000786B"/>
    <w:rsid w:val="00007B57"/>
    <w:rsid w:val="00007E1E"/>
    <w:rsid w:val="00010355"/>
    <w:rsid w:val="00010374"/>
    <w:rsid w:val="00010872"/>
    <w:rsid w:val="00010B5B"/>
    <w:rsid w:val="00011099"/>
    <w:rsid w:val="000112EE"/>
    <w:rsid w:val="000115FB"/>
    <w:rsid w:val="000118E2"/>
    <w:rsid w:val="0001192B"/>
    <w:rsid w:val="00011C0A"/>
    <w:rsid w:val="00011ED6"/>
    <w:rsid w:val="00012679"/>
    <w:rsid w:val="00012E83"/>
    <w:rsid w:val="00013298"/>
    <w:rsid w:val="000132E3"/>
    <w:rsid w:val="000135F7"/>
    <w:rsid w:val="0001362D"/>
    <w:rsid w:val="0001364C"/>
    <w:rsid w:val="0001396E"/>
    <w:rsid w:val="00013BC5"/>
    <w:rsid w:val="00013C82"/>
    <w:rsid w:val="00013F84"/>
    <w:rsid w:val="00014A28"/>
    <w:rsid w:val="00014E88"/>
    <w:rsid w:val="00014FAB"/>
    <w:rsid w:val="00015B02"/>
    <w:rsid w:val="00015C52"/>
    <w:rsid w:val="00015C7D"/>
    <w:rsid w:val="00015C94"/>
    <w:rsid w:val="000160AC"/>
    <w:rsid w:val="00016375"/>
    <w:rsid w:val="000166C1"/>
    <w:rsid w:val="000167B2"/>
    <w:rsid w:val="00016879"/>
    <w:rsid w:val="0001741A"/>
    <w:rsid w:val="00017571"/>
    <w:rsid w:val="000177F4"/>
    <w:rsid w:val="000179F5"/>
    <w:rsid w:val="00020021"/>
    <w:rsid w:val="00020110"/>
    <w:rsid w:val="00020144"/>
    <w:rsid w:val="00020380"/>
    <w:rsid w:val="0002041C"/>
    <w:rsid w:val="0002055E"/>
    <w:rsid w:val="00020575"/>
    <w:rsid w:val="00020882"/>
    <w:rsid w:val="00020934"/>
    <w:rsid w:val="00020E35"/>
    <w:rsid w:val="00020F08"/>
    <w:rsid w:val="00020F97"/>
    <w:rsid w:val="00021255"/>
    <w:rsid w:val="000213AC"/>
    <w:rsid w:val="000213D3"/>
    <w:rsid w:val="0002165D"/>
    <w:rsid w:val="00021715"/>
    <w:rsid w:val="00022087"/>
    <w:rsid w:val="000222F7"/>
    <w:rsid w:val="00022CE8"/>
    <w:rsid w:val="00023CE6"/>
    <w:rsid w:val="00024174"/>
    <w:rsid w:val="00024953"/>
    <w:rsid w:val="00024D7C"/>
    <w:rsid w:val="00024DB8"/>
    <w:rsid w:val="00024F30"/>
    <w:rsid w:val="00025147"/>
    <w:rsid w:val="0002534C"/>
    <w:rsid w:val="00025392"/>
    <w:rsid w:val="000254E9"/>
    <w:rsid w:val="000255BE"/>
    <w:rsid w:val="00025A43"/>
    <w:rsid w:val="00025A8E"/>
    <w:rsid w:val="00025B37"/>
    <w:rsid w:val="00025D60"/>
    <w:rsid w:val="00025F58"/>
    <w:rsid w:val="00026132"/>
    <w:rsid w:val="0002666D"/>
    <w:rsid w:val="00026FC8"/>
    <w:rsid w:val="00027160"/>
    <w:rsid w:val="00027352"/>
    <w:rsid w:val="00027659"/>
    <w:rsid w:val="00027889"/>
    <w:rsid w:val="00027A02"/>
    <w:rsid w:val="00027A4F"/>
    <w:rsid w:val="00027BD5"/>
    <w:rsid w:val="0003059C"/>
    <w:rsid w:val="00031492"/>
    <w:rsid w:val="0003169D"/>
    <w:rsid w:val="00031980"/>
    <w:rsid w:val="00031A44"/>
    <w:rsid w:val="00031ADE"/>
    <w:rsid w:val="00031B7F"/>
    <w:rsid w:val="00031B82"/>
    <w:rsid w:val="00031F68"/>
    <w:rsid w:val="000320F5"/>
    <w:rsid w:val="0003240A"/>
    <w:rsid w:val="000327D3"/>
    <w:rsid w:val="00032891"/>
    <w:rsid w:val="00032ABF"/>
    <w:rsid w:val="00032BC0"/>
    <w:rsid w:val="00032D73"/>
    <w:rsid w:val="0003340E"/>
    <w:rsid w:val="00033483"/>
    <w:rsid w:val="000335AA"/>
    <w:rsid w:val="00033EFB"/>
    <w:rsid w:val="0003448F"/>
    <w:rsid w:val="00034533"/>
    <w:rsid w:val="000347E9"/>
    <w:rsid w:val="000349F5"/>
    <w:rsid w:val="00034F17"/>
    <w:rsid w:val="000351D6"/>
    <w:rsid w:val="00035579"/>
    <w:rsid w:val="000357E6"/>
    <w:rsid w:val="00035878"/>
    <w:rsid w:val="0003598D"/>
    <w:rsid w:val="00035A15"/>
    <w:rsid w:val="00035AF0"/>
    <w:rsid w:val="00035B88"/>
    <w:rsid w:val="00035EDC"/>
    <w:rsid w:val="00036165"/>
    <w:rsid w:val="00036647"/>
    <w:rsid w:val="000366B9"/>
    <w:rsid w:val="00036C24"/>
    <w:rsid w:val="00036E95"/>
    <w:rsid w:val="00036FB5"/>
    <w:rsid w:val="0003704A"/>
    <w:rsid w:val="0003743E"/>
    <w:rsid w:val="0003790F"/>
    <w:rsid w:val="00037979"/>
    <w:rsid w:val="00037C93"/>
    <w:rsid w:val="00037D91"/>
    <w:rsid w:val="00037E6A"/>
    <w:rsid w:val="0004047E"/>
    <w:rsid w:val="000404E2"/>
    <w:rsid w:val="00040791"/>
    <w:rsid w:val="00040952"/>
    <w:rsid w:val="000409E8"/>
    <w:rsid w:val="00040A82"/>
    <w:rsid w:val="00040D36"/>
    <w:rsid w:val="00040E69"/>
    <w:rsid w:val="00041597"/>
    <w:rsid w:val="00041609"/>
    <w:rsid w:val="000418B6"/>
    <w:rsid w:val="000418E4"/>
    <w:rsid w:val="00041C82"/>
    <w:rsid w:val="00041E72"/>
    <w:rsid w:val="000423BE"/>
    <w:rsid w:val="00042503"/>
    <w:rsid w:val="00042F74"/>
    <w:rsid w:val="00043002"/>
    <w:rsid w:val="0004334B"/>
    <w:rsid w:val="00043355"/>
    <w:rsid w:val="000433E0"/>
    <w:rsid w:val="000434F1"/>
    <w:rsid w:val="00043523"/>
    <w:rsid w:val="00043DDD"/>
    <w:rsid w:val="00043EF5"/>
    <w:rsid w:val="000441C7"/>
    <w:rsid w:val="00044413"/>
    <w:rsid w:val="0004445C"/>
    <w:rsid w:val="000444A8"/>
    <w:rsid w:val="00044BAF"/>
    <w:rsid w:val="000451E5"/>
    <w:rsid w:val="000452CD"/>
    <w:rsid w:val="000455BD"/>
    <w:rsid w:val="000456CC"/>
    <w:rsid w:val="00045740"/>
    <w:rsid w:val="00045C10"/>
    <w:rsid w:val="00045E6A"/>
    <w:rsid w:val="000463AC"/>
    <w:rsid w:val="000465C7"/>
    <w:rsid w:val="000468A5"/>
    <w:rsid w:val="00046BCB"/>
    <w:rsid w:val="000478DC"/>
    <w:rsid w:val="00047A7F"/>
    <w:rsid w:val="00050223"/>
    <w:rsid w:val="00050935"/>
    <w:rsid w:val="00050C03"/>
    <w:rsid w:val="00050CCF"/>
    <w:rsid w:val="00050DDE"/>
    <w:rsid w:val="00051179"/>
    <w:rsid w:val="000511C8"/>
    <w:rsid w:val="00051417"/>
    <w:rsid w:val="000514D1"/>
    <w:rsid w:val="00051519"/>
    <w:rsid w:val="000517C5"/>
    <w:rsid w:val="00051E25"/>
    <w:rsid w:val="00052251"/>
    <w:rsid w:val="000523E0"/>
    <w:rsid w:val="000529F4"/>
    <w:rsid w:val="0005353C"/>
    <w:rsid w:val="0005373E"/>
    <w:rsid w:val="000537B4"/>
    <w:rsid w:val="000540DA"/>
    <w:rsid w:val="00054433"/>
    <w:rsid w:val="000545DF"/>
    <w:rsid w:val="0005466F"/>
    <w:rsid w:val="00054791"/>
    <w:rsid w:val="0005479C"/>
    <w:rsid w:val="00054A85"/>
    <w:rsid w:val="00054E30"/>
    <w:rsid w:val="00054E92"/>
    <w:rsid w:val="0005542F"/>
    <w:rsid w:val="000554F0"/>
    <w:rsid w:val="00055589"/>
    <w:rsid w:val="0005578C"/>
    <w:rsid w:val="00055825"/>
    <w:rsid w:val="000558C4"/>
    <w:rsid w:val="000559FF"/>
    <w:rsid w:val="00055A41"/>
    <w:rsid w:val="000567D5"/>
    <w:rsid w:val="000567F5"/>
    <w:rsid w:val="00056866"/>
    <w:rsid w:val="00056AD8"/>
    <w:rsid w:val="00056DAC"/>
    <w:rsid w:val="000570A0"/>
    <w:rsid w:val="00057CD9"/>
    <w:rsid w:val="000607CE"/>
    <w:rsid w:val="000607E3"/>
    <w:rsid w:val="000609B2"/>
    <w:rsid w:val="00061492"/>
    <w:rsid w:val="00061661"/>
    <w:rsid w:val="00061B0E"/>
    <w:rsid w:val="00061CDD"/>
    <w:rsid w:val="00061DA9"/>
    <w:rsid w:val="000623B2"/>
    <w:rsid w:val="00062721"/>
    <w:rsid w:val="00062766"/>
    <w:rsid w:val="0006276B"/>
    <w:rsid w:val="00062A3C"/>
    <w:rsid w:val="00062B25"/>
    <w:rsid w:val="00062B9C"/>
    <w:rsid w:val="00062F48"/>
    <w:rsid w:val="00063267"/>
    <w:rsid w:val="000639A9"/>
    <w:rsid w:val="00063DE4"/>
    <w:rsid w:val="000643EC"/>
    <w:rsid w:val="00064DF1"/>
    <w:rsid w:val="00064F5A"/>
    <w:rsid w:val="00065008"/>
    <w:rsid w:val="0006504B"/>
    <w:rsid w:val="0006537A"/>
    <w:rsid w:val="00065604"/>
    <w:rsid w:val="00065C76"/>
    <w:rsid w:val="00065E36"/>
    <w:rsid w:val="00065E8B"/>
    <w:rsid w:val="00065F63"/>
    <w:rsid w:val="00065FEA"/>
    <w:rsid w:val="000660C5"/>
    <w:rsid w:val="00066236"/>
    <w:rsid w:val="00066642"/>
    <w:rsid w:val="00066702"/>
    <w:rsid w:val="00066A6E"/>
    <w:rsid w:val="00066F5E"/>
    <w:rsid w:val="00067039"/>
    <w:rsid w:val="000672F9"/>
    <w:rsid w:val="00067374"/>
    <w:rsid w:val="000675C1"/>
    <w:rsid w:val="00067F78"/>
    <w:rsid w:val="00070559"/>
    <w:rsid w:val="0007075C"/>
    <w:rsid w:val="00070791"/>
    <w:rsid w:val="000717C9"/>
    <w:rsid w:val="00071C18"/>
    <w:rsid w:val="00071C3D"/>
    <w:rsid w:val="00071DAC"/>
    <w:rsid w:val="00071E82"/>
    <w:rsid w:val="00072003"/>
    <w:rsid w:val="00072552"/>
    <w:rsid w:val="00072E91"/>
    <w:rsid w:val="0007321B"/>
    <w:rsid w:val="00073367"/>
    <w:rsid w:val="000746CC"/>
    <w:rsid w:val="00074891"/>
    <w:rsid w:val="00074F14"/>
    <w:rsid w:val="00075255"/>
    <w:rsid w:val="00075907"/>
    <w:rsid w:val="00075927"/>
    <w:rsid w:val="00075B4D"/>
    <w:rsid w:val="00075EC4"/>
    <w:rsid w:val="00075EEF"/>
    <w:rsid w:val="00075FFE"/>
    <w:rsid w:val="00076269"/>
    <w:rsid w:val="00076B57"/>
    <w:rsid w:val="00076F6A"/>
    <w:rsid w:val="00077166"/>
    <w:rsid w:val="00077245"/>
    <w:rsid w:val="00077588"/>
    <w:rsid w:val="00077E11"/>
    <w:rsid w:val="000804DC"/>
    <w:rsid w:val="000805D4"/>
    <w:rsid w:val="0008074C"/>
    <w:rsid w:val="00081278"/>
    <w:rsid w:val="0008157C"/>
    <w:rsid w:val="00081A14"/>
    <w:rsid w:val="0008283A"/>
    <w:rsid w:val="00082881"/>
    <w:rsid w:val="00082944"/>
    <w:rsid w:val="00083190"/>
    <w:rsid w:val="000831D8"/>
    <w:rsid w:val="0008327F"/>
    <w:rsid w:val="00083728"/>
    <w:rsid w:val="000837D5"/>
    <w:rsid w:val="00084299"/>
    <w:rsid w:val="00084448"/>
    <w:rsid w:val="000847C3"/>
    <w:rsid w:val="00084E43"/>
    <w:rsid w:val="00084E93"/>
    <w:rsid w:val="00084F56"/>
    <w:rsid w:val="00085069"/>
    <w:rsid w:val="00085378"/>
    <w:rsid w:val="000856F3"/>
    <w:rsid w:val="00085844"/>
    <w:rsid w:val="00085DF3"/>
    <w:rsid w:val="00085EAB"/>
    <w:rsid w:val="00085F5F"/>
    <w:rsid w:val="00086220"/>
    <w:rsid w:val="00086222"/>
    <w:rsid w:val="00086424"/>
    <w:rsid w:val="00086479"/>
    <w:rsid w:val="00086754"/>
    <w:rsid w:val="000868BE"/>
    <w:rsid w:val="00086D0E"/>
    <w:rsid w:val="00086F0F"/>
    <w:rsid w:val="00087679"/>
    <w:rsid w:val="00087870"/>
    <w:rsid w:val="00087EDA"/>
    <w:rsid w:val="00087F6D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3A0"/>
    <w:rsid w:val="000914CA"/>
    <w:rsid w:val="00091A33"/>
    <w:rsid w:val="00092224"/>
    <w:rsid w:val="00092A70"/>
    <w:rsid w:val="00092B09"/>
    <w:rsid w:val="00092C61"/>
    <w:rsid w:val="0009353D"/>
    <w:rsid w:val="00093B30"/>
    <w:rsid w:val="0009430A"/>
    <w:rsid w:val="0009470A"/>
    <w:rsid w:val="00094BAF"/>
    <w:rsid w:val="00094D1B"/>
    <w:rsid w:val="00094DD3"/>
    <w:rsid w:val="00094E49"/>
    <w:rsid w:val="00094FB4"/>
    <w:rsid w:val="00094FF6"/>
    <w:rsid w:val="00095A5F"/>
    <w:rsid w:val="00095A79"/>
    <w:rsid w:val="00095D48"/>
    <w:rsid w:val="00095E09"/>
    <w:rsid w:val="00096423"/>
    <w:rsid w:val="0009664B"/>
    <w:rsid w:val="000967D6"/>
    <w:rsid w:val="000973CF"/>
    <w:rsid w:val="00097492"/>
    <w:rsid w:val="000974E9"/>
    <w:rsid w:val="000975F5"/>
    <w:rsid w:val="00097659"/>
    <w:rsid w:val="00097B4C"/>
    <w:rsid w:val="000A0559"/>
    <w:rsid w:val="000A0727"/>
    <w:rsid w:val="000A0AB8"/>
    <w:rsid w:val="000A0BB9"/>
    <w:rsid w:val="000A0FBB"/>
    <w:rsid w:val="000A12A1"/>
    <w:rsid w:val="000A1381"/>
    <w:rsid w:val="000A1388"/>
    <w:rsid w:val="000A171A"/>
    <w:rsid w:val="000A18AB"/>
    <w:rsid w:val="000A1E4E"/>
    <w:rsid w:val="000A2B8B"/>
    <w:rsid w:val="000A2F55"/>
    <w:rsid w:val="000A36F0"/>
    <w:rsid w:val="000A37E2"/>
    <w:rsid w:val="000A3E4E"/>
    <w:rsid w:val="000A3F8F"/>
    <w:rsid w:val="000A42BF"/>
    <w:rsid w:val="000A4553"/>
    <w:rsid w:val="000A4808"/>
    <w:rsid w:val="000A4D19"/>
    <w:rsid w:val="000A4E71"/>
    <w:rsid w:val="000A593C"/>
    <w:rsid w:val="000A5A0D"/>
    <w:rsid w:val="000A5D0F"/>
    <w:rsid w:val="000A5E26"/>
    <w:rsid w:val="000A5E5E"/>
    <w:rsid w:val="000A5F54"/>
    <w:rsid w:val="000A6842"/>
    <w:rsid w:val="000A6880"/>
    <w:rsid w:val="000A6B33"/>
    <w:rsid w:val="000A6D5A"/>
    <w:rsid w:val="000A6D64"/>
    <w:rsid w:val="000A6F53"/>
    <w:rsid w:val="000A74A7"/>
    <w:rsid w:val="000A78E1"/>
    <w:rsid w:val="000A7908"/>
    <w:rsid w:val="000A7970"/>
    <w:rsid w:val="000B00A5"/>
    <w:rsid w:val="000B048C"/>
    <w:rsid w:val="000B0A84"/>
    <w:rsid w:val="000B0C30"/>
    <w:rsid w:val="000B0D32"/>
    <w:rsid w:val="000B12D4"/>
    <w:rsid w:val="000B142E"/>
    <w:rsid w:val="000B14A1"/>
    <w:rsid w:val="000B1660"/>
    <w:rsid w:val="000B1692"/>
    <w:rsid w:val="000B181A"/>
    <w:rsid w:val="000B1C16"/>
    <w:rsid w:val="000B1CB1"/>
    <w:rsid w:val="000B1EEB"/>
    <w:rsid w:val="000B212E"/>
    <w:rsid w:val="000B2245"/>
    <w:rsid w:val="000B287F"/>
    <w:rsid w:val="000B2C43"/>
    <w:rsid w:val="000B2FDB"/>
    <w:rsid w:val="000B2FE1"/>
    <w:rsid w:val="000B3154"/>
    <w:rsid w:val="000B3258"/>
    <w:rsid w:val="000B32DD"/>
    <w:rsid w:val="000B33FE"/>
    <w:rsid w:val="000B3930"/>
    <w:rsid w:val="000B3D52"/>
    <w:rsid w:val="000B3E2E"/>
    <w:rsid w:val="000B3E60"/>
    <w:rsid w:val="000B441A"/>
    <w:rsid w:val="000B494D"/>
    <w:rsid w:val="000B5009"/>
    <w:rsid w:val="000B5589"/>
    <w:rsid w:val="000B57F9"/>
    <w:rsid w:val="000B593F"/>
    <w:rsid w:val="000B5A36"/>
    <w:rsid w:val="000B60AC"/>
    <w:rsid w:val="000B6CDD"/>
    <w:rsid w:val="000B7081"/>
    <w:rsid w:val="000B7260"/>
    <w:rsid w:val="000B7292"/>
    <w:rsid w:val="000B7375"/>
    <w:rsid w:val="000B779E"/>
    <w:rsid w:val="000B7961"/>
    <w:rsid w:val="000B79D3"/>
    <w:rsid w:val="000B7C33"/>
    <w:rsid w:val="000B7D1D"/>
    <w:rsid w:val="000C00BB"/>
    <w:rsid w:val="000C030D"/>
    <w:rsid w:val="000C03AE"/>
    <w:rsid w:val="000C06CB"/>
    <w:rsid w:val="000C076B"/>
    <w:rsid w:val="000C0A90"/>
    <w:rsid w:val="000C0C2B"/>
    <w:rsid w:val="000C0F61"/>
    <w:rsid w:val="000C1276"/>
    <w:rsid w:val="000C135C"/>
    <w:rsid w:val="000C1616"/>
    <w:rsid w:val="000C1CD0"/>
    <w:rsid w:val="000C1F47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FBA"/>
    <w:rsid w:val="000C4357"/>
    <w:rsid w:val="000C451D"/>
    <w:rsid w:val="000C49CD"/>
    <w:rsid w:val="000C4A52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B3"/>
    <w:rsid w:val="000C6B3B"/>
    <w:rsid w:val="000C6FBF"/>
    <w:rsid w:val="000C72DF"/>
    <w:rsid w:val="000C7735"/>
    <w:rsid w:val="000C7E2F"/>
    <w:rsid w:val="000D0250"/>
    <w:rsid w:val="000D041B"/>
    <w:rsid w:val="000D0AE2"/>
    <w:rsid w:val="000D0CDC"/>
    <w:rsid w:val="000D0FED"/>
    <w:rsid w:val="000D1578"/>
    <w:rsid w:val="000D165D"/>
    <w:rsid w:val="000D16F5"/>
    <w:rsid w:val="000D1702"/>
    <w:rsid w:val="000D1947"/>
    <w:rsid w:val="000D1CA5"/>
    <w:rsid w:val="000D1E6D"/>
    <w:rsid w:val="000D1F12"/>
    <w:rsid w:val="000D22A9"/>
    <w:rsid w:val="000D2500"/>
    <w:rsid w:val="000D2814"/>
    <w:rsid w:val="000D2B51"/>
    <w:rsid w:val="000D2E64"/>
    <w:rsid w:val="000D2E99"/>
    <w:rsid w:val="000D30D7"/>
    <w:rsid w:val="000D3629"/>
    <w:rsid w:val="000D3996"/>
    <w:rsid w:val="000D3B7D"/>
    <w:rsid w:val="000D3BDB"/>
    <w:rsid w:val="000D3DE6"/>
    <w:rsid w:val="000D3E01"/>
    <w:rsid w:val="000D3EDE"/>
    <w:rsid w:val="000D3F3E"/>
    <w:rsid w:val="000D43B1"/>
    <w:rsid w:val="000D447E"/>
    <w:rsid w:val="000D450D"/>
    <w:rsid w:val="000D4AEC"/>
    <w:rsid w:val="000D4AED"/>
    <w:rsid w:val="000D4CEA"/>
    <w:rsid w:val="000D4E2B"/>
    <w:rsid w:val="000D53ED"/>
    <w:rsid w:val="000D5A9D"/>
    <w:rsid w:val="000D5B4A"/>
    <w:rsid w:val="000D5D7D"/>
    <w:rsid w:val="000D60B1"/>
    <w:rsid w:val="000D631A"/>
    <w:rsid w:val="000D649B"/>
    <w:rsid w:val="000D64CF"/>
    <w:rsid w:val="000D6696"/>
    <w:rsid w:val="000D6971"/>
    <w:rsid w:val="000D6DF9"/>
    <w:rsid w:val="000D6FB3"/>
    <w:rsid w:val="000D7072"/>
    <w:rsid w:val="000D7184"/>
    <w:rsid w:val="000D73A1"/>
    <w:rsid w:val="000D7B24"/>
    <w:rsid w:val="000D7E01"/>
    <w:rsid w:val="000E0256"/>
    <w:rsid w:val="000E0329"/>
    <w:rsid w:val="000E069E"/>
    <w:rsid w:val="000E06BD"/>
    <w:rsid w:val="000E0B92"/>
    <w:rsid w:val="000E10DB"/>
    <w:rsid w:val="000E118E"/>
    <w:rsid w:val="000E14C0"/>
    <w:rsid w:val="000E16D7"/>
    <w:rsid w:val="000E1BA6"/>
    <w:rsid w:val="000E1D0B"/>
    <w:rsid w:val="000E28E6"/>
    <w:rsid w:val="000E2F85"/>
    <w:rsid w:val="000E3136"/>
    <w:rsid w:val="000E31D7"/>
    <w:rsid w:val="000E34D1"/>
    <w:rsid w:val="000E3890"/>
    <w:rsid w:val="000E38C4"/>
    <w:rsid w:val="000E39C9"/>
    <w:rsid w:val="000E3B4D"/>
    <w:rsid w:val="000E3BE7"/>
    <w:rsid w:val="000E3ECE"/>
    <w:rsid w:val="000E42B7"/>
    <w:rsid w:val="000E4576"/>
    <w:rsid w:val="000E46C4"/>
    <w:rsid w:val="000E4B34"/>
    <w:rsid w:val="000E4BD7"/>
    <w:rsid w:val="000E5061"/>
    <w:rsid w:val="000E519C"/>
    <w:rsid w:val="000E523C"/>
    <w:rsid w:val="000E56AF"/>
    <w:rsid w:val="000E5810"/>
    <w:rsid w:val="000E5B65"/>
    <w:rsid w:val="000E5F52"/>
    <w:rsid w:val="000E6471"/>
    <w:rsid w:val="000E6788"/>
    <w:rsid w:val="000E68A5"/>
    <w:rsid w:val="000E6B10"/>
    <w:rsid w:val="000E6D8B"/>
    <w:rsid w:val="000E6E8B"/>
    <w:rsid w:val="000E776A"/>
    <w:rsid w:val="000E778B"/>
    <w:rsid w:val="000E796B"/>
    <w:rsid w:val="000E7A44"/>
    <w:rsid w:val="000E7DD9"/>
    <w:rsid w:val="000F06DC"/>
    <w:rsid w:val="000F08E2"/>
    <w:rsid w:val="000F0967"/>
    <w:rsid w:val="000F0BC6"/>
    <w:rsid w:val="000F13B5"/>
    <w:rsid w:val="000F1997"/>
    <w:rsid w:val="000F1A6F"/>
    <w:rsid w:val="000F1DBB"/>
    <w:rsid w:val="000F1DC5"/>
    <w:rsid w:val="000F1E1F"/>
    <w:rsid w:val="000F2983"/>
    <w:rsid w:val="000F2C64"/>
    <w:rsid w:val="000F2F01"/>
    <w:rsid w:val="000F38A1"/>
    <w:rsid w:val="000F4772"/>
    <w:rsid w:val="000F47CB"/>
    <w:rsid w:val="000F4A75"/>
    <w:rsid w:val="000F59C8"/>
    <w:rsid w:val="000F5AA6"/>
    <w:rsid w:val="000F5E1C"/>
    <w:rsid w:val="000F6176"/>
    <w:rsid w:val="000F6279"/>
    <w:rsid w:val="000F627C"/>
    <w:rsid w:val="000F6F02"/>
    <w:rsid w:val="000F71DD"/>
    <w:rsid w:val="000F776F"/>
    <w:rsid w:val="000F7B6C"/>
    <w:rsid w:val="00100142"/>
    <w:rsid w:val="001005C5"/>
    <w:rsid w:val="00100A6A"/>
    <w:rsid w:val="00101186"/>
    <w:rsid w:val="001016E0"/>
    <w:rsid w:val="00101765"/>
    <w:rsid w:val="00101934"/>
    <w:rsid w:val="00101CF6"/>
    <w:rsid w:val="00101E1D"/>
    <w:rsid w:val="0010203F"/>
    <w:rsid w:val="00102418"/>
    <w:rsid w:val="00102818"/>
    <w:rsid w:val="001028C1"/>
    <w:rsid w:val="0010293D"/>
    <w:rsid w:val="00102A49"/>
    <w:rsid w:val="00102ABA"/>
    <w:rsid w:val="0010305E"/>
    <w:rsid w:val="00103304"/>
    <w:rsid w:val="00103783"/>
    <w:rsid w:val="00103B77"/>
    <w:rsid w:val="00103E4A"/>
    <w:rsid w:val="00104302"/>
    <w:rsid w:val="00104401"/>
    <w:rsid w:val="00104680"/>
    <w:rsid w:val="00104960"/>
    <w:rsid w:val="00104DC2"/>
    <w:rsid w:val="00104DDE"/>
    <w:rsid w:val="00104DE8"/>
    <w:rsid w:val="00105060"/>
    <w:rsid w:val="00105094"/>
    <w:rsid w:val="001055BC"/>
    <w:rsid w:val="00105E29"/>
    <w:rsid w:val="00105FC1"/>
    <w:rsid w:val="0010622B"/>
    <w:rsid w:val="001064B4"/>
    <w:rsid w:val="001068D4"/>
    <w:rsid w:val="00106B77"/>
    <w:rsid w:val="00106D5B"/>
    <w:rsid w:val="00107161"/>
    <w:rsid w:val="0010764B"/>
    <w:rsid w:val="00107DD2"/>
    <w:rsid w:val="0011021A"/>
    <w:rsid w:val="001103C5"/>
    <w:rsid w:val="001107F8"/>
    <w:rsid w:val="00110A19"/>
    <w:rsid w:val="00110A96"/>
    <w:rsid w:val="00110C30"/>
    <w:rsid w:val="00110D69"/>
    <w:rsid w:val="00110E84"/>
    <w:rsid w:val="0011103A"/>
    <w:rsid w:val="001110EB"/>
    <w:rsid w:val="001111E1"/>
    <w:rsid w:val="00111336"/>
    <w:rsid w:val="00111498"/>
    <w:rsid w:val="00111A75"/>
    <w:rsid w:val="001120EC"/>
    <w:rsid w:val="00112677"/>
    <w:rsid w:val="001127F8"/>
    <w:rsid w:val="00112DA9"/>
    <w:rsid w:val="00112FCF"/>
    <w:rsid w:val="00113584"/>
    <w:rsid w:val="00113BCC"/>
    <w:rsid w:val="00113C10"/>
    <w:rsid w:val="00113FF0"/>
    <w:rsid w:val="00114121"/>
    <w:rsid w:val="001144C8"/>
    <w:rsid w:val="00114C73"/>
    <w:rsid w:val="00114DEB"/>
    <w:rsid w:val="0011501A"/>
    <w:rsid w:val="00115D9F"/>
    <w:rsid w:val="00115E4A"/>
    <w:rsid w:val="00115FCB"/>
    <w:rsid w:val="00116572"/>
    <w:rsid w:val="0011673B"/>
    <w:rsid w:val="001169F5"/>
    <w:rsid w:val="00116EC2"/>
    <w:rsid w:val="00116F60"/>
    <w:rsid w:val="001175B0"/>
    <w:rsid w:val="00117DC9"/>
    <w:rsid w:val="001201B0"/>
    <w:rsid w:val="001201E1"/>
    <w:rsid w:val="001202FD"/>
    <w:rsid w:val="001204A9"/>
    <w:rsid w:val="00120710"/>
    <w:rsid w:val="001207C9"/>
    <w:rsid w:val="00120883"/>
    <w:rsid w:val="00120A19"/>
    <w:rsid w:val="00120C4E"/>
    <w:rsid w:val="00120E82"/>
    <w:rsid w:val="0012124A"/>
    <w:rsid w:val="001215C0"/>
    <w:rsid w:val="00121944"/>
    <w:rsid w:val="0012198D"/>
    <w:rsid w:val="00121E20"/>
    <w:rsid w:val="001221B4"/>
    <w:rsid w:val="0012237B"/>
    <w:rsid w:val="001224AB"/>
    <w:rsid w:val="00122502"/>
    <w:rsid w:val="001228CD"/>
    <w:rsid w:val="00122BAF"/>
    <w:rsid w:val="00122D9A"/>
    <w:rsid w:val="00123530"/>
    <w:rsid w:val="00123587"/>
    <w:rsid w:val="001238A0"/>
    <w:rsid w:val="001239BC"/>
    <w:rsid w:val="00123B2D"/>
    <w:rsid w:val="00123DB5"/>
    <w:rsid w:val="00123DBE"/>
    <w:rsid w:val="001240CE"/>
    <w:rsid w:val="0012500A"/>
    <w:rsid w:val="0012568A"/>
    <w:rsid w:val="00125754"/>
    <w:rsid w:val="001269B8"/>
    <w:rsid w:val="001272F0"/>
    <w:rsid w:val="00130237"/>
    <w:rsid w:val="001311D3"/>
    <w:rsid w:val="00131549"/>
    <w:rsid w:val="00131892"/>
    <w:rsid w:val="00131B88"/>
    <w:rsid w:val="00131E15"/>
    <w:rsid w:val="00131EB2"/>
    <w:rsid w:val="00132011"/>
    <w:rsid w:val="00132036"/>
    <w:rsid w:val="00132222"/>
    <w:rsid w:val="001322F9"/>
    <w:rsid w:val="00132980"/>
    <w:rsid w:val="001329E8"/>
    <w:rsid w:val="00132B37"/>
    <w:rsid w:val="00132F57"/>
    <w:rsid w:val="0013305F"/>
    <w:rsid w:val="001331BF"/>
    <w:rsid w:val="00133367"/>
    <w:rsid w:val="001333FA"/>
    <w:rsid w:val="00133B51"/>
    <w:rsid w:val="00133F06"/>
    <w:rsid w:val="00134349"/>
    <w:rsid w:val="001346C0"/>
    <w:rsid w:val="001346D4"/>
    <w:rsid w:val="0013491E"/>
    <w:rsid w:val="0013492C"/>
    <w:rsid w:val="00134B89"/>
    <w:rsid w:val="00134D5F"/>
    <w:rsid w:val="00135138"/>
    <w:rsid w:val="001351A0"/>
    <w:rsid w:val="0013549D"/>
    <w:rsid w:val="00135511"/>
    <w:rsid w:val="00135566"/>
    <w:rsid w:val="001357F2"/>
    <w:rsid w:val="00135A67"/>
    <w:rsid w:val="00135AB7"/>
    <w:rsid w:val="00136552"/>
    <w:rsid w:val="0013657B"/>
    <w:rsid w:val="00136BAD"/>
    <w:rsid w:val="00137083"/>
    <w:rsid w:val="0013717D"/>
    <w:rsid w:val="0013746F"/>
    <w:rsid w:val="0013796D"/>
    <w:rsid w:val="00137D48"/>
    <w:rsid w:val="001400CC"/>
    <w:rsid w:val="001401E0"/>
    <w:rsid w:val="00140292"/>
    <w:rsid w:val="0014050B"/>
    <w:rsid w:val="00140554"/>
    <w:rsid w:val="00140684"/>
    <w:rsid w:val="001415AE"/>
    <w:rsid w:val="00141A09"/>
    <w:rsid w:val="00141A20"/>
    <w:rsid w:val="00141D2E"/>
    <w:rsid w:val="001422FE"/>
    <w:rsid w:val="001427A9"/>
    <w:rsid w:val="00142B35"/>
    <w:rsid w:val="00142BE5"/>
    <w:rsid w:val="00142C71"/>
    <w:rsid w:val="001435C0"/>
    <w:rsid w:val="001437D5"/>
    <w:rsid w:val="00143F40"/>
    <w:rsid w:val="001443B0"/>
    <w:rsid w:val="001443F2"/>
    <w:rsid w:val="00144704"/>
    <w:rsid w:val="001447B2"/>
    <w:rsid w:val="001447F7"/>
    <w:rsid w:val="00144D6B"/>
    <w:rsid w:val="00144E78"/>
    <w:rsid w:val="0014517B"/>
    <w:rsid w:val="00145253"/>
    <w:rsid w:val="001452C0"/>
    <w:rsid w:val="00145548"/>
    <w:rsid w:val="001467F9"/>
    <w:rsid w:val="00146EC2"/>
    <w:rsid w:val="00146F9C"/>
    <w:rsid w:val="00146FE2"/>
    <w:rsid w:val="0014703F"/>
    <w:rsid w:val="0014738E"/>
    <w:rsid w:val="001476E8"/>
    <w:rsid w:val="0014774F"/>
    <w:rsid w:val="00150273"/>
    <w:rsid w:val="001503C5"/>
    <w:rsid w:val="00150E82"/>
    <w:rsid w:val="0015137E"/>
    <w:rsid w:val="00151687"/>
    <w:rsid w:val="00151754"/>
    <w:rsid w:val="00151CA8"/>
    <w:rsid w:val="001520E0"/>
    <w:rsid w:val="0015228F"/>
    <w:rsid w:val="00152476"/>
    <w:rsid w:val="001525FB"/>
    <w:rsid w:val="00152964"/>
    <w:rsid w:val="00152E00"/>
    <w:rsid w:val="001532F4"/>
    <w:rsid w:val="00153341"/>
    <w:rsid w:val="0015348E"/>
    <w:rsid w:val="00153707"/>
    <w:rsid w:val="001537E2"/>
    <w:rsid w:val="0015395E"/>
    <w:rsid w:val="00153A18"/>
    <w:rsid w:val="00153C52"/>
    <w:rsid w:val="00153E26"/>
    <w:rsid w:val="00154240"/>
    <w:rsid w:val="001544E3"/>
    <w:rsid w:val="0015451C"/>
    <w:rsid w:val="001545E0"/>
    <w:rsid w:val="00154776"/>
    <w:rsid w:val="00154B74"/>
    <w:rsid w:val="001550B0"/>
    <w:rsid w:val="00155479"/>
    <w:rsid w:val="00155582"/>
    <w:rsid w:val="001557BD"/>
    <w:rsid w:val="00155844"/>
    <w:rsid w:val="00156307"/>
    <w:rsid w:val="001565AF"/>
    <w:rsid w:val="001573FD"/>
    <w:rsid w:val="001576A2"/>
    <w:rsid w:val="00157C97"/>
    <w:rsid w:val="0016031D"/>
    <w:rsid w:val="00160769"/>
    <w:rsid w:val="00160C44"/>
    <w:rsid w:val="00160DB6"/>
    <w:rsid w:val="001611CD"/>
    <w:rsid w:val="00161500"/>
    <w:rsid w:val="001616AA"/>
    <w:rsid w:val="00161747"/>
    <w:rsid w:val="0016178C"/>
    <w:rsid w:val="00161AC9"/>
    <w:rsid w:val="00161C6E"/>
    <w:rsid w:val="00161E0A"/>
    <w:rsid w:val="00162451"/>
    <w:rsid w:val="0016266F"/>
    <w:rsid w:val="00162E95"/>
    <w:rsid w:val="001634BD"/>
    <w:rsid w:val="001639BA"/>
    <w:rsid w:val="00163CA8"/>
    <w:rsid w:val="00163CCD"/>
    <w:rsid w:val="00163FB1"/>
    <w:rsid w:val="00164366"/>
    <w:rsid w:val="0016447C"/>
    <w:rsid w:val="00164504"/>
    <w:rsid w:val="00164AD1"/>
    <w:rsid w:val="00164BF3"/>
    <w:rsid w:val="00164E03"/>
    <w:rsid w:val="00164E72"/>
    <w:rsid w:val="00164FA7"/>
    <w:rsid w:val="00165090"/>
    <w:rsid w:val="001650FA"/>
    <w:rsid w:val="0016535E"/>
    <w:rsid w:val="00165639"/>
    <w:rsid w:val="001657B2"/>
    <w:rsid w:val="00165A2C"/>
    <w:rsid w:val="00165A63"/>
    <w:rsid w:val="00166020"/>
    <w:rsid w:val="00166027"/>
    <w:rsid w:val="0016651A"/>
    <w:rsid w:val="00166654"/>
    <w:rsid w:val="00166A73"/>
    <w:rsid w:val="00166F04"/>
    <w:rsid w:val="0016718C"/>
    <w:rsid w:val="00167631"/>
    <w:rsid w:val="00167728"/>
    <w:rsid w:val="00167EB5"/>
    <w:rsid w:val="00170084"/>
    <w:rsid w:val="0017033F"/>
    <w:rsid w:val="0017045E"/>
    <w:rsid w:val="00170693"/>
    <w:rsid w:val="00170DE3"/>
    <w:rsid w:val="00170DF6"/>
    <w:rsid w:val="00170EB5"/>
    <w:rsid w:val="00170F21"/>
    <w:rsid w:val="00171042"/>
    <w:rsid w:val="00171361"/>
    <w:rsid w:val="001717D4"/>
    <w:rsid w:val="001719AF"/>
    <w:rsid w:val="001725DA"/>
    <w:rsid w:val="0017281E"/>
    <w:rsid w:val="00173059"/>
    <w:rsid w:val="001732C5"/>
    <w:rsid w:val="00173409"/>
    <w:rsid w:val="00173796"/>
    <w:rsid w:val="00174030"/>
    <w:rsid w:val="00174060"/>
    <w:rsid w:val="00174161"/>
    <w:rsid w:val="00174B60"/>
    <w:rsid w:val="00174BF5"/>
    <w:rsid w:val="001751A8"/>
    <w:rsid w:val="0017540E"/>
    <w:rsid w:val="00175509"/>
    <w:rsid w:val="001757CF"/>
    <w:rsid w:val="00175CE7"/>
    <w:rsid w:val="00175E89"/>
    <w:rsid w:val="00175F1A"/>
    <w:rsid w:val="0017652D"/>
    <w:rsid w:val="00176FD5"/>
    <w:rsid w:val="00177334"/>
    <w:rsid w:val="00177576"/>
    <w:rsid w:val="0017765D"/>
    <w:rsid w:val="00177F73"/>
    <w:rsid w:val="00180311"/>
    <w:rsid w:val="0018075B"/>
    <w:rsid w:val="0018139F"/>
    <w:rsid w:val="00181740"/>
    <w:rsid w:val="00181E8B"/>
    <w:rsid w:val="00182235"/>
    <w:rsid w:val="001826F7"/>
    <w:rsid w:val="00182B54"/>
    <w:rsid w:val="00182D71"/>
    <w:rsid w:val="0018329F"/>
    <w:rsid w:val="001836C5"/>
    <w:rsid w:val="00184273"/>
    <w:rsid w:val="0018465C"/>
    <w:rsid w:val="00184715"/>
    <w:rsid w:val="00184D43"/>
    <w:rsid w:val="00184E51"/>
    <w:rsid w:val="00185060"/>
    <w:rsid w:val="001854C0"/>
    <w:rsid w:val="0018561C"/>
    <w:rsid w:val="00185785"/>
    <w:rsid w:val="00185A42"/>
    <w:rsid w:val="00185FDB"/>
    <w:rsid w:val="0018606D"/>
    <w:rsid w:val="00186387"/>
    <w:rsid w:val="0018639A"/>
    <w:rsid w:val="00186550"/>
    <w:rsid w:val="0018681D"/>
    <w:rsid w:val="00186A8F"/>
    <w:rsid w:val="00186AFD"/>
    <w:rsid w:val="00186E89"/>
    <w:rsid w:val="00187423"/>
    <w:rsid w:val="001876E1"/>
    <w:rsid w:val="001876F8"/>
    <w:rsid w:val="00187F9A"/>
    <w:rsid w:val="00190488"/>
    <w:rsid w:val="00190538"/>
    <w:rsid w:val="00190631"/>
    <w:rsid w:val="001906FB"/>
    <w:rsid w:val="00190B6F"/>
    <w:rsid w:val="00190E6C"/>
    <w:rsid w:val="00190E74"/>
    <w:rsid w:val="00190E8B"/>
    <w:rsid w:val="00191328"/>
    <w:rsid w:val="00191564"/>
    <w:rsid w:val="0019156A"/>
    <w:rsid w:val="00191940"/>
    <w:rsid w:val="001919E9"/>
    <w:rsid w:val="00191B7A"/>
    <w:rsid w:val="00191FBB"/>
    <w:rsid w:val="001921AD"/>
    <w:rsid w:val="001921AF"/>
    <w:rsid w:val="0019269C"/>
    <w:rsid w:val="00192F3E"/>
    <w:rsid w:val="001934B6"/>
    <w:rsid w:val="00193556"/>
    <w:rsid w:val="001936A9"/>
    <w:rsid w:val="00193725"/>
    <w:rsid w:val="00193BFA"/>
    <w:rsid w:val="00193CD8"/>
    <w:rsid w:val="00194116"/>
    <w:rsid w:val="0019439A"/>
    <w:rsid w:val="001943F0"/>
    <w:rsid w:val="001949BC"/>
    <w:rsid w:val="001949EE"/>
    <w:rsid w:val="00194D35"/>
    <w:rsid w:val="00194D7B"/>
    <w:rsid w:val="00194DD2"/>
    <w:rsid w:val="00194F72"/>
    <w:rsid w:val="00195304"/>
    <w:rsid w:val="001954EA"/>
    <w:rsid w:val="001955DA"/>
    <w:rsid w:val="0019564E"/>
    <w:rsid w:val="00195B1F"/>
    <w:rsid w:val="00195CAE"/>
    <w:rsid w:val="00195D7F"/>
    <w:rsid w:val="00195DC1"/>
    <w:rsid w:val="00196228"/>
    <w:rsid w:val="0019646C"/>
    <w:rsid w:val="001964D6"/>
    <w:rsid w:val="00196993"/>
    <w:rsid w:val="00196C3A"/>
    <w:rsid w:val="00196CBF"/>
    <w:rsid w:val="0019739F"/>
    <w:rsid w:val="00197591"/>
    <w:rsid w:val="00197EE5"/>
    <w:rsid w:val="001A00BE"/>
    <w:rsid w:val="001A04A3"/>
    <w:rsid w:val="001A0516"/>
    <w:rsid w:val="001A0539"/>
    <w:rsid w:val="001A0771"/>
    <w:rsid w:val="001A0B75"/>
    <w:rsid w:val="001A0DC4"/>
    <w:rsid w:val="001A1645"/>
    <w:rsid w:val="001A177A"/>
    <w:rsid w:val="001A19A5"/>
    <w:rsid w:val="001A215C"/>
    <w:rsid w:val="001A21FD"/>
    <w:rsid w:val="001A2350"/>
    <w:rsid w:val="001A269D"/>
    <w:rsid w:val="001A2ACE"/>
    <w:rsid w:val="001A2FA8"/>
    <w:rsid w:val="001A2FB0"/>
    <w:rsid w:val="001A31E2"/>
    <w:rsid w:val="001A39FC"/>
    <w:rsid w:val="001A3E71"/>
    <w:rsid w:val="001A442F"/>
    <w:rsid w:val="001A4527"/>
    <w:rsid w:val="001A4825"/>
    <w:rsid w:val="001A485D"/>
    <w:rsid w:val="001A48DB"/>
    <w:rsid w:val="001A4D48"/>
    <w:rsid w:val="001A54E0"/>
    <w:rsid w:val="001A5A3E"/>
    <w:rsid w:val="001A5E35"/>
    <w:rsid w:val="001A629A"/>
    <w:rsid w:val="001A6678"/>
    <w:rsid w:val="001A66E5"/>
    <w:rsid w:val="001A6A8C"/>
    <w:rsid w:val="001A6AAF"/>
    <w:rsid w:val="001A6BB5"/>
    <w:rsid w:val="001A6CE5"/>
    <w:rsid w:val="001A6F53"/>
    <w:rsid w:val="001A74AB"/>
    <w:rsid w:val="001A74B6"/>
    <w:rsid w:val="001A757C"/>
    <w:rsid w:val="001A75D7"/>
    <w:rsid w:val="001A7AEF"/>
    <w:rsid w:val="001A7C47"/>
    <w:rsid w:val="001A7E94"/>
    <w:rsid w:val="001B011F"/>
    <w:rsid w:val="001B04F7"/>
    <w:rsid w:val="001B05DC"/>
    <w:rsid w:val="001B0805"/>
    <w:rsid w:val="001B087C"/>
    <w:rsid w:val="001B09D7"/>
    <w:rsid w:val="001B0CF7"/>
    <w:rsid w:val="001B12CC"/>
    <w:rsid w:val="001B1480"/>
    <w:rsid w:val="001B15BE"/>
    <w:rsid w:val="001B18A9"/>
    <w:rsid w:val="001B1921"/>
    <w:rsid w:val="001B1BE6"/>
    <w:rsid w:val="001B1E14"/>
    <w:rsid w:val="001B1EFC"/>
    <w:rsid w:val="001B2251"/>
    <w:rsid w:val="001B2450"/>
    <w:rsid w:val="001B24DE"/>
    <w:rsid w:val="001B2866"/>
    <w:rsid w:val="001B2937"/>
    <w:rsid w:val="001B2C1D"/>
    <w:rsid w:val="001B310A"/>
    <w:rsid w:val="001B340D"/>
    <w:rsid w:val="001B37F6"/>
    <w:rsid w:val="001B43EA"/>
    <w:rsid w:val="001B4474"/>
    <w:rsid w:val="001B4977"/>
    <w:rsid w:val="001B49E6"/>
    <w:rsid w:val="001B4B2D"/>
    <w:rsid w:val="001B4D3E"/>
    <w:rsid w:val="001B4ECD"/>
    <w:rsid w:val="001B4F5D"/>
    <w:rsid w:val="001B5485"/>
    <w:rsid w:val="001B5503"/>
    <w:rsid w:val="001B59BD"/>
    <w:rsid w:val="001B5C03"/>
    <w:rsid w:val="001B5F0C"/>
    <w:rsid w:val="001B5FAE"/>
    <w:rsid w:val="001B6238"/>
    <w:rsid w:val="001B639B"/>
    <w:rsid w:val="001B662B"/>
    <w:rsid w:val="001B6DC0"/>
    <w:rsid w:val="001B6DFB"/>
    <w:rsid w:val="001B6F51"/>
    <w:rsid w:val="001B764F"/>
    <w:rsid w:val="001B7900"/>
    <w:rsid w:val="001B7B73"/>
    <w:rsid w:val="001B7B9B"/>
    <w:rsid w:val="001B7E1F"/>
    <w:rsid w:val="001C069E"/>
    <w:rsid w:val="001C0A24"/>
    <w:rsid w:val="001C0CE9"/>
    <w:rsid w:val="001C0ED7"/>
    <w:rsid w:val="001C1049"/>
    <w:rsid w:val="001C1415"/>
    <w:rsid w:val="001C1B46"/>
    <w:rsid w:val="001C1BAC"/>
    <w:rsid w:val="001C1DF1"/>
    <w:rsid w:val="001C2307"/>
    <w:rsid w:val="001C246C"/>
    <w:rsid w:val="001C28A3"/>
    <w:rsid w:val="001C2A2F"/>
    <w:rsid w:val="001C2BF8"/>
    <w:rsid w:val="001C33C4"/>
    <w:rsid w:val="001C351A"/>
    <w:rsid w:val="001C35B7"/>
    <w:rsid w:val="001C367A"/>
    <w:rsid w:val="001C36FE"/>
    <w:rsid w:val="001C39CD"/>
    <w:rsid w:val="001C3B09"/>
    <w:rsid w:val="001C3CD5"/>
    <w:rsid w:val="001C3E29"/>
    <w:rsid w:val="001C4325"/>
    <w:rsid w:val="001C461C"/>
    <w:rsid w:val="001C4912"/>
    <w:rsid w:val="001C4E56"/>
    <w:rsid w:val="001C50F2"/>
    <w:rsid w:val="001C5369"/>
    <w:rsid w:val="001C53B0"/>
    <w:rsid w:val="001C5532"/>
    <w:rsid w:val="001C592E"/>
    <w:rsid w:val="001C632A"/>
    <w:rsid w:val="001C655A"/>
    <w:rsid w:val="001C68DF"/>
    <w:rsid w:val="001C6B2D"/>
    <w:rsid w:val="001C6D57"/>
    <w:rsid w:val="001C6DCF"/>
    <w:rsid w:val="001C70BC"/>
    <w:rsid w:val="001C74C6"/>
    <w:rsid w:val="001C7AD4"/>
    <w:rsid w:val="001C7E7A"/>
    <w:rsid w:val="001D0217"/>
    <w:rsid w:val="001D0307"/>
    <w:rsid w:val="001D046D"/>
    <w:rsid w:val="001D0B3E"/>
    <w:rsid w:val="001D0EFA"/>
    <w:rsid w:val="001D0F19"/>
    <w:rsid w:val="001D13A9"/>
    <w:rsid w:val="001D176A"/>
    <w:rsid w:val="001D1889"/>
    <w:rsid w:val="001D1A41"/>
    <w:rsid w:val="001D2FEC"/>
    <w:rsid w:val="001D31A4"/>
    <w:rsid w:val="001D326A"/>
    <w:rsid w:val="001D38AB"/>
    <w:rsid w:val="001D3D7E"/>
    <w:rsid w:val="001D3DA4"/>
    <w:rsid w:val="001D3F6A"/>
    <w:rsid w:val="001D4464"/>
    <w:rsid w:val="001D4A1B"/>
    <w:rsid w:val="001D522E"/>
    <w:rsid w:val="001D54BF"/>
    <w:rsid w:val="001D59E6"/>
    <w:rsid w:val="001D5B01"/>
    <w:rsid w:val="001D5D99"/>
    <w:rsid w:val="001D5E98"/>
    <w:rsid w:val="001D6282"/>
    <w:rsid w:val="001D65E4"/>
    <w:rsid w:val="001D68C7"/>
    <w:rsid w:val="001D68D1"/>
    <w:rsid w:val="001D6EB3"/>
    <w:rsid w:val="001D6F45"/>
    <w:rsid w:val="001D73BB"/>
    <w:rsid w:val="001D73E2"/>
    <w:rsid w:val="001E02B7"/>
    <w:rsid w:val="001E0827"/>
    <w:rsid w:val="001E082C"/>
    <w:rsid w:val="001E0976"/>
    <w:rsid w:val="001E0A5B"/>
    <w:rsid w:val="001E0CE4"/>
    <w:rsid w:val="001E14BE"/>
    <w:rsid w:val="001E152F"/>
    <w:rsid w:val="001E15BB"/>
    <w:rsid w:val="001E1C32"/>
    <w:rsid w:val="001E205A"/>
    <w:rsid w:val="001E2295"/>
    <w:rsid w:val="001E2A72"/>
    <w:rsid w:val="001E2CC3"/>
    <w:rsid w:val="001E2CCA"/>
    <w:rsid w:val="001E30C4"/>
    <w:rsid w:val="001E324E"/>
    <w:rsid w:val="001E3EFD"/>
    <w:rsid w:val="001E3F31"/>
    <w:rsid w:val="001E432D"/>
    <w:rsid w:val="001E4475"/>
    <w:rsid w:val="001E45BD"/>
    <w:rsid w:val="001E4733"/>
    <w:rsid w:val="001E4AE4"/>
    <w:rsid w:val="001E4FB5"/>
    <w:rsid w:val="001E5395"/>
    <w:rsid w:val="001E56F2"/>
    <w:rsid w:val="001E5A67"/>
    <w:rsid w:val="001E60D5"/>
    <w:rsid w:val="001E6102"/>
    <w:rsid w:val="001E6222"/>
    <w:rsid w:val="001E6320"/>
    <w:rsid w:val="001E6B47"/>
    <w:rsid w:val="001E6C57"/>
    <w:rsid w:val="001E7058"/>
    <w:rsid w:val="001E727C"/>
    <w:rsid w:val="001E7747"/>
    <w:rsid w:val="001E7A88"/>
    <w:rsid w:val="001E7B58"/>
    <w:rsid w:val="001E7EF8"/>
    <w:rsid w:val="001F0086"/>
    <w:rsid w:val="001F0B07"/>
    <w:rsid w:val="001F122A"/>
    <w:rsid w:val="001F134A"/>
    <w:rsid w:val="001F1483"/>
    <w:rsid w:val="001F160F"/>
    <w:rsid w:val="001F18CF"/>
    <w:rsid w:val="001F1C27"/>
    <w:rsid w:val="001F1E02"/>
    <w:rsid w:val="001F1EF5"/>
    <w:rsid w:val="001F21C6"/>
    <w:rsid w:val="001F2343"/>
    <w:rsid w:val="001F2423"/>
    <w:rsid w:val="001F248C"/>
    <w:rsid w:val="001F249E"/>
    <w:rsid w:val="001F2511"/>
    <w:rsid w:val="001F276F"/>
    <w:rsid w:val="001F27A4"/>
    <w:rsid w:val="001F2E68"/>
    <w:rsid w:val="001F2ECD"/>
    <w:rsid w:val="001F30D6"/>
    <w:rsid w:val="001F34F7"/>
    <w:rsid w:val="001F3867"/>
    <w:rsid w:val="001F3D41"/>
    <w:rsid w:val="001F3D49"/>
    <w:rsid w:val="001F3EA5"/>
    <w:rsid w:val="001F4050"/>
    <w:rsid w:val="001F41D4"/>
    <w:rsid w:val="001F442A"/>
    <w:rsid w:val="001F4849"/>
    <w:rsid w:val="001F4B0C"/>
    <w:rsid w:val="001F4E8F"/>
    <w:rsid w:val="001F53F8"/>
    <w:rsid w:val="001F568E"/>
    <w:rsid w:val="001F5860"/>
    <w:rsid w:val="001F5AF5"/>
    <w:rsid w:val="001F5C19"/>
    <w:rsid w:val="001F5C3D"/>
    <w:rsid w:val="001F624B"/>
    <w:rsid w:val="001F64C8"/>
    <w:rsid w:val="001F6556"/>
    <w:rsid w:val="001F6576"/>
    <w:rsid w:val="001F680F"/>
    <w:rsid w:val="001F6DAD"/>
    <w:rsid w:val="001F70AE"/>
    <w:rsid w:val="001F7900"/>
    <w:rsid w:val="001F79B7"/>
    <w:rsid w:val="001F79E0"/>
    <w:rsid w:val="001F7B4B"/>
    <w:rsid w:val="001F7C7B"/>
    <w:rsid w:val="001F7CA1"/>
    <w:rsid w:val="002001C6"/>
    <w:rsid w:val="002005C7"/>
    <w:rsid w:val="00200861"/>
    <w:rsid w:val="00200A63"/>
    <w:rsid w:val="00200C88"/>
    <w:rsid w:val="002010D1"/>
    <w:rsid w:val="002011EF"/>
    <w:rsid w:val="00201484"/>
    <w:rsid w:val="002014D4"/>
    <w:rsid w:val="0020157D"/>
    <w:rsid w:val="00201AC8"/>
    <w:rsid w:val="00201CF8"/>
    <w:rsid w:val="00202245"/>
    <w:rsid w:val="00202B12"/>
    <w:rsid w:val="00202E8C"/>
    <w:rsid w:val="00202E9D"/>
    <w:rsid w:val="00203267"/>
    <w:rsid w:val="00203B9F"/>
    <w:rsid w:val="00203C56"/>
    <w:rsid w:val="00204011"/>
    <w:rsid w:val="002040C8"/>
    <w:rsid w:val="002041D3"/>
    <w:rsid w:val="00204253"/>
    <w:rsid w:val="00204E6B"/>
    <w:rsid w:val="00204E7A"/>
    <w:rsid w:val="00204EA3"/>
    <w:rsid w:val="00204F0B"/>
    <w:rsid w:val="002057E5"/>
    <w:rsid w:val="00205FE9"/>
    <w:rsid w:val="00206015"/>
    <w:rsid w:val="002066A4"/>
    <w:rsid w:val="0020690E"/>
    <w:rsid w:val="00206CF7"/>
    <w:rsid w:val="00206DEC"/>
    <w:rsid w:val="00206EA1"/>
    <w:rsid w:val="00207168"/>
    <w:rsid w:val="002073A0"/>
    <w:rsid w:val="00207B58"/>
    <w:rsid w:val="00207E1F"/>
    <w:rsid w:val="002100B6"/>
    <w:rsid w:val="00210907"/>
    <w:rsid w:val="00210DA9"/>
    <w:rsid w:val="00210E64"/>
    <w:rsid w:val="00211165"/>
    <w:rsid w:val="002120AF"/>
    <w:rsid w:val="00212214"/>
    <w:rsid w:val="002124BD"/>
    <w:rsid w:val="00212853"/>
    <w:rsid w:val="0021287D"/>
    <w:rsid w:val="00213072"/>
    <w:rsid w:val="0021308B"/>
    <w:rsid w:val="0021327E"/>
    <w:rsid w:val="002134EA"/>
    <w:rsid w:val="002135A8"/>
    <w:rsid w:val="00213751"/>
    <w:rsid w:val="00213B00"/>
    <w:rsid w:val="00213BAE"/>
    <w:rsid w:val="00213C1F"/>
    <w:rsid w:val="00213DD3"/>
    <w:rsid w:val="002140E9"/>
    <w:rsid w:val="0021414B"/>
    <w:rsid w:val="00214177"/>
    <w:rsid w:val="002141F0"/>
    <w:rsid w:val="0021449F"/>
    <w:rsid w:val="00214597"/>
    <w:rsid w:val="0021469E"/>
    <w:rsid w:val="00214C30"/>
    <w:rsid w:val="00215113"/>
    <w:rsid w:val="00215A71"/>
    <w:rsid w:val="00215FE2"/>
    <w:rsid w:val="002160DB"/>
    <w:rsid w:val="00216313"/>
    <w:rsid w:val="00216362"/>
    <w:rsid w:val="002164A3"/>
    <w:rsid w:val="002164EE"/>
    <w:rsid w:val="00216D7A"/>
    <w:rsid w:val="002175E4"/>
    <w:rsid w:val="00217890"/>
    <w:rsid w:val="0021790A"/>
    <w:rsid w:val="00217935"/>
    <w:rsid w:val="00217ABA"/>
    <w:rsid w:val="00217F39"/>
    <w:rsid w:val="00220259"/>
    <w:rsid w:val="00220572"/>
    <w:rsid w:val="00220A53"/>
    <w:rsid w:val="00220CFA"/>
    <w:rsid w:val="00220D3B"/>
    <w:rsid w:val="00220F09"/>
    <w:rsid w:val="00220F81"/>
    <w:rsid w:val="00220FDE"/>
    <w:rsid w:val="0022129D"/>
    <w:rsid w:val="0022159F"/>
    <w:rsid w:val="00221CB4"/>
    <w:rsid w:val="00221EB8"/>
    <w:rsid w:val="00221F0A"/>
    <w:rsid w:val="00222360"/>
    <w:rsid w:val="00222558"/>
    <w:rsid w:val="00222634"/>
    <w:rsid w:val="002228C6"/>
    <w:rsid w:val="002228EB"/>
    <w:rsid w:val="00222BA7"/>
    <w:rsid w:val="00223261"/>
    <w:rsid w:val="00223650"/>
    <w:rsid w:val="002236C4"/>
    <w:rsid w:val="002236ED"/>
    <w:rsid w:val="00223738"/>
    <w:rsid w:val="00223916"/>
    <w:rsid w:val="00223AEC"/>
    <w:rsid w:val="00223CD5"/>
    <w:rsid w:val="002241DB"/>
    <w:rsid w:val="00224726"/>
    <w:rsid w:val="002249B4"/>
    <w:rsid w:val="00224BB2"/>
    <w:rsid w:val="00224BC3"/>
    <w:rsid w:val="00224D67"/>
    <w:rsid w:val="00224F3C"/>
    <w:rsid w:val="002254D7"/>
    <w:rsid w:val="0022555C"/>
    <w:rsid w:val="002257E4"/>
    <w:rsid w:val="002259A2"/>
    <w:rsid w:val="00225A7B"/>
    <w:rsid w:val="00225AB5"/>
    <w:rsid w:val="00225D4D"/>
    <w:rsid w:val="00226402"/>
    <w:rsid w:val="002265D8"/>
    <w:rsid w:val="002268BE"/>
    <w:rsid w:val="00226B73"/>
    <w:rsid w:val="00226C7A"/>
    <w:rsid w:val="00227207"/>
    <w:rsid w:val="00227216"/>
    <w:rsid w:val="0022736F"/>
    <w:rsid w:val="002278CF"/>
    <w:rsid w:val="00227969"/>
    <w:rsid w:val="00227B28"/>
    <w:rsid w:val="00227C6C"/>
    <w:rsid w:val="00227D60"/>
    <w:rsid w:val="00227E99"/>
    <w:rsid w:val="00230246"/>
    <w:rsid w:val="002308F1"/>
    <w:rsid w:val="00230DF7"/>
    <w:rsid w:val="00230FE6"/>
    <w:rsid w:val="00231388"/>
    <w:rsid w:val="00231422"/>
    <w:rsid w:val="00231565"/>
    <w:rsid w:val="0023184F"/>
    <w:rsid w:val="002319EB"/>
    <w:rsid w:val="00231A1B"/>
    <w:rsid w:val="00231C4B"/>
    <w:rsid w:val="0023200A"/>
    <w:rsid w:val="00232036"/>
    <w:rsid w:val="00232448"/>
    <w:rsid w:val="002327EF"/>
    <w:rsid w:val="00232A65"/>
    <w:rsid w:val="00232BC4"/>
    <w:rsid w:val="00232FAD"/>
    <w:rsid w:val="002335BC"/>
    <w:rsid w:val="00233893"/>
    <w:rsid w:val="002338AE"/>
    <w:rsid w:val="00233A85"/>
    <w:rsid w:val="00233F08"/>
    <w:rsid w:val="0023412E"/>
    <w:rsid w:val="0023438E"/>
    <w:rsid w:val="002344DD"/>
    <w:rsid w:val="00234B12"/>
    <w:rsid w:val="00234D2A"/>
    <w:rsid w:val="00234D4B"/>
    <w:rsid w:val="00234ED9"/>
    <w:rsid w:val="0023524D"/>
    <w:rsid w:val="002354B9"/>
    <w:rsid w:val="00235549"/>
    <w:rsid w:val="00235586"/>
    <w:rsid w:val="0023559E"/>
    <w:rsid w:val="00235A00"/>
    <w:rsid w:val="00236096"/>
    <w:rsid w:val="00236407"/>
    <w:rsid w:val="00236B4C"/>
    <w:rsid w:val="00236BB1"/>
    <w:rsid w:val="00236EA1"/>
    <w:rsid w:val="00236EFF"/>
    <w:rsid w:val="00236F74"/>
    <w:rsid w:val="00237317"/>
    <w:rsid w:val="00237BCA"/>
    <w:rsid w:val="00237DA6"/>
    <w:rsid w:val="00237EF0"/>
    <w:rsid w:val="002400CE"/>
    <w:rsid w:val="002403EE"/>
    <w:rsid w:val="00240B99"/>
    <w:rsid w:val="00240E08"/>
    <w:rsid w:val="00240E83"/>
    <w:rsid w:val="00241031"/>
    <w:rsid w:val="00242250"/>
    <w:rsid w:val="00242375"/>
    <w:rsid w:val="002423E1"/>
    <w:rsid w:val="002424EE"/>
    <w:rsid w:val="00242629"/>
    <w:rsid w:val="00242904"/>
    <w:rsid w:val="00242AF0"/>
    <w:rsid w:val="0024351C"/>
    <w:rsid w:val="00243648"/>
    <w:rsid w:val="002437E8"/>
    <w:rsid w:val="00243BAE"/>
    <w:rsid w:val="00243F53"/>
    <w:rsid w:val="00243F73"/>
    <w:rsid w:val="00244133"/>
    <w:rsid w:val="0024438F"/>
    <w:rsid w:val="00245706"/>
    <w:rsid w:val="00246163"/>
    <w:rsid w:val="00246188"/>
    <w:rsid w:val="002461DA"/>
    <w:rsid w:val="00246278"/>
    <w:rsid w:val="00246566"/>
    <w:rsid w:val="00246902"/>
    <w:rsid w:val="00250290"/>
    <w:rsid w:val="00250384"/>
    <w:rsid w:val="00250423"/>
    <w:rsid w:val="002509A2"/>
    <w:rsid w:val="00250B66"/>
    <w:rsid w:val="0025105F"/>
    <w:rsid w:val="0025164D"/>
    <w:rsid w:val="00251A42"/>
    <w:rsid w:val="00251BB8"/>
    <w:rsid w:val="00251BEC"/>
    <w:rsid w:val="00251ED8"/>
    <w:rsid w:val="00252647"/>
    <w:rsid w:val="002527E8"/>
    <w:rsid w:val="0025287A"/>
    <w:rsid w:val="00252A5D"/>
    <w:rsid w:val="00252D9F"/>
    <w:rsid w:val="00252E04"/>
    <w:rsid w:val="0025326E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332"/>
    <w:rsid w:val="00255C1A"/>
    <w:rsid w:val="00255C3F"/>
    <w:rsid w:val="002563D5"/>
    <w:rsid w:val="002567ED"/>
    <w:rsid w:val="002568AE"/>
    <w:rsid w:val="00256C2E"/>
    <w:rsid w:val="00256C84"/>
    <w:rsid w:val="002571B5"/>
    <w:rsid w:val="002573B5"/>
    <w:rsid w:val="00257704"/>
    <w:rsid w:val="002578B5"/>
    <w:rsid w:val="00257CDC"/>
    <w:rsid w:val="00257D9F"/>
    <w:rsid w:val="00257EF5"/>
    <w:rsid w:val="002603B1"/>
    <w:rsid w:val="0026092F"/>
    <w:rsid w:val="00260A64"/>
    <w:rsid w:val="00260AA1"/>
    <w:rsid w:val="00260DA2"/>
    <w:rsid w:val="00260F18"/>
    <w:rsid w:val="00260F81"/>
    <w:rsid w:val="00261B58"/>
    <w:rsid w:val="00262145"/>
    <w:rsid w:val="002625D1"/>
    <w:rsid w:val="002630D3"/>
    <w:rsid w:val="00263417"/>
    <w:rsid w:val="0026359D"/>
    <w:rsid w:val="00263723"/>
    <w:rsid w:val="00263A33"/>
    <w:rsid w:val="00263D6A"/>
    <w:rsid w:val="00264106"/>
    <w:rsid w:val="00264142"/>
    <w:rsid w:val="00264214"/>
    <w:rsid w:val="00264686"/>
    <w:rsid w:val="002646D4"/>
    <w:rsid w:val="00264C43"/>
    <w:rsid w:val="0026541B"/>
    <w:rsid w:val="00265F36"/>
    <w:rsid w:val="00265F65"/>
    <w:rsid w:val="00266171"/>
    <w:rsid w:val="002662D6"/>
    <w:rsid w:val="00266610"/>
    <w:rsid w:val="0026662F"/>
    <w:rsid w:val="00266D5B"/>
    <w:rsid w:val="00266E02"/>
    <w:rsid w:val="00266EB9"/>
    <w:rsid w:val="0026715B"/>
    <w:rsid w:val="002675AC"/>
    <w:rsid w:val="00267673"/>
    <w:rsid w:val="0026774E"/>
    <w:rsid w:val="00267877"/>
    <w:rsid w:val="00267A3B"/>
    <w:rsid w:val="00267D78"/>
    <w:rsid w:val="002700C7"/>
    <w:rsid w:val="002700CC"/>
    <w:rsid w:val="0027013B"/>
    <w:rsid w:val="00270217"/>
    <w:rsid w:val="00270376"/>
    <w:rsid w:val="002704DF"/>
    <w:rsid w:val="00270D11"/>
    <w:rsid w:val="00270F60"/>
    <w:rsid w:val="00271216"/>
    <w:rsid w:val="0027146B"/>
    <w:rsid w:val="00271A46"/>
    <w:rsid w:val="00271A4A"/>
    <w:rsid w:val="00271C3F"/>
    <w:rsid w:val="00271FD4"/>
    <w:rsid w:val="002723E7"/>
    <w:rsid w:val="00272D23"/>
    <w:rsid w:val="00272FC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F81"/>
    <w:rsid w:val="00274B49"/>
    <w:rsid w:val="00275033"/>
    <w:rsid w:val="0027508F"/>
    <w:rsid w:val="002759A8"/>
    <w:rsid w:val="00275AF1"/>
    <w:rsid w:val="00275D10"/>
    <w:rsid w:val="00276157"/>
    <w:rsid w:val="00276171"/>
    <w:rsid w:val="00276175"/>
    <w:rsid w:val="00276352"/>
    <w:rsid w:val="00276423"/>
    <w:rsid w:val="0027682A"/>
    <w:rsid w:val="00276F0F"/>
    <w:rsid w:val="00276FF6"/>
    <w:rsid w:val="0027703D"/>
    <w:rsid w:val="0027745D"/>
    <w:rsid w:val="0027751C"/>
    <w:rsid w:val="002775DC"/>
    <w:rsid w:val="0027789C"/>
    <w:rsid w:val="002778D8"/>
    <w:rsid w:val="00277AFB"/>
    <w:rsid w:val="00277C4D"/>
    <w:rsid w:val="00277CD5"/>
    <w:rsid w:val="00280171"/>
    <w:rsid w:val="0028029D"/>
    <w:rsid w:val="002803F6"/>
    <w:rsid w:val="0028096A"/>
    <w:rsid w:val="00280AEB"/>
    <w:rsid w:val="00280B2C"/>
    <w:rsid w:val="00280F50"/>
    <w:rsid w:val="00280FFC"/>
    <w:rsid w:val="0028103D"/>
    <w:rsid w:val="002812A9"/>
    <w:rsid w:val="00282600"/>
    <w:rsid w:val="00282A6D"/>
    <w:rsid w:val="00283165"/>
    <w:rsid w:val="0028327B"/>
    <w:rsid w:val="002832A6"/>
    <w:rsid w:val="0028361C"/>
    <w:rsid w:val="00283921"/>
    <w:rsid w:val="00283EFF"/>
    <w:rsid w:val="0028443D"/>
    <w:rsid w:val="0028456D"/>
    <w:rsid w:val="002847C8"/>
    <w:rsid w:val="00284E05"/>
    <w:rsid w:val="00284FE0"/>
    <w:rsid w:val="00286420"/>
    <w:rsid w:val="00286617"/>
    <w:rsid w:val="00286671"/>
    <w:rsid w:val="00286E35"/>
    <w:rsid w:val="00286FF3"/>
    <w:rsid w:val="002872A8"/>
    <w:rsid w:val="002872C6"/>
    <w:rsid w:val="00287985"/>
    <w:rsid w:val="0028799B"/>
    <w:rsid w:val="00287AF8"/>
    <w:rsid w:val="00287BD1"/>
    <w:rsid w:val="00287BD2"/>
    <w:rsid w:val="00290064"/>
    <w:rsid w:val="002900A6"/>
    <w:rsid w:val="002904B2"/>
    <w:rsid w:val="002904B9"/>
    <w:rsid w:val="002909F0"/>
    <w:rsid w:val="00290EF0"/>
    <w:rsid w:val="00291316"/>
    <w:rsid w:val="002914CF"/>
    <w:rsid w:val="002917D4"/>
    <w:rsid w:val="002917DD"/>
    <w:rsid w:val="0029193F"/>
    <w:rsid w:val="00291FB2"/>
    <w:rsid w:val="00291FC2"/>
    <w:rsid w:val="00291FD8"/>
    <w:rsid w:val="0029223D"/>
    <w:rsid w:val="0029229C"/>
    <w:rsid w:val="00292305"/>
    <w:rsid w:val="002925F7"/>
    <w:rsid w:val="00293041"/>
    <w:rsid w:val="002932B6"/>
    <w:rsid w:val="0029350B"/>
    <w:rsid w:val="00293648"/>
    <w:rsid w:val="00293BE2"/>
    <w:rsid w:val="00293D47"/>
    <w:rsid w:val="00293E24"/>
    <w:rsid w:val="00294181"/>
    <w:rsid w:val="0029489D"/>
    <w:rsid w:val="00294959"/>
    <w:rsid w:val="00294C8E"/>
    <w:rsid w:val="00295391"/>
    <w:rsid w:val="002954BD"/>
    <w:rsid w:val="00295DB3"/>
    <w:rsid w:val="00295DE2"/>
    <w:rsid w:val="00296094"/>
    <w:rsid w:val="00296270"/>
    <w:rsid w:val="0029672F"/>
    <w:rsid w:val="00296759"/>
    <w:rsid w:val="002968DE"/>
    <w:rsid w:val="002969D6"/>
    <w:rsid w:val="00296A92"/>
    <w:rsid w:val="002970A2"/>
    <w:rsid w:val="002975B1"/>
    <w:rsid w:val="00297748"/>
    <w:rsid w:val="002A02C6"/>
    <w:rsid w:val="002A03F0"/>
    <w:rsid w:val="002A088D"/>
    <w:rsid w:val="002A09C2"/>
    <w:rsid w:val="002A1176"/>
    <w:rsid w:val="002A11D5"/>
    <w:rsid w:val="002A1809"/>
    <w:rsid w:val="002A1922"/>
    <w:rsid w:val="002A1D3B"/>
    <w:rsid w:val="002A1E42"/>
    <w:rsid w:val="002A2271"/>
    <w:rsid w:val="002A28E1"/>
    <w:rsid w:val="002A2AD9"/>
    <w:rsid w:val="002A2D02"/>
    <w:rsid w:val="002A2D24"/>
    <w:rsid w:val="002A2DBB"/>
    <w:rsid w:val="002A36F5"/>
    <w:rsid w:val="002A388D"/>
    <w:rsid w:val="002A3901"/>
    <w:rsid w:val="002A4118"/>
    <w:rsid w:val="002A443C"/>
    <w:rsid w:val="002A447F"/>
    <w:rsid w:val="002A495F"/>
    <w:rsid w:val="002A4B3E"/>
    <w:rsid w:val="002A4C02"/>
    <w:rsid w:val="002A5CFB"/>
    <w:rsid w:val="002A6275"/>
    <w:rsid w:val="002A63A5"/>
    <w:rsid w:val="002A658F"/>
    <w:rsid w:val="002A689B"/>
    <w:rsid w:val="002A6930"/>
    <w:rsid w:val="002A6E67"/>
    <w:rsid w:val="002A7BA5"/>
    <w:rsid w:val="002A7D0F"/>
    <w:rsid w:val="002A7E5D"/>
    <w:rsid w:val="002B0AA7"/>
    <w:rsid w:val="002B0D3D"/>
    <w:rsid w:val="002B0D8F"/>
    <w:rsid w:val="002B0FE1"/>
    <w:rsid w:val="002B1045"/>
    <w:rsid w:val="002B1749"/>
    <w:rsid w:val="002B1B18"/>
    <w:rsid w:val="002B1D68"/>
    <w:rsid w:val="002B2176"/>
    <w:rsid w:val="002B245C"/>
    <w:rsid w:val="002B2D9E"/>
    <w:rsid w:val="002B2E0A"/>
    <w:rsid w:val="002B35E0"/>
    <w:rsid w:val="002B3C65"/>
    <w:rsid w:val="002B3CF6"/>
    <w:rsid w:val="002B3EC7"/>
    <w:rsid w:val="002B3FCF"/>
    <w:rsid w:val="002B41AE"/>
    <w:rsid w:val="002B4469"/>
    <w:rsid w:val="002B4516"/>
    <w:rsid w:val="002B54FF"/>
    <w:rsid w:val="002B5715"/>
    <w:rsid w:val="002B57A1"/>
    <w:rsid w:val="002B59DD"/>
    <w:rsid w:val="002B5A1E"/>
    <w:rsid w:val="002B5A31"/>
    <w:rsid w:val="002B5B13"/>
    <w:rsid w:val="002B5B7D"/>
    <w:rsid w:val="002B60AF"/>
    <w:rsid w:val="002B64A4"/>
    <w:rsid w:val="002B652E"/>
    <w:rsid w:val="002B6C10"/>
    <w:rsid w:val="002B6FF3"/>
    <w:rsid w:val="002B7001"/>
    <w:rsid w:val="002B727A"/>
    <w:rsid w:val="002B7299"/>
    <w:rsid w:val="002B73AD"/>
    <w:rsid w:val="002B750B"/>
    <w:rsid w:val="002B7574"/>
    <w:rsid w:val="002B75DA"/>
    <w:rsid w:val="002B774C"/>
    <w:rsid w:val="002B7D72"/>
    <w:rsid w:val="002C03D9"/>
    <w:rsid w:val="002C0587"/>
    <w:rsid w:val="002C08A2"/>
    <w:rsid w:val="002C0C35"/>
    <w:rsid w:val="002C0EED"/>
    <w:rsid w:val="002C1052"/>
    <w:rsid w:val="002C106D"/>
    <w:rsid w:val="002C1212"/>
    <w:rsid w:val="002C155B"/>
    <w:rsid w:val="002C1976"/>
    <w:rsid w:val="002C1C0E"/>
    <w:rsid w:val="002C2083"/>
    <w:rsid w:val="002C26CC"/>
    <w:rsid w:val="002C2F98"/>
    <w:rsid w:val="002C331F"/>
    <w:rsid w:val="002C344F"/>
    <w:rsid w:val="002C3595"/>
    <w:rsid w:val="002C36E2"/>
    <w:rsid w:val="002C395E"/>
    <w:rsid w:val="002C39B0"/>
    <w:rsid w:val="002C3E54"/>
    <w:rsid w:val="002C3E63"/>
    <w:rsid w:val="002C3F17"/>
    <w:rsid w:val="002C42F7"/>
    <w:rsid w:val="002C4AF6"/>
    <w:rsid w:val="002C5085"/>
    <w:rsid w:val="002C519B"/>
    <w:rsid w:val="002C5833"/>
    <w:rsid w:val="002C5873"/>
    <w:rsid w:val="002C5BEA"/>
    <w:rsid w:val="002C6365"/>
    <w:rsid w:val="002C7739"/>
    <w:rsid w:val="002C7791"/>
    <w:rsid w:val="002C799A"/>
    <w:rsid w:val="002C7E5C"/>
    <w:rsid w:val="002D02F4"/>
    <w:rsid w:val="002D03EF"/>
    <w:rsid w:val="002D07E9"/>
    <w:rsid w:val="002D0958"/>
    <w:rsid w:val="002D0B8C"/>
    <w:rsid w:val="002D0E11"/>
    <w:rsid w:val="002D0E8D"/>
    <w:rsid w:val="002D0F68"/>
    <w:rsid w:val="002D11E0"/>
    <w:rsid w:val="002D120E"/>
    <w:rsid w:val="002D12F3"/>
    <w:rsid w:val="002D12F7"/>
    <w:rsid w:val="002D15EA"/>
    <w:rsid w:val="002D16AB"/>
    <w:rsid w:val="002D17E7"/>
    <w:rsid w:val="002D19A5"/>
    <w:rsid w:val="002D1A3E"/>
    <w:rsid w:val="002D1E31"/>
    <w:rsid w:val="002D203E"/>
    <w:rsid w:val="002D2615"/>
    <w:rsid w:val="002D27B4"/>
    <w:rsid w:val="002D2C8D"/>
    <w:rsid w:val="002D2CF3"/>
    <w:rsid w:val="002D304C"/>
    <w:rsid w:val="002D3165"/>
    <w:rsid w:val="002D369B"/>
    <w:rsid w:val="002D37AE"/>
    <w:rsid w:val="002D3963"/>
    <w:rsid w:val="002D3C55"/>
    <w:rsid w:val="002D3FF3"/>
    <w:rsid w:val="002D45A1"/>
    <w:rsid w:val="002D472A"/>
    <w:rsid w:val="002D4A98"/>
    <w:rsid w:val="002D4F66"/>
    <w:rsid w:val="002D50F1"/>
    <w:rsid w:val="002D52E4"/>
    <w:rsid w:val="002D53F4"/>
    <w:rsid w:val="002D55E7"/>
    <w:rsid w:val="002D5678"/>
    <w:rsid w:val="002D56BF"/>
    <w:rsid w:val="002D5BE0"/>
    <w:rsid w:val="002D5F8C"/>
    <w:rsid w:val="002D5FD4"/>
    <w:rsid w:val="002D60EF"/>
    <w:rsid w:val="002D661B"/>
    <w:rsid w:val="002D68ED"/>
    <w:rsid w:val="002D6C77"/>
    <w:rsid w:val="002D6D42"/>
    <w:rsid w:val="002D6DE9"/>
    <w:rsid w:val="002D6F2B"/>
    <w:rsid w:val="002D6F8B"/>
    <w:rsid w:val="002D7384"/>
    <w:rsid w:val="002D7766"/>
    <w:rsid w:val="002D7D9D"/>
    <w:rsid w:val="002D7FA1"/>
    <w:rsid w:val="002E00A6"/>
    <w:rsid w:val="002E072C"/>
    <w:rsid w:val="002E07B3"/>
    <w:rsid w:val="002E10A1"/>
    <w:rsid w:val="002E1491"/>
    <w:rsid w:val="002E15C5"/>
    <w:rsid w:val="002E1AB0"/>
    <w:rsid w:val="002E1D83"/>
    <w:rsid w:val="002E2389"/>
    <w:rsid w:val="002E24B2"/>
    <w:rsid w:val="002E2583"/>
    <w:rsid w:val="002E25A2"/>
    <w:rsid w:val="002E260C"/>
    <w:rsid w:val="002E2783"/>
    <w:rsid w:val="002E2AD3"/>
    <w:rsid w:val="002E32DA"/>
    <w:rsid w:val="002E3B80"/>
    <w:rsid w:val="002E3BC1"/>
    <w:rsid w:val="002E3FC1"/>
    <w:rsid w:val="002E41C6"/>
    <w:rsid w:val="002E43B6"/>
    <w:rsid w:val="002E468F"/>
    <w:rsid w:val="002E4C88"/>
    <w:rsid w:val="002E4D02"/>
    <w:rsid w:val="002E50A6"/>
    <w:rsid w:val="002E548D"/>
    <w:rsid w:val="002E5D6C"/>
    <w:rsid w:val="002E61E3"/>
    <w:rsid w:val="002E6263"/>
    <w:rsid w:val="002E654A"/>
    <w:rsid w:val="002E6591"/>
    <w:rsid w:val="002E6C3B"/>
    <w:rsid w:val="002E6F62"/>
    <w:rsid w:val="002E7177"/>
    <w:rsid w:val="002E71CA"/>
    <w:rsid w:val="002E729E"/>
    <w:rsid w:val="002E7367"/>
    <w:rsid w:val="002F02FB"/>
    <w:rsid w:val="002F03D8"/>
    <w:rsid w:val="002F0F2C"/>
    <w:rsid w:val="002F113C"/>
    <w:rsid w:val="002F116D"/>
    <w:rsid w:val="002F1472"/>
    <w:rsid w:val="002F16E7"/>
    <w:rsid w:val="002F16E9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57B"/>
    <w:rsid w:val="002F2F98"/>
    <w:rsid w:val="002F33BD"/>
    <w:rsid w:val="002F37F1"/>
    <w:rsid w:val="002F3B1D"/>
    <w:rsid w:val="002F3F31"/>
    <w:rsid w:val="002F3FD8"/>
    <w:rsid w:val="002F40C9"/>
    <w:rsid w:val="002F438C"/>
    <w:rsid w:val="002F4B48"/>
    <w:rsid w:val="002F4BFF"/>
    <w:rsid w:val="002F4DDE"/>
    <w:rsid w:val="002F4FAF"/>
    <w:rsid w:val="002F5308"/>
    <w:rsid w:val="002F582D"/>
    <w:rsid w:val="002F5C60"/>
    <w:rsid w:val="002F6148"/>
    <w:rsid w:val="002F618F"/>
    <w:rsid w:val="002F665C"/>
    <w:rsid w:val="002F6670"/>
    <w:rsid w:val="002F66E1"/>
    <w:rsid w:val="002F675E"/>
    <w:rsid w:val="002F68DE"/>
    <w:rsid w:val="002F691C"/>
    <w:rsid w:val="002F6A3A"/>
    <w:rsid w:val="002F6E54"/>
    <w:rsid w:val="002F6F5B"/>
    <w:rsid w:val="002F7B96"/>
    <w:rsid w:val="002F7DAE"/>
    <w:rsid w:val="0030002D"/>
    <w:rsid w:val="0030038E"/>
    <w:rsid w:val="00300750"/>
    <w:rsid w:val="00300946"/>
    <w:rsid w:val="00300B74"/>
    <w:rsid w:val="00300C86"/>
    <w:rsid w:val="00300E85"/>
    <w:rsid w:val="00301204"/>
    <w:rsid w:val="003015B6"/>
    <w:rsid w:val="003016FD"/>
    <w:rsid w:val="00301AD3"/>
    <w:rsid w:val="00301B08"/>
    <w:rsid w:val="00301B09"/>
    <w:rsid w:val="00301C87"/>
    <w:rsid w:val="003021AC"/>
    <w:rsid w:val="003026E9"/>
    <w:rsid w:val="00302877"/>
    <w:rsid w:val="00302B5B"/>
    <w:rsid w:val="00302E85"/>
    <w:rsid w:val="00302EE6"/>
    <w:rsid w:val="003034E8"/>
    <w:rsid w:val="003036C7"/>
    <w:rsid w:val="003037B5"/>
    <w:rsid w:val="003039FF"/>
    <w:rsid w:val="00303C4B"/>
    <w:rsid w:val="00304028"/>
    <w:rsid w:val="003048E5"/>
    <w:rsid w:val="0030490B"/>
    <w:rsid w:val="00304D2A"/>
    <w:rsid w:val="0030522E"/>
    <w:rsid w:val="0030563F"/>
    <w:rsid w:val="00305B63"/>
    <w:rsid w:val="00305E41"/>
    <w:rsid w:val="00305F4E"/>
    <w:rsid w:val="003061BD"/>
    <w:rsid w:val="00306445"/>
    <w:rsid w:val="00306742"/>
    <w:rsid w:val="003068AC"/>
    <w:rsid w:val="003069DF"/>
    <w:rsid w:val="00306DA0"/>
    <w:rsid w:val="00307131"/>
    <w:rsid w:val="0030713F"/>
    <w:rsid w:val="00307C65"/>
    <w:rsid w:val="00307FA5"/>
    <w:rsid w:val="003103F8"/>
    <w:rsid w:val="00310451"/>
    <w:rsid w:val="00310BAA"/>
    <w:rsid w:val="00310C34"/>
    <w:rsid w:val="00310DDA"/>
    <w:rsid w:val="00310FA0"/>
    <w:rsid w:val="0031126B"/>
    <w:rsid w:val="00311558"/>
    <w:rsid w:val="003115CC"/>
    <w:rsid w:val="00311CF0"/>
    <w:rsid w:val="00311F18"/>
    <w:rsid w:val="00312410"/>
    <w:rsid w:val="003125FD"/>
    <w:rsid w:val="00312D54"/>
    <w:rsid w:val="00313335"/>
    <w:rsid w:val="0031348C"/>
    <w:rsid w:val="00313761"/>
    <w:rsid w:val="00313890"/>
    <w:rsid w:val="0031399E"/>
    <w:rsid w:val="00313CF6"/>
    <w:rsid w:val="00314088"/>
    <w:rsid w:val="003148C5"/>
    <w:rsid w:val="00314B8A"/>
    <w:rsid w:val="00314DEF"/>
    <w:rsid w:val="00314FCB"/>
    <w:rsid w:val="00315184"/>
    <w:rsid w:val="003155AE"/>
    <w:rsid w:val="00315F66"/>
    <w:rsid w:val="00315F78"/>
    <w:rsid w:val="003161B1"/>
    <w:rsid w:val="003161D2"/>
    <w:rsid w:val="0031687D"/>
    <w:rsid w:val="00316DC3"/>
    <w:rsid w:val="003177CF"/>
    <w:rsid w:val="00317C3A"/>
    <w:rsid w:val="00317D07"/>
    <w:rsid w:val="00317E7E"/>
    <w:rsid w:val="00317F87"/>
    <w:rsid w:val="003201D0"/>
    <w:rsid w:val="0032044C"/>
    <w:rsid w:val="00320519"/>
    <w:rsid w:val="003206C5"/>
    <w:rsid w:val="00320BD6"/>
    <w:rsid w:val="00320D7B"/>
    <w:rsid w:val="00321141"/>
    <w:rsid w:val="00321835"/>
    <w:rsid w:val="00321924"/>
    <w:rsid w:val="00321ED2"/>
    <w:rsid w:val="003230CE"/>
    <w:rsid w:val="0032351D"/>
    <w:rsid w:val="00323C37"/>
    <w:rsid w:val="00323F8C"/>
    <w:rsid w:val="00324055"/>
    <w:rsid w:val="0032437E"/>
    <w:rsid w:val="003246D8"/>
    <w:rsid w:val="00324A9A"/>
    <w:rsid w:val="00325218"/>
    <w:rsid w:val="0032529C"/>
    <w:rsid w:val="00325583"/>
    <w:rsid w:val="00325C89"/>
    <w:rsid w:val="00325D57"/>
    <w:rsid w:val="00325FA9"/>
    <w:rsid w:val="00326130"/>
    <w:rsid w:val="003267BF"/>
    <w:rsid w:val="00326801"/>
    <w:rsid w:val="00327557"/>
    <w:rsid w:val="00327851"/>
    <w:rsid w:val="00327892"/>
    <w:rsid w:val="00327A93"/>
    <w:rsid w:val="00327EB5"/>
    <w:rsid w:val="003306DA"/>
    <w:rsid w:val="00330EBE"/>
    <w:rsid w:val="00331012"/>
    <w:rsid w:val="0033101A"/>
    <w:rsid w:val="00331205"/>
    <w:rsid w:val="003315E6"/>
    <w:rsid w:val="0033196A"/>
    <w:rsid w:val="003324CB"/>
    <w:rsid w:val="00332962"/>
    <w:rsid w:val="00332B30"/>
    <w:rsid w:val="00332C9E"/>
    <w:rsid w:val="00332D2E"/>
    <w:rsid w:val="00332FE2"/>
    <w:rsid w:val="00333148"/>
    <w:rsid w:val="00333149"/>
    <w:rsid w:val="0033376E"/>
    <w:rsid w:val="0033388F"/>
    <w:rsid w:val="00333ACE"/>
    <w:rsid w:val="00333ADA"/>
    <w:rsid w:val="00333C70"/>
    <w:rsid w:val="00333CEF"/>
    <w:rsid w:val="00333D8B"/>
    <w:rsid w:val="00333E34"/>
    <w:rsid w:val="00333FB6"/>
    <w:rsid w:val="00334526"/>
    <w:rsid w:val="00334641"/>
    <w:rsid w:val="003346DF"/>
    <w:rsid w:val="00334760"/>
    <w:rsid w:val="00334AAB"/>
    <w:rsid w:val="00334E10"/>
    <w:rsid w:val="00335560"/>
    <w:rsid w:val="00336AD5"/>
    <w:rsid w:val="00336B99"/>
    <w:rsid w:val="00336D3B"/>
    <w:rsid w:val="00337226"/>
    <w:rsid w:val="00337572"/>
    <w:rsid w:val="0033781D"/>
    <w:rsid w:val="00337FDC"/>
    <w:rsid w:val="0034006F"/>
    <w:rsid w:val="00340159"/>
    <w:rsid w:val="00340488"/>
    <w:rsid w:val="00340AD1"/>
    <w:rsid w:val="00340C4D"/>
    <w:rsid w:val="003414C0"/>
    <w:rsid w:val="0034156A"/>
    <w:rsid w:val="003416F6"/>
    <w:rsid w:val="0034171F"/>
    <w:rsid w:val="00341728"/>
    <w:rsid w:val="0034214F"/>
    <w:rsid w:val="00342201"/>
    <w:rsid w:val="0034224C"/>
    <w:rsid w:val="00342477"/>
    <w:rsid w:val="0034250B"/>
    <w:rsid w:val="00342D41"/>
    <w:rsid w:val="00343324"/>
    <w:rsid w:val="003433D9"/>
    <w:rsid w:val="003442B4"/>
    <w:rsid w:val="003443F8"/>
    <w:rsid w:val="0034490F"/>
    <w:rsid w:val="00344BBE"/>
    <w:rsid w:val="00344D07"/>
    <w:rsid w:val="0034504C"/>
    <w:rsid w:val="0034537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6E39"/>
    <w:rsid w:val="003470F8"/>
    <w:rsid w:val="003475AD"/>
    <w:rsid w:val="00347A5E"/>
    <w:rsid w:val="00347BFB"/>
    <w:rsid w:val="00347C2E"/>
    <w:rsid w:val="00347C8B"/>
    <w:rsid w:val="00347C92"/>
    <w:rsid w:val="003501A3"/>
    <w:rsid w:val="0035040A"/>
    <w:rsid w:val="00350981"/>
    <w:rsid w:val="00350E29"/>
    <w:rsid w:val="00351077"/>
    <w:rsid w:val="00351089"/>
    <w:rsid w:val="0035123D"/>
    <w:rsid w:val="0035133E"/>
    <w:rsid w:val="00351732"/>
    <w:rsid w:val="0035173D"/>
    <w:rsid w:val="00351862"/>
    <w:rsid w:val="00351D48"/>
    <w:rsid w:val="00352484"/>
    <w:rsid w:val="0035281F"/>
    <w:rsid w:val="00352B51"/>
    <w:rsid w:val="00352E79"/>
    <w:rsid w:val="00352EA4"/>
    <w:rsid w:val="00353D7D"/>
    <w:rsid w:val="00353EE4"/>
    <w:rsid w:val="00354205"/>
    <w:rsid w:val="00354333"/>
    <w:rsid w:val="0035433E"/>
    <w:rsid w:val="003547D7"/>
    <w:rsid w:val="003549F5"/>
    <w:rsid w:val="00354A33"/>
    <w:rsid w:val="00354EBF"/>
    <w:rsid w:val="00354F54"/>
    <w:rsid w:val="00354FD5"/>
    <w:rsid w:val="003550C4"/>
    <w:rsid w:val="003553E9"/>
    <w:rsid w:val="0035549B"/>
    <w:rsid w:val="0035585D"/>
    <w:rsid w:val="00355CA1"/>
    <w:rsid w:val="00356608"/>
    <w:rsid w:val="00356785"/>
    <w:rsid w:val="003573DD"/>
    <w:rsid w:val="003574BF"/>
    <w:rsid w:val="00357623"/>
    <w:rsid w:val="003577D3"/>
    <w:rsid w:val="003577E6"/>
    <w:rsid w:val="00357821"/>
    <w:rsid w:val="0036000F"/>
    <w:rsid w:val="00360B44"/>
    <w:rsid w:val="00361709"/>
    <w:rsid w:val="00361AAD"/>
    <w:rsid w:val="00361B11"/>
    <w:rsid w:val="00361BA2"/>
    <w:rsid w:val="00361ED3"/>
    <w:rsid w:val="00361ED4"/>
    <w:rsid w:val="0036264C"/>
    <w:rsid w:val="003627C3"/>
    <w:rsid w:val="00362956"/>
    <w:rsid w:val="00362A1B"/>
    <w:rsid w:val="00362A74"/>
    <w:rsid w:val="00362E50"/>
    <w:rsid w:val="00362F66"/>
    <w:rsid w:val="0036353E"/>
    <w:rsid w:val="003635D0"/>
    <w:rsid w:val="00363C35"/>
    <w:rsid w:val="00364109"/>
    <w:rsid w:val="003642E0"/>
    <w:rsid w:val="0036476B"/>
    <w:rsid w:val="003651FC"/>
    <w:rsid w:val="00365305"/>
    <w:rsid w:val="003657EC"/>
    <w:rsid w:val="00365A7F"/>
    <w:rsid w:val="00365C86"/>
    <w:rsid w:val="00365F41"/>
    <w:rsid w:val="00366066"/>
    <w:rsid w:val="003674C4"/>
    <w:rsid w:val="003679C8"/>
    <w:rsid w:val="00367AE8"/>
    <w:rsid w:val="00367C0D"/>
    <w:rsid w:val="00367E33"/>
    <w:rsid w:val="00367E9C"/>
    <w:rsid w:val="00367FCC"/>
    <w:rsid w:val="00370070"/>
    <w:rsid w:val="003702BE"/>
    <w:rsid w:val="00370CD5"/>
    <w:rsid w:val="00370E5E"/>
    <w:rsid w:val="00371524"/>
    <w:rsid w:val="0037183A"/>
    <w:rsid w:val="00371BBF"/>
    <w:rsid w:val="00371C96"/>
    <w:rsid w:val="00372447"/>
    <w:rsid w:val="0037248A"/>
    <w:rsid w:val="0037249C"/>
    <w:rsid w:val="00372A4F"/>
    <w:rsid w:val="00372AAC"/>
    <w:rsid w:val="00372FD6"/>
    <w:rsid w:val="003730D6"/>
    <w:rsid w:val="0037352F"/>
    <w:rsid w:val="003738B7"/>
    <w:rsid w:val="00373C33"/>
    <w:rsid w:val="00373EF5"/>
    <w:rsid w:val="00374002"/>
    <w:rsid w:val="003743F7"/>
    <w:rsid w:val="00374427"/>
    <w:rsid w:val="003744FD"/>
    <w:rsid w:val="00374C40"/>
    <w:rsid w:val="00374DF3"/>
    <w:rsid w:val="003751E2"/>
    <w:rsid w:val="0037526A"/>
    <w:rsid w:val="003752F0"/>
    <w:rsid w:val="0037559B"/>
    <w:rsid w:val="00375776"/>
    <w:rsid w:val="003760D4"/>
    <w:rsid w:val="00376204"/>
    <w:rsid w:val="0037620C"/>
    <w:rsid w:val="003765F3"/>
    <w:rsid w:val="00376738"/>
    <w:rsid w:val="00376EC0"/>
    <w:rsid w:val="00377CE9"/>
    <w:rsid w:val="00377D12"/>
    <w:rsid w:val="00377DDD"/>
    <w:rsid w:val="0038051B"/>
    <w:rsid w:val="003805F5"/>
    <w:rsid w:val="0038062D"/>
    <w:rsid w:val="0038064F"/>
    <w:rsid w:val="003806B7"/>
    <w:rsid w:val="003808C2"/>
    <w:rsid w:val="00381A69"/>
    <w:rsid w:val="0038230A"/>
    <w:rsid w:val="00382906"/>
    <w:rsid w:val="00382A6A"/>
    <w:rsid w:val="00382FFF"/>
    <w:rsid w:val="00383090"/>
    <w:rsid w:val="003830F0"/>
    <w:rsid w:val="003834CC"/>
    <w:rsid w:val="00383858"/>
    <w:rsid w:val="00383A98"/>
    <w:rsid w:val="00383E09"/>
    <w:rsid w:val="003840E1"/>
    <w:rsid w:val="003844DE"/>
    <w:rsid w:val="00384667"/>
    <w:rsid w:val="003847EE"/>
    <w:rsid w:val="00384D22"/>
    <w:rsid w:val="003856DF"/>
    <w:rsid w:val="0038589F"/>
    <w:rsid w:val="003858C5"/>
    <w:rsid w:val="0038595F"/>
    <w:rsid w:val="00385CFC"/>
    <w:rsid w:val="00385E65"/>
    <w:rsid w:val="003864E9"/>
    <w:rsid w:val="003865CD"/>
    <w:rsid w:val="00386D5D"/>
    <w:rsid w:val="0038701A"/>
    <w:rsid w:val="003877AA"/>
    <w:rsid w:val="00390943"/>
    <w:rsid w:val="00390ED5"/>
    <w:rsid w:val="00391226"/>
    <w:rsid w:val="003913A6"/>
    <w:rsid w:val="003913AE"/>
    <w:rsid w:val="00391457"/>
    <w:rsid w:val="00391515"/>
    <w:rsid w:val="003919DE"/>
    <w:rsid w:val="00391AC0"/>
    <w:rsid w:val="00391B41"/>
    <w:rsid w:val="00392BAB"/>
    <w:rsid w:val="00393218"/>
    <w:rsid w:val="00393224"/>
    <w:rsid w:val="003933B6"/>
    <w:rsid w:val="00393AF5"/>
    <w:rsid w:val="00393DAF"/>
    <w:rsid w:val="003941B7"/>
    <w:rsid w:val="003942BE"/>
    <w:rsid w:val="00394410"/>
    <w:rsid w:val="0039465D"/>
    <w:rsid w:val="0039539E"/>
    <w:rsid w:val="003955B1"/>
    <w:rsid w:val="00395D09"/>
    <w:rsid w:val="00395F42"/>
    <w:rsid w:val="003965AE"/>
    <w:rsid w:val="003967D8"/>
    <w:rsid w:val="00396930"/>
    <w:rsid w:val="003969E7"/>
    <w:rsid w:val="00396BBE"/>
    <w:rsid w:val="00396D30"/>
    <w:rsid w:val="00396DDB"/>
    <w:rsid w:val="00396FE7"/>
    <w:rsid w:val="00397DB0"/>
    <w:rsid w:val="00397E5D"/>
    <w:rsid w:val="00397E84"/>
    <w:rsid w:val="00397F53"/>
    <w:rsid w:val="003A000F"/>
    <w:rsid w:val="003A00DB"/>
    <w:rsid w:val="003A01EB"/>
    <w:rsid w:val="003A02A1"/>
    <w:rsid w:val="003A035D"/>
    <w:rsid w:val="003A08FB"/>
    <w:rsid w:val="003A0E2D"/>
    <w:rsid w:val="003A0EF4"/>
    <w:rsid w:val="003A1095"/>
    <w:rsid w:val="003A10CE"/>
    <w:rsid w:val="003A1170"/>
    <w:rsid w:val="003A13FE"/>
    <w:rsid w:val="003A1425"/>
    <w:rsid w:val="003A17D6"/>
    <w:rsid w:val="003A1A27"/>
    <w:rsid w:val="003A1FE0"/>
    <w:rsid w:val="003A20B0"/>
    <w:rsid w:val="003A2380"/>
    <w:rsid w:val="003A248C"/>
    <w:rsid w:val="003A24E7"/>
    <w:rsid w:val="003A2663"/>
    <w:rsid w:val="003A2785"/>
    <w:rsid w:val="003A2800"/>
    <w:rsid w:val="003A2803"/>
    <w:rsid w:val="003A2A1E"/>
    <w:rsid w:val="003A2DF1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E3"/>
    <w:rsid w:val="003A412D"/>
    <w:rsid w:val="003A4238"/>
    <w:rsid w:val="003A4735"/>
    <w:rsid w:val="003A4876"/>
    <w:rsid w:val="003A51F7"/>
    <w:rsid w:val="003A52E8"/>
    <w:rsid w:val="003A599B"/>
    <w:rsid w:val="003A5E3D"/>
    <w:rsid w:val="003A630C"/>
    <w:rsid w:val="003A6694"/>
    <w:rsid w:val="003A6754"/>
    <w:rsid w:val="003A699A"/>
    <w:rsid w:val="003A6C1F"/>
    <w:rsid w:val="003A6F0C"/>
    <w:rsid w:val="003A7708"/>
    <w:rsid w:val="003A77E2"/>
    <w:rsid w:val="003A7849"/>
    <w:rsid w:val="003A799B"/>
    <w:rsid w:val="003A7D32"/>
    <w:rsid w:val="003A7F89"/>
    <w:rsid w:val="003B0047"/>
    <w:rsid w:val="003B00F1"/>
    <w:rsid w:val="003B0A78"/>
    <w:rsid w:val="003B0BE2"/>
    <w:rsid w:val="003B0CA7"/>
    <w:rsid w:val="003B0E10"/>
    <w:rsid w:val="003B0E72"/>
    <w:rsid w:val="003B1710"/>
    <w:rsid w:val="003B1826"/>
    <w:rsid w:val="003B1E77"/>
    <w:rsid w:val="003B1E7C"/>
    <w:rsid w:val="003B1EF6"/>
    <w:rsid w:val="003B1F86"/>
    <w:rsid w:val="003B288F"/>
    <w:rsid w:val="003B2C16"/>
    <w:rsid w:val="003B3021"/>
    <w:rsid w:val="003B392D"/>
    <w:rsid w:val="003B3B5F"/>
    <w:rsid w:val="003B457C"/>
    <w:rsid w:val="003B5007"/>
    <w:rsid w:val="003B507A"/>
    <w:rsid w:val="003B50D2"/>
    <w:rsid w:val="003B5919"/>
    <w:rsid w:val="003B592C"/>
    <w:rsid w:val="003B6776"/>
    <w:rsid w:val="003B68CF"/>
    <w:rsid w:val="003B6E9B"/>
    <w:rsid w:val="003B6F98"/>
    <w:rsid w:val="003B6FE6"/>
    <w:rsid w:val="003B70D6"/>
    <w:rsid w:val="003B730A"/>
    <w:rsid w:val="003B7329"/>
    <w:rsid w:val="003B78FE"/>
    <w:rsid w:val="003B7BC5"/>
    <w:rsid w:val="003B7C45"/>
    <w:rsid w:val="003C03AD"/>
    <w:rsid w:val="003C094B"/>
    <w:rsid w:val="003C0A38"/>
    <w:rsid w:val="003C0C88"/>
    <w:rsid w:val="003C0F79"/>
    <w:rsid w:val="003C1079"/>
    <w:rsid w:val="003C1186"/>
    <w:rsid w:val="003C1404"/>
    <w:rsid w:val="003C1949"/>
    <w:rsid w:val="003C1EF7"/>
    <w:rsid w:val="003C2133"/>
    <w:rsid w:val="003C2252"/>
    <w:rsid w:val="003C2381"/>
    <w:rsid w:val="003C2603"/>
    <w:rsid w:val="003C2712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D9"/>
    <w:rsid w:val="003C3DF1"/>
    <w:rsid w:val="003C45CD"/>
    <w:rsid w:val="003C4E6C"/>
    <w:rsid w:val="003C52D0"/>
    <w:rsid w:val="003C5707"/>
    <w:rsid w:val="003C58B3"/>
    <w:rsid w:val="003C5A26"/>
    <w:rsid w:val="003C5B05"/>
    <w:rsid w:val="003C5E82"/>
    <w:rsid w:val="003C6168"/>
    <w:rsid w:val="003C616A"/>
    <w:rsid w:val="003C62CC"/>
    <w:rsid w:val="003C675C"/>
    <w:rsid w:val="003C6D9F"/>
    <w:rsid w:val="003C71E0"/>
    <w:rsid w:val="003C7303"/>
    <w:rsid w:val="003C7549"/>
    <w:rsid w:val="003C763B"/>
    <w:rsid w:val="003C78F0"/>
    <w:rsid w:val="003C79D5"/>
    <w:rsid w:val="003C7FBB"/>
    <w:rsid w:val="003D08E1"/>
    <w:rsid w:val="003D09B4"/>
    <w:rsid w:val="003D0DA2"/>
    <w:rsid w:val="003D0E76"/>
    <w:rsid w:val="003D10A2"/>
    <w:rsid w:val="003D140A"/>
    <w:rsid w:val="003D19C5"/>
    <w:rsid w:val="003D1AF0"/>
    <w:rsid w:val="003D1C00"/>
    <w:rsid w:val="003D2188"/>
    <w:rsid w:val="003D2222"/>
    <w:rsid w:val="003D2A7E"/>
    <w:rsid w:val="003D30B8"/>
    <w:rsid w:val="003D318C"/>
    <w:rsid w:val="003D3339"/>
    <w:rsid w:val="003D35E9"/>
    <w:rsid w:val="003D36A5"/>
    <w:rsid w:val="003D36E9"/>
    <w:rsid w:val="003D3B95"/>
    <w:rsid w:val="003D3BFF"/>
    <w:rsid w:val="003D3D3C"/>
    <w:rsid w:val="003D404F"/>
    <w:rsid w:val="003D49D1"/>
    <w:rsid w:val="003D5362"/>
    <w:rsid w:val="003D5988"/>
    <w:rsid w:val="003D5F92"/>
    <w:rsid w:val="003D659C"/>
    <w:rsid w:val="003D669C"/>
    <w:rsid w:val="003D6732"/>
    <w:rsid w:val="003D6875"/>
    <w:rsid w:val="003D6BA4"/>
    <w:rsid w:val="003D6CB4"/>
    <w:rsid w:val="003D6EAB"/>
    <w:rsid w:val="003D72BF"/>
    <w:rsid w:val="003D72F3"/>
    <w:rsid w:val="003D78FA"/>
    <w:rsid w:val="003D7FCC"/>
    <w:rsid w:val="003E06DA"/>
    <w:rsid w:val="003E07C8"/>
    <w:rsid w:val="003E0BCC"/>
    <w:rsid w:val="003E0DB2"/>
    <w:rsid w:val="003E0FB3"/>
    <w:rsid w:val="003E10D2"/>
    <w:rsid w:val="003E265E"/>
    <w:rsid w:val="003E2695"/>
    <w:rsid w:val="003E2897"/>
    <w:rsid w:val="003E2E5D"/>
    <w:rsid w:val="003E343F"/>
    <w:rsid w:val="003E34C6"/>
    <w:rsid w:val="003E368C"/>
    <w:rsid w:val="003E3873"/>
    <w:rsid w:val="003E3BE5"/>
    <w:rsid w:val="003E3D93"/>
    <w:rsid w:val="003E427E"/>
    <w:rsid w:val="003E44F5"/>
    <w:rsid w:val="003E45EC"/>
    <w:rsid w:val="003E4768"/>
    <w:rsid w:val="003E50B6"/>
    <w:rsid w:val="003E53B3"/>
    <w:rsid w:val="003E5B00"/>
    <w:rsid w:val="003E5CF9"/>
    <w:rsid w:val="003E63A3"/>
    <w:rsid w:val="003E6832"/>
    <w:rsid w:val="003E6A17"/>
    <w:rsid w:val="003E6A5C"/>
    <w:rsid w:val="003E6D58"/>
    <w:rsid w:val="003E6EA8"/>
    <w:rsid w:val="003E70BC"/>
    <w:rsid w:val="003E7613"/>
    <w:rsid w:val="003E76F4"/>
    <w:rsid w:val="003E7845"/>
    <w:rsid w:val="003E7CF1"/>
    <w:rsid w:val="003F03E1"/>
    <w:rsid w:val="003F06E0"/>
    <w:rsid w:val="003F0723"/>
    <w:rsid w:val="003F0D8D"/>
    <w:rsid w:val="003F0E4C"/>
    <w:rsid w:val="003F137B"/>
    <w:rsid w:val="003F148A"/>
    <w:rsid w:val="003F19EB"/>
    <w:rsid w:val="003F1D12"/>
    <w:rsid w:val="003F226E"/>
    <w:rsid w:val="003F230B"/>
    <w:rsid w:val="003F2371"/>
    <w:rsid w:val="003F268F"/>
    <w:rsid w:val="003F2DC4"/>
    <w:rsid w:val="003F31F5"/>
    <w:rsid w:val="003F3202"/>
    <w:rsid w:val="003F3325"/>
    <w:rsid w:val="003F3702"/>
    <w:rsid w:val="003F3D32"/>
    <w:rsid w:val="003F3F3E"/>
    <w:rsid w:val="003F3FAC"/>
    <w:rsid w:val="003F40DB"/>
    <w:rsid w:val="003F40E5"/>
    <w:rsid w:val="003F4472"/>
    <w:rsid w:val="003F479B"/>
    <w:rsid w:val="003F4A01"/>
    <w:rsid w:val="003F4BD0"/>
    <w:rsid w:val="003F4CA6"/>
    <w:rsid w:val="003F4D22"/>
    <w:rsid w:val="003F4E95"/>
    <w:rsid w:val="003F503F"/>
    <w:rsid w:val="003F5177"/>
    <w:rsid w:val="003F51A4"/>
    <w:rsid w:val="003F5DBE"/>
    <w:rsid w:val="003F612C"/>
    <w:rsid w:val="003F64C2"/>
    <w:rsid w:val="003F6AB4"/>
    <w:rsid w:val="003F6AE9"/>
    <w:rsid w:val="003F6F38"/>
    <w:rsid w:val="003F7322"/>
    <w:rsid w:val="003F759B"/>
    <w:rsid w:val="003F7692"/>
    <w:rsid w:val="003F7AA2"/>
    <w:rsid w:val="003F7E8C"/>
    <w:rsid w:val="003F7F56"/>
    <w:rsid w:val="003F7F58"/>
    <w:rsid w:val="004003D7"/>
    <w:rsid w:val="0040093B"/>
    <w:rsid w:val="00400AAA"/>
    <w:rsid w:val="00400AEC"/>
    <w:rsid w:val="00400F6D"/>
    <w:rsid w:val="004010E8"/>
    <w:rsid w:val="004011B4"/>
    <w:rsid w:val="00401310"/>
    <w:rsid w:val="00401335"/>
    <w:rsid w:val="00401492"/>
    <w:rsid w:val="00401CE5"/>
    <w:rsid w:val="00402021"/>
    <w:rsid w:val="00402100"/>
    <w:rsid w:val="004021AF"/>
    <w:rsid w:val="0040225D"/>
    <w:rsid w:val="00402866"/>
    <w:rsid w:val="0040297E"/>
    <w:rsid w:val="00402C55"/>
    <w:rsid w:val="0040306B"/>
    <w:rsid w:val="004036CD"/>
    <w:rsid w:val="00403725"/>
    <w:rsid w:val="004037BF"/>
    <w:rsid w:val="00403965"/>
    <w:rsid w:val="00403A67"/>
    <w:rsid w:val="00403BB5"/>
    <w:rsid w:val="00403D66"/>
    <w:rsid w:val="00404BB7"/>
    <w:rsid w:val="00405062"/>
    <w:rsid w:val="004050F5"/>
    <w:rsid w:val="004051D7"/>
    <w:rsid w:val="00405418"/>
    <w:rsid w:val="0040560D"/>
    <w:rsid w:val="00405674"/>
    <w:rsid w:val="0040570A"/>
    <w:rsid w:val="004065B7"/>
    <w:rsid w:val="004065C3"/>
    <w:rsid w:val="00406E82"/>
    <w:rsid w:val="00406FC4"/>
    <w:rsid w:val="004070CD"/>
    <w:rsid w:val="004072B1"/>
    <w:rsid w:val="00407350"/>
    <w:rsid w:val="004073FC"/>
    <w:rsid w:val="00410642"/>
    <w:rsid w:val="00410770"/>
    <w:rsid w:val="00410BE8"/>
    <w:rsid w:val="00410E02"/>
    <w:rsid w:val="00410E48"/>
    <w:rsid w:val="00410FA5"/>
    <w:rsid w:val="0041106F"/>
    <w:rsid w:val="004111E7"/>
    <w:rsid w:val="004119BC"/>
    <w:rsid w:val="00411B8A"/>
    <w:rsid w:val="004120A6"/>
    <w:rsid w:val="004123F4"/>
    <w:rsid w:val="0041286A"/>
    <w:rsid w:val="00412993"/>
    <w:rsid w:val="00412DB0"/>
    <w:rsid w:val="00412DC6"/>
    <w:rsid w:val="00413011"/>
    <w:rsid w:val="004130ED"/>
    <w:rsid w:val="00413217"/>
    <w:rsid w:val="00413666"/>
    <w:rsid w:val="00413795"/>
    <w:rsid w:val="00413F17"/>
    <w:rsid w:val="004143F0"/>
    <w:rsid w:val="004146A3"/>
    <w:rsid w:val="004146E0"/>
    <w:rsid w:val="0041479A"/>
    <w:rsid w:val="004147F4"/>
    <w:rsid w:val="00414843"/>
    <w:rsid w:val="00414C11"/>
    <w:rsid w:val="00415099"/>
    <w:rsid w:val="00415149"/>
    <w:rsid w:val="0041541C"/>
    <w:rsid w:val="00415BA7"/>
    <w:rsid w:val="00415E3E"/>
    <w:rsid w:val="00415EA0"/>
    <w:rsid w:val="00416065"/>
    <w:rsid w:val="00416132"/>
    <w:rsid w:val="00416BD0"/>
    <w:rsid w:val="00416DC2"/>
    <w:rsid w:val="004172D5"/>
    <w:rsid w:val="00420121"/>
    <w:rsid w:val="00420173"/>
    <w:rsid w:val="00420763"/>
    <w:rsid w:val="00420884"/>
    <w:rsid w:val="004208DF"/>
    <w:rsid w:val="00420EDC"/>
    <w:rsid w:val="004210F2"/>
    <w:rsid w:val="00421B60"/>
    <w:rsid w:val="004223ED"/>
    <w:rsid w:val="0042290E"/>
    <w:rsid w:val="00422922"/>
    <w:rsid w:val="00422AAB"/>
    <w:rsid w:val="00423390"/>
    <w:rsid w:val="00423647"/>
    <w:rsid w:val="004236D3"/>
    <w:rsid w:val="00423957"/>
    <w:rsid w:val="00423C14"/>
    <w:rsid w:val="00424279"/>
    <w:rsid w:val="004244D5"/>
    <w:rsid w:val="0042468B"/>
    <w:rsid w:val="004247BA"/>
    <w:rsid w:val="00424917"/>
    <w:rsid w:val="0042491D"/>
    <w:rsid w:val="00424F8F"/>
    <w:rsid w:val="00425315"/>
    <w:rsid w:val="0042534C"/>
    <w:rsid w:val="004253D7"/>
    <w:rsid w:val="004254F2"/>
    <w:rsid w:val="004255B7"/>
    <w:rsid w:val="00425640"/>
    <w:rsid w:val="00425D87"/>
    <w:rsid w:val="0042646D"/>
    <w:rsid w:val="00426921"/>
    <w:rsid w:val="0042693F"/>
    <w:rsid w:val="00426B82"/>
    <w:rsid w:val="0042713A"/>
    <w:rsid w:val="00427397"/>
    <w:rsid w:val="0042741B"/>
    <w:rsid w:val="00427443"/>
    <w:rsid w:val="004274B7"/>
    <w:rsid w:val="0042765C"/>
    <w:rsid w:val="00427724"/>
    <w:rsid w:val="0042786F"/>
    <w:rsid w:val="00427D4A"/>
    <w:rsid w:val="00427EB9"/>
    <w:rsid w:val="00427FF7"/>
    <w:rsid w:val="0043037C"/>
    <w:rsid w:val="00430C40"/>
    <w:rsid w:val="00431055"/>
    <w:rsid w:val="00431592"/>
    <w:rsid w:val="00431917"/>
    <w:rsid w:val="004319EC"/>
    <w:rsid w:val="00431DF2"/>
    <w:rsid w:val="00431EC7"/>
    <w:rsid w:val="0043231F"/>
    <w:rsid w:val="00432A4C"/>
    <w:rsid w:val="00432B27"/>
    <w:rsid w:val="0043315F"/>
    <w:rsid w:val="004332C9"/>
    <w:rsid w:val="004332CE"/>
    <w:rsid w:val="004332E8"/>
    <w:rsid w:val="0043333D"/>
    <w:rsid w:val="00433354"/>
    <w:rsid w:val="00433BD3"/>
    <w:rsid w:val="004342D5"/>
    <w:rsid w:val="004344D1"/>
    <w:rsid w:val="00434657"/>
    <w:rsid w:val="004348A1"/>
    <w:rsid w:val="00435DC0"/>
    <w:rsid w:val="004365C4"/>
    <w:rsid w:val="00436AB3"/>
    <w:rsid w:val="004370FB"/>
    <w:rsid w:val="0043728C"/>
    <w:rsid w:val="0043740F"/>
    <w:rsid w:val="00437490"/>
    <w:rsid w:val="004376AE"/>
    <w:rsid w:val="004379AF"/>
    <w:rsid w:val="00437A56"/>
    <w:rsid w:val="00437F59"/>
    <w:rsid w:val="00440002"/>
    <w:rsid w:val="00440222"/>
    <w:rsid w:val="00440E85"/>
    <w:rsid w:val="00440FFF"/>
    <w:rsid w:val="0044108F"/>
    <w:rsid w:val="00441103"/>
    <w:rsid w:val="004414A1"/>
    <w:rsid w:val="0044152E"/>
    <w:rsid w:val="00441875"/>
    <w:rsid w:val="00441C4C"/>
    <w:rsid w:val="00441D7D"/>
    <w:rsid w:val="00441D89"/>
    <w:rsid w:val="00441E8F"/>
    <w:rsid w:val="00442200"/>
    <w:rsid w:val="004424B9"/>
    <w:rsid w:val="004424FB"/>
    <w:rsid w:val="0044275B"/>
    <w:rsid w:val="00442ADE"/>
    <w:rsid w:val="0044312A"/>
    <w:rsid w:val="004434FD"/>
    <w:rsid w:val="004438F5"/>
    <w:rsid w:val="004441C7"/>
    <w:rsid w:val="00444799"/>
    <w:rsid w:val="00444AA2"/>
    <w:rsid w:val="00444CEA"/>
    <w:rsid w:val="00444D09"/>
    <w:rsid w:val="00445196"/>
    <w:rsid w:val="0044554D"/>
    <w:rsid w:val="00445A9C"/>
    <w:rsid w:val="00445C45"/>
    <w:rsid w:val="00445CA8"/>
    <w:rsid w:val="00445FFB"/>
    <w:rsid w:val="004460E2"/>
    <w:rsid w:val="004464BE"/>
    <w:rsid w:val="00446614"/>
    <w:rsid w:val="00446A52"/>
    <w:rsid w:val="00446E69"/>
    <w:rsid w:val="00447209"/>
    <w:rsid w:val="004474F9"/>
    <w:rsid w:val="00447577"/>
    <w:rsid w:val="00447A93"/>
    <w:rsid w:val="00447BB8"/>
    <w:rsid w:val="004511FA"/>
    <w:rsid w:val="0045141E"/>
    <w:rsid w:val="00451457"/>
    <w:rsid w:val="00451E8D"/>
    <w:rsid w:val="00452039"/>
    <w:rsid w:val="0045216B"/>
    <w:rsid w:val="004523BF"/>
    <w:rsid w:val="0045279F"/>
    <w:rsid w:val="004528F9"/>
    <w:rsid w:val="004534D9"/>
    <w:rsid w:val="00453B0E"/>
    <w:rsid w:val="00453F18"/>
    <w:rsid w:val="00454289"/>
    <w:rsid w:val="00454484"/>
    <w:rsid w:val="004544FF"/>
    <w:rsid w:val="00454C5B"/>
    <w:rsid w:val="00454E23"/>
    <w:rsid w:val="00454F3D"/>
    <w:rsid w:val="004550BD"/>
    <w:rsid w:val="0045531A"/>
    <w:rsid w:val="00455518"/>
    <w:rsid w:val="0045564B"/>
    <w:rsid w:val="00455783"/>
    <w:rsid w:val="004559E8"/>
    <w:rsid w:val="00455AF5"/>
    <w:rsid w:val="00455DF9"/>
    <w:rsid w:val="004561B5"/>
    <w:rsid w:val="0045641B"/>
    <w:rsid w:val="00456D39"/>
    <w:rsid w:val="00456FA9"/>
    <w:rsid w:val="00457903"/>
    <w:rsid w:val="00457C5D"/>
    <w:rsid w:val="0046037D"/>
    <w:rsid w:val="004603BF"/>
    <w:rsid w:val="00460722"/>
    <w:rsid w:val="00460847"/>
    <w:rsid w:val="00460C5C"/>
    <w:rsid w:val="00461A8A"/>
    <w:rsid w:val="004625B6"/>
    <w:rsid w:val="00462970"/>
    <w:rsid w:val="00462E53"/>
    <w:rsid w:val="00462FA8"/>
    <w:rsid w:val="004634E4"/>
    <w:rsid w:val="004635AC"/>
    <w:rsid w:val="00463869"/>
    <w:rsid w:val="00463EF1"/>
    <w:rsid w:val="004642D1"/>
    <w:rsid w:val="00464937"/>
    <w:rsid w:val="00464CBA"/>
    <w:rsid w:val="00465258"/>
    <w:rsid w:val="004655A0"/>
    <w:rsid w:val="004655B7"/>
    <w:rsid w:val="00465883"/>
    <w:rsid w:val="00465888"/>
    <w:rsid w:val="00465ACA"/>
    <w:rsid w:val="00465BBC"/>
    <w:rsid w:val="00465BE4"/>
    <w:rsid w:val="00465EE0"/>
    <w:rsid w:val="0046600F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08F"/>
    <w:rsid w:val="00470444"/>
    <w:rsid w:val="0047054B"/>
    <w:rsid w:val="00470AC8"/>
    <w:rsid w:val="00470BF1"/>
    <w:rsid w:val="00470E03"/>
    <w:rsid w:val="00470E45"/>
    <w:rsid w:val="0047102A"/>
    <w:rsid w:val="004712A2"/>
    <w:rsid w:val="004713CC"/>
    <w:rsid w:val="00471900"/>
    <w:rsid w:val="00471B40"/>
    <w:rsid w:val="00471CA9"/>
    <w:rsid w:val="00471DC9"/>
    <w:rsid w:val="0047202B"/>
    <w:rsid w:val="00472AC1"/>
    <w:rsid w:val="00472BB2"/>
    <w:rsid w:val="00472C58"/>
    <w:rsid w:val="00472F88"/>
    <w:rsid w:val="0047302A"/>
    <w:rsid w:val="0047386D"/>
    <w:rsid w:val="00473945"/>
    <w:rsid w:val="004739F2"/>
    <w:rsid w:val="00473AC4"/>
    <w:rsid w:val="00473BB6"/>
    <w:rsid w:val="0047402E"/>
    <w:rsid w:val="004745E7"/>
    <w:rsid w:val="004747CF"/>
    <w:rsid w:val="00474EEC"/>
    <w:rsid w:val="00474F27"/>
    <w:rsid w:val="0047565E"/>
    <w:rsid w:val="00475881"/>
    <w:rsid w:val="00476542"/>
    <w:rsid w:val="00476735"/>
    <w:rsid w:val="00476BDE"/>
    <w:rsid w:val="00477441"/>
    <w:rsid w:val="00477459"/>
    <w:rsid w:val="00477714"/>
    <w:rsid w:val="00477945"/>
    <w:rsid w:val="00477A51"/>
    <w:rsid w:val="00480563"/>
    <w:rsid w:val="0048057C"/>
    <w:rsid w:val="00480919"/>
    <w:rsid w:val="00481588"/>
    <w:rsid w:val="00481826"/>
    <w:rsid w:val="00481869"/>
    <w:rsid w:val="00481909"/>
    <w:rsid w:val="00481C3C"/>
    <w:rsid w:val="00481DBF"/>
    <w:rsid w:val="00481DC4"/>
    <w:rsid w:val="004823AB"/>
    <w:rsid w:val="00482435"/>
    <w:rsid w:val="0048256C"/>
    <w:rsid w:val="00482DAC"/>
    <w:rsid w:val="0048306E"/>
    <w:rsid w:val="004830E6"/>
    <w:rsid w:val="0048310E"/>
    <w:rsid w:val="00483120"/>
    <w:rsid w:val="004831C7"/>
    <w:rsid w:val="004832A8"/>
    <w:rsid w:val="00483C06"/>
    <w:rsid w:val="004842AA"/>
    <w:rsid w:val="004842F7"/>
    <w:rsid w:val="00484C34"/>
    <w:rsid w:val="004850EE"/>
    <w:rsid w:val="00485AA2"/>
    <w:rsid w:val="00485B9C"/>
    <w:rsid w:val="00485F7F"/>
    <w:rsid w:val="00486725"/>
    <w:rsid w:val="00486847"/>
    <w:rsid w:val="00487153"/>
    <w:rsid w:val="0048752A"/>
    <w:rsid w:val="00487730"/>
    <w:rsid w:val="00487A07"/>
    <w:rsid w:val="00487D4D"/>
    <w:rsid w:val="00487DA1"/>
    <w:rsid w:val="00487F3F"/>
    <w:rsid w:val="0049033D"/>
    <w:rsid w:val="00490624"/>
    <w:rsid w:val="00490C8A"/>
    <w:rsid w:val="004910CA"/>
    <w:rsid w:val="00491395"/>
    <w:rsid w:val="00491619"/>
    <w:rsid w:val="00491AF5"/>
    <w:rsid w:val="00491E54"/>
    <w:rsid w:val="004920B2"/>
    <w:rsid w:val="004921DC"/>
    <w:rsid w:val="00492202"/>
    <w:rsid w:val="00492385"/>
    <w:rsid w:val="004926F5"/>
    <w:rsid w:val="00492747"/>
    <w:rsid w:val="00492D53"/>
    <w:rsid w:val="00493061"/>
    <w:rsid w:val="004931CF"/>
    <w:rsid w:val="00493ACD"/>
    <w:rsid w:val="00493C89"/>
    <w:rsid w:val="00493CE5"/>
    <w:rsid w:val="00493EEC"/>
    <w:rsid w:val="00493FE9"/>
    <w:rsid w:val="004942DB"/>
    <w:rsid w:val="00494348"/>
    <w:rsid w:val="00495629"/>
    <w:rsid w:val="00495A38"/>
    <w:rsid w:val="0049688E"/>
    <w:rsid w:val="0049702A"/>
    <w:rsid w:val="00497162"/>
    <w:rsid w:val="004973AE"/>
    <w:rsid w:val="004977AD"/>
    <w:rsid w:val="00497E7B"/>
    <w:rsid w:val="00497F4C"/>
    <w:rsid w:val="004A012D"/>
    <w:rsid w:val="004A03B5"/>
    <w:rsid w:val="004A0601"/>
    <w:rsid w:val="004A067A"/>
    <w:rsid w:val="004A0A35"/>
    <w:rsid w:val="004A0FA8"/>
    <w:rsid w:val="004A11CA"/>
    <w:rsid w:val="004A140B"/>
    <w:rsid w:val="004A1556"/>
    <w:rsid w:val="004A1851"/>
    <w:rsid w:val="004A18D8"/>
    <w:rsid w:val="004A195A"/>
    <w:rsid w:val="004A1A8D"/>
    <w:rsid w:val="004A1C39"/>
    <w:rsid w:val="004A221E"/>
    <w:rsid w:val="004A2376"/>
    <w:rsid w:val="004A25B6"/>
    <w:rsid w:val="004A25E3"/>
    <w:rsid w:val="004A2683"/>
    <w:rsid w:val="004A276A"/>
    <w:rsid w:val="004A339F"/>
    <w:rsid w:val="004A3923"/>
    <w:rsid w:val="004A3999"/>
    <w:rsid w:val="004A4832"/>
    <w:rsid w:val="004A48D8"/>
    <w:rsid w:val="004A52E8"/>
    <w:rsid w:val="004A5300"/>
    <w:rsid w:val="004A5578"/>
    <w:rsid w:val="004A5640"/>
    <w:rsid w:val="004A5676"/>
    <w:rsid w:val="004A57EE"/>
    <w:rsid w:val="004A5F17"/>
    <w:rsid w:val="004A5F59"/>
    <w:rsid w:val="004A6288"/>
    <w:rsid w:val="004A6315"/>
    <w:rsid w:val="004A65EA"/>
    <w:rsid w:val="004A669E"/>
    <w:rsid w:val="004A6A7D"/>
    <w:rsid w:val="004A6B7F"/>
    <w:rsid w:val="004A6C76"/>
    <w:rsid w:val="004A7444"/>
    <w:rsid w:val="004A7569"/>
    <w:rsid w:val="004A79A3"/>
    <w:rsid w:val="004A7B84"/>
    <w:rsid w:val="004A7C8E"/>
    <w:rsid w:val="004A7D06"/>
    <w:rsid w:val="004A7E3C"/>
    <w:rsid w:val="004B0826"/>
    <w:rsid w:val="004B0B8A"/>
    <w:rsid w:val="004B0F21"/>
    <w:rsid w:val="004B1002"/>
    <w:rsid w:val="004B13A3"/>
    <w:rsid w:val="004B14B8"/>
    <w:rsid w:val="004B1E25"/>
    <w:rsid w:val="004B226C"/>
    <w:rsid w:val="004B234C"/>
    <w:rsid w:val="004B277A"/>
    <w:rsid w:val="004B2957"/>
    <w:rsid w:val="004B32B1"/>
    <w:rsid w:val="004B32B5"/>
    <w:rsid w:val="004B34AC"/>
    <w:rsid w:val="004B359E"/>
    <w:rsid w:val="004B39BF"/>
    <w:rsid w:val="004B4180"/>
    <w:rsid w:val="004B419A"/>
    <w:rsid w:val="004B421E"/>
    <w:rsid w:val="004B46A0"/>
    <w:rsid w:val="004B47F5"/>
    <w:rsid w:val="004B48E1"/>
    <w:rsid w:val="004B4A44"/>
    <w:rsid w:val="004B4D09"/>
    <w:rsid w:val="004B53E0"/>
    <w:rsid w:val="004B5840"/>
    <w:rsid w:val="004B5A25"/>
    <w:rsid w:val="004B5B8D"/>
    <w:rsid w:val="004B5CD7"/>
    <w:rsid w:val="004B687B"/>
    <w:rsid w:val="004B6BB8"/>
    <w:rsid w:val="004B6CBE"/>
    <w:rsid w:val="004B6D86"/>
    <w:rsid w:val="004B6DD6"/>
    <w:rsid w:val="004B7369"/>
    <w:rsid w:val="004B76FA"/>
    <w:rsid w:val="004B7E5C"/>
    <w:rsid w:val="004C04F1"/>
    <w:rsid w:val="004C0585"/>
    <w:rsid w:val="004C067E"/>
    <w:rsid w:val="004C06BD"/>
    <w:rsid w:val="004C08CA"/>
    <w:rsid w:val="004C08F5"/>
    <w:rsid w:val="004C09FD"/>
    <w:rsid w:val="004C0A0B"/>
    <w:rsid w:val="004C10FD"/>
    <w:rsid w:val="004C13EC"/>
    <w:rsid w:val="004C218D"/>
    <w:rsid w:val="004C2559"/>
    <w:rsid w:val="004C2890"/>
    <w:rsid w:val="004C2B3E"/>
    <w:rsid w:val="004C2BB0"/>
    <w:rsid w:val="004C331E"/>
    <w:rsid w:val="004C34D7"/>
    <w:rsid w:val="004C3931"/>
    <w:rsid w:val="004C3E0C"/>
    <w:rsid w:val="004C3E38"/>
    <w:rsid w:val="004C3ECA"/>
    <w:rsid w:val="004C3F86"/>
    <w:rsid w:val="004C44DC"/>
    <w:rsid w:val="004C455E"/>
    <w:rsid w:val="004C4A50"/>
    <w:rsid w:val="004C4B6E"/>
    <w:rsid w:val="004C4B70"/>
    <w:rsid w:val="004C4FF5"/>
    <w:rsid w:val="004C5026"/>
    <w:rsid w:val="004C521B"/>
    <w:rsid w:val="004C5888"/>
    <w:rsid w:val="004C5BFC"/>
    <w:rsid w:val="004C6184"/>
    <w:rsid w:val="004C6642"/>
    <w:rsid w:val="004C72E3"/>
    <w:rsid w:val="004C749B"/>
    <w:rsid w:val="004C7CA4"/>
    <w:rsid w:val="004D01C2"/>
    <w:rsid w:val="004D0431"/>
    <w:rsid w:val="004D051D"/>
    <w:rsid w:val="004D080C"/>
    <w:rsid w:val="004D0D96"/>
    <w:rsid w:val="004D116E"/>
    <w:rsid w:val="004D1181"/>
    <w:rsid w:val="004D142F"/>
    <w:rsid w:val="004D14A5"/>
    <w:rsid w:val="004D1602"/>
    <w:rsid w:val="004D1816"/>
    <w:rsid w:val="004D1B22"/>
    <w:rsid w:val="004D1C8A"/>
    <w:rsid w:val="004D1E33"/>
    <w:rsid w:val="004D2733"/>
    <w:rsid w:val="004D28AB"/>
    <w:rsid w:val="004D2F54"/>
    <w:rsid w:val="004D377F"/>
    <w:rsid w:val="004D39E4"/>
    <w:rsid w:val="004D3B06"/>
    <w:rsid w:val="004D3B90"/>
    <w:rsid w:val="004D3C69"/>
    <w:rsid w:val="004D3FA0"/>
    <w:rsid w:val="004D40D8"/>
    <w:rsid w:val="004D4150"/>
    <w:rsid w:val="004D478A"/>
    <w:rsid w:val="004D4C35"/>
    <w:rsid w:val="004D4E27"/>
    <w:rsid w:val="004D4E91"/>
    <w:rsid w:val="004D5277"/>
    <w:rsid w:val="004D5768"/>
    <w:rsid w:val="004D57AA"/>
    <w:rsid w:val="004D58E8"/>
    <w:rsid w:val="004D691B"/>
    <w:rsid w:val="004D69E8"/>
    <w:rsid w:val="004D6EF1"/>
    <w:rsid w:val="004D6F41"/>
    <w:rsid w:val="004D70E0"/>
    <w:rsid w:val="004D74AE"/>
    <w:rsid w:val="004D74E8"/>
    <w:rsid w:val="004D7A58"/>
    <w:rsid w:val="004D7AFE"/>
    <w:rsid w:val="004D7C3A"/>
    <w:rsid w:val="004D7F6C"/>
    <w:rsid w:val="004E0002"/>
    <w:rsid w:val="004E01F5"/>
    <w:rsid w:val="004E0362"/>
    <w:rsid w:val="004E053D"/>
    <w:rsid w:val="004E058A"/>
    <w:rsid w:val="004E0CBC"/>
    <w:rsid w:val="004E0FD3"/>
    <w:rsid w:val="004E210D"/>
    <w:rsid w:val="004E272D"/>
    <w:rsid w:val="004E278D"/>
    <w:rsid w:val="004E27A4"/>
    <w:rsid w:val="004E2B41"/>
    <w:rsid w:val="004E2CF9"/>
    <w:rsid w:val="004E2FA7"/>
    <w:rsid w:val="004E3380"/>
    <w:rsid w:val="004E353C"/>
    <w:rsid w:val="004E36BB"/>
    <w:rsid w:val="004E390B"/>
    <w:rsid w:val="004E3A1B"/>
    <w:rsid w:val="004E3FD8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C5"/>
    <w:rsid w:val="004E4FCF"/>
    <w:rsid w:val="004E517D"/>
    <w:rsid w:val="004E5A04"/>
    <w:rsid w:val="004E5F10"/>
    <w:rsid w:val="004E6930"/>
    <w:rsid w:val="004E69B8"/>
    <w:rsid w:val="004E70A4"/>
    <w:rsid w:val="004E70DA"/>
    <w:rsid w:val="004E70DB"/>
    <w:rsid w:val="004E70DD"/>
    <w:rsid w:val="004E7849"/>
    <w:rsid w:val="004E79B9"/>
    <w:rsid w:val="004E7C71"/>
    <w:rsid w:val="004E7F48"/>
    <w:rsid w:val="004F032D"/>
    <w:rsid w:val="004F03ED"/>
    <w:rsid w:val="004F04EA"/>
    <w:rsid w:val="004F06BB"/>
    <w:rsid w:val="004F06C9"/>
    <w:rsid w:val="004F0D44"/>
    <w:rsid w:val="004F11F7"/>
    <w:rsid w:val="004F18A9"/>
    <w:rsid w:val="004F1D7C"/>
    <w:rsid w:val="004F1E7F"/>
    <w:rsid w:val="004F1FD5"/>
    <w:rsid w:val="004F2319"/>
    <w:rsid w:val="004F2778"/>
    <w:rsid w:val="004F27EE"/>
    <w:rsid w:val="004F2FA3"/>
    <w:rsid w:val="004F309B"/>
    <w:rsid w:val="004F3823"/>
    <w:rsid w:val="004F38E1"/>
    <w:rsid w:val="004F3FA9"/>
    <w:rsid w:val="004F4044"/>
    <w:rsid w:val="004F43AF"/>
    <w:rsid w:val="004F4561"/>
    <w:rsid w:val="004F488B"/>
    <w:rsid w:val="004F4BDF"/>
    <w:rsid w:val="004F520B"/>
    <w:rsid w:val="004F5258"/>
    <w:rsid w:val="004F53F4"/>
    <w:rsid w:val="004F5648"/>
    <w:rsid w:val="004F57E2"/>
    <w:rsid w:val="004F5DA5"/>
    <w:rsid w:val="004F5E2B"/>
    <w:rsid w:val="004F6121"/>
    <w:rsid w:val="004F63BB"/>
    <w:rsid w:val="004F6AA3"/>
    <w:rsid w:val="004F7037"/>
    <w:rsid w:val="004F7310"/>
    <w:rsid w:val="004F7BB4"/>
    <w:rsid w:val="004F7DDF"/>
    <w:rsid w:val="004F7E86"/>
    <w:rsid w:val="00500768"/>
    <w:rsid w:val="00500834"/>
    <w:rsid w:val="005008F3"/>
    <w:rsid w:val="00500C77"/>
    <w:rsid w:val="00500C93"/>
    <w:rsid w:val="00500EE1"/>
    <w:rsid w:val="00500F9D"/>
    <w:rsid w:val="00501565"/>
    <w:rsid w:val="005015EB"/>
    <w:rsid w:val="00501A64"/>
    <w:rsid w:val="00501AC4"/>
    <w:rsid w:val="00501B48"/>
    <w:rsid w:val="00501C87"/>
    <w:rsid w:val="0050202B"/>
    <w:rsid w:val="0050247E"/>
    <w:rsid w:val="00502720"/>
    <w:rsid w:val="00502BA9"/>
    <w:rsid w:val="00502CEB"/>
    <w:rsid w:val="00503093"/>
    <w:rsid w:val="00503209"/>
    <w:rsid w:val="0050337E"/>
    <w:rsid w:val="005033BC"/>
    <w:rsid w:val="005034DA"/>
    <w:rsid w:val="00503A39"/>
    <w:rsid w:val="00503F43"/>
    <w:rsid w:val="005046AB"/>
    <w:rsid w:val="00504DC5"/>
    <w:rsid w:val="00505259"/>
    <w:rsid w:val="005053F1"/>
    <w:rsid w:val="00505564"/>
    <w:rsid w:val="00505567"/>
    <w:rsid w:val="0050562C"/>
    <w:rsid w:val="00506248"/>
    <w:rsid w:val="00506378"/>
    <w:rsid w:val="00506385"/>
    <w:rsid w:val="00506504"/>
    <w:rsid w:val="00506AC7"/>
    <w:rsid w:val="0050703F"/>
    <w:rsid w:val="0050744D"/>
    <w:rsid w:val="00507CDB"/>
    <w:rsid w:val="00507CE0"/>
    <w:rsid w:val="00507FC4"/>
    <w:rsid w:val="00510589"/>
    <w:rsid w:val="005105E0"/>
    <w:rsid w:val="00510948"/>
    <w:rsid w:val="00510C48"/>
    <w:rsid w:val="00510CCA"/>
    <w:rsid w:val="00510ED9"/>
    <w:rsid w:val="00511987"/>
    <w:rsid w:val="00511D66"/>
    <w:rsid w:val="00511F37"/>
    <w:rsid w:val="005120CB"/>
    <w:rsid w:val="005128C2"/>
    <w:rsid w:val="00512BB5"/>
    <w:rsid w:val="00512F8E"/>
    <w:rsid w:val="00512FED"/>
    <w:rsid w:val="00513618"/>
    <w:rsid w:val="00513669"/>
    <w:rsid w:val="00513755"/>
    <w:rsid w:val="00513865"/>
    <w:rsid w:val="00513D2A"/>
    <w:rsid w:val="00513FD2"/>
    <w:rsid w:val="00514221"/>
    <w:rsid w:val="0051480E"/>
    <w:rsid w:val="005150B2"/>
    <w:rsid w:val="005151CF"/>
    <w:rsid w:val="00515547"/>
    <w:rsid w:val="00515701"/>
    <w:rsid w:val="00516276"/>
    <w:rsid w:val="0051660A"/>
    <w:rsid w:val="00516A69"/>
    <w:rsid w:val="00516DAB"/>
    <w:rsid w:val="0051701D"/>
    <w:rsid w:val="005170FF"/>
    <w:rsid w:val="00517106"/>
    <w:rsid w:val="005171A5"/>
    <w:rsid w:val="00517632"/>
    <w:rsid w:val="0051770B"/>
    <w:rsid w:val="00517A12"/>
    <w:rsid w:val="005200AE"/>
    <w:rsid w:val="00520192"/>
    <w:rsid w:val="00520B11"/>
    <w:rsid w:val="00520D65"/>
    <w:rsid w:val="00521054"/>
    <w:rsid w:val="0052144F"/>
    <w:rsid w:val="005215C3"/>
    <w:rsid w:val="00521933"/>
    <w:rsid w:val="00521A3F"/>
    <w:rsid w:val="00521E1E"/>
    <w:rsid w:val="00522355"/>
    <w:rsid w:val="00522459"/>
    <w:rsid w:val="00522811"/>
    <w:rsid w:val="00522BB3"/>
    <w:rsid w:val="00522CCC"/>
    <w:rsid w:val="00522D29"/>
    <w:rsid w:val="00522F35"/>
    <w:rsid w:val="00522FB2"/>
    <w:rsid w:val="0052343F"/>
    <w:rsid w:val="005236AC"/>
    <w:rsid w:val="005236CD"/>
    <w:rsid w:val="005239EA"/>
    <w:rsid w:val="00523C93"/>
    <w:rsid w:val="00523D3E"/>
    <w:rsid w:val="005240BF"/>
    <w:rsid w:val="0052434D"/>
    <w:rsid w:val="00524CC1"/>
    <w:rsid w:val="005250BE"/>
    <w:rsid w:val="0052565B"/>
    <w:rsid w:val="005258E6"/>
    <w:rsid w:val="0052591D"/>
    <w:rsid w:val="00525CEA"/>
    <w:rsid w:val="00526091"/>
    <w:rsid w:val="00526872"/>
    <w:rsid w:val="00526C08"/>
    <w:rsid w:val="00527A78"/>
    <w:rsid w:val="00530061"/>
    <w:rsid w:val="00530659"/>
    <w:rsid w:val="005307EB"/>
    <w:rsid w:val="005310B7"/>
    <w:rsid w:val="005313A8"/>
    <w:rsid w:val="005315D7"/>
    <w:rsid w:val="005319C4"/>
    <w:rsid w:val="00531D37"/>
    <w:rsid w:val="005321B5"/>
    <w:rsid w:val="005321B6"/>
    <w:rsid w:val="00532328"/>
    <w:rsid w:val="00532C28"/>
    <w:rsid w:val="00532D4A"/>
    <w:rsid w:val="00532EE7"/>
    <w:rsid w:val="005333C5"/>
    <w:rsid w:val="00533408"/>
    <w:rsid w:val="00533573"/>
    <w:rsid w:val="00533611"/>
    <w:rsid w:val="00533D9A"/>
    <w:rsid w:val="00533E2E"/>
    <w:rsid w:val="00533E5A"/>
    <w:rsid w:val="00533F95"/>
    <w:rsid w:val="005340E6"/>
    <w:rsid w:val="00534264"/>
    <w:rsid w:val="00534491"/>
    <w:rsid w:val="0053472B"/>
    <w:rsid w:val="00534A7D"/>
    <w:rsid w:val="00534BD8"/>
    <w:rsid w:val="00534C25"/>
    <w:rsid w:val="00534FD0"/>
    <w:rsid w:val="00535748"/>
    <w:rsid w:val="0053584C"/>
    <w:rsid w:val="00535A9B"/>
    <w:rsid w:val="0053666C"/>
    <w:rsid w:val="00536E1B"/>
    <w:rsid w:val="005372C2"/>
    <w:rsid w:val="00537709"/>
    <w:rsid w:val="00537A14"/>
    <w:rsid w:val="00537CD0"/>
    <w:rsid w:val="005400BF"/>
    <w:rsid w:val="00540230"/>
    <w:rsid w:val="0054080D"/>
    <w:rsid w:val="00540AF3"/>
    <w:rsid w:val="00540C63"/>
    <w:rsid w:val="00541354"/>
    <w:rsid w:val="0054189E"/>
    <w:rsid w:val="00541A47"/>
    <w:rsid w:val="00541A72"/>
    <w:rsid w:val="00541FF8"/>
    <w:rsid w:val="0054218D"/>
    <w:rsid w:val="005423DE"/>
    <w:rsid w:val="005424C5"/>
    <w:rsid w:val="00542549"/>
    <w:rsid w:val="005427C0"/>
    <w:rsid w:val="005432F4"/>
    <w:rsid w:val="0054332B"/>
    <w:rsid w:val="005434C7"/>
    <w:rsid w:val="00544083"/>
    <w:rsid w:val="00544316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67F"/>
    <w:rsid w:val="00547042"/>
    <w:rsid w:val="005472ED"/>
    <w:rsid w:val="005473D4"/>
    <w:rsid w:val="00547495"/>
    <w:rsid w:val="005474CF"/>
    <w:rsid w:val="00547912"/>
    <w:rsid w:val="00547B22"/>
    <w:rsid w:val="00547CB2"/>
    <w:rsid w:val="005503D0"/>
    <w:rsid w:val="005506E6"/>
    <w:rsid w:val="00550851"/>
    <w:rsid w:val="005508B4"/>
    <w:rsid w:val="00550AA6"/>
    <w:rsid w:val="00550B8A"/>
    <w:rsid w:val="00550FDB"/>
    <w:rsid w:val="0055135A"/>
    <w:rsid w:val="00551AB0"/>
    <w:rsid w:val="00551AC5"/>
    <w:rsid w:val="00551CC8"/>
    <w:rsid w:val="00552256"/>
    <w:rsid w:val="005526C1"/>
    <w:rsid w:val="0055281F"/>
    <w:rsid w:val="005528DF"/>
    <w:rsid w:val="00552B9A"/>
    <w:rsid w:val="00552C6E"/>
    <w:rsid w:val="00552FB4"/>
    <w:rsid w:val="00552FD8"/>
    <w:rsid w:val="005539E2"/>
    <w:rsid w:val="00553D3B"/>
    <w:rsid w:val="005541B3"/>
    <w:rsid w:val="00555372"/>
    <w:rsid w:val="0055565A"/>
    <w:rsid w:val="00555881"/>
    <w:rsid w:val="00555EDF"/>
    <w:rsid w:val="00555F4C"/>
    <w:rsid w:val="00555F77"/>
    <w:rsid w:val="005563F9"/>
    <w:rsid w:val="005565D0"/>
    <w:rsid w:val="00556683"/>
    <w:rsid w:val="00556FA0"/>
    <w:rsid w:val="00557086"/>
    <w:rsid w:val="00557203"/>
    <w:rsid w:val="00557571"/>
    <w:rsid w:val="00557B07"/>
    <w:rsid w:val="00557B0B"/>
    <w:rsid w:val="00557B1A"/>
    <w:rsid w:val="00557B24"/>
    <w:rsid w:val="00557C9C"/>
    <w:rsid w:val="00560059"/>
    <w:rsid w:val="00560551"/>
    <w:rsid w:val="00560596"/>
    <w:rsid w:val="005606B7"/>
    <w:rsid w:val="00560D69"/>
    <w:rsid w:val="00561060"/>
    <w:rsid w:val="005610E1"/>
    <w:rsid w:val="00561915"/>
    <w:rsid w:val="00562015"/>
    <w:rsid w:val="00562729"/>
    <w:rsid w:val="00562944"/>
    <w:rsid w:val="005630CE"/>
    <w:rsid w:val="005632E0"/>
    <w:rsid w:val="005635DC"/>
    <w:rsid w:val="005638F4"/>
    <w:rsid w:val="00563AE9"/>
    <w:rsid w:val="00564350"/>
    <w:rsid w:val="005648E7"/>
    <w:rsid w:val="00564D30"/>
    <w:rsid w:val="005654C0"/>
    <w:rsid w:val="00565CC5"/>
    <w:rsid w:val="00565E51"/>
    <w:rsid w:val="0056641E"/>
    <w:rsid w:val="0056643C"/>
    <w:rsid w:val="005664A3"/>
    <w:rsid w:val="0056742E"/>
    <w:rsid w:val="005679F6"/>
    <w:rsid w:val="00567BC3"/>
    <w:rsid w:val="00570159"/>
    <w:rsid w:val="0057027C"/>
    <w:rsid w:val="00570B11"/>
    <w:rsid w:val="00570DF9"/>
    <w:rsid w:val="00570EA7"/>
    <w:rsid w:val="00570F30"/>
    <w:rsid w:val="0057161B"/>
    <w:rsid w:val="005718E4"/>
    <w:rsid w:val="0057213F"/>
    <w:rsid w:val="0057256F"/>
    <w:rsid w:val="005728FB"/>
    <w:rsid w:val="00572CF1"/>
    <w:rsid w:val="00572F97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47"/>
    <w:rsid w:val="00574ABD"/>
    <w:rsid w:val="00574B4E"/>
    <w:rsid w:val="00574E54"/>
    <w:rsid w:val="00574F7C"/>
    <w:rsid w:val="00575241"/>
    <w:rsid w:val="005754EB"/>
    <w:rsid w:val="005754FE"/>
    <w:rsid w:val="00575B70"/>
    <w:rsid w:val="00575EE3"/>
    <w:rsid w:val="00576075"/>
    <w:rsid w:val="005764F9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8029F"/>
    <w:rsid w:val="005804B6"/>
    <w:rsid w:val="00580779"/>
    <w:rsid w:val="00580C31"/>
    <w:rsid w:val="00581240"/>
    <w:rsid w:val="0058145D"/>
    <w:rsid w:val="00581A14"/>
    <w:rsid w:val="00581AAF"/>
    <w:rsid w:val="00581E8F"/>
    <w:rsid w:val="00582076"/>
    <w:rsid w:val="005820FE"/>
    <w:rsid w:val="0058282F"/>
    <w:rsid w:val="00582DDB"/>
    <w:rsid w:val="00583CF9"/>
    <w:rsid w:val="00583F36"/>
    <w:rsid w:val="005840A5"/>
    <w:rsid w:val="005844B6"/>
    <w:rsid w:val="00584508"/>
    <w:rsid w:val="0058570A"/>
    <w:rsid w:val="00585DA7"/>
    <w:rsid w:val="005861B9"/>
    <w:rsid w:val="005861D4"/>
    <w:rsid w:val="005862CF"/>
    <w:rsid w:val="0058638D"/>
    <w:rsid w:val="005867B8"/>
    <w:rsid w:val="00586ABA"/>
    <w:rsid w:val="00586C02"/>
    <w:rsid w:val="005874BE"/>
    <w:rsid w:val="0058753F"/>
    <w:rsid w:val="00587565"/>
    <w:rsid w:val="00587C12"/>
    <w:rsid w:val="00590827"/>
    <w:rsid w:val="00590D9D"/>
    <w:rsid w:val="005913F3"/>
    <w:rsid w:val="005914E1"/>
    <w:rsid w:val="0059192C"/>
    <w:rsid w:val="00591A8D"/>
    <w:rsid w:val="00591B78"/>
    <w:rsid w:val="00591D20"/>
    <w:rsid w:val="00592548"/>
    <w:rsid w:val="005925D5"/>
    <w:rsid w:val="00592805"/>
    <w:rsid w:val="0059292F"/>
    <w:rsid w:val="00592D3A"/>
    <w:rsid w:val="00592E3B"/>
    <w:rsid w:val="0059334C"/>
    <w:rsid w:val="0059371A"/>
    <w:rsid w:val="005937C0"/>
    <w:rsid w:val="005937ED"/>
    <w:rsid w:val="00593A57"/>
    <w:rsid w:val="005941F5"/>
    <w:rsid w:val="00594653"/>
    <w:rsid w:val="005946CA"/>
    <w:rsid w:val="00594704"/>
    <w:rsid w:val="00594914"/>
    <w:rsid w:val="00594C3A"/>
    <w:rsid w:val="005951C9"/>
    <w:rsid w:val="00595294"/>
    <w:rsid w:val="00595D94"/>
    <w:rsid w:val="00595D9C"/>
    <w:rsid w:val="00596934"/>
    <w:rsid w:val="0059700D"/>
    <w:rsid w:val="00597128"/>
    <w:rsid w:val="00597230"/>
    <w:rsid w:val="0059759D"/>
    <w:rsid w:val="0059794B"/>
    <w:rsid w:val="00597967"/>
    <w:rsid w:val="00597AA4"/>
    <w:rsid w:val="00597F53"/>
    <w:rsid w:val="005A06EA"/>
    <w:rsid w:val="005A0990"/>
    <w:rsid w:val="005A0BAA"/>
    <w:rsid w:val="005A0CB7"/>
    <w:rsid w:val="005A0D92"/>
    <w:rsid w:val="005A1437"/>
    <w:rsid w:val="005A1A93"/>
    <w:rsid w:val="005A2674"/>
    <w:rsid w:val="005A28F1"/>
    <w:rsid w:val="005A29EC"/>
    <w:rsid w:val="005A2C34"/>
    <w:rsid w:val="005A2C8B"/>
    <w:rsid w:val="005A2C97"/>
    <w:rsid w:val="005A3064"/>
    <w:rsid w:val="005A32E3"/>
    <w:rsid w:val="005A356F"/>
    <w:rsid w:val="005A35B7"/>
    <w:rsid w:val="005A3AE3"/>
    <w:rsid w:val="005A3F43"/>
    <w:rsid w:val="005A4243"/>
    <w:rsid w:val="005A4292"/>
    <w:rsid w:val="005A468A"/>
    <w:rsid w:val="005A49FC"/>
    <w:rsid w:val="005A4B77"/>
    <w:rsid w:val="005A4BF8"/>
    <w:rsid w:val="005A4C0E"/>
    <w:rsid w:val="005A4E1F"/>
    <w:rsid w:val="005A569E"/>
    <w:rsid w:val="005A58B4"/>
    <w:rsid w:val="005A58BF"/>
    <w:rsid w:val="005A5AEB"/>
    <w:rsid w:val="005A5E83"/>
    <w:rsid w:val="005A5E8B"/>
    <w:rsid w:val="005A5F89"/>
    <w:rsid w:val="005A5FCE"/>
    <w:rsid w:val="005A6E63"/>
    <w:rsid w:val="005A7402"/>
    <w:rsid w:val="005A79EA"/>
    <w:rsid w:val="005A7A9A"/>
    <w:rsid w:val="005A7B15"/>
    <w:rsid w:val="005B00E9"/>
    <w:rsid w:val="005B0611"/>
    <w:rsid w:val="005B06E5"/>
    <w:rsid w:val="005B0A9C"/>
    <w:rsid w:val="005B0F57"/>
    <w:rsid w:val="005B125A"/>
    <w:rsid w:val="005B1578"/>
    <w:rsid w:val="005B16CA"/>
    <w:rsid w:val="005B16DD"/>
    <w:rsid w:val="005B17A9"/>
    <w:rsid w:val="005B20CB"/>
    <w:rsid w:val="005B2143"/>
    <w:rsid w:val="005B2427"/>
    <w:rsid w:val="005B294D"/>
    <w:rsid w:val="005B2A03"/>
    <w:rsid w:val="005B2D66"/>
    <w:rsid w:val="005B302B"/>
    <w:rsid w:val="005B329C"/>
    <w:rsid w:val="005B33F5"/>
    <w:rsid w:val="005B33FF"/>
    <w:rsid w:val="005B353C"/>
    <w:rsid w:val="005B35AB"/>
    <w:rsid w:val="005B3852"/>
    <w:rsid w:val="005B40EA"/>
    <w:rsid w:val="005B4286"/>
    <w:rsid w:val="005B43B9"/>
    <w:rsid w:val="005B459C"/>
    <w:rsid w:val="005B45C5"/>
    <w:rsid w:val="005B4701"/>
    <w:rsid w:val="005B490D"/>
    <w:rsid w:val="005B4A00"/>
    <w:rsid w:val="005B4C41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3DD"/>
    <w:rsid w:val="005B762D"/>
    <w:rsid w:val="005B7CBC"/>
    <w:rsid w:val="005B7E87"/>
    <w:rsid w:val="005C00F2"/>
    <w:rsid w:val="005C01B4"/>
    <w:rsid w:val="005C0AA0"/>
    <w:rsid w:val="005C0D1B"/>
    <w:rsid w:val="005C0DC2"/>
    <w:rsid w:val="005C0E8F"/>
    <w:rsid w:val="005C1997"/>
    <w:rsid w:val="005C1A7B"/>
    <w:rsid w:val="005C1AB3"/>
    <w:rsid w:val="005C1B5C"/>
    <w:rsid w:val="005C1BB9"/>
    <w:rsid w:val="005C1ED2"/>
    <w:rsid w:val="005C2185"/>
    <w:rsid w:val="005C28DE"/>
    <w:rsid w:val="005C2A97"/>
    <w:rsid w:val="005C2AAD"/>
    <w:rsid w:val="005C2DCE"/>
    <w:rsid w:val="005C3298"/>
    <w:rsid w:val="005C32D4"/>
    <w:rsid w:val="005C33C1"/>
    <w:rsid w:val="005C3457"/>
    <w:rsid w:val="005C3B1F"/>
    <w:rsid w:val="005C3E0D"/>
    <w:rsid w:val="005C4256"/>
    <w:rsid w:val="005C4474"/>
    <w:rsid w:val="005C45C9"/>
    <w:rsid w:val="005C4707"/>
    <w:rsid w:val="005C4778"/>
    <w:rsid w:val="005C48B8"/>
    <w:rsid w:val="005C48CD"/>
    <w:rsid w:val="005C48E1"/>
    <w:rsid w:val="005C49B2"/>
    <w:rsid w:val="005C4D2E"/>
    <w:rsid w:val="005C4DA0"/>
    <w:rsid w:val="005C5030"/>
    <w:rsid w:val="005C50CD"/>
    <w:rsid w:val="005C539D"/>
    <w:rsid w:val="005C53AA"/>
    <w:rsid w:val="005C5521"/>
    <w:rsid w:val="005C554A"/>
    <w:rsid w:val="005C55C6"/>
    <w:rsid w:val="005C55F6"/>
    <w:rsid w:val="005C5AA1"/>
    <w:rsid w:val="005C5B31"/>
    <w:rsid w:val="005C5BF6"/>
    <w:rsid w:val="005C5CD8"/>
    <w:rsid w:val="005C5D8E"/>
    <w:rsid w:val="005C5DCD"/>
    <w:rsid w:val="005C5EF2"/>
    <w:rsid w:val="005C5F0F"/>
    <w:rsid w:val="005C6297"/>
    <w:rsid w:val="005C62B2"/>
    <w:rsid w:val="005C62EC"/>
    <w:rsid w:val="005C66A2"/>
    <w:rsid w:val="005C6B86"/>
    <w:rsid w:val="005C7008"/>
    <w:rsid w:val="005C7688"/>
    <w:rsid w:val="005C7689"/>
    <w:rsid w:val="005C76C7"/>
    <w:rsid w:val="005C7789"/>
    <w:rsid w:val="005C77A4"/>
    <w:rsid w:val="005C77EF"/>
    <w:rsid w:val="005C7830"/>
    <w:rsid w:val="005D03FD"/>
    <w:rsid w:val="005D066F"/>
    <w:rsid w:val="005D0E36"/>
    <w:rsid w:val="005D0EF8"/>
    <w:rsid w:val="005D0F71"/>
    <w:rsid w:val="005D0FAD"/>
    <w:rsid w:val="005D1050"/>
    <w:rsid w:val="005D13CE"/>
    <w:rsid w:val="005D1409"/>
    <w:rsid w:val="005D1566"/>
    <w:rsid w:val="005D1A55"/>
    <w:rsid w:val="005D2623"/>
    <w:rsid w:val="005D2931"/>
    <w:rsid w:val="005D2E2B"/>
    <w:rsid w:val="005D30C7"/>
    <w:rsid w:val="005D35A5"/>
    <w:rsid w:val="005D433B"/>
    <w:rsid w:val="005D438D"/>
    <w:rsid w:val="005D46A6"/>
    <w:rsid w:val="005D4981"/>
    <w:rsid w:val="005D4A8B"/>
    <w:rsid w:val="005D4B71"/>
    <w:rsid w:val="005D4ED9"/>
    <w:rsid w:val="005D543C"/>
    <w:rsid w:val="005D5512"/>
    <w:rsid w:val="005D5CD4"/>
    <w:rsid w:val="005D5D95"/>
    <w:rsid w:val="005D5DE0"/>
    <w:rsid w:val="005D5FD6"/>
    <w:rsid w:val="005D606D"/>
    <w:rsid w:val="005D61F7"/>
    <w:rsid w:val="005D6466"/>
    <w:rsid w:val="005D6862"/>
    <w:rsid w:val="005D6BDA"/>
    <w:rsid w:val="005D75CD"/>
    <w:rsid w:val="005D77BC"/>
    <w:rsid w:val="005D79D5"/>
    <w:rsid w:val="005E0142"/>
    <w:rsid w:val="005E0369"/>
    <w:rsid w:val="005E05A2"/>
    <w:rsid w:val="005E066D"/>
    <w:rsid w:val="005E0D10"/>
    <w:rsid w:val="005E0D6E"/>
    <w:rsid w:val="005E11C3"/>
    <w:rsid w:val="005E122B"/>
    <w:rsid w:val="005E14C1"/>
    <w:rsid w:val="005E1DE1"/>
    <w:rsid w:val="005E1E47"/>
    <w:rsid w:val="005E1EF7"/>
    <w:rsid w:val="005E2324"/>
    <w:rsid w:val="005E2702"/>
    <w:rsid w:val="005E2F30"/>
    <w:rsid w:val="005E3154"/>
    <w:rsid w:val="005E377E"/>
    <w:rsid w:val="005E3934"/>
    <w:rsid w:val="005E46A1"/>
    <w:rsid w:val="005E497A"/>
    <w:rsid w:val="005E4A74"/>
    <w:rsid w:val="005E4C1E"/>
    <w:rsid w:val="005E4F90"/>
    <w:rsid w:val="005E5A71"/>
    <w:rsid w:val="005E5B33"/>
    <w:rsid w:val="005E6421"/>
    <w:rsid w:val="005E64EF"/>
    <w:rsid w:val="005E65D0"/>
    <w:rsid w:val="005E671D"/>
    <w:rsid w:val="005E67B9"/>
    <w:rsid w:val="005E7266"/>
    <w:rsid w:val="005E73B2"/>
    <w:rsid w:val="005E7466"/>
    <w:rsid w:val="005E7734"/>
    <w:rsid w:val="005E799F"/>
    <w:rsid w:val="005E79E1"/>
    <w:rsid w:val="005E7A01"/>
    <w:rsid w:val="005E7B4F"/>
    <w:rsid w:val="005E7E07"/>
    <w:rsid w:val="005E7EE1"/>
    <w:rsid w:val="005F00A9"/>
    <w:rsid w:val="005F0150"/>
    <w:rsid w:val="005F0486"/>
    <w:rsid w:val="005F09E4"/>
    <w:rsid w:val="005F0A7E"/>
    <w:rsid w:val="005F0AE4"/>
    <w:rsid w:val="005F139E"/>
    <w:rsid w:val="005F1412"/>
    <w:rsid w:val="005F14E1"/>
    <w:rsid w:val="005F17FF"/>
    <w:rsid w:val="005F1A71"/>
    <w:rsid w:val="005F2355"/>
    <w:rsid w:val="005F2C4C"/>
    <w:rsid w:val="005F30E6"/>
    <w:rsid w:val="005F3E86"/>
    <w:rsid w:val="005F3F08"/>
    <w:rsid w:val="005F4495"/>
    <w:rsid w:val="005F45EA"/>
    <w:rsid w:val="005F4A1E"/>
    <w:rsid w:val="005F4D0A"/>
    <w:rsid w:val="005F51D0"/>
    <w:rsid w:val="005F53C4"/>
    <w:rsid w:val="005F5B35"/>
    <w:rsid w:val="005F5DDB"/>
    <w:rsid w:val="005F5F0A"/>
    <w:rsid w:val="005F6002"/>
    <w:rsid w:val="005F6102"/>
    <w:rsid w:val="005F61CD"/>
    <w:rsid w:val="005F64C3"/>
    <w:rsid w:val="005F6B83"/>
    <w:rsid w:val="005F6D59"/>
    <w:rsid w:val="005F7038"/>
    <w:rsid w:val="005F79A4"/>
    <w:rsid w:val="005F7E68"/>
    <w:rsid w:val="0060013C"/>
    <w:rsid w:val="00600249"/>
    <w:rsid w:val="00600685"/>
    <w:rsid w:val="00600698"/>
    <w:rsid w:val="00601015"/>
    <w:rsid w:val="00601898"/>
    <w:rsid w:val="00601A61"/>
    <w:rsid w:val="00601B5A"/>
    <w:rsid w:val="00601BBB"/>
    <w:rsid w:val="00601D37"/>
    <w:rsid w:val="00602154"/>
    <w:rsid w:val="006021B7"/>
    <w:rsid w:val="00602460"/>
    <w:rsid w:val="0060259F"/>
    <w:rsid w:val="006027C8"/>
    <w:rsid w:val="00602815"/>
    <w:rsid w:val="0060282F"/>
    <w:rsid w:val="00603102"/>
    <w:rsid w:val="006031F9"/>
    <w:rsid w:val="00603474"/>
    <w:rsid w:val="00603A65"/>
    <w:rsid w:val="00603C5D"/>
    <w:rsid w:val="006040AC"/>
    <w:rsid w:val="006043B6"/>
    <w:rsid w:val="006046FB"/>
    <w:rsid w:val="006047A3"/>
    <w:rsid w:val="00604D00"/>
    <w:rsid w:val="00604D5B"/>
    <w:rsid w:val="00604FE8"/>
    <w:rsid w:val="006055A7"/>
    <w:rsid w:val="006057E5"/>
    <w:rsid w:val="0060594A"/>
    <w:rsid w:val="00605A61"/>
    <w:rsid w:val="00605DC1"/>
    <w:rsid w:val="0060612D"/>
    <w:rsid w:val="00606267"/>
    <w:rsid w:val="0060626B"/>
    <w:rsid w:val="00606970"/>
    <w:rsid w:val="006070FA"/>
    <w:rsid w:val="006073CA"/>
    <w:rsid w:val="00607829"/>
    <w:rsid w:val="00607DA0"/>
    <w:rsid w:val="00607FDB"/>
    <w:rsid w:val="0061071E"/>
    <w:rsid w:val="00610728"/>
    <w:rsid w:val="00610873"/>
    <w:rsid w:val="00610948"/>
    <w:rsid w:val="00610DA5"/>
    <w:rsid w:val="00610F24"/>
    <w:rsid w:val="006113B6"/>
    <w:rsid w:val="006115F1"/>
    <w:rsid w:val="00611ED7"/>
    <w:rsid w:val="0061229C"/>
    <w:rsid w:val="00612512"/>
    <w:rsid w:val="00612561"/>
    <w:rsid w:val="006127BB"/>
    <w:rsid w:val="00612A27"/>
    <w:rsid w:val="00612A61"/>
    <w:rsid w:val="00612E51"/>
    <w:rsid w:val="006133C3"/>
    <w:rsid w:val="00613457"/>
    <w:rsid w:val="006135A4"/>
    <w:rsid w:val="00613B43"/>
    <w:rsid w:val="00614028"/>
    <w:rsid w:val="006140D3"/>
    <w:rsid w:val="006141A7"/>
    <w:rsid w:val="006141B5"/>
    <w:rsid w:val="00614321"/>
    <w:rsid w:val="006143D5"/>
    <w:rsid w:val="006148EB"/>
    <w:rsid w:val="00614956"/>
    <w:rsid w:val="00615377"/>
    <w:rsid w:val="00615607"/>
    <w:rsid w:val="006156CC"/>
    <w:rsid w:val="00615799"/>
    <w:rsid w:val="00615D6B"/>
    <w:rsid w:val="00615D7C"/>
    <w:rsid w:val="00615E1C"/>
    <w:rsid w:val="00615F52"/>
    <w:rsid w:val="006162F5"/>
    <w:rsid w:val="00616446"/>
    <w:rsid w:val="0061648E"/>
    <w:rsid w:val="00616581"/>
    <w:rsid w:val="00616B59"/>
    <w:rsid w:val="00617350"/>
    <w:rsid w:val="0061799F"/>
    <w:rsid w:val="006179C5"/>
    <w:rsid w:val="00617A1D"/>
    <w:rsid w:val="00617A9E"/>
    <w:rsid w:val="00617C23"/>
    <w:rsid w:val="00620341"/>
    <w:rsid w:val="00620955"/>
    <w:rsid w:val="00620D6A"/>
    <w:rsid w:val="0062114E"/>
    <w:rsid w:val="0062150D"/>
    <w:rsid w:val="0062151B"/>
    <w:rsid w:val="0062157C"/>
    <w:rsid w:val="0062246A"/>
    <w:rsid w:val="006224F6"/>
    <w:rsid w:val="0062270E"/>
    <w:rsid w:val="006228A6"/>
    <w:rsid w:val="00622A53"/>
    <w:rsid w:val="00623072"/>
    <w:rsid w:val="0062365D"/>
    <w:rsid w:val="00623815"/>
    <w:rsid w:val="006239A7"/>
    <w:rsid w:val="006239B6"/>
    <w:rsid w:val="00623E54"/>
    <w:rsid w:val="00623F93"/>
    <w:rsid w:val="006245D1"/>
    <w:rsid w:val="00624BC8"/>
    <w:rsid w:val="006250B8"/>
    <w:rsid w:val="006251FF"/>
    <w:rsid w:val="0062522C"/>
    <w:rsid w:val="00625469"/>
    <w:rsid w:val="00625A0F"/>
    <w:rsid w:val="00625F6B"/>
    <w:rsid w:val="006260B9"/>
    <w:rsid w:val="00626402"/>
    <w:rsid w:val="0062682C"/>
    <w:rsid w:val="00626ACB"/>
    <w:rsid w:val="006270E5"/>
    <w:rsid w:val="0062761F"/>
    <w:rsid w:val="00627AD7"/>
    <w:rsid w:val="00627C7B"/>
    <w:rsid w:val="00627E26"/>
    <w:rsid w:val="00627FF4"/>
    <w:rsid w:val="00630035"/>
    <w:rsid w:val="00630CCC"/>
    <w:rsid w:val="00631000"/>
    <w:rsid w:val="006310B8"/>
    <w:rsid w:val="0063134C"/>
    <w:rsid w:val="006317CF"/>
    <w:rsid w:val="006319BD"/>
    <w:rsid w:val="00631B03"/>
    <w:rsid w:val="006323E4"/>
    <w:rsid w:val="00632651"/>
    <w:rsid w:val="006328C9"/>
    <w:rsid w:val="006328FE"/>
    <w:rsid w:val="0063292E"/>
    <w:rsid w:val="00632C59"/>
    <w:rsid w:val="00632D1A"/>
    <w:rsid w:val="00633198"/>
    <w:rsid w:val="0063372C"/>
    <w:rsid w:val="006337A1"/>
    <w:rsid w:val="00633DDC"/>
    <w:rsid w:val="00634010"/>
    <w:rsid w:val="00634C65"/>
    <w:rsid w:val="00634CFC"/>
    <w:rsid w:val="00634E17"/>
    <w:rsid w:val="00634F15"/>
    <w:rsid w:val="0063508D"/>
    <w:rsid w:val="00635092"/>
    <w:rsid w:val="00635568"/>
    <w:rsid w:val="006355D2"/>
    <w:rsid w:val="006355FF"/>
    <w:rsid w:val="006356C3"/>
    <w:rsid w:val="00635902"/>
    <w:rsid w:val="00635BD3"/>
    <w:rsid w:val="0063613D"/>
    <w:rsid w:val="006361F4"/>
    <w:rsid w:val="006365A9"/>
    <w:rsid w:val="006366C3"/>
    <w:rsid w:val="00636DD8"/>
    <w:rsid w:val="00637766"/>
    <w:rsid w:val="006378D3"/>
    <w:rsid w:val="00637B55"/>
    <w:rsid w:val="00637D2D"/>
    <w:rsid w:val="00640101"/>
    <w:rsid w:val="00640258"/>
    <w:rsid w:val="00640AF4"/>
    <w:rsid w:val="00640F68"/>
    <w:rsid w:val="00641131"/>
    <w:rsid w:val="0064163C"/>
    <w:rsid w:val="00641B33"/>
    <w:rsid w:val="00641DF3"/>
    <w:rsid w:val="00642495"/>
    <w:rsid w:val="006426F2"/>
    <w:rsid w:val="00643A5C"/>
    <w:rsid w:val="00643D35"/>
    <w:rsid w:val="00643F0D"/>
    <w:rsid w:val="006440B2"/>
    <w:rsid w:val="006440C2"/>
    <w:rsid w:val="00644889"/>
    <w:rsid w:val="00645069"/>
    <w:rsid w:val="00645549"/>
    <w:rsid w:val="006455B9"/>
    <w:rsid w:val="006457E1"/>
    <w:rsid w:val="00645C84"/>
    <w:rsid w:val="00646071"/>
    <w:rsid w:val="00646610"/>
    <w:rsid w:val="006467BD"/>
    <w:rsid w:val="006469D5"/>
    <w:rsid w:val="00646E11"/>
    <w:rsid w:val="00647134"/>
    <w:rsid w:val="0064755B"/>
    <w:rsid w:val="00647D73"/>
    <w:rsid w:val="0065058B"/>
    <w:rsid w:val="00651000"/>
    <w:rsid w:val="0065123E"/>
    <w:rsid w:val="00651289"/>
    <w:rsid w:val="00651313"/>
    <w:rsid w:val="0065136F"/>
    <w:rsid w:val="006513C5"/>
    <w:rsid w:val="00651E4F"/>
    <w:rsid w:val="006523F4"/>
    <w:rsid w:val="00652AA9"/>
    <w:rsid w:val="00652F95"/>
    <w:rsid w:val="0065301E"/>
    <w:rsid w:val="0065325B"/>
    <w:rsid w:val="00653284"/>
    <w:rsid w:val="00653568"/>
    <w:rsid w:val="00653AA4"/>
    <w:rsid w:val="00653E32"/>
    <w:rsid w:val="006542BF"/>
    <w:rsid w:val="00654A8B"/>
    <w:rsid w:val="00654EBE"/>
    <w:rsid w:val="00655020"/>
    <w:rsid w:val="006551EC"/>
    <w:rsid w:val="00655485"/>
    <w:rsid w:val="006556C1"/>
    <w:rsid w:val="00655818"/>
    <w:rsid w:val="006558C9"/>
    <w:rsid w:val="0065629A"/>
    <w:rsid w:val="006564E9"/>
    <w:rsid w:val="0065663B"/>
    <w:rsid w:val="0065728B"/>
    <w:rsid w:val="0065739A"/>
    <w:rsid w:val="00657518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DC7"/>
    <w:rsid w:val="00660F73"/>
    <w:rsid w:val="00660FDC"/>
    <w:rsid w:val="006610A6"/>
    <w:rsid w:val="006612AD"/>
    <w:rsid w:val="00661794"/>
    <w:rsid w:val="00661C19"/>
    <w:rsid w:val="00661C8B"/>
    <w:rsid w:val="00661CFD"/>
    <w:rsid w:val="00661ED6"/>
    <w:rsid w:val="00662677"/>
    <w:rsid w:val="006626AF"/>
    <w:rsid w:val="006628A7"/>
    <w:rsid w:val="00662B04"/>
    <w:rsid w:val="00662BB5"/>
    <w:rsid w:val="006630AE"/>
    <w:rsid w:val="0066372A"/>
    <w:rsid w:val="00663ADD"/>
    <w:rsid w:val="00663CB4"/>
    <w:rsid w:val="00663DC8"/>
    <w:rsid w:val="00663FB5"/>
    <w:rsid w:val="006640AF"/>
    <w:rsid w:val="00664144"/>
    <w:rsid w:val="0066425C"/>
    <w:rsid w:val="00664424"/>
    <w:rsid w:val="00664481"/>
    <w:rsid w:val="006648B5"/>
    <w:rsid w:val="00664DC9"/>
    <w:rsid w:val="0066608E"/>
    <w:rsid w:val="00666276"/>
    <w:rsid w:val="006667BD"/>
    <w:rsid w:val="00666BC9"/>
    <w:rsid w:val="00666C58"/>
    <w:rsid w:val="00666D2B"/>
    <w:rsid w:val="0066727C"/>
    <w:rsid w:val="0066747C"/>
    <w:rsid w:val="00667662"/>
    <w:rsid w:val="006677B5"/>
    <w:rsid w:val="00667B64"/>
    <w:rsid w:val="00667DC4"/>
    <w:rsid w:val="0067024C"/>
    <w:rsid w:val="00670296"/>
    <w:rsid w:val="0067030A"/>
    <w:rsid w:val="00670350"/>
    <w:rsid w:val="00670838"/>
    <w:rsid w:val="00670AEB"/>
    <w:rsid w:val="00670B95"/>
    <w:rsid w:val="006712BC"/>
    <w:rsid w:val="0067188F"/>
    <w:rsid w:val="00671C38"/>
    <w:rsid w:val="0067258A"/>
    <w:rsid w:val="00672EEC"/>
    <w:rsid w:val="00673582"/>
    <w:rsid w:val="006737A5"/>
    <w:rsid w:val="006737C8"/>
    <w:rsid w:val="00674003"/>
    <w:rsid w:val="00674213"/>
    <w:rsid w:val="0067428A"/>
    <w:rsid w:val="00674334"/>
    <w:rsid w:val="00674454"/>
    <w:rsid w:val="00674633"/>
    <w:rsid w:val="0067468B"/>
    <w:rsid w:val="00674E6D"/>
    <w:rsid w:val="0067536C"/>
    <w:rsid w:val="0067542F"/>
    <w:rsid w:val="00675971"/>
    <w:rsid w:val="00675B6E"/>
    <w:rsid w:val="00675C8F"/>
    <w:rsid w:val="00675FA6"/>
    <w:rsid w:val="00675FD6"/>
    <w:rsid w:val="0067606B"/>
    <w:rsid w:val="006764F8"/>
    <w:rsid w:val="006766F8"/>
    <w:rsid w:val="00676CE7"/>
    <w:rsid w:val="00677315"/>
    <w:rsid w:val="006776B0"/>
    <w:rsid w:val="00677C9B"/>
    <w:rsid w:val="00677CEC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46F"/>
    <w:rsid w:val="00682A48"/>
    <w:rsid w:val="00682AB8"/>
    <w:rsid w:val="00682B0F"/>
    <w:rsid w:val="00682B34"/>
    <w:rsid w:val="00682DBC"/>
    <w:rsid w:val="00682E96"/>
    <w:rsid w:val="00683089"/>
    <w:rsid w:val="0068349C"/>
    <w:rsid w:val="006836A9"/>
    <w:rsid w:val="006836CC"/>
    <w:rsid w:val="00683869"/>
    <w:rsid w:val="00683E40"/>
    <w:rsid w:val="00683FEA"/>
    <w:rsid w:val="006841EC"/>
    <w:rsid w:val="0068426B"/>
    <w:rsid w:val="00684291"/>
    <w:rsid w:val="00684642"/>
    <w:rsid w:val="0068479E"/>
    <w:rsid w:val="00685444"/>
    <w:rsid w:val="006854A7"/>
    <w:rsid w:val="0068561E"/>
    <w:rsid w:val="006856B4"/>
    <w:rsid w:val="006859A0"/>
    <w:rsid w:val="00685B00"/>
    <w:rsid w:val="00685B8F"/>
    <w:rsid w:val="00686708"/>
    <w:rsid w:val="006867CC"/>
    <w:rsid w:val="00686FCA"/>
    <w:rsid w:val="00687123"/>
    <w:rsid w:val="006878C7"/>
    <w:rsid w:val="00687AB4"/>
    <w:rsid w:val="00687C2B"/>
    <w:rsid w:val="00687C69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14C5"/>
    <w:rsid w:val="00691757"/>
    <w:rsid w:val="00691F78"/>
    <w:rsid w:val="006921D8"/>
    <w:rsid w:val="00692245"/>
    <w:rsid w:val="006928DC"/>
    <w:rsid w:val="00692949"/>
    <w:rsid w:val="00692AC6"/>
    <w:rsid w:val="00692C32"/>
    <w:rsid w:val="00693254"/>
    <w:rsid w:val="006932BA"/>
    <w:rsid w:val="00693357"/>
    <w:rsid w:val="00693899"/>
    <w:rsid w:val="00693A19"/>
    <w:rsid w:val="00693B05"/>
    <w:rsid w:val="00693D0C"/>
    <w:rsid w:val="00694083"/>
    <w:rsid w:val="006941D4"/>
    <w:rsid w:val="00694B77"/>
    <w:rsid w:val="00695369"/>
    <w:rsid w:val="0069563B"/>
    <w:rsid w:val="00695900"/>
    <w:rsid w:val="00695955"/>
    <w:rsid w:val="00695B69"/>
    <w:rsid w:val="00695B7C"/>
    <w:rsid w:val="00695BB8"/>
    <w:rsid w:val="00696005"/>
    <w:rsid w:val="00696443"/>
    <w:rsid w:val="00696667"/>
    <w:rsid w:val="0069692A"/>
    <w:rsid w:val="00696A00"/>
    <w:rsid w:val="00696A84"/>
    <w:rsid w:val="00696B86"/>
    <w:rsid w:val="00697359"/>
    <w:rsid w:val="00697819"/>
    <w:rsid w:val="00697A3A"/>
    <w:rsid w:val="006A0094"/>
    <w:rsid w:val="006A00FB"/>
    <w:rsid w:val="006A0451"/>
    <w:rsid w:val="006A0563"/>
    <w:rsid w:val="006A14CC"/>
    <w:rsid w:val="006A1815"/>
    <w:rsid w:val="006A1B0E"/>
    <w:rsid w:val="006A1B37"/>
    <w:rsid w:val="006A2695"/>
    <w:rsid w:val="006A270E"/>
    <w:rsid w:val="006A27E1"/>
    <w:rsid w:val="006A2804"/>
    <w:rsid w:val="006A280B"/>
    <w:rsid w:val="006A28FD"/>
    <w:rsid w:val="006A2E67"/>
    <w:rsid w:val="006A2F21"/>
    <w:rsid w:val="006A30DA"/>
    <w:rsid w:val="006A3427"/>
    <w:rsid w:val="006A3698"/>
    <w:rsid w:val="006A3D1A"/>
    <w:rsid w:val="006A3D6F"/>
    <w:rsid w:val="006A3ED8"/>
    <w:rsid w:val="006A43BA"/>
    <w:rsid w:val="006A479D"/>
    <w:rsid w:val="006A47EE"/>
    <w:rsid w:val="006A4F29"/>
    <w:rsid w:val="006A5584"/>
    <w:rsid w:val="006A5C6D"/>
    <w:rsid w:val="006A5F5E"/>
    <w:rsid w:val="006A600C"/>
    <w:rsid w:val="006A610F"/>
    <w:rsid w:val="006A63F5"/>
    <w:rsid w:val="006A643D"/>
    <w:rsid w:val="006A650C"/>
    <w:rsid w:val="006A6811"/>
    <w:rsid w:val="006A708F"/>
    <w:rsid w:val="006A7666"/>
    <w:rsid w:val="006A7DA9"/>
    <w:rsid w:val="006B03C2"/>
    <w:rsid w:val="006B0BD8"/>
    <w:rsid w:val="006B105C"/>
    <w:rsid w:val="006B146D"/>
    <w:rsid w:val="006B1916"/>
    <w:rsid w:val="006B1C94"/>
    <w:rsid w:val="006B2356"/>
    <w:rsid w:val="006B2F26"/>
    <w:rsid w:val="006B2F4C"/>
    <w:rsid w:val="006B3016"/>
    <w:rsid w:val="006B3061"/>
    <w:rsid w:val="006B3754"/>
    <w:rsid w:val="006B3A36"/>
    <w:rsid w:val="006B3B4D"/>
    <w:rsid w:val="006B3E7C"/>
    <w:rsid w:val="006B3ED0"/>
    <w:rsid w:val="006B4009"/>
    <w:rsid w:val="006B44C7"/>
    <w:rsid w:val="006B485A"/>
    <w:rsid w:val="006B4931"/>
    <w:rsid w:val="006B4C92"/>
    <w:rsid w:val="006B5EFE"/>
    <w:rsid w:val="006B61D0"/>
    <w:rsid w:val="006B62C4"/>
    <w:rsid w:val="006B640E"/>
    <w:rsid w:val="006B68F4"/>
    <w:rsid w:val="006B6ACF"/>
    <w:rsid w:val="006B6D62"/>
    <w:rsid w:val="006B746B"/>
    <w:rsid w:val="006B74D8"/>
    <w:rsid w:val="006B7798"/>
    <w:rsid w:val="006B7831"/>
    <w:rsid w:val="006B7B9C"/>
    <w:rsid w:val="006C00D4"/>
    <w:rsid w:val="006C0113"/>
    <w:rsid w:val="006C01F9"/>
    <w:rsid w:val="006C025A"/>
    <w:rsid w:val="006C0332"/>
    <w:rsid w:val="006C0369"/>
    <w:rsid w:val="006C04BF"/>
    <w:rsid w:val="006C0578"/>
    <w:rsid w:val="006C0B2E"/>
    <w:rsid w:val="006C0B66"/>
    <w:rsid w:val="006C0EDD"/>
    <w:rsid w:val="006C15BE"/>
    <w:rsid w:val="006C17DE"/>
    <w:rsid w:val="006C193F"/>
    <w:rsid w:val="006C19BE"/>
    <w:rsid w:val="006C1C84"/>
    <w:rsid w:val="006C2005"/>
    <w:rsid w:val="006C2077"/>
    <w:rsid w:val="006C20D3"/>
    <w:rsid w:val="006C218D"/>
    <w:rsid w:val="006C231B"/>
    <w:rsid w:val="006C23B1"/>
    <w:rsid w:val="006C2465"/>
    <w:rsid w:val="006C272D"/>
    <w:rsid w:val="006C276C"/>
    <w:rsid w:val="006C27ED"/>
    <w:rsid w:val="006C28C5"/>
    <w:rsid w:val="006C2A15"/>
    <w:rsid w:val="006C2BF6"/>
    <w:rsid w:val="006C2D61"/>
    <w:rsid w:val="006C389D"/>
    <w:rsid w:val="006C3C42"/>
    <w:rsid w:val="006C3F9D"/>
    <w:rsid w:val="006C41D3"/>
    <w:rsid w:val="006C4A00"/>
    <w:rsid w:val="006C4C46"/>
    <w:rsid w:val="006C4D89"/>
    <w:rsid w:val="006C4F56"/>
    <w:rsid w:val="006C4F6E"/>
    <w:rsid w:val="006C5797"/>
    <w:rsid w:val="006C5A2F"/>
    <w:rsid w:val="006C6421"/>
    <w:rsid w:val="006C67CB"/>
    <w:rsid w:val="006C7218"/>
    <w:rsid w:val="006C7382"/>
    <w:rsid w:val="006C7650"/>
    <w:rsid w:val="006C7CE9"/>
    <w:rsid w:val="006D0297"/>
    <w:rsid w:val="006D03D2"/>
    <w:rsid w:val="006D03D7"/>
    <w:rsid w:val="006D058F"/>
    <w:rsid w:val="006D0C4B"/>
    <w:rsid w:val="006D0F72"/>
    <w:rsid w:val="006D1405"/>
    <w:rsid w:val="006D1512"/>
    <w:rsid w:val="006D17AE"/>
    <w:rsid w:val="006D17CD"/>
    <w:rsid w:val="006D19DF"/>
    <w:rsid w:val="006D1C65"/>
    <w:rsid w:val="006D1DA0"/>
    <w:rsid w:val="006D1DEF"/>
    <w:rsid w:val="006D1EEA"/>
    <w:rsid w:val="006D2026"/>
    <w:rsid w:val="006D25B9"/>
    <w:rsid w:val="006D291A"/>
    <w:rsid w:val="006D2BEB"/>
    <w:rsid w:val="006D3058"/>
    <w:rsid w:val="006D30E9"/>
    <w:rsid w:val="006D32CA"/>
    <w:rsid w:val="006D32E8"/>
    <w:rsid w:val="006D376F"/>
    <w:rsid w:val="006D3A08"/>
    <w:rsid w:val="006D3AA0"/>
    <w:rsid w:val="006D3B11"/>
    <w:rsid w:val="006D3B37"/>
    <w:rsid w:val="006D3DA9"/>
    <w:rsid w:val="006D3EFC"/>
    <w:rsid w:val="006D4582"/>
    <w:rsid w:val="006D488A"/>
    <w:rsid w:val="006D4DF3"/>
    <w:rsid w:val="006D4EFA"/>
    <w:rsid w:val="006D5691"/>
    <w:rsid w:val="006D6C64"/>
    <w:rsid w:val="006D6C66"/>
    <w:rsid w:val="006D6F1A"/>
    <w:rsid w:val="006D7430"/>
    <w:rsid w:val="006D7BC7"/>
    <w:rsid w:val="006D7E58"/>
    <w:rsid w:val="006D7E97"/>
    <w:rsid w:val="006E0758"/>
    <w:rsid w:val="006E0ECF"/>
    <w:rsid w:val="006E10DF"/>
    <w:rsid w:val="006E10F5"/>
    <w:rsid w:val="006E1138"/>
    <w:rsid w:val="006E19ED"/>
    <w:rsid w:val="006E2120"/>
    <w:rsid w:val="006E26CB"/>
    <w:rsid w:val="006E288C"/>
    <w:rsid w:val="006E3315"/>
    <w:rsid w:val="006E3615"/>
    <w:rsid w:val="006E3658"/>
    <w:rsid w:val="006E38FC"/>
    <w:rsid w:val="006E3AE1"/>
    <w:rsid w:val="006E3B38"/>
    <w:rsid w:val="006E3C77"/>
    <w:rsid w:val="006E3E2C"/>
    <w:rsid w:val="006E3F48"/>
    <w:rsid w:val="006E42E5"/>
    <w:rsid w:val="006E453E"/>
    <w:rsid w:val="006E45D3"/>
    <w:rsid w:val="006E47ED"/>
    <w:rsid w:val="006E4E4B"/>
    <w:rsid w:val="006E5174"/>
    <w:rsid w:val="006E59E0"/>
    <w:rsid w:val="006E5C1C"/>
    <w:rsid w:val="006E64BE"/>
    <w:rsid w:val="006E66A2"/>
    <w:rsid w:val="006E6824"/>
    <w:rsid w:val="006E71FE"/>
    <w:rsid w:val="006E73E9"/>
    <w:rsid w:val="006E76CA"/>
    <w:rsid w:val="006E7928"/>
    <w:rsid w:val="006E7C42"/>
    <w:rsid w:val="006F03BF"/>
    <w:rsid w:val="006F03F0"/>
    <w:rsid w:val="006F055E"/>
    <w:rsid w:val="006F10E2"/>
    <w:rsid w:val="006F17A5"/>
    <w:rsid w:val="006F19CC"/>
    <w:rsid w:val="006F1B26"/>
    <w:rsid w:val="006F1BB5"/>
    <w:rsid w:val="006F2832"/>
    <w:rsid w:val="006F28D7"/>
    <w:rsid w:val="006F28FB"/>
    <w:rsid w:val="006F2B6C"/>
    <w:rsid w:val="006F2E17"/>
    <w:rsid w:val="006F30BF"/>
    <w:rsid w:val="006F347C"/>
    <w:rsid w:val="006F34E8"/>
    <w:rsid w:val="006F3755"/>
    <w:rsid w:val="006F434C"/>
    <w:rsid w:val="006F45DE"/>
    <w:rsid w:val="006F4653"/>
    <w:rsid w:val="006F4841"/>
    <w:rsid w:val="006F4846"/>
    <w:rsid w:val="006F49BE"/>
    <w:rsid w:val="006F4ED6"/>
    <w:rsid w:val="006F5506"/>
    <w:rsid w:val="006F59A8"/>
    <w:rsid w:val="006F5C97"/>
    <w:rsid w:val="006F5D80"/>
    <w:rsid w:val="006F63E0"/>
    <w:rsid w:val="006F6421"/>
    <w:rsid w:val="006F66B2"/>
    <w:rsid w:val="006F6773"/>
    <w:rsid w:val="006F6B07"/>
    <w:rsid w:val="006F6EEE"/>
    <w:rsid w:val="006F707F"/>
    <w:rsid w:val="006F7336"/>
    <w:rsid w:val="006F7671"/>
    <w:rsid w:val="006F7F21"/>
    <w:rsid w:val="00700579"/>
    <w:rsid w:val="00700941"/>
    <w:rsid w:val="00701293"/>
    <w:rsid w:val="00701C8E"/>
    <w:rsid w:val="0070243B"/>
    <w:rsid w:val="007026B7"/>
    <w:rsid w:val="007026F3"/>
    <w:rsid w:val="0070275D"/>
    <w:rsid w:val="00702A9F"/>
    <w:rsid w:val="00702CFB"/>
    <w:rsid w:val="00702E54"/>
    <w:rsid w:val="00703290"/>
    <w:rsid w:val="0070345A"/>
    <w:rsid w:val="007037F1"/>
    <w:rsid w:val="0070380A"/>
    <w:rsid w:val="007038DF"/>
    <w:rsid w:val="00703C36"/>
    <w:rsid w:val="00703DEE"/>
    <w:rsid w:val="00703ECA"/>
    <w:rsid w:val="00704078"/>
    <w:rsid w:val="0070416F"/>
    <w:rsid w:val="007043E8"/>
    <w:rsid w:val="00704C79"/>
    <w:rsid w:val="00705117"/>
    <w:rsid w:val="0070527A"/>
    <w:rsid w:val="00705309"/>
    <w:rsid w:val="00705377"/>
    <w:rsid w:val="0070567E"/>
    <w:rsid w:val="0070585D"/>
    <w:rsid w:val="00705BD2"/>
    <w:rsid w:val="00705CA6"/>
    <w:rsid w:val="00705CF9"/>
    <w:rsid w:val="00705EFC"/>
    <w:rsid w:val="0070613B"/>
    <w:rsid w:val="00706252"/>
    <w:rsid w:val="0070627C"/>
    <w:rsid w:val="00706432"/>
    <w:rsid w:val="00706577"/>
    <w:rsid w:val="00706A17"/>
    <w:rsid w:val="00706FAA"/>
    <w:rsid w:val="0070725E"/>
    <w:rsid w:val="00707617"/>
    <w:rsid w:val="007076E9"/>
    <w:rsid w:val="0070773F"/>
    <w:rsid w:val="007077B5"/>
    <w:rsid w:val="00707C3B"/>
    <w:rsid w:val="00707D54"/>
    <w:rsid w:val="00707D69"/>
    <w:rsid w:val="007100B1"/>
    <w:rsid w:val="00710517"/>
    <w:rsid w:val="007108B1"/>
    <w:rsid w:val="007109B0"/>
    <w:rsid w:val="00710AA6"/>
    <w:rsid w:val="00710DB9"/>
    <w:rsid w:val="00710EC9"/>
    <w:rsid w:val="0071119A"/>
    <w:rsid w:val="00711215"/>
    <w:rsid w:val="007112C7"/>
    <w:rsid w:val="00711316"/>
    <w:rsid w:val="00711848"/>
    <w:rsid w:val="007118A9"/>
    <w:rsid w:val="00711A14"/>
    <w:rsid w:val="00712171"/>
    <w:rsid w:val="00712452"/>
    <w:rsid w:val="007125D3"/>
    <w:rsid w:val="007129D5"/>
    <w:rsid w:val="00712C6F"/>
    <w:rsid w:val="00712F07"/>
    <w:rsid w:val="007132DF"/>
    <w:rsid w:val="00713582"/>
    <w:rsid w:val="00713609"/>
    <w:rsid w:val="007136A4"/>
    <w:rsid w:val="007139BC"/>
    <w:rsid w:val="00713C23"/>
    <w:rsid w:val="00713C50"/>
    <w:rsid w:val="00713D63"/>
    <w:rsid w:val="00713F85"/>
    <w:rsid w:val="00714304"/>
    <w:rsid w:val="00714CB7"/>
    <w:rsid w:val="00714D19"/>
    <w:rsid w:val="0071520C"/>
    <w:rsid w:val="007152DE"/>
    <w:rsid w:val="00715475"/>
    <w:rsid w:val="0071589E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8E7"/>
    <w:rsid w:val="007169A9"/>
    <w:rsid w:val="00716A80"/>
    <w:rsid w:val="00716C88"/>
    <w:rsid w:val="00717078"/>
    <w:rsid w:val="007171AD"/>
    <w:rsid w:val="00717339"/>
    <w:rsid w:val="0071743B"/>
    <w:rsid w:val="007174B6"/>
    <w:rsid w:val="00717ADF"/>
    <w:rsid w:val="00717B70"/>
    <w:rsid w:val="00717E4A"/>
    <w:rsid w:val="00717E8E"/>
    <w:rsid w:val="00717FDD"/>
    <w:rsid w:val="0072007F"/>
    <w:rsid w:val="00720458"/>
    <w:rsid w:val="007208D6"/>
    <w:rsid w:val="007209C6"/>
    <w:rsid w:val="00720B85"/>
    <w:rsid w:val="00720EFA"/>
    <w:rsid w:val="00720F25"/>
    <w:rsid w:val="00720FFA"/>
    <w:rsid w:val="00721152"/>
    <w:rsid w:val="00721364"/>
    <w:rsid w:val="00721723"/>
    <w:rsid w:val="00721799"/>
    <w:rsid w:val="00721E6C"/>
    <w:rsid w:val="00722384"/>
    <w:rsid w:val="0072260F"/>
    <w:rsid w:val="00722660"/>
    <w:rsid w:val="007233DE"/>
    <w:rsid w:val="0072350D"/>
    <w:rsid w:val="007235F3"/>
    <w:rsid w:val="007238C9"/>
    <w:rsid w:val="00723937"/>
    <w:rsid w:val="00723DA7"/>
    <w:rsid w:val="0072440E"/>
    <w:rsid w:val="007244E4"/>
    <w:rsid w:val="007246C4"/>
    <w:rsid w:val="00724869"/>
    <w:rsid w:val="00724F27"/>
    <w:rsid w:val="00725188"/>
    <w:rsid w:val="0072533A"/>
    <w:rsid w:val="0072560E"/>
    <w:rsid w:val="00725624"/>
    <w:rsid w:val="0072571E"/>
    <w:rsid w:val="00725720"/>
    <w:rsid w:val="00725962"/>
    <w:rsid w:val="00725C05"/>
    <w:rsid w:val="00725FF0"/>
    <w:rsid w:val="00726062"/>
    <w:rsid w:val="00726220"/>
    <w:rsid w:val="007265B0"/>
    <w:rsid w:val="00726A5E"/>
    <w:rsid w:val="007272AD"/>
    <w:rsid w:val="007277E8"/>
    <w:rsid w:val="00727932"/>
    <w:rsid w:val="00727C3E"/>
    <w:rsid w:val="00727E2E"/>
    <w:rsid w:val="00730207"/>
    <w:rsid w:val="00730280"/>
    <w:rsid w:val="007302C2"/>
    <w:rsid w:val="007308F3"/>
    <w:rsid w:val="00730B4D"/>
    <w:rsid w:val="00730C99"/>
    <w:rsid w:val="00731227"/>
    <w:rsid w:val="0073162B"/>
    <w:rsid w:val="007318F5"/>
    <w:rsid w:val="00731C35"/>
    <w:rsid w:val="00731DBF"/>
    <w:rsid w:val="00732268"/>
    <w:rsid w:val="007326CC"/>
    <w:rsid w:val="0073282F"/>
    <w:rsid w:val="00732DE0"/>
    <w:rsid w:val="00732E9F"/>
    <w:rsid w:val="0073302B"/>
    <w:rsid w:val="0073350B"/>
    <w:rsid w:val="007338A5"/>
    <w:rsid w:val="00733C2E"/>
    <w:rsid w:val="00733FD7"/>
    <w:rsid w:val="007341FD"/>
    <w:rsid w:val="0073453D"/>
    <w:rsid w:val="0073469E"/>
    <w:rsid w:val="0073473A"/>
    <w:rsid w:val="00734C67"/>
    <w:rsid w:val="00734E5C"/>
    <w:rsid w:val="00735005"/>
    <w:rsid w:val="00735513"/>
    <w:rsid w:val="007359BE"/>
    <w:rsid w:val="00735E64"/>
    <w:rsid w:val="00735EFA"/>
    <w:rsid w:val="00735FA2"/>
    <w:rsid w:val="007360CD"/>
    <w:rsid w:val="00736188"/>
    <w:rsid w:val="007362B4"/>
    <w:rsid w:val="00736B7C"/>
    <w:rsid w:val="00736F4A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1234"/>
    <w:rsid w:val="0074136C"/>
    <w:rsid w:val="00741486"/>
    <w:rsid w:val="0074171D"/>
    <w:rsid w:val="00741BC1"/>
    <w:rsid w:val="00742C89"/>
    <w:rsid w:val="007436C9"/>
    <w:rsid w:val="00743D76"/>
    <w:rsid w:val="0074414F"/>
    <w:rsid w:val="007441F2"/>
    <w:rsid w:val="00744503"/>
    <w:rsid w:val="0074452E"/>
    <w:rsid w:val="0074459A"/>
    <w:rsid w:val="00744842"/>
    <w:rsid w:val="007448D1"/>
    <w:rsid w:val="00744F2E"/>
    <w:rsid w:val="00745362"/>
    <w:rsid w:val="00745701"/>
    <w:rsid w:val="00745A77"/>
    <w:rsid w:val="00745DC4"/>
    <w:rsid w:val="007463FD"/>
    <w:rsid w:val="007464D0"/>
    <w:rsid w:val="00746A5E"/>
    <w:rsid w:val="00746AC8"/>
    <w:rsid w:val="00746D72"/>
    <w:rsid w:val="00747354"/>
    <w:rsid w:val="0074786B"/>
    <w:rsid w:val="00747F02"/>
    <w:rsid w:val="00750107"/>
    <w:rsid w:val="007501BE"/>
    <w:rsid w:val="0075040C"/>
    <w:rsid w:val="007508BE"/>
    <w:rsid w:val="00750924"/>
    <w:rsid w:val="00750C5C"/>
    <w:rsid w:val="00750EC8"/>
    <w:rsid w:val="00750EFC"/>
    <w:rsid w:val="007511C5"/>
    <w:rsid w:val="00751838"/>
    <w:rsid w:val="0075217F"/>
    <w:rsid w:val="00752529"/>
    <w:rsid w:val="00752741"/>
    <w:rsid w:val="00752892"/>
    <w:rsid w:val="00753237"/>
    <w:rsid w:val="007533D0"/>
    <w:rsid w:val="007533F7"/>
    <w:rsid w:val="0075423D"/>
    <w:rsid w:val="007546C9"/>
    <w:rsid w:val="00754709"/>
    <w:rsid w:val="00754823"/>
    <w:rsid w:val="00754E32"/>
    <w:rsid w:val="00754FD8"/>
    <w:rsid w:val="0075517A"/>
    <w:rsid w:val="00755249"/>
    <w:rsid w:val="0075525D"/>
    <w:rsid w:val="00755579"/>
    <w:rsid w:val="00755C69"/>
    <w:rsid w:val="0075617F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835"/>
    <w:rsid w:val="00757A2E"/>
    <w:rsid w:val="007601A2"/>
    <w:rsid w:val="00760476"/>
    <w:rsid w:val="00760858"/>
    <w:rsid w:val="0076129A"/>
    <w:rsid w:val="007612A6"/>
    <w:rsid w:val="007614FF"/>
    <w:rsid w:val="0076160F"/>
    <w:rsid w:val="007618BF"/>
    <w:rsid w:val="00761CA1"/>
    <w:rsid w:val="00761DBA"/>
    <w:rsid w:val="00761E8D"/>
    <w:rsid w:val="00762034"/>
    <w:rsid w:val="0076240B"/>
    <w:rsid w:val="00762D0F"/>
    <w:rsid w:val="00763711"/>
    <w:rsid w:val="007639D4"/>
    <w:rsid w:val="00764068"/>
    <w:rsid w:val="007644B1"/>
    <w:rsid w:val="00764C9C"/>
    <w:rsid w:val="00764F19"/>
    <w:rsid w:val="00765051"/>
    <w:rsid w:val="00765145"/>
    <w:rsid w:val="00765D71"/>
    <w:rsid w:val="00765E8D"/>
    <w:rsid w:val="00765F81"/>
    <w:rsid w:val="00766C26"/>
    <w:rsid w:val="00766DE0"/>
    <w:rsid w:val="00767290"/>
    <w:rsid w:val="00767427"/>
    <w:rsid w:val="0076765E"/>
    <w:rsid w:val="0076769E"/>
    <w:rsid w:val="007676B4"/>
    <w:rsid w:val="0076774D"/>
    <w:rsid w:val="00767A31"/>
    <w:rsid w:val="00767AED"/>
    <w:rsid w:val="007704E8"/>
    <w:rsid w:val="00770A61"/>
    <w:rsid w:val="00770E7F"/>
    <w:rsid w:val="0077101A"/>
    <w:rsid w:val="00771039"/>
    <w:rsid w:val="00771171"/>
    <w:rsid w:val="007711FC"/>
    <w:rsid w:val="0077128E"/>
    <w:rsid w:val="007713AB"/>
    <w:rsid w:val="0077184B"/>
    <w:rsid w:val="0077190E"/>
    <w:rsid w:val="00772168"/>
    <w:rsid w:val="00772253"/>
    <w:rsid w:val="0077227C"/>
    <w:rsid w:val="007725D4"/>
    <w:rsid w:val="00772BE7"/>
    <w:rsid w:val="00772F4F"/>
    <w:rsid w:val="007733CF"/>
    <w:rsid w:val="00773E8B"/>
    <w:rsid w:val="0077432E"/>
    <w:rsid w:val="00774514"/>
    <w:rsid w:val="00774752"/>
    <w:rsid w:val="007748C5"/>
    <w:rsid w:val="00774C7F"/>
    <w:rsid w:val="00774F0D"/>
    <w:rsid w:val="007756CA"/>
    <w:rsid w:val="00775B3A"/>
    <w:rsid w:val="00775B41"/>
    <w:rsid w:val="0077647D"/>
    <w:rsid w:val="00776E8A"/>
    <w:rsid w:val="0077706C"/>
    <w:rsid w:val="0077739A"/>
    <w:rsid w:val="007773CD"/>
    <w:rsid w:val="007776F0"/>
    <w:rsid w:val="00777BB9"/>
    <w:rsid w:val="00777BE9"/>
    <w:rsid w:val="00777DB6"/>
    <w:rsid w:val="00777EA8"/>
    <w:rsid w:val="00777FBF"/>
    <w:rsid w:val="00780304"/>
    <w:rsid w:val="00780FA0"/>
    <w:rsid w:val="007814B0"/>
    <w:rsid w:val="0078164B"/>
    <w:rsid w:val="00782029"/>
    <w:rsid w:val="00782161"/>
    <w:rsid w:val="007823EA"/>
    <w:rsid w:val="00782542"/>
    <w:rsid w:val="00782B14"/>
    <w:rsid w:val="00782EA6"/>
    <w:rsid w:val="00782EDE"/>
    <w:rsid w:val="00782F39"/>
    <w:rsid w:val="00782FAC"/>
    <w:rsid w:val="00782FDB"/>
    <w:rsid w:val="007833D4"/>
    <w:rsid w:val="00783787"/>
    <w:rsid w:val="007838D0"/>
    <w:rsid w:val="00783963"/>
    <w:rsid w:val="00783DAB"/>
    <w:rsid w:val="00783FD2"/>
    <w:rsid w:val="007840E5"/>
    <w:rsid w:val="0078435B"/>
    <w:rsid w:val="00784597"/>
    <w:rsid w:val="00785306"/>
    <w:rsid w:val="007855A3"/>
    <w:rsid w:val="00785807"/>
    <w:rsid w:val="00785987"/>
    <w:rsid w:val="0078614E"/>
    <w:rsid w:val="007863D2"/>
    <w:rsid w:val="007864F9"/>
    <w:rsid w:val="00786729"/>
    <w:rsid w:val="00786784"/>
    <w:rsid w:val="00786787"/>
    <w:rsid w:val="00786806"/>
    <w:rsid w:val="007869EE"/>
    <w:rsid w:val="00786A30"/>
    <w:rsid w:val="00786CA3"/>
    <w:rsid w:val="007872A0"/>
    <w:rsid w:val="0078759E"/>
    <w:rsid w:val="007877D6"/>
    <w:rsid w:val="00787819"/>
    <w:rsid w:val="00787922"/>
    <w:rsid w:val="00787C6A"/>
    <w:rsid w:val="007905CC"/>
    <w:rsid w:val="00790708"/>
    <w:rsid w:val="007908C6"/>
    <w:rsid w:val="00790A41"/>
    <w:rsid w:val="00790A95"/>
    <w:rsid w:val="00790AE5"/>
    <w:rsid w:val="00791139"/>
    <w:rsid w:val="00791683"/>
    <w:rsid w:val="007916B1"/>
    <w:rsid w:val="00791837"/>
    <w:rsid w:val="00791873"/>
    <w:rsid w:val="00791A07"/>
    <w:rsid w:val="00791B46"/>
    <w:rsid w:val="00791B57"/>
    <w:rsid w:val="00791E41"/>
    <w:rsid w:val="00791E4F"/>
    <w:rsid w:val="00791E6E"/>
    <w:rsid w:val="00791EF7"/>
    <w:rsid w:val="0079206D"/>
    <w:rsid w:val="00792462"/>
    <w:rsid w:val="00792514"/>
    <w:rsid w:val="0079258A"/>
    <w:rsid w:val="00792705"/>
    <w:rsid w:val="0079301C"/>
    <w:rsid w:val="00793293"/>
    <w:rsid w:val="007933BD"/>
    <w:rsid w:val="00793507"/>
    <w:rsid w:val="00793543"/>
    <w:rsid w:val="0079369F"/>
    <w:rsid w:val="007938B5"/>
    <w:rsid w:val="00793A30"/>
    <w:rsid w:val="00793A49"/>
    <w:rsid w:val="00793E57"/>
    <w:rsid w:val="0079406C"/>
    <w:rsid w:val="0079420A"/>
    <w:rsid w:val="00794259"/>
    <w:rsid w:val="0079457E"/>
    <w:rsid w:val="00794714"/>
    <w:rsid w:val="007947AE"/>
    <w:rsid w:val="00794E18"/>
    <w:rsid w:val="007954BE"/>
    <w:rsid w:val="00795A84"/>
    <w:rsid w:val="00795CA1"/>
    <w:rsid w:val="00795CB1"/>
    <w:rsid w:val="00795D87"/>
    <w:rsid w:val="007966C9"/>
    <w:rsid w:val="007966E5"/>
    <w:rsid w:val="00796991"/>
    <w:rsid w:val="007974C6"/>
    <w:rsid w:val="00797FB6"/>
    <w:rsid w:val="007A03BA"/>
    <w:rsid w:val="007A03FF"/>
    <w:rsid w:val="007A046F"/>
    <w:rsid w:val="007A0E4E"/>
    <w:rsid w:val="007A120B"/>
    <w:rsid w:val="007A14EE"/>
    <w:rsid w:val="007A1A6B"/>
    <w:rsid w:val="007A1AC9"/>
    <w:rsid w:val="007A1BFB"/>
    <w:rsid w:val="007A1DA3"/>
    <w:rsid w:val="007A1DDE"/>
    <w:rsid w:val="007A2297"/>
    <w:rsid w:val="007A2521"/>
    <w:rsid w:val="007A273C"/>
    <w:rsid w:val="007A2BA6"/>
    <w:rsid w:val="007A2BED"/>
    <w:rsid w:val="007A30F6"/>
    <w:rsid w:val="007A325F"/>
    <w:rsid w:val="007A339E"/>
    <w:rsid w:val="007A374A"/>
    <w:rsid w:val="007A3770"/>
    <w:rsid w:val="007A3BA2"/>
    <w:rsid w:val="007A3CD6"/>
    <w:rsid w:val="007A3CFE"/>
    <w:rsid w:val="007A3DD1"/>
    <w:rsid w:val="007A3FB3"/>
    <w:rsid w:val="007A4259"/>
    <w:rsid w:val="007A450B"/>
    <w:rsid w:val="007A4883"/>
    <w:rsid w:val="007A4AA6"/>
    <w:rsid w:val="007A4C22"/>
    <w:rsid w:val="007A53FE"/>
    <w:rsid w:val="007A5BD8"/>
    <w:rsid w:val="007A5ECF"/>
    <w:rsid w:val="007A6127"/>
    <w:rsid w:val="007A61FF"/>
    <w:rsid w:val="007A6E1A"/>
    <w:rsid w:val="007A7602"/>
    <w:rsid w:val="007A78EB"/>
    <w:rsid w:val="007B0591"/>
    <w:rsid w:val="007B089A"/>
    <w:rsid w:val="007B0A49"/>
    <w:rsid w:val="007B0D41"/>
    <w:rsid w:val="007B101C"/>
    <w:rsid w:val="007B127D"/>
    <w:rsid w:val="007B13AE"/>
    <w:rsid w:val="007B14E7"/>
    <w:rsid w:val="007B1801"/>
    <w:rsid w:val="007B189E"/>
    <w:rsid w:val="007B1EE3"/>
    <w:rsid w:val="007B20EE"/>
    <w:rsid w:val="007B20FA"/>
    <w:rsid w:val="007B23AD"/>
    <w:rsid w:val="007B241B"/>
    <w:rsid w:val="007B257B"/>
    <w:rsid w:val="007B2BF0"/>
    <w:rsid w:val="007B2D12"/>
    <w:rsid w:val="007B301B"/>
    <w:rsid w:val="007B305A"/>
    <w:rsid w:val="007B3393"/>
    <w:rsid w:val="007B34A2"/>
    <w:rsid w:val="007B36E2"/>
    <w:rsid w:val="007B3BEE"/>
    <w:rsid w:val="007B4615"/>
    <w:rsid w:val="007B48C8"/>
    <w:rsid w:val="007B48E5"/>
    <w:rsid w:val="007B4AF4"/>
    <w:rsid w:val="007B5544"/>
    <w:rsid w:val="007B585C"/>
    <w:rsid w:val="007B5990"/>
    <w:rsid w:val="007B59F8"/>
    <w:rsid w:val="007B5E01"/>
    <w:rsid w:val="007B5F61"/>
    <w:rsid w:val="007B6323"/>
    <w:rsid w:val="007B6626"/>
    <w:rsid w:val="007B6654"/>
    <w:rsid w:val="007B6B72"/>
    <w:rsid w:val="007B6B84"/>
    <w:rsid w:val="007B6DDF"/>
    <w:rsid w:val="007B6FFE"/>
    <w:rsid w:val="007B7009"/>
    <w:rsid w:val="007B7078"/>
    <w:rsid w:val="007B76AB"/>
    <w:rsid w:val="007B7D9A"/>
    <w:rsid w:val="007B7F06"/>
    <w:rsid w:val="007C031C"/>
    <w:rsid w:val="007C072C"/>
    <w:rsid w:val="007C121C"/>
    <w:rsid w:val="007C1266"/>
    <w:rsid w:val="007C2014"/>
    <w:rsid w:val="007C220C"/>
    <w:rsid w:val="007C2280"/>
    <w:rsid w:val="007C28D3"/>
    <w:rsid w:val="007C2A2F"/>
    <w:rsid w:val="007C2A45"/>
    <w:rsid w:val="007C2AA6"/>
    <w:rsid w:val="007C2B74"/>
    <w:rsid w:val="007C2CD6"/>
    <w:rsid w:val="007C2E01"/>
    <w:rsid w:val="007C3061"/>
    <w:rsid w:val="007C3205"/>
    <w:rsid w:val="007C343D"/>
    <w:rsid w:val="007C34D0"/>
    <w:rsid w:val="007C3AAD"/>
    <w:rsid w:val="007C404B"/>
    <w:rsid w:val="007C413A"/>
    <w:rsid w:val="007C414F"/>
    <w:rsid w:val="007C4308"/>
    <w:rsid w:val="007C4312"/>
    <w:rsid w:val="007C446B"/>
    <w:rsid w:val="007C46E8"/>
    <w:rsid w:val="007C4A97"/>
    <w:rsid w:val="007C4BCE"/>
    <w:rsid w:val="007C50A5"/>
    <w:rsid w:val="007C52AA"/>
    <w:rsid w:val="007C53EA"/>
    <w:rsid w:val="007C54C2"/>
    <w:rsid w:val="007C5DC0"/>
    <w:rsid w:val="007C69D3"/>
    <w:rsid w:val="007C6B4C"/>
    <w:rsid w:val="007C6E62"/>
    <w:rsid w:val="007C702F"/>
    <w:rsid w:val="007D0109"/>
    <w:rsid w:val="007D01AE"/>
    <w:rsid w:val="007D07F0"/>
    <w:rsid w:val="007D081F"/>
    <w:rsid w:val="007D0DCF"/>
    <w:rsid w:val="007D13BF"/>
    <w:rsid w:val="007D13C5"/>
    <w:rsid w:val="007D13F5"/>
    <w:rsid w:val="007D184A"/>
    <w:rsid w:val="007D1E72"/>
    <w:rsid w:val="007D1E97"/>
    <w:rsid w:val="007D1F96"/>
    <w:rsid w:val="007D2284"/>
    <w:rsid w:val="007D22AB"/>
    <w:rsid w:val="007D2878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4C3"/>
    <w:rsid w:val="007D48DD"/>
    <w:rsid w:val="007D4D11"/>
    <w:rsid w:val="007D4DD8"/>
    <w:rsid w:val="007D4F86"/>
    <w:rsid w:val="007D5C14"/>
    <w:rsid w:val="007D6519"/>
    <w:rsid w:val="007D6653"/>
    <w:rsid w:val="007D67E5"/>
    <w:rsid w:val="007D6908"/>
    <w:rsid w:val="007D6B05"/>
    <w:rsid w:val="007D6C1D"/>
    <w:rsid w:val="007D6E3E"/>
    <w:rsid w:val="007D6FF1"/>
    <w:rsid w:val="007D709A"/>
    <w:rsid w:val="007D781E"/>
    <w:rsid w:val="007D7D08"/>
    <w:rsid w:val="007D7D0E"/>
    <w:rsid w:val="007D7DC2"/>
    <w:rsid w:val="007D7FBE"/>
    <w:rsid w:val="007E03D1"/>
    <w:rsid w:val="007E0476"/>
    <w:rsid w:val="007E0A9B"/>
    <w:rsid w:val="007E0C36"/>
    <w:rsid w:val="007E0F3E"/>
    <w:rsid w:val="007E1331"/>
    <w:rsid w:val="007E1B50"/>
    <w:rsid w:val="007E1CA3"/>
    <w:rsid w:val="007E1CCD"/>
    <w:rsid w:val="007E1F44"/>
    <w:rsid w:val="007E1FE9"/>
    <w:rsid w:val="007E2097"/>
    <w:rsid w:val="007E243C"/>
    <w:rsid w:val="007E2609"/>
    <w:rsid w:val="007E287D"/>
    <w:rsid w:val="007E2CFE"/>
    <w:rsid w:val="007E2D73"/>
    <w:rsid w:val="007E305B"/>
    <w:rsid w:val="007E31E3"/>
    <w:rsid w:val="007E32E8"/>
    <w:rsid w:val="007E347B"/>
    <w:rsid w:val="007E35F5"/>
    <w:rsid w:val="007E361F"/>
    <w:rsid w:val="007E38B7"/>
    <w:rsid w:val="007E3BA9"/>
    <w:rsid w:val="007E3C74"/>
    <w:rsid w:val="007E411D"/>
    <w:rsid w:val="007E437E"/>
    <w:rsid w:val="007E446A"/>
    <w:rsid w:val="007E4486"/>
    <w:rsid w:val="007E4687"/>
    <w:rsid w:val="007E47D0"/>
    <w:rsid w:val="007E4A65"/>
    <w:rsid w:val="007E4F20"/>
    <w:rsid w:val="007E5029"/>
    <w:rsid w:val="007E5560"/>
    <w:rsid w:val="007E5962"/>
    <w:rsid w:val="007E5AF0"/>
    <w:rsid w:val="007E5F23"/>
    <w:rsid w:val="007E6048"/>
    <w:rsid w:val="007E63AD"/>
    <w:rsid w:val="007E6C7A"/>
    <w:rsid w:val="007E6F26"/>
    <w:rsid w:val="007E6FA2"/>
    <w:rsid w:val="007E7559"/>
    <w:rsid w:val="007E768C"/>
    <w:rsid w:val="007E7990"/>
    <w:rsid w:val="007E7BD8"/>
    <w:rsid w:val="007E7C45"/>
    <w:rsid w:val="007E7DBC"/>
    <w:rsid w:val="007E7DDB"/>
    <w:rsid w:val="007E7E60"/>
    <w:rsid w:val="007F010C"/>
    <w:rsid w:val="007F0596"/>
    <w:rsid w:val="007F0DFF"/>
    <w:rsid w:val="007F1107"/>
    <w:rsid w:val="007F135A"/>
    <w:rsid w:val="007F1A72"/>
    <w:rsid w:val="007F1C60"/>
    <w:rsid w:val="007F23B0"/>
    <w:rsid w:val="007F2BAF"/>
    <w:rsid w:val="007F324B"/>
    <w:rsid w:val="007F473C"/>
    <w:rsid w:val="007F4901"/>
    <w:rsid w:val="007F4ACF"/>
    <w:rsid w:val="007F4E78"/>
    <w:rsid w:val="007F4EB7"/>
    <w:rsid w:val="007F4F3A"/>
    <w:rsid w:val="007F5702"/>
    <w:rsid w:val="007F572C"/>
    <w:rsid w:val="007F5768"/>
    <w:rsid w:val="007F5985"/>
    <w:rsid w:val="007F5AB8"/>
    <w:rsid w:val="007F5B57"/>
    <w:rsid w:val="007F5D86"/>
    <w:rsid w:val="007F5D90"/>
    <w:rsid w:val="007F6156"/>
    <w:rsid w:val="007F6395"/>
    <w:rsid w:val="007F64E0"/>
    <w:rsid w:val="007F685B"/>
    <w:rsid w:val="007F6BF7"/>
    <w:rsid w:val="007F6E9E"/>
    <w:rsid w:val="007F6F64"/>
    <w:rsid w:val="007F70A3"/>
    <w:rsid w:val="007F71DC"/>
    <w:rsid w:val="007F741B"/>
    <w:rsid w:val="00800048"/>
    <w:rsid w:val="0080010F"/>
    <w:rsid w:val="00800341"/>
    <w:rsid w:val="00800368"/>
    <w:rsid w:val="0080063C"/>
    <w:rsid w:val="00800813"/>
    <w:rsid w:val="0080175D"/>
    <w:rsid w:val="0080194D"/>
    <w:rsid w:val="00801CE6"/>
    <w:rsid w:val="008022DE"/>
    <w:rsid w:val="0080231E"/>
    <w:rsid w:val="0080240A"/>
    <w:rsid w:val="00802769"/>
    <w:rsid w:val="00802DAC"/>
    <w:rsid w:val="00802EEE"/>
    <w:rsid w:val="008037D7"/>
    <w:rsid w:val="008038BB"/>
    <w:rsid w:val="008039FD"/>
    <w:rsid w:val="00803A47"/>
    <w:rsid w:val="00803E23"/>
    <w:rsid w:val="00804129"/>
    <w:rsid w:val="00804175"/>
    <w:rsid w:val="00804262"/>
    <w:rsid w:val="00804D19"/>
    <w:rsid w:val="00804E07"/>
    <w:rsid w:val="00804F0C"/>
    <w:rsid w:val="00805368"/>
    <w:rsid w:val="008056AA"/>
    <w:rsid w:val="00805D1D"/>
    <w:rsid w:val="00805D3F"/>
    <w:rsid w:val="00806072"/>
    <w:rsid w:val="00806129"/>
    <w:rsid w:val="008063B2"/>
    <w:rsid w:val="0080645E"/>
    <w:rsid w:val="008065DD"/>
    <w:rsid w:val="0080707E"/>
    <w:rsid w:val="00807535"/>
    <w:rsid w:val="00807712"/>
    <w:rsid w:val="00807819"/>
    <w:rsid w:val="00807B5A"/>
    <w:rsid w:val="00807C66"/>
    <w:rsid w:val="008103FD"/>
    <w:rsid w:val="00810481"/>
    <w:rsid w:val="00810596"/>
    <w:rsid w:val="00810897"/>
    <w:rsid w:val="00810B53"/>
    <w:rsid w:val="00810D31"/>
    <w:rsid w:val="00810F7C"/>
    <w:rsid w:val="00811307"/>
    <w:rsid w:val="0081134C"/>
    <w:rsid w:val="00811575"/>
    <w:rsid w:val="008117EC"/>
    <w:rsid w:val="00811C2D"/>
    <w:rsid w:val="00811CAE"/>
    <w:rsid w:val="00811E4A"/>
    <w:rsid w:val="008120A0"/>
    <w:rsid w:val="008121E7"/>
    <w:rsid w:val="00812270"/>
    <w:rsid w:val="00812405"/>
    <w:rsid w:val="0081249E"/>
    <w:rsid w:val="0081265C"/>
    <w:rsid w:val="0081281F"/>
    <w:rsid w:val="00814209"/>
    <w:rsid w:val="0081429D"/>
    <w:rsid w:val="0081454C"/>
    <w:rsid w:val="00814806"/>
    <w:rsid w:val="00814842"/>
    <w:rsid w:val="00814B6B"/>
    <w:rsid w:val="00814D21"/>
    <w:rsid w:val="00814DC8"/>
    <w:rsid w:val="00814E26"/>
    <w:rsid w:val="00815005"/>
    <w:rsid w:val="008150FB"/>
    <w:rsid w:val="008157E9"/>
    <w:rsid w:val="008158D1"/>
    <w:rsid w:val="00815AA2"/>
    <w:rsid w:val="00815B22"/>
    <w:rsid w:val="00815BE1"/>
    <w:rsid w:val="00815C4F"/>
    <w:rsid w:val="0081601D"/>
    <w:rsid w:val="00816692"/>
    <w:rsid w:val="0081693B"/>
    <w:rsid w:val="00816CC4"/>
    <w:rsid w:val="00816EA8"/>
    <w:rsid w:val="008173D6"/>
    <w:rsid w:val="0081743E"/>
    <w:rsid w:val="00817599"/>
    <w:rsid w:val="00817E5A"/>
    <w:rsid w:val="00820553"/>
    <w:rsid w:val="00820557"/>
    <w:rsid w:val="0082143C"/>
    <w:rsid w:val="008214A7"/>
    <w:rsid w:val="00821C80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F3D"/>
    <w:rsid w:val="00824947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5F22"/>
    <w:rsid w:val="00826024"/>
    <w:rsid w:val="008261E4"/>
    <w:rsid w:val="008263CA"/>
    <w:rsid w:val="00826576"/>
    <w:rsid w:val="008266E3"/>
    <w:rsid w:val="0082691C"/>
    <w:rsid w:val="00826A70"/>
    <w:rsid w:val="00827324"/>
    <w:rsid w:val="008273A6"/>
    <w:rsid w:val="00827793"/>
    <w:rsid w:val="008277C6"/>
    <w:rsid w:val="008278D8"/>
    <w:rsid w:val="00827BC9"/>
    <w:rsid w:val="00827DE0"/>
    <w:rsid w:val="00827F45"/>
    <w:rsid w:val="008308CC"/>
    <w:rsid w:val="0083108C"/>
    <w:rsid w:val="008311CC"/>
    <w:rsid w:val="00831622"/>
    <w:rsid w:val="00831818"/>
    <w:rsid w:val="00831AA6"/>
    <w:rsid w:val="00831B32"/>
    <w:rsid w:val="00831DB5"/>
    <w:rsid w:val="00832428"/>
    <w:rsid w:val="0083268E"/>
    <w:rsid w:val="0083320B"/>
    <w:rsid w:val="00833396"/>
    <w:rsid w:val="008334F5"/>
    <w:rsid w:val="008336B4"/>
    <w:rsid w:val="00833B54"/>
    <w:rsid w:val="00833E5C"/>
    <w:rsid w:val="00834312"/>
    <w:rsid w:val="00834359"/>
    <w:rsid w:val="00834556"/>
    <w:rsid w:val="00834592"/>
    <w:rsid w:val="00834610"/>
    <w:rsid w:val="00834911"/>
    <w:rsid w:val="008349E8"/>
    <w:rsid w:val="00834C2B"/>
    <w:rsid w:val="00835007"/>
    <w:rsid w:val="008353B1"/>
    <w:rsid w:val="00835865"/>
    <w:rsid w:val="00836727"/>
    <w:rsid w:val="00836AF3"/>
    <w:rsid w:val="00836C77"/>
    <w:rsid w:val="00836FF0"/>
    <w:rsid w:val="00837151"/>
    <w:rsid w:val="00837731"/>
    <w:rsid w:val="00837C46"/>
    <w:rsid w:val="00837F66"/>
    <w:rsid w:val="00840111"/>
    <w:rsid w:val="00840360"/>
    <w:rsid w:val="00840532"/>
    <w:rsid w:val="008407D1"/>
    <w:rsid w:val="008409E1"/>
    <w:rsid w:val="00840D6B"/>
    <w:rsid w:val="008410C6"/>
    <w:rsid w:val="008415F4"/>
    <w:rsid w:val="00841636"/>
    <w:rsid w:val="00841B3B"/>
    <w:rsid w:val="00842534"/>
    <w:rsid w:val="00842AF1"/>
    <w:rsid w:val="00842E74"/>
    <w:rsid w:val="00843043"/>
    <w:rsid w:val="008433BF"/>
    <w:rsid w:val="008434B9"/>
    <w:rsid w:val="00844234"/>
    <w:rsid w:val="00844579"/>
    <w:rsid w:val="00844702"/>
    <w:rsid w:val="00844A32"/>
    <w:rsid w:val="008450CE"/>
    <w:rsid w:val="008450D0"/>
    <w:rsid w:val="0084533E"/>
    <w:rsid w:val="008456CE"/>
    <w:rsid w:val="008456F6"/>
    <w:rsid w:val="00845AAC"/>
    <w:rsid w:val="00845B19"/>
    <w:rsid w:val="00846243"/>
    <w:rsid w:val="00846506"/>
    <w:rsid w:val="0084668C"/>
    <w:rsid w:val="008468AA"/>
    <w:rsid w:val="0084741D"/>
    <w:rsid w:val="00847471"/>
    <w:rsid w:val="008474C7"/>
    <w:rsid w:val="0084770C"/>
    <w:rsid w:val="00847836"/>
    <w:rsid w:val="008478E2"/>
    <w:rsid w:val="00847BDF"/>
    <w:rsid w:val="00847EA7"/>
    <w:rsid w:val="00847FFB"/>
    <w:rsid w:val="008501C9"/>
    <w:rsid w:val="00850982"/>
    <w:rsid w:val="00850D3B"/>
    <w:rsid w:val="00850F43"/>
    <w:rsid w:val="00851056"/>
    <w:rsid w:val="00851069"/>
    <w:rsid w:val="00851283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D5"/>
    <w:rsid w:val="008522DD"/>
    <w:rsid w:val="0085242B"/>
    <w:rsid w:val="00852463"/>
    <w:rsid w:val="008524F0"/>
    <w:rsid w:val="00852920"/>
    <w:rsid w:val="00852A99"/>
    <w:rsid w:val="00852CCA"/>
    <w:rsid w:val="0085348E"/>
    <w:rsid w:val="008536C3"/>
    <w:rsid w:val="0085380B"/>
    <w:rsid w:val="00853D16"/>
    <w:rsid w:val="00853EF1"/>
    <w:rsid w:val="0085409E"/>
    <w:rsid w:val="00854175"/>
    <w:rsid w:val="008543F9"/>
    <w:rsid w:val="008544D2"/>
    <w:rsid w:val="008547C2"/>
    <w:rsid w:val="0085504B"/>
    <w:rsid w:val="00855094"/>
    <w:rsid w:val="008553AD"/>
    <w:rsid w:val="0085558D"/>
    <w:rsid w:val="00855812"/>
    <w:rsid w:val="00855851"/>
    <w:rsid w:val="008559AE"/>
    <w:rsid w:val="00855BEB"/>
    <w:rsid w:val="00855EE0"/>
    <w:rsid w:val="0085609F"/>
    <w:rsid w:val="0085638B"/>
    <w:rsid w:val="0085643B"/>
    <w:rsid w:val="008564FF"/>
    <w:rsid w:val="0085663D"/>
    <w:rsid w:val="0085664E"/>
    <w:rsid w:val="0085730E"/>
    <w:rsid w:val="0085758E"/>
    <w:rsid w:val="00857781"/>
    <w:rsid w:val="0085784F"/>
    <w:rsid w:val="00857A09"/>
    <w:rsid w:val="00857F8B"/>
    <w:rsid w:val="0086050C"/>
    <w:rsid w:val="00860726"/>
    <w:rsid w:val="0086083D"/>
    <w:rsid w:val="00860874"/>
    <w:rsid w:val="00860B0A"/>
    <w:rsid w:val="00860DBC"/>
    <w:rsid w:val="00860DF7"/>
    <w:rsid w:val="00860F95"/>
    <w:rsid w:val="0086105D"/>
    <w:rsid w:val="008612A9"/>
    <w:rsid w:val="0086141A"/>
    <w:rsid w:val="0086158F"/>
    <w:rsid w:val="008616D5"/>
    <w:rsid w:val="008618DE"/>
    <w:rsid w:val="0086192A"/>
    <w:rsid w:val="00861A00"/>
    <w:rsid w:val="00861A6E"/>
    <w:rsid w:val="008620A9"/>
    <w:rsid w:val="00862150"/>
    <w:rsid w:val="008621D0"/>
    <w:rsid w:val="00862959"/>
    <w:rsid w:val="00862A8A"/>
    <w:rsid w:val="00862B06"/>
    <w:rsid w:val="00862C5F"/>
    <w:rsid w:val="00862F77"/>
    <w:rsid w:val="00863114"/>
    <w:rsid w:val="00863175"/>
    <w:rsid w:val="0086330B"/>
    <w:rsid w:val="008634E5"/>
    <w:rsid w:val="00863C19"/>
    <w:rsid w:val="00863FBC"/>
    <w:rsid w:val="0086418B"/>
    <w:rsid w:val="008641A7"/>
    <w:rsid w:val="0086481B"/>
    <w:rsid w:val="00864E4E"/>
    <w:rsid w:val="00865171"/>
    <w:rsid w:val="008656CD"/>
    <w:rsid w:val="008656DC"/>
    <w:rsid w:val="0086583E"/>
    <w:rsid w:val="008659BC"/>
    <w:rsid w:val="00865AAD"/>
    <w:rsid w:val="00865CC3"/>
    <w:rsid w:val="00865FA2"/>
    <w:rsid w:val="0086655C"/>
    <w:rsid w:val="00866595"/>
    <w:rsid w:val="008666DD"/>
    <w:rsid w:val="00866766"/>
    <w:rsid w:val="00866DAC"/>
    <w:rsid w:val="00867A25"/>
    <w:rsid w:val="00867A77"/>
    <w:rsid w:val="0087010C"/>
    <w:rsid w:val="008705BE"/>
    <w:rsid w:val="0087099E"/>
    <w:rsid w:val="00870B9B"/>
    <w:rsid w:val="00870DA6"/>
    <w:rsid w:val="0087105A"/>
    <w:rsid w:val="0087113A"/>
    <w:rsid w:val="00871184"/>
    <w:rsid w:val="008714D3"/>
    <w:rsid w:val="0087158E"/>
    <w:rsid w:val="008719F2"/>
    <w:rsid w:val="00871A4F"/>
    <w:rsid w:val="00871E28"/>
    <w:rsid w:val="00871F4D"/>
    <w:rsid w:val="00871F9B"/>
    <w:rsid w:val="00871FD1"/>
    <w:rsid w:val="00872147"/>
    <w:rsid w:val="00872BE2"/>
    <w:rsid w:val="00872E0C"/>
    <w:rsid w:val="00873370"/>
    <w:rsid w:val="008738E1"/>
    <w:rsid w:val="00874363"/>
    <w:rsid w:val="008743F5"/>
    <w:rsid w:val="00874729"/>
    <w:rsid w:val="00874CB4"/>
    <w:rsid w:val="00875013"/>
    <w:rsid w:val="008753BF"/>
    <w:rsid w:val="00875FA5"/>
    <w:rsid w:val="0087647B"/>
    <w:rsid w:val="0087672C"/>
    <w:rsid w:val="00876984"/>
    <w:rsid w:val="00876B75"/>
    <w:rsid w:val="008772F0"/>
    <w:rsid w:val="00877932"/>
    <w:rsid w:val="00877A58"/>
    <w:rsid w:val="00877E1D"/>
    <w:rsid w:val="00880272"/>
    <w:rsid w:val="00880877"/>
    <w:rsid w:val="008809BC"/>
    <w:rsid w:val="00880DF7"/>
    <w:rsid w:val="00881AAB"/>
    <w:rsid w:val="00881C08"/>
    <w:rsid w:val="00881DE5"/>
    <w:rsid w:val="0088213D"/>
    <w:rsid w:val="008822F9"/>
    <w:rsid w:val="0088230B"/>
    <w:rsid w:val="008823EA"/>
    <w:rsid w:val="00882488"/>
    <w:rsid w:val="00882531"/>
    <w:rsid w:val="00882620"/>
    <w:rsid w:val="008827D5"/>
    <w:rsid w:val="00882D6D"/>
    <w:rsid w:val="00882F8F"/>
    <w:rsid w:val="00882FDC"/>
    <w:rsid w:val="0088322F"/>
    <w:rsid w:val="008832E2"/>
    <w:rsid w:val="0088385E"/>
    <w:rsid w:val="0088392E"/>
    <w:rsid w:val="00883EC4"/>
    <w:rsid w:val="0088477A"/>
    <w:rsid w:val="00884BC6"/>
    <w:rsid w:val="008852FA"/>
    <w:rsid w:val="00885452"/>
    <w:rsid w:val="0088560B"/>
    <w:rsid w:val="00885673"/>
    <w:rsid w:val="0088583C"/>
    <w:rsid w:val="008858E7"/>
    <w:rsid w:val="00885975"/>
    <w:rsid w:val="008859A5"/>
    <w:rsid w:val="00885B10"/>
    <w:rsid w:val="00885E45"/>
    <w:rsid w:val="00886076"/>
    <w:rsid w:val="008862AE"/>
    <w:rsid w:val="00886691"/>
    <w:rsid w:val="00886909"/>
    <w:rsid w:val="00886C0D"/>
    <w:rsid w:val="00886CC5"/>
    <w:rsid w:val="00887585"/>
    <w:rsid w:val="008878CC"/>
    <w:rsid w:val="00887A9B"/>
    <w:rsid w:val="00887B46"/>
    <w:rsid w:val="00887C1E"/>
    <w:rsid w:val="0089009E"/>
    <w:rsid w:val="008900F1"/>
    <w:rsid w:val="00890297"/>
    <w:rsid w:val="008902C8"/>
    <w:rsid w:val="00890767"/>
    <w:rsid w:val="008907DE"/>
    <w:rsid w:val="00890B0F"/>
    <w:rsid w:val="008913DC"/>
    <w:rsid w:val="0089161F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606"/>
    <w:rsid w:val="00893AF3"/>
    <w:rsid w:val="00893D9D"/>
    <w:rsid w:val="00893F44"/>
    <w:rsid w:val="00894152"/>
    <w:rsid w:val="008942F2"/>
    <w:rsid w:val="008948C4"/>
    <w:rsid w:val="00894EEE"/>
    <w:rsid w:val="00895015"/>
    <w:rsid w:val="008952C7"/>
    <w:rsid w:val="00895419"/>
    <w:rsid w:val="008956D1"/>
    <w:rsid w:val="00895713"/>
    <w:rsid w:val="00895D22"/>
    <w:rsid w:val="0089621A"/>
    <w:rsid w:val="00896465"/>
    <w:rsid w:val="0089648D"/>
    <w:rsid w:val="00896AF4"/>
    <w:rsid w:val="00896CA1"/>
    <w:rsid w:val="00896E11"/>
    <w:rsid w:val="00897246"/>
    <w:rsid w:val="00897262"/>
    <w:rsid w:val="00897795"/>
    <w:rsid w:val="008978FB"/>
    <w:rsid w:val="008A0113"/>
    <w:rsid w:val="008A062B"/>
    <w:rsid w:val="008A090A"/>
    <w:rsid w:val="008A0A0A"/>
    <w:rsid w:val="008A0B27"/>
    <w:rsid w:val="008A0B91"/>
    <w:rsid w:val="008A0DAC"/>
    <w:rsid w:val="008A0DFA"/>
    <w:rsid w:val="008A178B"/>
    <w:rsid w:val="008A291F"/>
    <w:rsid w:val="008A29FD"/>
    <w:rsid w:val="008A2A7D"/>
    <w:rsid w:val="008A2BC7"/>
    <w:rsid w:val="008A2CB2"/>
    <w:rsid w:val="008A2D53"/>
    <w:rsid w:val="008A326A"/>
    <w:rsid w:val="008A33D7"/>
    <w:rsid w:val="008A352D"/>
    <w:rsid w:val="008A3588"/>
    <w:rsid w:val="008A368D"/>
    <w:rsid w:val="008A377C"/>
    <w:rsid w:val="008A3A47"/>
    <w:rsid w:val="008A3BFB"/>
    <w:rsid w:val="008A3DBD"/>
    <w:rsid w:val="008A3F84"/>
    <w:rsid w:val="008A4604"/>
    <w:rsid w:val="008A487A"/>
    <w:rsid w:val="008A4EA8"/>
    <w:rsid w:val="008A5070"/>
    <w:rsid w:val="008A54FA"/>
    <w:rsid w:val="008A58BB"/>
    <w:rsid w:val="008A5A08"/>
    <w:rsid w:val="008A60F7"/>
    <w:rsid w:val="008A663B"/>
    <w:rsid w:val="008A7205"/>
    <w:rsid w:val="008A751D"/>
    <w:rsid w:val="008A7763"/>
    <w:rsid w:val="008A7C3C"/>
    <w:rsid w:val="008A7CAF"/>
    <w:rsid w:val="008A7D6E"/>
    <w:rsid w:val="008A7D7A"/>
    <w:rsid w:val="008A7E2F"/>
    <w:rsid w:val="008B0054"/>
    <w:rsid w:val="008B0120"/>
    <w:rsid w:val="008B0430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117"/>
    <w:rsid w:val="008B215D"/>
    <w:rsid w:val="008B22E8"/>
    <w:rsid w:val="008B24BC"/>
    <w:rsid w:val="008B2636"/>
    <w:rsid w:val="008B2905"/>
    <w:rsid w:val="008B2942"/>
    <w:rsid w:val="008B2BB2"/>
    <w:rsid w:val="008B2EE3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426C"/>
    <w:rsid w:val="008B44EA"/>
    <w:rsid w:val="008B4549"/>
    <w:rsid w:val="008B46BC"/>
    <w:rsid w:val="008B49EF"/>
    <w:rsid w:val="008B4BCB"/>
    <w:rsid w:val="008B5468"/>
    <w:rsid w:val="008B598B"/>
    <w:rsid w:val="008B5DFE"/>
    <w:rsid w:val="008B613C"/>
    <w:rsid w:val="008B625C"/>
    <w:rsid w:val="008B6D30"/>
    <w:rsid w:val="008B6D6D"/>
    <w:rsid w:val="008B6DD8"/>
    <w:rsid w:val="008B728B"/>
    <w:rsid w:val="008B7445"/>
    <w:rsid w:val="008B7C57"/>
    <w:rsid w:val="008C01F4"/>
    <w:rsid w:val="008C0862"/>
    <w:rsid w:val="008C1A65"/>
    <w:rsid w:val="008C1AE2"/>
    <w:rsid w:val="008C1D9F"/>
    <w:rsid w:val="008C230C"/>
    <w:rsid w:val="008C232F"/>
    <w:rsid w:val="008C2372"/>
    <w:rsid w:val="008C249F"/>
    <w:rsid w:val="008C24B9"/>
    <w:rsid w:val="008C266D"/>
    <w:rsid w:val="008C2C97"/>
    <w:rsid w:val="008C2D44"/>
    <w:rsid w:val="008C3567"/>
    <w:rsid w:val="008C3634"/>
    <w:rsid w:val="008C394A"/>
    <w:rsid w:val="008C41C8"/>
    <w:rsid w:val="008C43D7"/>
    <w:rsid w:val="008C4742"/>
    <w:rsid w:val="008C4986"/>
    <w:rsid w:val="008C4A02"/>
    <w:rsid w:val="008C4BD5"/>
    <w:rsid w:val="008C4BEF"/>
    <w:rsid w:val="008C4C74"/>
    <w:rsid w:val="008C4E19"/>
    <w:rsid w:val="008C586E"/>
    <w:rsid w:val="008C58BE"/>
    <w:rsid w:val="008C58C9"/>
    <w:rsid w:val="008C5930"/>
    <w:rsid w:val="008C5E39"/>
    <w:rsid w:val="008C63B6"/>
    <w:rsid w:val="008C64F9"/>
    <w:rsid w:val="008C6874"/>
    <w:rsid w:val="008C6A2B"/>
    <w:rsid w:val="008C6B48"/>
    <w:rsid w:val="008C6B6D"/>
    <w:rsid w:val="008C6CA2"/>
    <w:rsid w:val="008C6DCC"/>
    <w:rsid w:val="008C721D"/>
    <w:rsid w:val="008C735F"/>
    <w:rsid w:val="008C7378"/>
    <w:rsid w:val="008C7679"/>
    <w:rsid w:val="008C7829"/>
    <w:rsid w:val="008C7B51"/>
    <w:rsid w:val="008C7EDB"/>
    <w:rsid w:val="008C7F47"/>
    <w:rsid w:val="008D004C"/>
    <w:rsid w:val="008D00A1"/>
    <w:rsid w:val="008D01CB"/>
    <w:rsid w:val="008D0253"/>
    <w:rsid w:val="008D0506"/>
    <w:rsid w:val="008D0565"/>
    <w:rsid w:val="008D05C5"/>
    <w:rsid w:val="008D0679"/>
    <w:rsid w:val="008D06F6"/>
    <w:rsid w:val="008D0737"/>
    <w:rsid w:val="008D0CCA"/>
    <w:rsid w:val="008D10DE"/>
    <w:rsid w:val="008D2582"/>
    <w:rsid w:val="008D2873"/>
    <w:rsid w:val="008D29B8"/>
    <w:rsid w:val="008D3706"/>
    <w:rsid w:val="008D3728"/>
    <w:rsid w:val="008D3FD6"/>
    <w:rsid w:val="008D3FE1"/>
    <w:rsid w:val="008D4024"/>
    <w:rsid w:val="008D41DA"/>
    <w:rsid w:val="008D4409"/>
    <w:rsid w:val="008D4E0F"/>
    <w:rsid w:val="008D5249"/>
    <w:rsid w:val="008D54C4"/>
    <w:rsid w:val="008D58C7"/>
    <w:rsid w:val="008D5DC1"/>
    <w:rsid w:val="008D6117"/>
    <w:rsid w:val="008D611E"/>
    <w:rsid w:val="008D61E2"/>
    <w:rsid w:val="008D6387"/>
    <w:rsid w:val="008D6CCF"/>
    <w:rsid w:val="008D70C3"/>
    <w:rsid w:val="008D7707"/>
    <w:rsid w:val="008D7906"/>
    <w:rsid w:val="008D7989"/>
    <w:rsid w:val="008D7995"/>
    <w:rsid w:val="008D7FD8"/>
    <w:rsid w:val="008E027F"/>
    <w:rsid w:val="008E0440"/>
    <w:rsid w:val="008E0D4B"/>
    <w:rsid w:val="008E0F73"/>
    <w:rsid w:val="008E11FA"/>
    <w:rsid w:val="008E1683"/>
    <w:rsid w:val="008E1C61"/>
    <w:rsid w:val="008E1CA2"/>
    <w:rsid w:val="008E1D57"/>
    <w:rsid w:val="008E1E2D"/>
    <w:rsid w:val="008E1F76"/>
    <w:rsid w:val="008E214E"/>
    <w:rsid w:val="008E2151"/>
    <w:rsid w:val="008E2272"/>
    <w:rsid w:val="008E2273"/>
    <w:rsid w:val="008E2C30"/>
    <w:rsid w:val="008E2D89"/>
    <w:rsid w:val="008E31A0"/>
    <w:rsid w:val="008E3B21"/>
    <w:rsid w:val="008E3C1A"/>
    <w:rsid w:val="008E3E74"/>
    <w:rsid w:val="008E418A"/>
    <w:rsid w:val="008E432F"/>
    <w:rsid w:val="008E4361"/>
    <w:rsid w:val="008E43F9"/>
    <w:rsid w:val="008E443A"/>
    <w:rsid w:val="008E4A62"/>
    <w:rsid w:val="008E52A1"/>
    <w:rsid w:val="008E5338"/>
    <w:rsid w:val="008E533B"/>
    <w:rsid w:val="008E5A2E"/>
    <w:rsid w:val="008E5A95"/>
    <w:rsid w:val="008E6196"/>
    <w:rsid w:val="008E629F"/>
    <w:rsid w:val="008E69B4"/>
    <w:rsid w:val="008E6E0F"/>
    <w:rsid w:val="008E70ED"/>
    <w:rsid w:val="008E716F"/>
    <w:rsid w:val="008E795E"/>
    <w:rsid w:val="008E798B"/>
    <w:rsid w:val="008E7AD4"/>
    <w:rsid w:val="008E7D5F"/>
    <w:rsid w:val="008F0B59"/>
    <w:rsid w:val="008F0ED8"/>
    <w:rsid w:val="008F1006"/>
    <w:rsid w:val="008F1107"/>
    <w:rsid w:val="008F12E8"/>
    <w:rsid w:val="008F15D6"/>
    <w:rsid w:val="008F163D"/>
    <w:rsid w:val="008F22A0"/>
    <w:rsid w:val="008F23F2"/>
    <w:rsid w:val="008F241B"/>
    <w:rsid w:val="008F24C0"/>
    <w:rsid w:val="008F25D5"/>
    <w:rsid w:val="008F26C0"/>
    <w:rsid w:val="008F2DC8"/>
    <w:rsid w:val="008F3AB7"/>
    <w:rsid w:val="008F3B02"/>
    <w:rsid w:val="008F3F48"/>
    <w:rsid w:val="008F4241"/>
    <w:rsid w:val="008F484F"/>
    <w:rsid w:val="008F48E0"/>
    <w:rsid w:val="008F5C69"/>
    <w:rsid w:val="008F5DB1"/>
    <w:rsid w:val="008F5F29"/>
    <w:rsid w:val="008F6123"/>
    <w:rsid w:val="008F62E7"/>
    <w:rsid w:val="008F6310"/>
    <w:rsid w:val="008F6562"/>
    <w:rsid w:val="008F656C"/>
    <w:rsid w:val="008F6745"/>
    <w:rsid w:val="008F6778"/>
    <w:rsid w:val="008F6883"/>
    <w:rsid w:val="008F6969"/>
    <w:rsid w:val="008F6A30"/>
    <w:rsid w:val="008F6B49"/>
    <w:rsid w:val="008F6F36"/>
    <w:rsid w:val="008F7144"/>
    <w:rsid w:val="008F75F9"/>
    <w:rsid w:val="008F7D6A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1D1A"/>
    <w:rsid w:val="009025FD"/>
    <w:rsid w:val="00902767"/>
    <w:rsid w:val="009027DB"/>
    <w:rsid w:val="00902A58"/>
    <w:rsid w:val="00902B48"/>
    <w:rsid w:val="00902BC0"/>
    <w:rsid w:val="00903001"/>
    <w:rsid w:val="00903518"/>
    <w:rsid w:val="00903DE9"/>
    <w:rsid w:val="00903EC7"/>
    <w:rsid w:val="00903F87"/>
    <w:rsid w:val="009041B6"/>
    <w:rsid w:val="009045F2"/>
    <w:rsid w:val="00904860"/>
    <w:rsid w:val="00904A63"/>
    <w:rsid w:val="00904FB1"/>
    <w:rsid w:val="00905225"/>
    <w:rsid w:val="009052AF"/>
    <w:rsid w:val="0090533A"/>
    <w:rsid w:val="0090553E"/>
    <w:rsid w:val="00905685"/>
    <w:rsid w:val="009059F4"/>
    <w:rsid w:val="00905A6B"/>
    <w:rsid w:val="00905CC6"/>
    <w:rsid w:val="00905D55"/>
    <w:rsid w:val="00905F9B"/>
    <w:rsid w:val="00906245"/>
    <w:rsid w:val="00906405"/>
    <w:rsid w:val="009065A3"/>
    <w:rsid w:val="009067CE"/>
    <w:rsid w:val="009067DB"/>
    <w:rsid w:val="00906913"/>
    <w:rsid w:val="00906D6A"/>
    <w:rsid w:val="00906F9E"/>
    <w:rsid w:val="00906FA7"/>
    <w:rsid w:val="00907114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234B"/>
    <w:rsid w:val="0091264E"/>
    <w:rsid w:val="009127E9"/>
    <w:rsid w:val="00912968"/>
    <w:rsid w:val="00912DFB"/>
    <w:rsid w:val="00913035"/>
    <w:rsid w:val="00913314"/>
    <w:rsid w:val="00913498"/>
    <w:rsid w:val="00913E2F"/>
    <w:rsid w:val="00914F63"/>
    <w:rsid w:val="00915626"/>
    <w:rsid w:val="0091577E"/>
    <w:rsid w:val="0091588F"/>
    <w:rsid w:val="00915D0D"/>
    <w:rsid w:val="00915DB1"/>
    <w:rsid w:val="00916274"/>
    <w:rsid w:val="00916B48"/>
    <w:rsid w:val="00916EDD"/>
    <w:rsid w:val="00916F3D"/>
    <w:rsid w:val="009174D8"/>
    <w:rsid w:val="00917546"/>
    <w:rsid w:val="009176E9"/>
    <w:rsid w:val="00917866"/>
    <w:rsid w:val="00917C5F"/>
    <w:rsid w:val="0092013D"/>
    <w:rsid w:val="009201B3"/>
    <w:rsid w:val="0092040B"/>
    <w:rsid w:val="00920704"/>
    <w:rsid w:val="00920D66"/>
    <w:rsid w:val="00921689"/>
    <w:rsid w:val="009217CE"/>
    <w:rsid w:val="00921C74"/>
    <w:rsid w:val="00921CB4"/>
    <w:rsid w:val="00921FAE"/>
    <w:rsid w:val="0092216F"/>
    <w:rsid w:val="009224F2"/>
    <w:rsid w:val="009229CD"/>
    <w:rsid w:val="00922FB0"/>
    <w:rsid w:val="00923367"/>
    <w:rsid w:val="0092420C"/>
    <w:rsid w:val="00924343"/>
    <w:rsid w:val="00924365"/>
    <w:rsid w:val="00924FFD"/>
    <w:rsid w:val="0092526C"/>
    <w:rsid w:val="009255FC"/>
    <w:rsid w:val="009256B4"/>
    <w:rsid w:val="00925AFE"/>
    <w:rsid w:val="00925C6C"/>
    <w:rsid w:val="009261A6"/>
    <w:rsid w:val="00926266"/>
    <w:rsid w:val="00926538"/>
    <w:rsid w:val="00926615"/>
    <w:rsid w:val="0092699F"/>
    <w:rsid w:val="00926AFC"/>
    <w:rsid w:val="0092719E"/>
    <w:rsid w:val="009271CD"/>
    <w:rsid w:val="00927209"/>
    <w:rsid w:val="009273AD"/>
    <w:rsid w:val="009274D0"/>
    <w:rsid w:val="00930746"/>
    <w:rsid w:val="00930BAD"/>
    <w:rsid w:val="00930BE9"/>
    <w:rsid w:val="00930C1E"/>
    <w:rsid w:val="00930EB7"/>
    <w:rsid w:val="00930F5B"/>
    <w:rsid w:val="00931015"/>
    <w:rsid w:val="009311D6"/>
    <w:rsid w:val="00931C94"/>
    <w:rsid w:val="00932050"/>
    <w:rsid w:val="00932163"/>
    <w:rsid w:val="00932438"/>
    <w:rsid w:val="009329A8"/>
    <w:rsid w:val="00932F1F"/>
    <w:rsid w:val="009334D2"/>
    <w:rsid w:val="00933B30"/>
    <w:rsid w:val="009343F3"/>
    <w:rsid w:val="009344F7"/>
    <w:rsid w:val="009347B1"/>
    <w:rsid w:val="00934C29"/>
    <w:rsid w:val="00934D74"/>
    <w:rsid w:val="00934DC3"/>
    <w:rsid w:val="009350C9"/>
    <w:rsid w:val="009351E4"/>
    <w:rsid w:val="009353C3"/>
    <w:rsid w:val="009353D1"/>
    <w:rsid w:val="009358CF"/>
    <w:rsid w:val="00935BFF"/>
    <w:rsid w:val="00935C54"/>
    <w:rsid w:val="00935C7F"/>
    <w:rsid w:val="00935D1B"/>
    <w:rsid w:val="00935F04"/>
    <w:rsid w:val="00935FF1"/>
    <w:rsid w:val="00936992"/>
    <w:rsid w:val="00936ADF"/>
    <w:rsid w:val="00936B2B"/>
    <w:rsid w:val="00936BBF"/>
    <w:rsid w:val="00936DDB"/>
    <w:rsid w:val="009370CF"/>
    <w:rsid w:val="00937488"/>
    <w:rsid w:val="009376E5"/>
    <w:rsid w:val="0093798B"/>
    <w:rsid w:val="00937C2B"/>
    <w:rsid w:val="00937C5D"/>
    <w:rsid w:val="00937CCD"/>
    <w:rsid w:val="00937DBF"/>
    <w:rsid w:val="00937E40"/>
    <w:rsid w:val="00937F80"/>
    <w:rsid w:val="009404E1"/>
    <w:rsid w:val="00940AA3"/>
    <w:rsid w:val="009414CE"/>
    <w:rsid w:val="009415C2"/>
    <w:rsid w:val="0094165C"/>
    <w:rsid w:val="0094214E"/>
    <w:rsid w:val="0094260F"/>
    <w:rsid w:val="00942716"/>
    <w:rsid w:val="0094281B"/>
    <w:rsid w:val="009428CC"/>
    <w:rsid w:val="00942904"/>
    <w:rsid w:val="009430F1"/>
    <w:rsid w:val="00943257"/>
    <w:rsid w:val="009436EF"/>
    <w:rsid w:val="00943B2F"/>
    <w:rsid w:val="00943CCF"/>
    <w:rsid w:val="00943E4C"/>
    <w:rsid w:val="0094411C"/>
    <w:rsid w:val="00944160"/>
    <w:rsid w:val="00944477"/>
    <w:rsid w:val="009444BA"/>
    <w:rsid w:val="009448C1"/>
    <w:rsid w:val="00944A9F"/>
    <w:rsid w:val="00944BF6"/>
    <w:rsid w:val="00944CCE"/>
    <w:rsid w:val="00944E1C"/>
    <w:rsid w:val="00944E2C"/>
    <w:rsid w:val="00944EB8"/>
    <w:rsid w:val="00944EDA"/>
    <w:rsid w:val="0094511A"/>
    <w:rsid w:val="00945B44"/>
    <w:rsid w:val="00945DE1"/>
    <w:rsid w:val="00946086"/>
    <w:rsid w:val="009460DA"/>
    <w:rsid w:val="009460FB"/>
    <w:rsid w:val="00946C8D"/>
    <w:rsid w:val="00947437"/>
    <w:rsid w:val="0094762B"/>
    <w:rsid w:val="00947942"/>
    <w:rsid w:val="009479CA"/>
    <w:rsid w:val="009479F1"/>
    <w:rsid w:val="00947D5C"/>
    <w:rsid w:val="00950015"/>
    <w:rsid w:val="00950119"/>
    <w:rsid w:val="009501F4"/>
    <w:rsid w:val="00950215"/>
    <w:rsid w:val="009502C4"/>
    <w:rsid w:val="00950979"/>
    <w:rsid w:val="0095098F"/>
    <w:rsid w:val="00950B26"/>
    <w:rsid w:val="00950CEA"/>
    <w:rsid w:val="00951236"/>
    <w:rsid w:val="0095172A"/>
    <w:rsid w:val="009524E4"/>
    <w:rsid w:val="009528CD"/>
    <w:rsid w:val="009528F6"/>
    <w:rsid w:val="00952DEB"/>
    <w:rsid w:val="0095302A"/>
    <w:rsid w:val="00953106"/>
    <w:rsid w:val="009533D1"/>
    <w:rsid w:val="009534D4"/>
    <w:rsid w:val="009536FB"/>
    <w:rsid w:val="0095373F"/>
    <w:rsid w:val="00953A9A"/>
    <w:rsid w:val="00953F4F"/>
    <w:rsid w:val="00954152"/>
    <w:rsid w:val="009546D6"/>
    <w:rsid w:val="00954783"/>
    <w:rsid w:val="00954970"/>
    <w:rsid w:val="00954BAF"/>
    <w:rsid w:val="00954E62"/>
    <w:rsid w:val="009550F7"/>
    <w:rsid w:val="009553B2"/>
    <w:rsid w:val="0095548F"/>
    <w:rsid w:val="00955617"/>
    <w:rsid w:val="0095564D"/>
    <w:rsid w:val="00956384"/>
    <w:rsid w:val="009566CE"/>
    <w:rsid w:val="00956C49"/>
    <w:rsid w:val="00957082"/>
    <w:rsid w:val="0095709B"/>
    <w:rsid w:val="009570BE"/>
    <w:rsid w:val="00957775"/>
    <w:rsid w:val="00957D44"/>
    <w:rsid w:val="00957F81"/>
    <w:rsid w:val="00960645"/>
    <w:rsid w:val="00960B76"/>
    <w:rsid w:val="00960C68"/>
    <w:rsid w:val="00960EC8"/>
    <w:rsid w:val="00960FE7"/>
    <w:rsid w:val="00961116"/>
    <w:rsid w:val="0096189C"/>
    <w:rsid w:val="00961D67"/>
    <w:rsid w:val="00961F83"/>
    <w:rsid w:val="0096208F"/>
    <w:rsid w:val="009620FD"/>
    <w:rsid w:val="0096260F"/>
    <w:rsid w:val="0096330D"/>
    <w:rsid w:val="00963523"/>
    <w:rsid w:val="00963808"/>
    <w:rsid w:val="00963A76"/>
    <w:rsid w:val="009640EC"/>
    <w:rsid w:val="00964526"/>
    <w:rsid w:val="0096466F"/>
    <w:rsid w:val="00964B09"/>
    <w:rsid w:val="00964F0F"/>
    <w:rsid w:val="009651FE"/>
    <w:rsid w:val="009654B8"/>
    <w:rsid w:val="00965738"/>
    <w:rsid w:val="009659D7"/>
    <w:rsid w:val="00965A5C"/>
    <w:rsid w:val="00965B17"/>
    <w:rsid w:val="00965C1B"/>
    <w:rsid w:val="00965E7C"/>
    <w:rsid w:val="00965EE7"/>
    <w:rsid w:val="009660DB"/>
    <w:rsid w:val="00966192"/>
    <w:rsid w:val="0096673C"/>
    <w:rsid w:val="00966CC9"/>
    <w:rsid w:val="00967476"/>
    <w:rsid w:val="009675C2"/>
    <w:rsid w:val="00967B7B"/>
    <w:rsid w:val="00967D7E"/>
    <w:rsid w:val="00970286"/>
    <w:rsid w:val="0097031E"/>
    <w:rsid w:val="009703FF"/>
    <w:rsid w:val="009704F5"/>
    <w:rsid w:val="0097058F"/>
    <w:rsid w:val="00970BB9"/>
    <w:rsid w:val="009716F7"/>
    <w:rsid w:val="009717A4"/>
    <w:rsid w:val="00971A94"/>
    <w:rsid w:val="00971DE4"/>
    <w:rsid w:val="0097260E"/>
    <w:rsid w:val="00972995"/>
    <w:rsid w:val="00972B3E"/>
    <w:rsid w:val="00972B5A"/>
    <w:rsid w:val="00972B63"/>
    <w:rsid w:val="00972E84"/>
    <w:rsid w:val="00972EB0"/>
    <w:rsid w:val="00972F1B"/>
    <w:rsid w:val="00973A74"/>
    <w:rsid w:val="00973AF2"/>
    <w:rsid w:val="00973BFE"/>
    <w:rsid w:val="00973DC1"/>
    <w:rsid w:val="00973EE9"/>
    <w:rsid w:val="009744C7"/>
    <w:rsid w:val="00974514"/>
    <w:rsid w:val="00974B5C"/>
    <w:rsid w:val="00974DFA"/>
    <w:rsid w:val="0097506E"/>
    <w:rsid w:val="009754EC"/>
    <w:rsid w:val="009756C1"/>
    <w:rsid w:val="009756C4"/>
    <w:rsid w:val="00975A19"/>
    <w:rsid w:val="00976814"/>
    <w:rsid w:val="00976B30"/>
    <w:rsid w:val="00976B6E"/>
    <w:rsid w:val="009778DF"/>
    <w:rsid w:val="00977E22"/>
    <w:rsid w:val="00977F07"/>
    <w:rsid w:val="009801AA"/>
    <w:rsid w:val="00980243"/>
    <w:rsid w:val="00980375"/>
    <w:rsid w:val="009809E3"/>
    <w:rsid w:val="00981477"/>
    <w:rsid w:val="0098175B"/>
    <w:rsid w:val="0098192E"/>
    <w:rsid w:val="00981B9E"/>
    <w:rsid w:val="00981FAF"/>
    <w:rsid w:val="00982385"/>
    <w:rsid w:val="009828AA"/>
    <w:rsid w:val="0098365B"/>
    <w:rsid w:val="00984302"/>
    <w:rsid w:val="00984BFA"/>
    <w:rsid w:val="00984F07"/>
    <w:rsid w:val="00985513"/>
    <w:rsid w:val="00985B68"/>
    <w:rsid w:val="00985DA2"/>
    <w:rsid w:val="00985FAB"/>
    <w:rsid w:val="00986076"/>
    <w:rsid w:val="00986140"/>
    <w:rsid w:val="00986632"/>
    <w:rsid w:val="0098669B"/>
    <w:rsid w:val="009869D7"/>
    <w:rsid w:val="00986D1E"/>
    <w:rsid w:val="00986F20"/>
    <w:rsid w:val="009870DC"/>
    <w:rsid w:val="00987630"/>
    <w:rsid w:val="00987ACB"/>
    <w:rsid w:val="00987BDF"/>
    <w:rsid w:val="00987DE5"/>
    <w:rsid w:val="00990037"/>
    <w:rsid w:val="009901A4"/>
    <w:rsid w:val="0099051F"/>
    <w:rsid w:val="009908D6"/>
    <w:rsid w:val="0099096A"/>
    <w:rsid w:val="00990B53"/>
    <w:rsid w:val="00990DC0"/>
    <w:rsid w:val="00990F85"/>
    <w:rsid w:val="009915DD"/>
    <w:rsid w:val="009917DC"/>
    <w:rsid w:val="009918B9"/>
    <w:rsid w:val="00991B61"/>
    <w:rsid w:val="00991B85"/>
    <w:rsid w:val="00991E7B"/>
    <w:rsid w:val="00991EBB"/>
    <w:rsid w:val="00991F28"/>
    <w:rsid w:val="0099284C"/>
    <w:rsid w:val="0099297A"/>
    <w:rsid w:val="0099306C"/>
    <w:rsid w:val="0099339B"/>
    <w:rsid w:val="009936F4"/>
    <w:rsid w:val="009939FF"/>
    <w:rsid w:val="00993FE6"/>
    <w:rsid w:val="00994B52"/>
    <w:rsid w:val="00994BB4"/>
    <w:rsid w:val="00994C0F"/>
    <w:rsid w:val="00994C21"/>
    <w:rsid w:val="00995C97"/>
    <w:rsid w:val="00995CFC"/>
    <w:rsid w:val="00995D40"/>
    <w:rsid w:val="00995F86"/>
    <w:rsid w:val="00996307"/>
    <w:rsid w:val="0099665F"/>
    <w:rsid w:val="00996BDF"/>
    <w:rsid w:val="0099768E"/>
    <w:rsid w:val="00997B69"/>
    <w:rsid w:val="00997DD3"/>
    <w:rsid w:val="00997EE4"/>
    <w:rsid w:val="00997F94"/>
    <w:rsid w:val="009A023E"/>
    <w:rsid w:val="009A033C"/>
    <w:rsid w:val="009A0951"/>
    <w:rsid w:val="009A0E1E"/>
    <w:rsid w:val="009A11CA"/>
    <w:rsid w:val="009A128A"/>
    <w:rsid w:val="009A15C0"/>
    <w:rsid w:val="009A173A"/>
    <w:rsid w:val="009A1A9D"/>
    <w:rsid w:val="009A1A9E"/>
    <w:rsid w:val="009A1C69"/>
    <w:rsid w:val="009A263E"/>
    <w:rsid w:val="009A267F"/>
    <w:rsid w:val="009A2713"/>
    <w:rsid w:val="009A2778"/>
    <w:rsid w:val="009A2785"/>
    <w:rsid w:val="009A29F8"/>
    <w:rsid w:val="009A2B4F"/>
    <w:rsid w:val="009A2B90"/>
    <w:rsid w:val="009A2F00"/>
    <w:rsid w:val="009A2F1D"/>
    <w:rsid w:val="009A313D"/>
    <w:rsid w:val="009A3227"/>
    <w:rsid w:val="009A3330"/>
    <w:rsid w:val="009A3353"/>
    <w:rsid w:val="009A37C8"/>
    <w:rsid w:val="009A38A5"/>
    <w:rsid w:val="009A3B8B"/>
    <w:rsid w:val="009A3BAD"/>
    <w:rsid w:val="009A42B6"/>
    <w:rsid w:val="009A4328"/>
    <w:rsid w:val="009A4C92"/>
    <w:rsid w:val="009A4CD3"/>
    <w:rsid w:val="009A4E38"/>
    <w:rsid w:val="009A5507"/>
    <w:rsid w:val="009A57B8"/>
    <w:rsid w:val="009A5B16"/>
    <w:rsid w:val="009A5F04"/>
    <w:rsid w:val="009A6189"/>
    <w:rsid w:val="009A6349"/>
    <w:rsid w:val="009A661F"/>
    <w:rsid w:val="009A6E05"/>
    <w:rsid w:val="009A6F76"/>
    <w:rsid w:val="009A70DB"/>
    <w:rsid w:val="009A7696"/>
    <w:rsid w:val="009A78C9"/>
    <w:rsid w:val="009A7A53"/>
    <w:rsid w:val="009A7EF8"/>
    <w:rsid w:val="009B015E"/>
    <w:rsid w:val="009B0351"/>
    <w:rsid w:val="009B03BE"/>
    <w:rsid w:val="009B0BBA"/>
    <w:rsid w:val="009B0F3E"/>
    <w:rsid w:val="009B10DF"/>
    <w:rsid w:val="009B15AF"/>
    <w:rsid w:val="009B196F"/>
    <w:rsid w:val="009B1B95"/>
    <w:rsid w:val="009B1D8C"/>
    <w:rsid w:val="009B1F57"/>
    <w:rsid w:val="009B1FCD"/>
    <w:rsid w:val="009B2C16"/>
    <w:rsid w:val="009B310A"/>
    <w:rsid w:val="009B34D6"/>
    <w:rsid w:val="009B3E2F"/>
    <w:rsid w:val="009B3E86"/>
    <w:rsid w:val="009B3EB3"/>
    <w:rsid w:val="009B4212"/>
    <w:rsid w:val="009B4213"/>
    <w:rsid w:val="009B42D6"/>
    <w:rsid w:val="009B4643"/>
    <w:rsid w:val="009B476C"/>
    <w:rsid w:val="009B4B10"/>
    <w:rsid w:val="009B4CF8"/>
    <w:rsid w:val="009B4E9C"/>
    <w:rsid w:val="009B5065"/>
    <w:rsid w:val="009B50AA"/>
    <w:rsid w:val="009B5427"/>
    <w:rsid w:val="009B579B"/>
    <w:rsid w:val="009B5921"/>
    <w:rsid w:val="009B59D4"/>
    <w:rsid w:val="009B5C81"/>
    <w:rsid w:val="009B6341"/>
    <w:rsid w:val="009B65F6"/>
    <w:rsid w:val="009B6DB6"/>
    <w:rsid w:val="009B70B2"/>
    <w:rsid w:val="009B758B"/>
    <w:rsid w:val="009B7681"/>
    <w:rsid w:val="009B7A45"/>
    <w:rsid w:val="009C03F2"/>
    <w:rsid w:val="009C0BD1"/>
    <w:rsid w:val="009C0E8F"/>
    <w:rsid w:val="009C1541"/>
    <w:rsid w:val="009C170F"/>
    <w:rsid w:val="009C18EE"/>
    <w:rsid w:val="009C19E8"/>
    <w:rsid w:val="009C1B9C"/>
    <w:rsid w:val="009C1C22"/>
    <w:rsid w:val="009C2309"/>
    <w:rsid w:val="009C26A4"/>
    <w:rsid w:val="009C29EA"/>
    <w:rsid w:val="009C2D08"/>
    <w:rsid w:val="009C30EC"/>
    <w:rsid w:val="009C35E2"/>
    <w:rsid w:val="009C384C"/>
    <w:rsid w:val="009C3859"/>
    <w:rsid w:val="009C389E"/>
    <w:rsid w:val="009C39B8"/>
    <w:rsid w:val="009C3DB6"/>
    <w:rsid w:val="009C3FA7"/>
    <w:rsid w:val="009C46F8"/>
    <w:rsid w:val="009C493B"/>
    <w:rsid w:val="009C49AB"/>
    <w:rsid w:val="009C4C48"/>
    <w:rsid w:val="009C4C71"/>
    <w:rsid w:val="009C5064"/>
    <w:rsid w:val="009C5419"/>
    <w:rsid w:val="009C5764"/>
    <w:rsid w:val="009C5888"/>
    <w:rsid w:val="009C58D1"/>
    <w:rsid w:val="009C59AA"/>
    <w:rsid w:val="009C5DFE"/>
    <w:rsid w:val="009C6150"/>
    <w:rsid w:val="009C64ED"/>
    <w:rsid w:val="009C6544"/>
    <w:rsid w:val="009C69EB"/>
    <w:rsid w:val="009C6A49"/>
    <w:rsid w:val="009C6C41"/>
    <w:rsid w:val="009C6DF7"/>
    <w:rsid w:val="009C7504"/>
    <w:rsid w:val="009C7602"/>
    <w:rsid w:val="009C769F"/>
    <w:rsid w:val="009C791A"/>
    <w:rsid w:val="009C79E9"/>
    <w:rsid w:val="009C7E0A"/>
    <w:rsid w:val="009C7FA7"/>
    <w:rsid w:val="009D01B6"/>
    <w:rsid w:val="009D059D"/>
    <w:rsid w:val="009D06AB"/>
    <w:rsid w:val="009D06C2"/>
    <w:rsid w:val="009D06E0"/>
    <w:rsid w:val="009D07F9"/>
    <w:rsid w:val="009D0918"/>
    <w:rsid w:val="009D0BD9"/>
    <w:rsid w:val="009D0EC8"/>
    <w:rsid w:val="009D0F28"/>
    <w:rsid w:val="009D0F98"/>
    <w:rsid w:val="009D0FB6"/>
    <w:rsid w:val="009D16A3"/>
    <w:rsid w:val="009D170B"/>
    <w:rsid w:val="009D182E"/>
    <w:rsid w:val="009D193C"/>
    <w:rsid w:val="009D1C63"/>
    <w:rsid w:val="009D1C9E"/>
    <w:rsid w:val="009D2335"/>
    <w:rsid w:val="009D23AF"/>
    <w:rsid w:val="009D2838"/>
    <w:rsid w:val="009D2A49"/>
    <w:rsid w:val="009D2CF9"/>
    <w:rsid w:val="009D2E49"/>
    <w:rsid w:val="009D3602"/>
    <w:rsid w:val="009D3B4C"/>
    <w:rsid w:val="009D3CB8"/>
    <w:rsid w:val="009D437C"/>
    <w:rsid w:val="009D4694"/>
    <w:rsid w:val="009D5A0D"/>
    <w:rsid w:val="009D60E5"/>
    <w:rsid w:val="009D68C8"/>
    <w:rsid w:val="009D6ED2"/>
    <w:rsid w:val="009D70DB"/>
    <w:rsid w:val="009D7190"/>
    <w:rsid w:val="009D72D0"/>
    <w:rsid w:val="009D7974"/>
    <w:rsid w:val="009D7A07"/>
    <w:rsid w:val="009D7A3D"/>
    <w:rsid w:val="009D7BFD"/>
    <w:rsid w:val="009E0AED"/>
    <w:rsid w:val="009E0B29"/>
    <w:rsid w:val="009E0CB6"/>
    <w:rsid w:val="009E0E04"/>
    <w:rsid w:val="009E1282"/>
    <w:rsid w:val="009E16F5"/>
    <w:rsid w:val="009E17EB"/>
    <w:rsid w:val="009E204D"/>
    <w:rsid w:val="009E25D0"/>
    <w:rsid w:val="009E27A1"/>
    <w:rsid w:val="009E2ABD"/>
    <w:rsid w:val="009E2CB8"/>
    <w:rsid w:val="009E2CC1"/>
    <w:rsid w:val="009E2F38"/>
    <w:rsid w:val="009E3146"/>
    <w:rsid w:val="009E33BA"/>
    <w:rsid w:val="009E404B"/>
    <w:rsid w:val="009E4861"/>
    <w:rsid w:val="009E4F0F"/>
    <w:rsid w:val="009E5D24"/>
    <w:rsid w:val="009E5E64"/>
    <w:rsid w:val="009E5F00"/>
    <w:rsid w:val="009E60BF"/>
    <w:rsid w:val="009E640E"/>
    <w:rsid w:val="009E6A02"/>
    <w:rsid w:val="009E6B5F"/>
    <w:rsid w:val="009E6D19"/>
    <w:rsid w:val="009E6D31"/>
    <w:rsid w:val="009E6DCF"/>
    <w:rsid w:val="009E70F5"/>
    <w:rsid w:val="009E719C"/>
    <w:rsid w:val="009E7442"/>
    <w:rsid w:val="009E749D"/>
    <w:rsid w:val="009E7762"/>
    <w:rsid w:val="009E7A12"/>
    <w:rsid w:val="009E7B8B"/>
    <w:rsid w:val="009E7F72"/>
    <w:rsid w:val="009F0516"/>
    <w:rsid w:val="009F0C47"/>
    <w:rsid w:val="009F1277"/>
    <w:rsid w:val="009F184D"/>
    <w:rsid w:val="009F1971"/>
    <w:rsid w:val="009F1DB5"/>
    <w:rsid w:val="009F2250"/>
    <w:rsid w:val="009F22DD"/>
    <w:rsid w:val="009F230B"/>
    <w:rsid w:val="009F23E8"/>
    <w:rsid w:val="009F28C1"/>
    <w:rsid w:val="009F3453"/>
    <w:rsid w:val="009F365F"/>
    <w:rsid w:val="009F3829"/>
    <w:rsid w:val="009F39A8"/>
    <w:rsid w:val="009F3A05"/>
    <w:rsid w:val="009F3A06"/>
    <w:rsid w:val="009F3E71"/>
    <w:rsid w:val="009F4036"/>
    <w:rsid w:val="009F41DB"/>
    <w:rsid w:val="009F42FC"/>
    <w:rsid w:val="009F43D7"/>
    <w:rsid w:val="009F4B99"/>
    <w:rsid w:val="009F51D5"/>
    <w:rsid w:val="009F51E8"/>
    <w:rsid w:val="009F5417"/>
    <w:rsid w:val="009F5700"/>
    <w:rsid w:val="009F5C08"/>
    <w:rsid w:val="009F6763"/>
    <w:rsid w:val="009F6835"/>
    <w:rsid w:val="009F6A28"/>
    <w:rsid w:val="009F6AC3"/>
    <w:rsid w:val="009F6C68"/>
    <w:rsid w:val="009F7B63"/>
    <w:rsid w:val="009F7D73"/>
    <w:rsid w:val="00A0016F"/>
    <w:rsid w:val="00A0085D"/>
    <w:rsid w:val="00A0154D"/>
    <w:rsid w:val="00A01A84"/>
    <w:rsid w:val="00A0250D"/>
    <w:rsid w:val="00A02B5E"/>
    <w:rsid w:val="00A031E2"/>
    <w:rsid w:val="00A035EC"/>
    <w:rsid w:val="00A03A60"/>
    <w:rsid w:val="00A03C9C"/>
    <w:rsid w:val="00A04348"/>
    <w:rsid w:val="00A04710"/>
    <w:rsid w:val="00A04954"/>
    <w:rsid w:val="00A04BAD"/>
    <w:rsid w:val="00A04CA5"/>
    <w:rsid w:val="00A04CE0"/>
    <w:rsid w:val="00A04F6F"/>
    <w:rsid w:val="00A04FAD"/>
    <w:rsid w:val="00A0514E"/>
    <w:rsid w:val="00A051C0"/>
    <w:rsid w:val="00A05905"/>
    <w:rsid w:val="00A059B7"/>
    <w:rsid w:val="00A064CD"/>
    <w:rsid w:val="00A06A19"/>
    <w:rsid w:val="00A06B03"/>
    <w:rsid w:val="00A06BE3"/>
    <w:rsid w:val="00A06F28"/>
    <w:rsid w:val="00A0707C"/>
    <w:rsid w:val="00A07099"/>
    <w:rsid w:val="00A07804"/>
    <w:rsid w:val="00A07A2F"/>
    <w:rsid w:val="00A07AC3"/>
    <w:rsid w:val="00A07AE2"/>
    <w:rsid w:val="00A07B00"/>
    <w:rsid w:val="00A07CAB"/>
    <w:rsid w:val="00A07CBE"/>
    <w:rsid w:val="00A10388"/>
    <w:rsid w:val="00A105A3"/>
    <w:rsid w:val="00A106BA"/>
    <w:rsid w:val="00A10C8A"/>
    <w:rsid w:val="00A11025"/>
    <w:rsid w:val="00A1110F"/>
    <w:rsid w:val="00A1139E"/>
    <w:rsid w:val="00A115E6"/>
    <w:rsid w:val="00A11A42"/>
    <w:rsid w:val="00A11A6D"/>
    <w:rsid w:val="00A11E96"/>
    <w:rsid w:val="00A121B9"/>
    <w:rsid w:val="00A12405"/>
    <w:rsid w:val="00A1249D"/>
    <w:rsid w:val="00A12961"/>
    <w:rsid w:val="00A12B5B"/>
    <w:rsid w:val="00A13EC0"/>
    <w:rsid w:val="00A14466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777"/>
    <w:rsid w:val="00A16D6E"/>
    <w:rsid w:val="00A17366"/>
    <w:rsid w:val="00A17A90"/>
    <w:rsid w:val="00A17CCF"/>
    <w:rsid w:val="00A17ED2"/>
    <w:rsid w:val="00A17F5F"/>
    <w:rsid w:val="00A20104"/>
    <w:rsid w:val="00A203B3"/>
    <w:rsid w:val="00A205AC"/>
    <w:rsid w:val="00A20844"/>
    <w:rsid w:val="00A208C8"/>
    <w:rsid w:val="00A21078"/>
    <w:rsid w:val="00A2151F"/>
    <w:rsid w:val="00A21CF7"/>
    <w:rsid w:val="00A21D4E"/>
    <w:rsid w:val="00A21EFF"/>
    <w:rsid w:val="00A21F6D"/>
    <w:rsid w:val="00A220A5"/>
    <w:rsid w:val="00A22430"/>
    <w:rsid w:val="00A2268E"/>
    <w:rsid w:val="00A23352"/>
    <w:rsid w:val="00A233FC"/>
    <w:rsid w:val="00A234F3"/>
    <w:rsid w:val="00A23AE3"/>
    <w:rsid w:val="00A23CB1"/>
    <w:rsid w:val="00A247CF"/>
    <w:rsid w:val="00A24897"/>
    <w:rsid w:val="00A24BD5"/>
    <w:rsid w:val="00A24C4E"/>
    <w:rsid w:val="00A24FEB"/>
    <w:rsid w:val="00A256BB"/>
    <w:rsid w:val="00A260D1"/>
    <w:rsid w:val="00A26911"/>
    <w:rsid w:val="00A26E87"/>
    <w:rsid w:val="00A27010"/>
    <w:rsid w:val="00A27167"/>
    <w:rsid w:val="00A279D0"/>
    <w:rsid w:val="00A27F58"/>
    <w:rsid w:val="00A30160"/>
    <w:rsid w:val="00A301AA"/>
    <w:rsid w:val="00A3021C"/>
    <w:rsid w:val="00A304F6"/>
    <w:rsid w:val="00A30872"/>
    <w:rsid w:val="00A308B0"/>
    <w:rsid w:val="00A30EBE"/>
    <w:rsid w:val="00A31121"/>
    <w:rsid w:val="00A317C3"/>
    <w:rsid w:val="00A31842"/>
    <w:rsid w:val="00A31D8A"/>
    <w:rsid w:val="00A3209A"/>
    <w:rsid w:val="00A326B0"/>
    <w:rsid w:val="00A327AB"/>
    <w:rsid w:val="00A327E2"/>
    <w:rsid w:val="00A32AFD"/>
    <w:rsid w:val="00A32B09"/>
    <w:rsid w:val="00A32D29"/>
    <w:rsid w:val="00A3365F"/>
    <w:rsid w:val="00A337DA"/>
    <w:rsid w:val="00A33E19"/>
    <w:rsid w:val="00A34380"/>
    <w:rsid w:val="00A34A61"/>
    <w:rsid w:val="00A34B35"/>
    <w:rsid w:val="00A34B3B"/>
    <w:rsid w:val="00A3552B"/>
    <w:rsid w:val="00A35A5F"/>
    <w:rsid w:val="00A35E16"/>
    <w:rsid w:val="00A36055"/>
    <w:rsid w:val="00A3608C"/>
    <w:rsid w:val="00A36386"/>
    <w:rsid w:val="00A36438"/>
    <w:rsid w:val="00A36767"/>
    <w:rsid w:val="00A36DD0"/>
    <w:rsid w:val="00A37095"/>
    <w:rsid w:val="00A3742D"/>
    <w:rsid w:val="00A37552"/>
    <w:rsid w:val="00A3764D"/>
    <w:rsid w:val="00A376E3"/>
    <w:rsid w:val="00A37830"/>
    <w:rsid w:val="00A37B8D"/>
    <w:rsid w:val="00A37C7F"/>
    <w:rsid w:val="00A40191"/>
    <w:rsid w:val="00A404BB"/>
    <w:rsid w:val="00A408D6"/>
    <w:rsid w:val="00A4091F"/>
    <w:rsid w:val="00A41074"/>
    <w:rsid w:val="00A412EE"/>
    <w:rsid w:val="00A41885"/>
    <w:rsid w:val="00A41C29"/>
    <w:rsid w:val="00A42271"/>
    <w:rsid w:val="00A4230F"/>
    <w:rsid w:val="00A42948"/>
    <w:rsid w:val="00A4299A"/>
    <w:rsid w:val="00A42A87"/>
    <w:rsid w:val="00A42D1F"/>
    <w:rsid w:val="00A42E86"/>
    <w:rsid w:val="00A42FB8"/>
    <w:rsid w:val="00A43A1F"/>
    <w:rsid w:val="00A43ADA"/>
    <w:rsid w:val="00A43D6B"/>
    <w:rsid w:val="00A43E9E"/>
    <w:rsid w:val="00A43F7E"/>
    <w:rsid w:val="00A44536"/>
    <w:rsid w:val="00A44AA2"/>
    <w:rsid w:val="00A44CC2"/>
    <w:rsid w:val="00A44D81"/>
    <w:rsid w:val="00A45701"/>
    <w:rsid w:val="00A45BF3"/>
    <w:rsid w:val="00A461F7"/>
    <w:rsid w:val="00A4649A"/>
    <w:rsid w:val="00A46657"/>
    <w:rsid w:val="00A46937"/>
    <w:rsid w:val="00A46A81"/>
    <w:rsid w:val="00A46AB3"/>
    <w:rsid w:val="00A46D83"/>
    <w:rsid w:val="00A471F1"/>
    <w:rsid w:val="00A47407"/>
    <w:rsid w:val="00A4766A"/>
    <w:rsid w:val="00A477BC"/>
    <w:rsid w:val="00A502C7"/>
    <w:rsid w:val="00A50766"/>
    <w:rsid w:val="00A51AEF"/>
    <w:rsid w:val="00A52356"/>
    <w:rsid w:val="00A526B2"/>
    <w:rsid w:val="00A528C8"/>
    <w:rsid w:val="00A52AB3"/>
    <w:rsid w:val="00A52DAD"/>
    <w:rsid w:val="00A5330F"/>
    <w:rsid w:val="00A53337"/>
    <w:rsid w:val="00A53404"/>
    <w:rsid w:val="00A539CB"/>
    <w:rsid w:val="00A5411E"/>
    <w:rsid w:val="00A543ED"/>
    <w:rsid w:val="00A545FC"/>
    <w:rsid w:val="00A5477D"/>
    <w:rsid w:val="00A54914"/>
    <w:rsid w:val="00A54D3B"/>
    <w:rsid w:val="00A5535F"/>
    <w:rsid w:val="00A5536E"/>
    <w:rsid w:val="00A556D7"/>
    <w:rsid w:val="00A557C1"/>
    <w:rsid w:val="00A563F0"/>
    <w:rsid w:val="00A56742"/>
    <w:rsid w:val="00A56799"/>
    <w:rsid w:val="00A56962"/>
    <w:rsid w:val="00A56E85"/>
    <w:rsid w:val="00A575B9"/>
    <w:rsid w:val="00A577D7"/>
    <w:rsid w:val="00A57F5A"/>
    <w:rsid w:val="00A60780"/>
    <w:rsid w:val="00A60BDD"/>
    <w:rsid w:val="00A60E8C"/>
    <w:rsid w:val="00A61019"/>
    <w:rsid w:val="00A612F7"/>
    <w:rsid w:val="00A61497"/>
    <w:rsid w:val="00A6152D"/>
    <w:rsid w:val="00A618D4"/>
    <w:rsid w:val="00A61DEF"/>
    <w:rsid w:val="00A61FFF"/>
    <w:rsid w:val="00A631A6"/>
    <w:rsid w:val="00A6331D"/>
    <w:rsid w:val="00A638B9"/>
    <w:rsid w:val="00A6392B"/>
    <w:rsid w:val="00A63B38"/>
    <w:rsid w:val="00A63E4E"/>
    <w:rsid w:val="00A644EA"/>
    <w:rsid w:val="00A644FD"/>
    <w:rsid w:val="00A64803"/>
    <w:rsid w:val="00A64AC4"/>
    <w:rsid w:val="00A64D20"/>
    <w:rsid w:val="00A64DDD"/>
    <w:rsid w:val="00A6567A"/>
    <w:rsid w:val="00A65759"/>
    <w:rsid w:val="00A65A25"/>
    <w:rsid w:val="00A65ADB"/>
    <w:rsid w:val="00A65B15"/>
    <w:rsid w:val="00A65D1F"/>
    <w:rsid w:val="00A65D2C"/>
    <w:rsid w:val="00A65E57"/>
    <w:rsid w:val="00A66180"/>
    <w:rsid w:val="00A66268"/>
    <w:rsid w:val="00A6687C"/>
    <w:rsid w:val="00A66972"/>
    <w:rsid w:val="00A66B3F"/>
    <w:rsid w:val="00A6776A"/>
    <w:rsid w:val="00A67833"/>
    <w:rsid w:val="00A678BD"/>
    <w:rsid w:val="00A679B6"/>
    <w:rsid w:val="00A67A0F"/>
    <w:rsid w:val="00A67C07"/>
    <w:rsid w:val="00A67C1E"/>
    <w:rsid w:val="00A67E3F"/>
    <w:rsid w:val="00A67F5E"/>
    <w:rsid w:val="00A67F5F"/>
    <w:rsid w:val="00A70078"/>
    <w:rsid w:val="00A700FB"/>
    <w:rsid w:val="00A7013A"/>
    <w:rsid w:val="00A70295"/>
    <w:rsid w:val="00A705CB"/>
    <w:rsid w:val="00A70A73"/>
    <w:rsid w:val="00A70D6E"/>
    <w:rsid w:val="00A70F1F"/>
    <w:rsid w:val="00A70FB8"/>
    <w:rsid w:val="00A710BB"/>
    <w:rsid w:val="00A710D1"/>
    <w:rsid w:val="00A71118"/>
    <w:rsid w:val="00A71B5D"/>
    <w:rsid w:val="00A71C2F"/>
    <w:rsid w:val="00A71E89"/>
    <w:rsid w:val="00A71F3C"/>
    <w:rsid w:val="00A71FCC"/>
    <w:rsid w:val="00A727F3"/>
    <w:rsid w:val="00A72BD2"/>
    <w:rsid w:val="00A72CA4"/>
    <w:rsid w:val="00A72D19"/>
    <w:rsid w:val="00A72FBA"/>
    <w:rsid w:val="00A730C3"/>
    <w:rsid w:val="00A7397B"/>
    <w:rsid w:val="00A73ACD"/>
    <w:rsid w:val="00A73DA4"/>
    <w:rsid w:val="00A73E04"/>
    <w:rsid w:val="00A74338"/>
    <w:rsid w:val="00A7445B"/>
    <w:rsid w:val="00A74461"/>
    <w:rsid w:val="00A74509"/>
    <w:rsid w:val="00A74B05"/>
    <w:rsid w:val="00A74CBE"/>
    <w:rsid w:val="00A755B2"/>
    <w:rsid w:val="00A75795"/>
    <w:rsid w:val="00A7579D"/>
    <w:rsid w:val="00A75847"/>
    <w:rsid w:val="00A758A7"/>
    <w:rsid w:val="00A758E3"/>
    <w:rsid w:val="00A761BF"/>
    <w:rsid w:val="00A764D0"/>
    <w:rsid w:val="00A76E53"/>
    <w:rsid w:val="00A7714F"/>
    <w:rsid w:val="00A77339"/>
    <w:rsid w:val="00A7754F"/>
    <w:rsid w:val="00A776F1"/>
    <w:rsid w:val="00A77B4C"/>
    <w:rsid w:val="00A77B4E"/>
    <w:rsid w:val="00A77B58"/>
    <w:rsid w:val="00A77CE5"/>
    <w:rsid w:val="00A77E88"/>
    <w:rsid w:val="00A80823"/>
    <w:rsid w:val="00A80A1E"/>
    <w:rsid w:val="00A80D71"/>
    <w:rsid w:val="00A81053"/>
    <w:rsid w:val="00A8129C"/>
    <w:rsid w:val="00A813DD"/>
    <w:rsid w:val="00A81559"/>
    <w:rsid w:val="00A81995"/>
    <w:rsid w:val="00A819DD"/>
    <w:rsid w:val="00A81C89"/>
    <w:rsid w:val="00A81E4D"/>
    <w:rsid w:val="00A821FD"/>
    <w:rsid w:val="00A8241F"/>
    <w:rsid w:val="00A82430"/>
    <w:rsid w:val="00A82663"/>
    <w:rsid w:val="00A8337B"/>
    <w:rsid w:val="00A836C8"/>
    <w:rsid w:val="00A838E5"/>
    <w:rsid w:val="00A84011"/>
    <w:rsid w:val="00A8429A"/>
    <w:rsid w:val="00A848F2"/>
    <w:rsid w:val="00A8494E"/>
    <w:rsid w:val="00A852DB"/>
    <w:rsid w:val="00A857A4"/>
    <w:rsid w:val="00A85F1A"/>
    <w:rsid w:val="00A8689B"/>
    <w:rsid w:val="00A86A98"/>
    <w:rsid w:val="00A86B46"/>
    <w:rsid w:val="00A86C1B"/>
    <w:rsid w:val="00A86C65"/>
    <w:rsid w:val="00A86D37"/>
    <w:rsid w:val="00A86E27"/>
    <w:rsid w:val="00A870B7"/>
    <w:rsid w:val="00A872FF"/>
    <w:rsid w:val="00A87377"/>
    <w:rsid w:val="00A87748"/>
    <w:rsid w:val="00A87842"/>
    <w:rsid w:val="00A87E43"/>
    <w:rsid w:val="00A87FBE"/>
    <w:rsid w:val="00A90045"/>
    <w:rsid w:val="00A9018A"/>
    <w:rsid w:val="00A9047C"/>
    <w:rsid w:val="00A90552"/>
    <w:rsid w:val="00A90BC9"/>
    <w:rsid w:val="00A90D53"/>
    <w:rsid w:val="00A90FA3"/>
    <w:rsid w:val="00A910F4"/>
    <w:rsid w:val="00A912D5"/>
    <w:rsid w:val="00A9150F"/>
    <w:rsid w:val="00A916E2"/>
    <w:rsid w:val="00A917B8"/>
    <w:rsid w:val="00A91E0B"/>
    <w:rsid w:val="00A92651"/>
    <w:rsid w:val="00A92769"/>
    <w:rsid w:val="00A928AE"/>
    <w:rsid w:val="00A92EA7"/>
    <w:rsid w:val="00A93858"/>
    <w:rsid w:val="00A938C0"/>
    <w:rsid w:val="00A93B63"/>
    <w:rsid w:val="00A94329"/>
    <w:rsid w:val="00A94B5B"/>
    <w:rsid w:val="00A94CA8"/>
    <w:rsid w:val="00A952A8"/>
    <w:rsid w:val="00A954BA"/>
    <w:rsid w:val="00A959EE"/>
    <w:rsid w:val="00A95D46"/>
    <w:rsid w:val="00A95DE7"/>
    <w:rsid w:val="00A95E75"/>
    <w:rsid w:val="00A9614D"/>
    <w:rsid w:val="00A96859"/>
    <w:rsid w:val="00A96E82"/>
    <w:rsid w:val="00A96F53"/>
    <w:rsid w:val="00A97083"/>
    <w:rsid w:val="00A974DD"/>
    <w:rsid w:val="00A97682"/>
    <w:rsid w:val="00A9781A"/>
    <w:rsid w:val="00A979FE"/>
    <w:rsid w:val="00A97CAC"/>
    <w:rsid w:val="00AA02B1"/>
    <w:rsid w:val="00AA0C30"/>
    <w:rsid w:val="00AA0DF7"/>
    <w:rsid w:val="00AA1052"/>
    <w:rsid w:val="00AA1119"/>
    <w:rsid w:val="00AA1A60"/>
    <w:rsid w:val="00AA1C99"/>
    <w:rsid w:val="00AA1D8A"/>
    <w:rsid w:val="00AA213A"/>
    <w:rsid w:val="00AA24DD"/>
    <w:rsid w:val="00AA284E"/>
    <w:rsid w:val="00AA2ABA"/>
    <w:rsid w:val="00AA3699"/>
    <w:rsid w:val="00AA36AD"/>
    <w:rsid w:val="00AA3A06"/>
    <w:rsid w:val="00AA4247"/>
    <w:rsid w:val="00AA43EE"/>
    <w:rsid w:val="00AA45D2"/>
    <w:rsid w:val="00AA4FE4"/>
    <w:rsid w:val="00AA5263"/>
    <w:rsid w:val="00AA5C92"/>
    <w:rsid w:val="00AA6712"/>
    <w:rsid w:val="00AA6937"/>
    <w:rsid w:val="00AA6B6C"/>
    <w:rsid w:val="00AA6BA2"/>
    <w:rsid w:val="00AA706A"/>
    <w:rsid w:val="00AA7138"/>
    <w:rsid w:val="00AA7325"/>
    <w:rsid w:val="00AA7421"/>
    <w:rsid w:val="00AA7EFA"/>
    <w:rsid w:val="00AB0319"/>
    <w:rsid w:val="00AB0379"/>
    <w:rsid w:val="00AB07D3"/>
    <w:rsid w:val="00AB08D7"/>
    <w:rsid w:val="00AB0E5D"/>
    <w:rsid w:val="00AB0F6C"/>
    <w:rsid w:val="00AB1683"/>
    <w:rsid w:val="00AB1713"/>
    <w:rsid w:val="00AB1A86"/>
    <w:rsid w:val="00AB1B49"/>
    <w:rsid w:val="00AB2618"/>
    <w:rsid w:val="00AB284D"/>
    <w:rsid w:val="00AB2861"/>
    <w:rsid w:val="00AB2E60"/>
    <w:rsid w:val="00AB2E71"/>
    <w:rsid w:val="00AB32B0"/>
    <w:rsid w:val="00AB336D"/>
    <w:rsid w:val="00AB3783"/>
    <w:rsid w:val="00AB3967"/>
    <w:rsid w:val="00AB3C9D"/>
    <w:rsid w:val="00AB3FD1"/>
    <w:rsid w:val="00AB4004"/>
    <w:rsid w:val="00AB40CE"/>
    <w:rsid w:val="00AB4279"/>
    <w:rsid w:val="00AB485E"/>
    <w:rsid w:val="00AB4F0F"/>
    <w:rsid w:val="00AB50F9"/>
    <w:rsid w:val="00AB5300"/>
    <w:rsid w:val="00AB543B"/>
    <w:rsid w:val="00AB5954"/>
    <w:rsid w:val="00AB5A85"/>
    <w:rsid w:val="00AB6083"/>
    <w:rsid w:val="00AB6824"/>
    <w:rsid w:val="00AB68FA"/>
    <w:rsid w:val="00AB6C43"/>
    <w:rsid w:val="00AB6D05"/>
    <w:rsid w:val="00AB732A"/>
    <w:rsid w:val="00AB73B5"/>
    <w:rsid w:val="00AB7AC3"/>
    <w:rsid w:val="00AC006C"/>
    <w:rsid w:val="00AC0288"/>
    <w:rsid w:val="00AC04B9"/>
    <w:rsid w:val="00AC05B5"/>
    <w:rsid w:val="00AC06F0"/>
    <w:rsid w:val="00AC09E6"/>
    <w:rsid w:val="00AC0D1B"/>
    <w:rsid w:val="00AC16D0"/>
    <w:rsid w:val="00AC199F"/>
    <w:rsid w:val="00AC19DD"/>
    <w:rsid w:val="00AC1D29"/>
    <w:rsid w:val="00AC1E71"/>
    <w:rsid w:val="00AC2050"/>
    <w:rsid w:val="00AC2CE0"/>
    <w:rsid w:val="00AC313E"/>
    <w:rsid w:val="00AC3414"/>
    <w:rsid w:val="00AC345B"/>
    <w:rsid w:val="00AC365D"/>
    <w:rsid w:val="00AC366B"/>
    <w:rsid w:val="00AC375F"/>
    <w:rsid w:val="00AC389B"/>
    <w:rsid w:val="00AC3B05"/>
    <w:rsid w:val="00AC3C4A"/>
    <w:rsid w:val="00AC3F12"/>
    <w:rsid w:val="00AC4402"/>
    <w:rsid w:val="00AC4572"/>
    <w:rsid w:val="00AC5038"/>
    <w:rsid w:val="00AC54F3"/>
    <w:rsid w:val="00AC5673"/>
    <w:rsid w:val="00AC5AEE"/>
    <w:rsid w:val="00AC5BB1"/>
    <w:rsid w:val="00AC5BF5"/>
    <w:rsid w:val="00AC63C5"/>
    <w:rsid w:val="00AC645C"/>
    <w:rsid w:val="00AC6A29"/>
    <w:rsid w:val="00AC6B07"/>
    <w:rsid w:val="00AC6CF3"/>
    <w:rsid w:val="00AC6D94"/>
    <w:rsid w:val="00AC6DF1"/>
    <w:rsid w:val="00AC71B6"/>
    <w:rsid w:val="00AC775F"/>
    <w:rsid w:val="00AC7D31"/>
    <w:rsid w:val="00AC7E98"/>
    <w:rsid w:val="00AC7F31"/>
    <w:rsid w:val="00AD0009"/>
    <w:rsid w:val="00AD0151"/>
    <w:rsid w:val="00AD02AA"/>
    <w:rsid w:val="00AD0523"/>
    <w:rsid w:val="00AD0566"/>
    <w:rsid w:val="00AD09BF"/>
    <w:rsid w:val="00AD0C61"/>
    <w:rsid w:val="00AD0D93"/>
    <w:rsid w:val="00AD109F"/>
    <w:rsid w:val="00AD1486"/>
    <w:rsid w:val="00AD14AD"/>
    <w:rsid w:val="00AD1546"/>
    <w:rsid w:val="00AD1565"/>
    <w:rsid w:val="00AD18AB"/>
    <w:rsid w:val="00AD1A1A"/>
    <w:rsid w:val="00AD1B19"/>
    <w:rsid w:val="00AD1C5F"/>
    <w:rsid w:val="00AD1CA4"/>
    <w:rsid w:val="00AD1D39"/>
    <w:rsid w:val="00AD1E7F"/>
    <w:rsid w:val="00AD1EA7"/>
    <w:rsid w:val="00AD20C0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3FCD"/>
    <w:rsid w:val="00AD403F"/>
    <w:rsid w:val="00AD40E3"/>
    <w:rsid w:val="00AD452C"/>
    <w:rsid w:val="00AD47A7"/>
    <w:rsid w:val="00AD4D24"/>
    <w:rsid w:val="00AD4D8E"/>
    <w:rsid w:val="00AD4FF6"/>
    <w:rsid w:val="00AD5159"/>
    <w:rsid w:val="00AD5360"/>
    <w:rsid w:val="00AD53A1"/>
    <w:rsid w:val="00AD573E"/>
    <w:rsid w:val="00AD5972"/>
    <w:rsid w:val="00AD59F9"/>
    <w:rsid w:val="00AD5A3C"/>
    <w:rsid w:val="00AD5A62"/>
    <w:rsid w:val="00AD5F7D"/>
    <w:rsid w:val="00AD6136"/>
    <w:rsid w:val="00AD61C9"/>
    <w:rsid w:val="00AD61EC"/>
    <w:rsid w:val="00AD6707"/>
    <w:rsid w:val="00AD6797"/>
    <w:rsid w:val="00AD6A38"/>
    <w:rsid w:val="00AD6F74"/>
    <w:rsid w:val="00AD713D"/>
    <w:rsid w:val="00AD76A7"/>
    <w:rsid w:val="00AD7967"/>
    <w:rsid w:val="00AE0322"/>
    <w:rsid w:val="00AE0428"/>
    <w:rsid w:val="00AE08DF"/>
    <w:rsid w:val="00AE091B"/>
    <w:rsid w:val="00AE0BB8"/>
    <w:rsid w:val="00AE0D30"/>
    <w:rsid w:val="00AE0EB1"/>
    <w:rsid w:val="00AE0F53"/>
    <w:rsid w:val="00AE11EA"/>
    <w:rsid w:val="00AE13B1"/>
    <w:rsid w:val="00AE167D"/>
    <w:rsid w:val="00AE179B"/>
    <w:rsid w:val="00AE1818"/>
    <w:rsid w:val="00AE1BF0"/>
    <w:rsid w:val="00AE22AE"/>
    <w:rsid w:val="00AE231C"/>
    <w:rsid w:val="00AE2842"/>
    <w:rsid w:val="00AE2AFF"/>
    <w:rsid w:val="00AE2B3E"/>
    <w:rsid w:val="00AE2F50"/>
    <w:rsid w:val="00AE34CD"/>
    <w:rsid w:val="00AE3A41"/>
    <w:rsid w:val="00AE3C6D"/>
    <w:rsid w:val="00AE3FD0"/>
    <w:rsid w:val="00AE43D0"/>
    <w:rsid w:val="00AE4573"/>
    <w:rsid w:val="00AE4658"/>
    <w:rsid w:val="00AE47C5"/>
    <w:rsid w:val="00AE4BFC"/>
    <w:rsid w:val="00AE4F6D"/>
    <w:rsid w:val="00AE4FFB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32A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E22"/>
    <w:rsid w:val="00AE7FE9"/>
    <w:rsid w:val="00AF0260"/>
    <w:rsid w:val="00AF0647"/>
    <w:rsid w:val="00AF06AE"/>
    <w:rsid w:val="00AF096C"/>
    <w:rsid w:val="00AF0DE4"/>
    <w:rsid w:val="00AF0FAA"/>
    <w:rsid w:val="00AF1676"/>
    <w:rsid w:val="00AF18FF"/>
    <w:rsid w:val="00AF1CAC"/>
    <w:rsid w:val="00AF1F64"/>
    <w:rsid w:val="00AF205F"/>
    <w:rsid w:val="00AF21F7"/>
    <w:rsid w:val="00AF2313"/>
    <w:rsid w:val="00AF256D"/>
    <w:rsid w:val="00AF2621"/>
    <w:rsid w:val="00AF2A28"/>
    <w:rsid w:val="00AF2C5C"/>
    <w:rsid w:val="00AF2D81"/>
    <w:rsid w:val="00AF311E"/>
    <w:rsid w:val="00AF316E"/>
    <w:rsid w:val="00AF3594"/>
    <w:rsid w:val="00AF367B"/>
    <w:rsid w:val="00AF38E9"/>
    <w:rsid w:val="00AF3A0F"/>
    <w:rsid w:val="00AF3F7D"/>
    <w:rsid w:val="00AF41BC"/>
    <w:rsid w:val="00AF4489"/>
    <w:rsid w:val="00AF4574"/>
    <w:rsid w:val="00AF4880"/>
    <w:rsid w:val="00AF4E28"/>
    <w:rsid w:val="00AF505C"/>
    <w:rsid w:val="00AF57D9"/>
    <w:rsid w:val="00AF5B0A"/>
    <w:rsid w:val="00AF5BAB"/>
    <w:rsid w:val="00AF5F4C"/>
    <w:rsid w:val="00AF627D"/>
    <w:rsid w:val="00AF62C9"/>
    <w:rsid w:val="00AF6645"/>
    <w:rsid w:val="00AF682C"/>
    <w:rsid w:val="00AF6B62"/>
    <w:rsid w:val="00AF7056"/>
    <w:rsid w:val="00AF7447"/>
    <w:rsid w:val="00AF766F"/>
    <w:rsid w:val="00AF7761"/>
    <w:rsid w:val="00AF77C9"/>
    <w:rsid w:val="00AF7AFA"/>
    <w:rsid w:val="00AF7D14"/>
    <w:rsid w:val="00AF7EDC"/>
    <w:rsid w:val="00B001DF"/>
    <w:rsid w:val="00B004B5"/>
    <w:rsid w:val="00B00667"/>
    <w:rsid w:val="00B0073A"/>
    <w:rsid w:val="00B009C4"/>
    <w:rsid w:val="00B00A3E"/>
    <w:rsid w:val="00B00C33"/>
    <w:rsid w:val="00B00E4B"/>
    <w:rsid w:val="00B00E8F"/>
    <w:rsid w:val="00B0101B"/>
    <w:rsid w:val="00B01126"/>
    <w:rsid w:val="00B013FB"/>
    <w:rsid w:val="00B01476"/>
    <w:rsid w:val="00B01506"/>
    <w:rsid w:val="00B016FF"/>
    <w:rsid w:val="00B02437"/>
    <w:rsid w:val="00B02705"/>
    <w:rsid w:val="00B027FC"/>
    <w:rsid w:val="00B03894"/>
    <w:rsid w:val="00B03A0E"/>
    <w:rsid w:val="00B03D8A"/>
    <w:rsid w:val="00B03DB1"/>
    <w:rsid w:val="00B048DB"/>
    <w:rsid w:val="00B04CF1"/>
    <w:rsid w:val="00B04DC2"/>
    <w:rsid w:val="00B04FE3"/>
    <w:rsid w:val="00B0511F"/>
    <w:rsid w:val="00B0518B"/>
    <w:rsid w:val="00B05316"/>
    <w:rsid w:val="00B05467"/>
    <w:rsid w:val="00B06266"/>
    <w:rsid w:val="00B06681"/>
    <w:rsid w:val="00B06733"/>
    <w:rsid w:val="00B0724E"/>
    <w:rsid w:val="00B0726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0FCB"/>
    <w:rsid w:val="00B112AC"/>
    <w:rsid w:val="00B11413"/>
    <w:rsid w:val="00B1168F"/>
    <w:rsid w:val="00B11856"/>
    <w:rsid w:val="00B1199B"/>
    <w:rsid w:val="00B11AB0"/>
    <w:rsid w:val="00B11D0A"/>
    <w:rsid w:val="00B11FB6"/>
    <w:rsid w:val="00B12319"/>
    <w:rsid w:val="00B1237F"/>
    <w:rsid w:val="00B123A9"/>
    <w:rsid w:val="00B12B05"/>
    <w:rsid w:val="00B12C6E"/>
    <w:rsid w:val="00B13979"/>
    <w:rsid w:val="00B13B2B"/>
    <w:rsid w:val="00B13C3F"/>
    <w:rsid w:val="00B13D58"/>
    <w:rsid w:val="00B13EA3"/>
    <w:rsid w:val="00B13EE0"/>
    <w:rsid w:val="00B144BD"/>
    <w:rsid w:val="00B14993"/>
    <w:rsid w:val="00B14FD9"/>
    <w:rsid w:val="00B15053"/>
    <w:rsid w:val="00B15215"/>
    <w:rsid w:val="00B15265"/>
    <w:rsid w:val="00B1575A"/>
    <w:rsid w:val="00B1576D"/>
    <w:rsid w:val="00B1591A"/>
    <w:rsid w:val="00B15F66"/>
    <w:rsid w:val="00B16635"/>
    <w:rsid w:val="00B166E7"/>
    <w:rsid w:val="00B16898"/>
    <w:rsid w:val="00B168C3"/>
    <w:rsid w:val="00B16B3B"/>
    <w:rsid w:val="00B16D1C"/>
    <w:rsid w:val="00B16E03"/>
    <w:rsid w:val="00B16E05"/>
    <w:rsid w:val="00B16E62"/>
    <w:rsid w:val="00B17221"/>
    <w:rsid w:val="00B17540"/>
    <w:rsid w:val="00B1774D"/>
    <w:rsid w:val="00B177BD"/>
    <w:rsid w:val="00B179F9"/>
    <w:rsid w:val="00B17D53"/>
    <w:rsid w:val="00B20263"/>
    <w:rsid w:val="00B20424"/>
    <w:rsid w:val="00B206DA"/>
    <w:rsid w:val="00B20D54"/>
    <w:rsid w:val="00B20F50"/>
    <w:rsid w:val="00B212BF"/>
    <w:rsid w:val="00B213E6"/>
    <w:rsid w:val="00B21910"/>
    <w:rsid w:val="00B21B04"/>
    <w:rsid w:val="00B22555"/>
    <w:rsid w:val="00B22944"/>
    <w:rsid w:val="00B22C50"/>
    <w:rsid w:val="00B22DF8"/>
    <w:rsid w:val="00B231EC"/>
    <w:rsid w:val="00B232F4"/>
    <w:rsid w:val="00B234ED"/>
    <w:rsid w:val="00B23FC9"/>
    <w:rsid w:val="00B24913"/>
    <w:rsid w:val="00B24A2E"/>
    <w:rsid w:val="00B24D16"/>
    <w:rsid w:val="00B25118"/>
    <w:rsid w:val="00B251B3"/>
    <w:rsid w:val="00B251C1"/>
    <w:rsid w:val="00B2550C"/>
    <w:rsid w:val="00B2552E"/>
    <w:rsid w:val="00B255CA"/>
    <w:rsid w:val="00B2565E"/>
    <w:rsid w:val="00B259A4"/>
    <w:rsid w:val="00B25F54"/>
    <w:rsid w:val="00B261AB"/>
    <w:rsid w:val="00B261BB"/>
    <w:rsid w:val="00B26595"/>
    <w:rsid w:val="00B265B0"/>
    <w:rsid w:val="00B26872"/>
    <w:rsid w:val="00B26BC9"/>
    <w:rsid w:val="00B270CF"/>
    <w:rsid w:val="00B27934"/>
    <w:rsid w:val="00B27BE8"/>
    <w:rsid w:val="00B27E47"/>
    <w:rsid w:val="00B27F53"/>
    <w:rsid w:val="00B27FA1"/>
    <w:rsid w:val="00B3089B"/>
    <w:rsid w:val="00B30DE6"/>
    <w:rsid w:val="00B30F68"/>
    <w:rsid w:val="00B312CB"/>
    <w:rsid w:val="00B31343"/>
    <w:rsid w:val="00B3136D"/>
    <w:rsid w:val="00B317D8"/>
    <w:rsid w:val="00B31B22"/>
    <w:rsid w:val="00B31CCC"/>
    <w:rsid w:val="00B32812"/>
    <w:rsid w:val="00B3291A"/>
    <w:rsid w:val="00B32938"/>
    <w:rsid w:val="00B32B83"/>
    <w:rsid w:val="00B32C1A"/>
    <w:rsid w:val="00B32D30"/>
    <w:rsid w:val="00B3338A"/>
    <w:rsid w:val="00B3347E"/>
    <w:rsid w:val="00B339CE"/>
    <w:rsid w:val="00B33D27"/>
    <w:rsid w:val="00B342C5"/>
    <w:rsid w:val="00B34B59"/>
    <w:rsid w:val="00B34C90"/>
    <w:rsid w:val="00B34FF1"/>
    <w:rsid w:val="00B350D6"/>
    <w:rsid w:val="00B35578"/>
    <w:rsid w:val="00B35665"/>
    <w:rsid w:val="00B36387"/>
    <w:rsid w:val="00B36414"/>
    <w:rsid w:val="00B36666"/>
    <w:rsid w:val="00B36AD2"/>
    <w:rsid w:val="00B37575"/>
    <w:rsid w:val="00B375A6"/>
    <w:rsid w:val="00B376B4"/>
    <w:rsid w:val="00B379E2"/>
    <w:rsid w:val="00B40280"/>
    <w:rsid w:val="00B402D7"/>
    <w:rsid w:val="00B408AE"/>
    <w:rsid w:val="00B40B4F"/>
    <w:rsid w:val="00B40E7B"/>
    <w:rsid w:val="00B41660"/>
    <w:rsid w:val="00B42252"/>
    <w:rsid w:val="00B422F9"/>
    <w:rsid w:val="00B42506"/>
    <w:rsid w:val="00B428C2"/>
    <w:rsid w:val="00B429F0"/>
    <w:rsid w:val="00B431B6"/>
    <w:rsid w:val="00B4399A"/>
    <w:rsid w:val="00B43E90"/>
    <w:rsid w:val="00B44114"/>
    <w:rsid w:val="00B44200"/>
    <w:rsid w:val="00B4468C"/>
    <w:rsid w:val="00B446C7"/>
    <w:rsid w:val="00B44793"/>
    <w:rsid w:val="00B448B1"/>
    <w:rsid w:val="00B44E26"/>
    <w:rsid w:val="00B44FBF"/>
    <w:rsid w:val="00B4507F"/>
    <w:rsid w:val="00B45295"/>
    <w:rsid w:val="00B458DA"/>
    <w:rsid w:val="00B45D7B"/>
    <w:rsid w:val="00B45D84"/>
    <w:rsid w:val="00B460A5"/>
    <w:rsid w:val="00B46110"/>
    <w:rsid w:val="00B46F3A"/>
    <w:rsid w:val="00B470C6"/>
    <w:rsid w:val="00B47227"/>
    <w:rsid w:val="00B4757B"/>
    <w:rsid w:val="00B47636"/>
    <w:rsid w:val="00B477F8"/>
    <w:rsid w:val="00B478CB"/>
    <w:rsid w:val="00B479C1"/>
    <w:rsid w:val="00B47C6F"/>
    <w:rsid w:val="00B47E19"/>
    <w:rsid w:val="00B50225"/>
    <w:rsid w:val="00B505C1"/>
    <w:rsid w:val="00B50917"/>
    <w:rsid w:val="00B50D2D"/>
    <w:rsid w:val="00B50F48"/>
    <w:rsid w:val="00B515CB"/>
    <w:rsid w:val="00B516E0"/>
    <w:rsid w:val="00B5223B"/>
    <w:rsid w:val="00B522B5"/>
    <w:rsid w:val="00B523D0"/>
    <w:rsid w:val="00B528DF"/>
    <w:rsid w:val="00B52A0B"/>
    <w:rsid w:val="00B5312A"/>
    <w:rsid w:val="00B53311"/>
    <w:rsid w:val="00B5382C"/>
    <w:rsid w:val="00B538DA"/>
    <w:rsid w:val="00B539FE"/>
    <w:rsid w:val="00B53DE5"/>
    <w:rsid w:val="00B54044"/>
    <w:rsid w:val="00B540B1"/>
    <w:rsid w:val="00B54266"/>
    <w:rsid w:val="00B5431B"/>
    <w:rsid w:val="00B54547"/>
    <w:rsid w:val="00B54637"/>
    <w:rsid w:val="00B5470F"/>
    <w:rsid w:val="00B549A9"/>
    <w:rsid w:val="00B54A84"/>
    <w:rsid w:val="00B54A8B"/>
    <w:rsid w:val="00B54B3C"/>
    <w:rsid w:val="00B54D1F"/>
    <w:rsid w:val="00B54EDF"/>
    <w:rsid w:val="00B5556B"/>
    <w:rsid w:val="00B55936"/>
    <w:rsid w:val="00B55B6E"/>
    <w:rsid w:val="00B55D1D"/>
    <w:rsid w:val="00B56811"/>
    <w:rsid w:val="00B56C2A"/>
    <w:rsid w:val="00B56D68"/>
    <w:rsid w:val="00B574CE"/>
    <w:rsid w:val="00B5764F"/>
    <w:rsid w:val="00B579FC"/>
    <w:rsid w:val="00B57A33"/>
    <w:rsid w:val="00B57F71"/>
    <w:rsid w:val="00B60337"/>
    <w:rsid w:val="00B604F7"/>
    <w:rsid w:val="00B60563"/>
    <w:rsid w:val="00B6058C"/>
    <w:rsid w:val="00B60779"/>
    <w:rsid w:val="00B6085C"/>
    <w:rsid w:val="00B60D9C"/>
    <w:rsid w:val="00B60DA4"/>
    <w:rsid w:val="00B60E47"/>
    <w:rsid w:val="00B6126D"/>
    <w:rsid w:val="00B617A2"/>
    <w:rsid w:val="00B61DCA"/>
    <w:rsid w:val="00B62027"/>
    <w:rsid w:val="00B62730"/>
    <w:rsid w:val="00B62817"/>
    <w:rsid w:val="00B62A65"/>
    <w:rsid w:val="00B6339F"/>
    <w:rsid w:val="00B634AD"/>
    <w:rsid w:val="00B635D5"/>
    <w:rsid w:val="00B63928"/>
    <w:rsid w:val="00B63C1C"/>
    <w:rsid w:val="00B63C67"/>
    <w:rsid w:val="00B63EED"/>
    <w:rsid w:val="00B63EF6"/>
    <w:rsid w:val="00B644AA"/>
    <w:rsid w:val="00B64959"/>
    <w:rsid w:val="00B64DB8"/>
    <w:rsid w:val="00B64EDA"/>
    <w:rsid w:val="00B65B2E"/>
    <w:rsid w:val="00B661AE"/>
    <w:rsid w:val="00B66E9B"/>
    <w:rsid w:val="00B67233"/>
    <w:rsid w:val="00B67483"/>
    <w:rsid w:val="00B67788"/>
    <w:rsid w:val="00B67BC4"/>
    <w:rsid w:val="00B67D8D"/>
    <w:rsid w:val="00B67E72"/>
    <w:rsid w:val="00B67ED5"/>
    <w:rsid w:val="00B70329"/>
    <w:rsid w:val="00B7047E"/>
    <w:rsid w:val="00B71395"/>
    <w:rsid w:val="00B7189F"/>
    <w:rsid w:val="00B71D05"/>
    <w:rsid w:val="00B721EC"/>
    <w:rsid w:val="00B72A21"/>
    <w:rsid w:val="00B72BFF"/>
    <w:rsid w:val="00B72E54"/>
    <w:rsid w:val="00B73116"/>
    <w:rsid w:val="00B732BF"/>
    <w:rsid w:val="00B73574"/>
    <w:rsid w:val="00B736E5"/>
    <w:rsid w:val="00B73787"/>
    <w:rsid w:val="00B73908"/>
    <w:rsid w:val="00B73BB4"/>
    <w:rsid w:val="00B73BDA"/>
    <w:rsid w:val="00B73E90"/>
    <w:rsid w:val="00B73FF6"/>
    <w:rsid w:val="00B74862"/>
    <w:rsid w:val="00B74B8C"/>
    <w:rsid w:val="00B753EE"/>
    <w:rsid w:val="00B759C8"/>
    <w:rsid w:val="00B762E1"/>
    <w:rsid w:val="00B763E3"/>
    <w:rsid w:val="00B767DF"/>
    <w:rsid w:val="00B76C91"/>
    <w:rsid w:val="00B76CD9"/>
    <w:rsid w:val="00B7716A"/>
    <w:rsid w:val="00B772CC"/>
    <w:rsid w:val="00B77361"/>
    <w:rsid w:val="00B7771C"/>
    <w:rsid w:val="00B77901"/>
    <w:rsid w:val="00B77C0B"/>
    <w:rsid w:val="00B80196"/>
    <w:rsid w:val="00B80392"/>
    <w:rsid w:val="00B8058C"/>
    <w:rsid w:val="00B8071F"/>
    <w:rsid w:val="00B81239"/>
    <w:rsid w:val="00B81A97"/>
    <w:rsid w:val="00B81C5A"/>
    <w:rsid w:val="00B81CF2"/>
    <w:rsid w:val="00B81E37"/>
    <w:rsid w:val="00B82206"/>
    <w:rsid w:val="00B82249"/>
    <w:rsid w:val="00B8226D"/>
    <w:rsid w:val="00B82472"/>
    <w:rsid w:val="00B825F4"/>
    <w:rsid w:val="00B82A2C"/>
    <w:rsid w:val="00B83736"/>
    <w:rsid w:val="00B839B9"/>
    <w:rsid w:val="00B840CC"/>
    <w:rsid w:val="00B84504"/>
    <w:rsid w:val="00B845E6"/>
    <w:rsid w:val="00B84898"/>
    <w:rsid w:val="00B84AFA"/>
    <w:rsid w:val="00B8528C"/>
    <w:rsid w:val="00B85354"/>
    <w:rsid w:val="00B8541E"/>
    <w:rsid w:val="00B85792"/>
    <w:rsid w:val="00B859DC"/>
    <w:rsid w:val="00B85A41"/>
    <w:rsid w:val="00B861A7"/>
    <w:rsid w:val="00B864AB"/>
    <w:rsid w:val="00B8655C"/>
    <w:rsid w:val="00B86754"/>
    <w:rsid w:val="00B868C3"/>
    <w:rsid w:val="00B86C9C"/>
    <w:rsid w:val="00B86DDF"/>
    <w:rsid w:val="00B86E41"/>
    <w:rsid w:val="00B86EAF"/>
    <w:rsid w:val="00B87057"/>
    <w:rsid w:val="00B872C3"/>
    <w:rsid w:val="00B87308"/>
    <w:rsid w:val="00B87428"/>
    <w:rsid w:val="00B876ED"/>
    <w:rsid w:val="00B87E2B"/>
    <w:rsid w:val="00B87F69"/>
    <w:rsid w:val="00B903CF"/>
    <w:rsid w:val="00B9051B"/>
    <w:rsid w:val="00B90525"/>
    <w:rsid w:val="00B90A9C"/>
    <w:rsid w:val="00B91785"/>
    <w:rsid w:val="00B918FF"/>
    <w:rsid w:val="00B9193B"/>
    <w:rsid w:val="00B91A7E"/>
    <w:rsid w:val="00B91D52"/>
    <w:rsid w:val="00B92342"/>
    <w:rsid w:val="00B924E8"/>
    <w:rsid w:val="00B92A18"/>
    <w:rsid w:val="00B92B8D"/>
    <w:rsid w:val="00B92BAD"/>
    <w:rsid w:val="00B933F6"/>
    <w:rsid w:val="00B93CBC"/>
    <w:rsid w:val="00B93EE4"/>
    <w:rsid w:val="00B947D3"/>
    <w:rsid w:val="00B9496F"/>
    <w:rsid w:val="00B94BA5"/>
    <w:rsid w:val="00B94D9C"/>
    <w:rsid w:val="00B94E84"/>
    <w:rsid w:val="00B95248"/>
    <w:rsid w:val="00B95295"/>
    <w:rsid w:val="00B9548F"/>
    <w:rsid w:val="00B9558E"/>
    <w:rsid w:val="00B95AA8"/>
    <w:rsid w:val="00B95CEE"/>
    <w:rsid w:val="00B95D4B"/>
    <w:rsid w:val="00B95FA2"/>
    <w:rsid w:val="00B96E6D"/>
    <w:rsid w:val="00B96F15"/>
    <w:rsid w:val="00B96F68"/>
    <w:rsid w:val="00B97568"/>
    <w:rsid w:val="00B9763F"/>
    <w:rsid w:val="00B97E9E"/>
    <w:rsid w:val="00B97F79"/>
    <w:rsid w:val="00B97FC6"/>
    <w:rsid w:val="00BA00DC"/>
    <w:rsid w:val="00BA0A95"/>
    <w:rsid w:val="00BA0B54"/>
    <w:rsid w:val="00BA0BDE"/>
    <w:rsid w:val="00BA0DFB"/>
    <w:rsid w:val="00BA1341"/>
    <w:rsid w:val="00BA18BB"/>
    <w:rsid w:val="00BA2010"/>
    <w:rsid w:val="00BA2298"/>
    <w:rsid w:val="00BA26CF"/>
    <w:rsid w:val="00BA2816"/>
    <w:rsid w:val="00BA32CC"/>
    <w:rsid w:val="00BA33E0"/>
    <w:rsid w:val="00BA404C"/>
    <w:rsid w:val="00BA40BD"/>
    <w:rsid w:val="00BA4459"/>
    <w:rsid w:val="00BA4719"/>
    <w:rsid w:val="00BA4871"/>
    <w:rsid w:val="00BA4A81"/>
    <w:rsid w:val="00BA4AE2"/>
    <w:rsid w:val="00BA4C07"/>
    <w:rsid w:val="00BA4E10"/>
    <w:rsid w:val="00BA5406"/>
    <w:rsid w:val="00BA54A3"/>
    <w:rsid w:val="00BA55FB"/>
    <w:rsid w:val="00BA568F"/>
    <w:rsid w:val="00BA5701"/>
    <w:rsid w:val="00BA5DC1"/>
    <w:rsid w:val="00BA5E5A"/>
    <w:rsid w:val="00BA5F5C"/>
    <w:rsid w:val="00BA647E"/>
    <w:rsid w:val="00BA6505"/>
    <w:rsid w:val="00BA653C"/>
    <w:rsid w:val="00BA6577"/>
    <w:rsid w:val="00BA699B"/>
    <w:rsid w:val="00BA6AB0"/>
    <w:rsid w:val="00BA6BE5"/>
    <w:rsid w:val="00BA6D33"/>
    <w:rsid w:val="00BA7663"/>
    <w:rsid w:val="00BA7685"/>
    <w:rsid w:val="00BA7742"/>
    <w:rsid w:val="00BA7839"/>
    <w:rsid w:val="00BA7C27"/>
    <w:rsid w:val="00BA7E4B"/>
    <w:rsid w:val="00BA7EA0"/>
    <w:rsid w:val="00BB0021"/>
    <w:rsid w:val="00BB003B"/>
    <w:rsid w:val="00BB0442"/>
    <w:rsid w:val="00BB0470"/>
    <w:rsid w:val="00BB0AEE"/>
    <w:rsid w:val="00BB0F4F"/>
    <w:rsid w:val="00BB10A9"/>
    <w:rsid w:val="00BB2059"/>
    <w:rsid w:val="00BB293C"/>
    <w:rsid w:val="00BB30A0"/>
    <w:rsid w:val="00BB32E1"/>
    <w:rsid w:val="00BB35FC"/>
    <w:rsid w:val="00BB3CA0"/>
    <w:rsid w:val="00BB4024"/>
    <w:rsid w:val="00BB4070"/>
    <w:rsid w:val="00BB420D"/>
    <w:rsid w:val="00BB48DD"/>
    <w:rsid w:val="00BB4A52"/>
    <w:rsid w:val="00BB4B0F"/>
    <w:rsid w:val="00BB4BE2"/>
    <w:rsid w:val="00BB5125"/>
    <w:rsid w:val="00BB5618"/>
    <w:rsid w:val="00BB5ABD"/>
    <w:rsid w:val="00BB61EB"/>
    <w:rsid w:val="00BB66B1"/>
    <w:rsid w:val="00BB69AF"/>
    <w:rsid w:val="00BB72EC"/>
    <w:rsid w:val="00BB734A"/>
    <w:rsid w:val="00BB7371"/>
    <w:rsid w:val="00BB7B03"/>
    <w:rsid w:val="00BB7BF9"/>
    <w:rsid w:val="00BB7CA4"/>
    <w:rsid w:val="00BB7E46"/>
    <w:rsid w:val="00BC00D3"/>
    <w:rsid w:val="00BC023E"/>
    <w:rsid w:val="00BC0AD9"/>
    <w:rsid w:val="00BC114B"/>
    <w:rsid w:val="00BC1453"/>
    <w:rsid w:val="00BC1C19"/>
    <w:rsid w:val="00BC1D0B"/>
    <w:rsid w:val="00BC21C0"/>
    <w:rsid w:val="00BC2559"/>
    <w:rsid w:val="00BC260E"/>
    <w:rsid w:val="00BC2665"/>
    <w:rsid w:val="00BC2785"/>
    <w:rsid w:val="00BC27D1"/>
    <w:rsid w:val="00BC286B"/>
    <w:rsid w:val="00BC2B9C"/>
    <w:rsid w:val="00BC2E1F"/>
    <w:rsid w:val="00BC2E27"/>
    <w:rsid w:val="00BC2EF8"/>
    <w:rsid w:val="00BC3061"/>
    <w:rsid w:val="00BC3166"/>
    <w:rsid w:val="00BC323D"/>
    <w:rsid w:val="00BC325A"/>
    <w:rsid w:val="00BC33BF"/>
    <w:rsid w:val="00BC34B1"/>
    <w:rsid w:val="00BC37BD"/>
    <w:rsid w:val="00BC39A9"/>
    <w:rsid w:val="00BC3B4B"/>
    <w:rsid w:val="00BC3D41"/>
    <w:rsid w:val="00BC3F40"/>
    <w:rsid w:val="00BC438E"/>
    <w:rsid w:val="00BC5354"/>
    <w:rsid w:val="00BC5A49"/>
    <w:rsid w:val="00BC5C01"/>
    <w:rsid w:val="00BC5D72"/>
    <w:rsid w:val="00BC6055"/>
    <w:rsid w:val="00BC63F7"/>
    <w:rsid w:val="00BC6D2B"/>
    <w:rsid w:val="00BC6F42"/>
    <w:rsid w:val="00BC7089"/>
    <w:rsid w:val="00BC7111"/>
    <w:rsid w:val="00BC77F9"/>
    <w:rsid w:val="00BC7800"/>
    <w:rsid w:val="00BC7A3F"/>
    <w:rsid w:val="00BC7B72"/>
    <w:rsid w:val="00BD06EA"/>
    <w:rsid w:val="00BD0832"/>
    <w:rsid w:val="00BD0ACA"/>
    <w:rsid w:val="00BD0B73"/>
    <w:rsid w:val="00BD0C25"/>
    <w:rsid w:val="00BD131D"/>
    <w:rsid w:val="00BD15E9"/>
    <w:rsid w:val="00BD1697"/>
    <w:rsid w:val="00BD16C9"/>
    <w:rsid w:val="00BD179D"/>
    <w:rsid w:val="00BD17EC"/>
    <w:rsid w:val="00BD2A88"/>
    <w:rsid w:val="00BD2B9A"/>
    <w:rsid w:val="00BD2C84"/>
    <w:rsid w:val="00BD3088"/>
    <w:rsid w:val="00BD3166"/>
    <w:rsid w:val="00BD3376"/>
    <w:rsid w:val="00BD361B"/>
    <w:rsid w:val="00BD3721"/>
    <w:rsid w:val="00BD3741"/>
    <w:rsid w:val="00BD384D"/>
    <w:rsid w:val="00BD3C0D"/>
    <w:rsid w:val="00BD3D46"/>
    <w:rsid w:val="00BD43E0"/>
    <w:rsid w:val="00BD4936"/>
    <w:rsid w:val="00BD4A82"/>
    <w:rsid w:val="00BD4ADB"/>
    <w:rsid w:val="00BD50FC"/>
    <w:rsid w:val="00BD52FB"/>
    <w:rsid w:val="00BD54BF"/>
    <w:rsid w:val="00BD55B6"/>
    <w:rsid w:val="00BD5B37"/>
    <w:rsid w:val="00BD5B4D"/>
    <w:rsid w:val="00BD5D64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28E"/>
    <w:rsid w:val="00BD737E"/>
    <w:rsid w:val="00BD75C3"/>
    <w:rsid w:val="00BD7661"/>
    <w:rsid w:val="00BE0352"/>
    <w:rsid w:val="00BE08DD"/>
    <w:rsid w:val="00BE0C9C"/>
    <w:rsid w:val="00BE122F"/>
    <w:rsid w:val="00BE1A9C"/>
    <w:rsid w:val="00BE1DEC"/>
    <w:rsid w:val="00BE1EF8"/>
    <w:rsid w:val="00BE1FC9"/>
    <w:rsid w:val="00BE236A"/>
    <w:rsid w:val="00BE24D6"/>
    <w:rsid w:val="00BE2726"/>
    <w:rsid w:val="00BE2A9C"/>
    <w:rsid w:val="00BE2AC1"/>
    <w:rsid w:val="00BE2C6C"/>
    <w:rsid w:val="00BE2E63"/>
    <w:rsid w:val="00BE34BF"/>
    <w:rsid w:val="00BE3B25"/>
    <w:rsid w:val="00BE41F0"/>
    <w:rsid w:val="00BE449B"/>
    <w:rsid w:val="00BE48F9"/>
    <w:rsid w:val="00BE4D10"/>
    <w:rsid w:val="00BE5445"/>
    <w:rsid w:val="00BE54DB"/>
    <w:rsid w:val="00BE554B"/>
    <w:rsid w:val="00BE58CD"/>
    <w:rsid w:val="00BE5965"/>
    <w:rsid w:val="00BE5BB0"/>
    <w:rsid w:val="00BE5C37"/>
    <w:rsid w:val="00BE5E0F"/>
    <w:rsid w:val="00BE5E65"/>
    <w:rsid w:val="00BE6136"/>
    <w:rsid w:val="00BE619C"/>
    <w:rsid w:val="00BE61AF"/>
    <w:rsid w:val="00BE625D"/>
    <w:rsid w:val="00BE6314"/>
    <w:rsid w:val="00BE6328"/>
    <w:rsid w:val="00BE6677"/>
    <w:rsid w:val="00BE68C7"/>
    <w:rsid w:val="00BE6E9C"/>
    <w:rsid w:val="00BE73F1"/>
    <w:rsid w:val="00BE7437"/>
    <w:rsid w:val="00BE75B7"/>
    <w:rsid w:val="00BE7AA7"/>
    <w:rsid w:val="00BE7D6D"/>
    <w:rsid w:val="00BF011B"/>
    <w:rsid w:val="00BF014C"/>
    <w:rsid w:val="00BF0573"/>
    <w:rsid w:val="00BF15BB"/>
    <w:rsid w:val="00BF1753"/>
    <w:rsid w:val="00BF177D"/>
    <w:rsid w:val="00BF2148"/>
    <w:rsid w:val="00BF23DE"/>
    <w:rsid w:val="00BF23EA"/>
    <w:rsid w:val="00BF2517"/>
    <w:rsid w:val="00BF2614"/>
    <w:rsid w:val="00BF2735"/>
    <w:rsid w:val="00BF294B"/>
    <w:rsid w:val="00BF2C49"/>
    <w:rsid w:val="00BF2E5D"/>
    <w:rsid w:val="00BF35BC"/>
    <w:rsid w:val="00BF36D7"/>
    <w:rsid w:val="00BF36EC"/>
    <w:rsid w:val="00BF3824"/>
    <w:rsid w:val="00BF38FB"/>
    <w:rsid w:val="00BF3AB4"/>
    <w:rsid w:val="00BF44F4"/>
    <w:rsid w:val="00BF4947"/>
    <w:rsid w:val="00BF4BE3"/>
    <w:rsid w:val="00BF4C7B"/>
    <w:rsid w:val="00BF4E12"/>
    <w:rsid w:val="00BF505F"/>
    <w:rsid w:val="00BF5111"/>
    <w:rsid w:val="00BF522C"/>
    <w:rsid w:val="00BF55E9"/>
    <w:rsid w:val="00BF56C3"/>
    <w:rsid w:val="00BF56EB"/>
    <w:rsid w:val="00BF5A0A"/>
    <w:rsid w:val="00BF5D28"/>
    <w:rsid w:val="00BF5EC0"/>
    <w:rsid w:val="00BF5F4A"/>
    <w:rsid w:val="00BF608F"/>
    <w:rsid w:val="00BF621B"/>
    <w:rsid w:val="00BF647A"/>
    <w:rsid w:val="00BF64B7"/>
    <w:rsid w:val="00BF6634"/>
    <w:rsid w:val="00BF6680"/>
    <w:rsid w:val="00BF69EF"/>
    <w:rsid w:val="00BF7425"/>
    <w:rsid w:val="00BF745D"/>
    <w:rsid w:val="00BF749B"/>
    <w:rsid w:val="00BF7892"/>
    <w:rsid w:val="00BF78F8"/>
    <w:rsid w:val="00BF7901"/>
    <w:rsid w:val="00BF79CE"/>
    <w:rsid w:val="00BF7B91"/>
    <w:rsid w:val="00C007C7"/>
    <w:rsid w:val="00C00852"/>
    <w:rsid w:val="00C00CA0"/>
    <w:rsid w:val="00C0119E"/>
    <w:rsid w:val="00C01216"/>
    <w:rsid w:val="00C01286"/>
    <w:rsid w:val="00C012B8"/>
    <w:rsid w:val="00C0138C"/>
    <w:rsid w:val="00C0156A"/>
    <w:rsid w:val="00C0166A"/>
    <w:rsid w:val="00C0199E"/>
    <w:rsid w:val="00C024D4"/>
    <w:rsid w:val="00C026E9"/>
    <w:rsid w:val="00C027A4"/>
    <w:rsid w:val="00C02881"/>
    <w:rsid w:val="00C03235"/>
    <w:rsid w:val="00C034FA"/>
    <w:rsid w:val="00C0377E"/>
    <w:rsid w:val="00C03F4F"/>
    <w:rsid w:val="00C03F5E"/>
    <w:rsid w:val="00C04390"/>
    <w:rsid w:val="00C0483F"/>
    <w:rsid w:val="00C04B5E"/>
    <w:rsid w:val="00C04D26"/>
    <w:rsid w:val="00C04DE0"/>
    <w:rsid w:val="00C04EF5"/>
    <w:rsid w:val="00C050DE"/>
    <w:rsid w:val="00C0549E"/>
    <w:rsid w:val="00C05553"/>
    <w:rsid w:val="00C0555D"/>
    <w:rsid w:val="00C057ED"/>
    <w:rsid w:val="00C058C0"/>
    <w:rsid w:val="00C058DA"/>
    <w:rsid w:val="00C058E1"/>
    <w:rsid w:val="00C05992"/>
    <w:rsid w:val="00C05F04"/>
    <w:rsid w:val="00C0627D"/>
    <w:rsid w:val="00C06397"/>
    <w:rsid w:val="00C067D0"/>
    <w:rsid w:val="00C06899"/>
    <w:rsid w:val="00C06C99"/>
    <w:rsid w:val="00C06CB6"/>
    <w:rsid w:val="00C06D2D"/>
    <w:rsid w:val="00C072ED"/>
    <w:rsid w:val="00C076C3"/>
    <w:rsid w:val="00C07B49"/>
    <w:rsid w:val="00C07EBB"/>
    <w:rsid w:val="00C07F3A"/>
    <w:rsid w:val="00C100BE"/>
    <w:rsid w:val="00C10482"/>
    <w:rsid w:val="00C10519"/>
    <w:rsid w:val="00C108C6"/>
    <w:rsid w:val="00C10C5E"/>
    <w:rsid w:val="00C10C9D"/>
    <w:rsid w:val="00C10E6D"/>
    <w:rsid w:val="00C111A9"/>
    <w:rsid w:val="00C111DF"/>
    <w:rsid w:val="00C11933"/>
    <w:rsid w:val="00C11B7C"/>
    <w:rsid w:val="00C12178"/>
    <w:rsid w:val="00C1219E"/>
    <w:rsid w:val="00C12239"/>
    <w:rsid w:val="00C123B9"/>
    <w:rsid w:val="00C126F8"/>
    <w:rsid w:val="00C12810"/>
    <w:rsid w:val="00C12D38"/>
    <w:rsid w:val="00C12FB0"/>
    <w:rsid w:val="00C130F0"/>
    <w:rsid w:val="00C13338"/>
    <w:rsid w:val="00C1367E"/>
    <w:rsid w:val="00C1385F"/>
    <w:rsid w:val="00C138BF"/>
    <w:rsid w:val="00C13A43"/>
    <w:rsid w:val="00C13D93"/>
    <w:rsid w:val="00C13F04"/>
    <w:rsid w:val="00C142AE"/>
    <w:rsid w:val="00C1453F"/>
    <w:rsid w:val="00C14892"/>
    <w:rsid w:val="00C14BA7"/>
    <w:rsid w:val="00C14C16"/>
    <w:rsid w:val="00C14C2B"/>
    <w:rsid w:val="00C15305"/>
    <w:rsid w:val="00C158BF"/>
    <w:rsid w:val="00C15D9B"/>
    <w:rsid w:val="00C15F19"/>
    <w:rsid w:val="00C1674D"/>
    <w:rsid w:val="00C16AC7"/>
    <w:rsid w:val="00C16B4D"/>
    <w:rsid w:val="00C16E9E"/>
    <w:rsid w:val="00C170A5"/>
    <w:rsid w:val="00C1751B"/>
    <w:rsid w:val="00C17D24"/>
    <w:rsid w:val="00C17FDF"/>
    <w:rsid w:val="00C207DE"/>
    <w:rsid w:val="00C20F9A"/>
    <w:rsid w:val="00C210A8"/>
    <w:rsid w:val="00C21314"/>
    <w:rsid w:val="00C21416"/>
    <w:rsid w:val="00C21737"/>
    <w:rsid w:val="00C21752"/>
    <w:rsid w:val="00C21910"/>
    <w:rsid w:val="00C21A3D"/>
    <w:rsid w:val="00C2202A"/>
    <w:rsid w:val="00C22449"/>
    <w:rsid w:val="00C224DC"/>
    <w:rsid w:val="00C22E22"/>
    <w:rsid w:val="00C2310E"/>
    <w:rsid w:val="00C23145"/>
    <w:rsid w:val="00C23613"/>
    <w:rsid w:val="00C237B9"/>
    <w:rsid w:val="00C2396A"/>
    <w:rsid w:val="00C23C09"/>
    <w:rsid w:val="00C24041"/>
    <w:rsid w:val="00C24132"/>
    <w:rsid w:val="00C24388"/>
    <w:rsid w:val="00C2438E"/>
    <w:rsid w:val="00C24ED8"/>
    <w:rsid w:val="00C25126"/>
    <w:rsid w:val="00C254D6"/>
    <w:rsid w:val="00C25782"/>
    <w:rsid w:val="00C2580F"/>
    <w:rsid w:val="00C25920"/>
    <w:rsid w:val="00C25A61"/>
    <w:rsid w:val="00C25E24"/>
    <w:rsid w:val="00C26429"/>
    <w:rsid w:val="00C267A7"/>
    <w:rsid w:val="00C268C7"/>
    <w:rsid w:val="00C26B86"/>
    <w:rsid w:val="00C26D6C"/>
    <w:rsid w:val="00C26E40"/>
    <w:rsid w:val="00C26E6A"/>
    <w:rsid w:val="00C27235"/>
    <w:rsid w:val="00C2751C"/>
    <w:rsid w:val="00C278B7"/>
    <w:rsid w:val="00C27FC8"/>
    <w:rsid w:val="00C302B1"/>
    <w:rsid w:val="00C303A4"/>
    <w:rsid w:val="00C30A65"/>
    <w:rsid w:val="00C30B8A"/>
    <w:rsid w:val="00C30BE9"/>
    <w:rsid w:val="00C30D76"/>
    <w:rsid w:val="00C30EE7"/>
    <w:rsid w:val="00C3116E"/>
    <w:rsid w:val="00C31326"/>
    <w:rsid w:val="00C316D4"/>
    <w:rsid w:val="00C319B0"/>
    <w:rsid w:val="00C31BAD"/>
    <w:rsid w:val="00C31C61"/>
    <w:rsid w:val="00C325A1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4E3A"/>
    <w:rsid w:val="00C35279"/>
    <w:rsid w:val="00C35688"/>
    <w:rsid w:val="00C35F09"/>
    <w:rsid w:val="00C35F2E"/>
    <w:rsid w:val="00C362FD"/>
    <w:rsid w:val="00C36421"/>
    <w:rsid w:val="00C36437"/>
    <w:rsid w:val="00C3663C"/>
    <w:rsid w:val="00C36676"/>
    <w:rsid w:val="00C3759D"/>
    <w:rsid w:val="00C37B75"/>
    <w:rsid w:val="00C37F2D"/>
    <w:rsid w:val="00C37F8D"/>
    <w:rsid w:val="00C40165"/>
    <w:rsid w:val="00C404D3"/>
    <w:rsid w:val="00C408EF"/>
    <w:rsid w:val="00C40A19"/>
    <w:rsid w:val="00C41427"/>
    <w:rsid w:val="00C41532"/>
    <w:rsid w:val="00C41952"/>
    <w:rsid w:val="00C419F4"/>
    <w:rsid w:val="00C4221D"/>
    <w:rsid w:val="00C42F2B"/>
    <w:rsid w:val="00C43168"/>
    <w:rsid w:val="00C432E7"/>
    <w:rsid w:val="00C432F8"/>
    <w:rsid w:val="00C4391F"/>
    <w:rsid w:val="00C440FA"/>
    <w:rsid w:val="00C44140"/>
    <w:rsid w:val="00C442FD"/>
    <w:rsid w:val="00C4448A"/>
    <w:rsid w:val="00C444A8"/>
    <w:rsid w:val="00C44542"/>
    <w:rsid w:val="00C44622"/>
    <w:rsid w:val="00C45079"/>
    <w:rsid w:val="00C45134"/>
    <w:rsid w:val="00C454FB"/>
    <w:rsid w:val="00C45519"/>
    <w:rsid w:val="00C45B08"/>
    <w:rsid w:val="00C45D3A"/>
    <w:rsid w:val="00C46231"/>
    <w:rsid w:val="00C46BD6"/>
    <w:rsid w:val="00C46BE2"/>
    <w:rsid w:val="00C471BF"/>
    <w:rsid w:val="00C4763F"/>
    <w:rsid w:val="00C47790"/>
    <w:rsid w:val="00C47C09"/>
    <w:rsid w:val="00C47D84"/>
    <w:rsid w:val="00C506BC"/>
    <w:rsid w:val="00C506F4"/>
    <w:rsid w:val="00C50734"/>
    <w:rsid w:val="00C507B9"/>
    <w:rsid w:val="00C50A02"/>
    <w:rsid w:val="00C50A0C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C1F"/>
    <w:rsid w:val="00C51DE1"/>
    <w:rsid w:val="00C521A3"/>
    <w:rsid w:val="00C5289A"/>
    <w:rsid w:val="00C529B7"/>
    <w:rsid w:val="00C52DD0"/>
    <w:rsid w:val="00C52EE2"/>
    <w:rsid w:val="00C52F8C"/>
    <w:rsid w:val="00C53091"/>
    <w:rsid w:val="00C53429"/>
    <w:rsid w:val="00C544F6"/>
    <w:rsid w:val="00C54580"/>
    <w:rsid w:val="00C54591"/>
    <w:rsid w:val="00C547A5"/>
    <w:rsid w:val="00C54841"/>
    <w:rsid w:val="00C5491E"/>
    <w:rsid w:val="00C54965"/>
    <w:rsid w:val="00C550F5"/>
    <w:rsid w:val="00C551B5"/>
    <w:rsid w:val="00C551C8"/>
    <w:rsid w:val="00C5550D"/>
    <w:rsid w:val="00C55FD4"/>
    <w:rsid w:val="00C563F8"/>
    <w:rsid w:val="00C565C3"/>
    <w:rsid w:val="00C56C4D"/>
    <w:rsid w:val="00C573ED"/>
    <w:rsid w:val="00C57454"/>
    <w:rsid w:val="00C576CF"/>
    <w:rsid w:val="00C57801"/>
    <w:rsid w:val="00C579F5"/>
    <w:rsid w:val="00C60035"/>
    <w:rsid w:val="00C60284"/>
    <w:rsid w:val="00C60785"/>
    <w:rsid w:val="00C60DBA"/>
    <w:rsid w:val="00C61173"/>
    <w:rsid w:val="00C615A4"/>
    <w:rsid w:val="00C61646"/>
    <w:rsid w:val="00C61D1D"/>
    <w:rsid w:val="00C61DFE"/>
    <w:rsid w:val="00C624FB"/>
    <w:rsid w:val="00C625A4"/>
    <w:rsid w:val="00C636A3"/>
    <w:rsid w:val="00C63D9B"/>
    <w:rsid w:val="00C64487"/>
    <w:rsid w:val="00C64AD9"/>
    <w:rsid w:val="00C64F45"/>
    <w:rsid w:val="00C652A1"/>
    <w:rsid w:val="00C654C1"/>
    <w:rsid w:val="00C665D4"/>
    <w:rsid w:val="00C66922"/>
    <w:rsid w:val="00C6707C"/>
    <w:rsid w:val="00C67D57"/>
    <w:rsid w:val="00C67FE9"/>
    <w:rsid w:val="00C70306"/>
    <w:rsid w:val="00C7032C"/>
    <w:rsid w:val="00C7061D"/>
    <w:rsid w:val="00C70CAC"/>
    <w:rsid w:val="00C70DC7"/>
    <w:rsid w:val="00C716A9"/>
    <w:rsid w:val="00C71711"/>
    <w:rsid w:val="00C717C8"/>
    <w:rsid w:val="00C71901"/>
    <w:rsid w:val="00C71EEF"/>
    <w:rsid w:val="00C72135"/>
    <w:rsid w:val="00C72341"/>
    <w:rsid w:val="00C72708"/>
    <w:rsid w:val="00C73240"/>
    <w:rsid w:val="00C73439"/>
    <w:rsid w:val="00C73458"/>
    <w:rsid w:val="00C734BD"/>
    <w:rsid w:val="00C73BFF"/>
    <w:rsid w:val="00C742E1"/>
    <w:rsid w:val="00C74D8A"/>
    <w:rsid w:val="00C74F80"/>
    <w:rsid w:val="00C75A4F"/>
    <w:rsid w:val="00C75A62"/>
    <w:rsid w:val="00C75B95"/>
    <w:rsid w:val="00C75D6A"/>
    <w:rsid w:val="00C75D7A"/>
    <w:rsid w:val="00C75F64"/>
    <w:rsid w:val="00C761FA"/>
    <w:rsid w:val="00C76357"/>
    <w:rsid w:val="00C76E20"/>
    <w:rsid w:val="00C76E9D"/>
    <w:rsid w:val="00C77218"/>
    <w:rsid w:val="00C772C4"/>
    <w:rsid w:val="00C774EB"/>
    <w:rsid w:val="00C7778F"/>
    <w:rsid w:val="00C77D5F"/>
    <w:rsid w:val="00C77D6C"/>
    <w:rsid w:val="00C77DDC"/>
    <w:rsid w:val="00C800FB"/>
    <w:rsid w:val="00C80570"/>
    <w:rsid w:val="00C806BF"/>
    <w:rsid w:val="00C808CA"/>
    <w:rsid w:val="00C80B91"/>
    <w:rsid w:val="00C815B0"/>
    <w:rsid w:val="00C815C6"/>
    <w:rsid w:val="00C81E76"/>
    <w:rsid w:val="00C8268D"/>
    <w:rsid w:val="00C827F6"/>
    <w:rsid w:val="00C827FD"/>
    <w:rsid w:val="00C8291B"/>
    <w:rsid w:val="00C829AB"/>
    <w:rsid w:val="00C82DBD"/>
    <w:rsid w:val="00C82FF1"/>
    <w:rsid w:val="00C8350C"/>
    <w:rsid w:val="00C83F3B"/>
    <w:rsid w:val="00C84169"/>
    <w:rsid w:val="00C844C9"/>
    <w:rsid w:val="00C8467F"/>
    <w:rsid w:val="00C8498B"/>
    <w:rsid w:val="00C84AF6"/>
    <w:rsid w:val="00C84B0B"/>
    <w:rsid w:val="00C84C5D"/>
    <w:rsid w:val="00C84D4E"/>
    <w:rsid w:val="00C84FFC"/>
    <w:rsid w:val="00C851A0"/>
    <w:rsid w:val="00C851D0"/>
    <w:rsid w:val="00C85403"/>
    <w:rsid w:val="00C8545C"/>
    <w:rsid w:val="00C856F1"/>
    <w:rsid w:val="00C85791"/>
    <w:rsid w:val="00C85A09"/>
    <w:rsid w:val="00C86579"/>
    <w:rsid w:val="00C86741"/>
    <w:rsid w:val="00C86A53"/>
    <w:rsid w:val="00C86B6E"/>
    <w:rsid w:val="00C86BEA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425"/>
    <w:rsid w:val="00C9067F"/>
    <w:rsid w:val="00C90B6C"/>
    <w:rsid w:val="00C90D36"/>
    <w:rsid w:val="00C90DEA"/>
    <w:rsid w:val="00C910C5"/>
    <w:rsid w:val="00C9127F"/>
    <w:rsid w:val="00C9157F"/>
    <w:rsid w:val="00C91A08"/>
    <w:rsid w:val="00C91BAD"/>
    <w:rsid w:val="00C92387"/>
    <w:rsid w:val="00C928A9"/>
    <w:rsid w:val="00C92EB1"/>
    <w:rsid w:val="00C92F62"/>
    <w:rsid w:val="00C932AB"/>
    <w:rsid w:val="00C932D1"/>
    <w:rsid w:val="00C933FC"/>
    <w:rsid w:val="00C934D5"/>
    <w:rsid w:val="00C937BB"/>
    <w:rsid w:val="00C93828"/>
    <w:rsid w:val="00C93853"/>
    <w:rsid w:val="00C9390B"/>
    <w:rsid w:val="00C93BB1"/>
    <w:rsid w:val="00C94960"/>
    <w:rsid w:val="00C94C56"/>
    <w:rsid w:val="00C95329"/>
    <w:rsid w:val="00C954C7"/>
    <w:rsid w:val="00C95C34"/>
    <w:rsid w:val="00C95E43"/>
    <w:rsid w:val="00C9621B"/>
    <w:rsid w:val="00C96320"/>
    <w:rsid w:val="00C9655D"/>
    <w:rsid w:val="00C96A2F"/>
    <w:rsid w:val="00C96F81"/>
    <w:rsid w:val="00C96FFB"/>
    <w:rsid w:val="00C9796A"/>
    <w:rsid w:val="00C97A64"/>
    <w:rsid w:val="00C97D53"/>
    <w:rsid w:val="00C97DF0"/>
    <w:rsid w:val="00CA02AB"/>
    <w:rsid w:val="00CA0425"/>
    <w:rsid w:val="00CA088B"/>
    <w:rsid w:val="00CA0C52"/>
    <w:rsid w:val="00CA0D6C"/>
    <w:rsid w:val="00CA11D5"/>
    <w:rsid w:val="00CA1304"/>
    <w:rsid w:val="00CA1452"/>
    <w:rsid w:val="00CA147B"/>
    <w:rsid w:val="00CA1774"/>
    <w:rsid w:val="00CA1A7A"/>
    <w:rsid w:val="00CA1A84"/>
    <w:rsid w:val="00CA1D37"/>
    <w:rsid w:val="00CA1E5B"/>
    <w:rsid w:val="00CA1E6E"/>
    <w:rsid w:val="00CA24BC"/>
    <w:rsid w:val="00CA28AB"/>
    <w:rsid w:val="00CA2E9B"/>
    <w:rsid w:val="00CA34B6"/>
    <w:rsid w:val="00CA34CF"/>
    <w:rsid w:val="00CA3550"/>
    <w:rsid w:val="00CA42D7"/>
    <w:rsid w:val="00CA4422"/>
    <w:rsid w:val="00CA4451"/>
    <w:rsid w:val="00CA46C7"/>
    <w:rsid w:val="00CA46CA"/>
    <w:rsid w:val="00CA4721"/>
    <w:rsid w:val="00CA4974"/>
    <w:rsid w:val="00CA4CF3"/>
    <w:rsid w:val="00CA4E8D"/>
    <w:rsid w:val="00CA56D6"/>
    <w:rsid w:val="00CA5F09"/>
    <w:rsid w:val="00CA62D2"/>
    <w:rsid w:val="00CA6B1C"/>
    <w:rsid w:val="00CA7209"/>
    <w:rsid w:val="00CA74BA"/>
    <w:rsid w:val="00CA75E7"/>
    <w:rsid w:val="00CA79BB"/>
    <w:rsid w:val="00CA7AE4"/>
    <w:rsid w:val="00CA7E4D"/>
    <w:rsid w:val="00CB006A"/>
    <w:rsid w:val="00CB0F41"/>
    <w:rsid w:val="00CB1474"/>
    <w:rsid w:val="00CB15C7"/>
    <w:rsid w:val="00CB1672"/>
    <w:rsid w:val="00CB17C6"/>
    <w:rsid w:val="00CB1A64"/>
    <w:rsid w:val="00CB1F77"/>
    <w:rsid w:val="00CB259C"/>
    <w:rsid w:val="00CB2CA9"/>
    <w:rsid w:val="00CB3886"/>
    <w:rsid w:val="00CB3BE4"/>
    <w:rsid w:val="00CB3C22"/>
    <w:rsid w:val="00CB4027"/>
    <w:rsid w:val="00CB4861"/>
    <w:rsid w:val="00CB4BC6"/>
    <w:rsid w:val="00CB4CDD"/>
    <w:rsid w:val="00CB4DB8"/>
    <w:rsid w:val="00CB4F5B"/>
    <w:rsid w:val="00CB504E"/>
    <w:rsid w:val="00CB55EC"/>
    <w:rsid w:val="00CB57C7"/>
    <w:rsid w:val="00CB5B0E"/>
    <w:rsid w:val="00CB5BB6"/>
    <w:rsid w:val="00CB5BCA"/>
    <w:rsid w:val="00CB5D65"/>
    <w:rsid w:val="00CB5E28"/>
    <w:rsid w:val="00CB619A"/>
    <w:rsid w:val="00CB61D9"/>
    <w:rsid w:val="00CB6322"/>
    <w:rsid w:val="00CB6394"/>
    <w:rsid w:val="00CB655C"/>
    <w:rsid w:val="00CB66F7"/>
    <w:rsid w:val="00CB68C8"/>
    <w:rsid w:val="00CB6FEB"/>
    <w:rsid w:val="00CB70AB"/>
    <w:rsid w:val="00CB70CC"/>
    <w:rsid w:val="00CB71C8"/>
    <w:rsid w:val="00CB7238"/>
    <w:rsid w:val="00CB73A9"/>
    <w:rsid w:val="00CB766A"/>
    <w:rsid w:val="00CB77C2"/>
    <w:rsid w:val="00CB7C71"/>
    <w:rsid w:val="00CC0598"/>
    <w:rsid w:val="00CC0621"/>
    <w:rsid w:val="00CC07B8"/>
    <w:rsid w:val="00CC0C5C"/>
    <w:rsid w:val="00CC0DD7"/>
    <w:rsid w:val="00CC1264"/>
    <w:rsid w:val="00CC1372"/>
    <w:rsid w:val="00CC197A"/>
    <w:rsid w:val="00CC1A36"/>
    <w:rsid w:val="00CC1CC1"/>
    <w:rsid w:val="00CC1E88"/>
    <w:rsid w:val="00CC237A"/>
    <w:rsid w:val="00CC26D4"/>
    <w:rsid w:val="00CC277C"/>
    <w:rsid w:val="00CC2A8E"/>
    <w:rsid w:val="00CC2D2B"/>
    <w:rsid w:val="00CC37D4"/>
    <w:rsid w:val="00CC395E"/>
    <w:rsid w:val="00CC3B66"/>
    <w:rsid w:val="00CC3D6E"/>
    <w:rsid w:val="00CC4237"/>
    <w:rsid w:val="00CC52C2"/>
    <w:rsid w:val="00CC5389"/>
    <w:rsid w:val="00CC541E"/>
    <w:rsid w:val="00CC5574"/>
    <w:rsid w:val="00CC5921"/>
    <w:rsid w:val="00CC5A33"/>
    <w:rsid w:val="00CC5D98"/>
    <w:rsid w:val="00CC5E8A"/>
    <w:rsid w:val="00CC618C"/>
    <w:rsid w:val="00CC6743"/>
    <w:rsid w:val="00CC6CFD"/>
    <w:rsid w:val="00CC6D0B"/>
    <w:rsid w:val="00CC6D53"/>
    <w:rsid w:val="00CC72EE"/>
    <w:rsid w:val="00CC7F1E"/>
    <w:rsid w:val="00CD0267"/>
    <w:rsid w:val="00CD0602"/>
    <w:rsid w:val="00CD0EA8"/>
    <w:rsid w:val="00CD0EDE"/>
    <w:rsid w:val="00CD129C"/>
    <w:rsid w:val="00CD1E43"/>
    <w:rsid w:val="00CD220A"/>
    <w:rsid w:val="00CD29E7"/>
    <w:rsid w:val="00CD2A96"/>
    <w:rsid w:val="00CD2C4E"/>
    <w:rsid w:val="00CD2DC6"/>
    <w:rsid w:val="00CD2EFA"/>
    <w:rsid w:val="00CD322E"/>
    <w:rsid w:val="00CD322F"/>
    <w:rsid w:val="00CD3237"/>
    <w:rsid w:val="00CD36BB"/>
    <w:rsid w:val="00CD36F3"/>
    <w:rsid w:val="00CD3B26"/>
    <w:rsid w:val="00CD3D6A"/>
    <w:rsid w:val="00CD3F51"/>
    <w:rsid w:val="00CD3F5E"/>
    <w:rsid w:val="00CD4172"/>
    <w:rsid w:val="00CD4233"/>
    <w:rsid w:val="00CD449B"/>
    <w:rsid w:val="00CD4952"/>
    <w:rsid w:val="00CD4CCF"/>
    <w:rsid w:val="00CD4D01"/>
    <w:rsid w:val="00CD4FFC"/>
    <w:rsid w:val="00CD51D8"/>
    <w:rsid w:val="00CD52D1"/>
    <w:rsid w:val="00CD54F6"/>
    <w:rsid w:val="00CD571F"/>
    <w:rsid w:val="00CD5CB4"/>
    <w:rsid w:val="00CD5DC0"/>
    <w:rsid w:val="00CD65FD"/>
    <w:rsid w:val="00CD6764"/>
    <w:rsid w:val="00CD682A"/>
    <w:rsid w:val="00CD6B96"/>
    <w:rsid w:val="00CE0289"/>
    <w:rsid w:val="00CE02AF"/>
    <w:rsid w:val="00CE040A"/>
    <w:rsid w:val="00CE0436"/>
    <w:rsid w:val="00CE0654"/>
    <w:rsid w:val="00CE0B27"/>
    <w:rsid w:val="00CE0E4C"/>
    <w:rsid w:val="00CE0E88"/>
    <w:rsid w:val="00CE1345"/>
    <w:rsid w:val="00CE1910"/>
    <w:rsid w:val="00CE1A92"/>
    <w:rsid w:val="00CE1C7F"/>
    <w:rsid w:val="00CE1E07"/>
    <w:rsid w:val="00CE23D6"/>
    <w:rsid w:val="00CE2483"/>
    <w:rsid w:val="00CE2B91"/>
    <w:rsid w:val="00CE2C1F"/>
    <w:rsid w:val="00CE2E7A"/>
    <w:rsid w:val="00CE2F24"/>
    <w:rsid w:val="00CE30F3"/>
    <w:rsid w:val="00CE37BF"/>
    <w:rsid w:val="00CE3907"/>
    <w:rsid w:val="00CE3979"/>
    <w:rsid w:val="00CE405F"/>
    <w:rsid w:val="00CE4108"/>
    <w:rsid w:val="00CE4138"/>
    <w:rsid w:val="00CE41A1"/>
    <w:rsid w:val="00CE427B"/>
    <w:rsid w:val="00CE43BD"/>
    <w:rsid w:val="00CE4414"/>
    <w:rsid w:val="00CE4666"/>
    <w:rsid w:val="00CE47D3"/>
    <w:rsid w:val="00CE4CD3"/>
    <w:rsid w:val="00CE500E"/>
    <w:rsid w:val="00CE51BC"/>
    <w:rsid w:val="00CE551F"/>
    <w:rsid w:val="00CE5526"/>
    <w:rsid w:val="00CE55B5"/>
    <w:rsid w:val="00CE57E8"/>
    <w:rsid w:val="00CE5CE1"/>
    <w:rsid w:val="00CE62D5"/>
    <w:rsid w:val="00CE67EF"/>
    <w:rsid w:val="00CE6810"/>
    <w:rsid w:val="00CE6BFA"/>
    <w:rsid w:val="00CE7166"/>
    <w:rsid w:val="00CE7195"/>
    <w:rsid w:val="00CE72F1"/>
    <w:rsid w:val="00CE7340"/>
    <w:rsid w:val="00CE753A"/>
    <w:rsid w:val="00CE7877"/>
    <w:rsid w:val="00CE7A7D"/>
    <w:rsid w:val="00CE7BEA"/>
    <w:rsid w:val="00CE7E38"/>
    <w:rsid w:val="00CF062F"/>
    <w:rsid w:val="00CF0C12"/>
    <w:rsid w:val="00CF0C18"/>
    <w:rsid w:val="00CF0E63"/>
    <w:rsid w:val="00CF1095"/>
    <w:rsid w:val="00CF1494"/>
    <w:rsid w:val="00CF1517"/>
    <w:rsid w:val="00CF15D4"/>
    <w:rsid w:val="00CF1903"/>
    <w:rsid w:val="00CF1AB3"/>
    <w:rsid w:val="00CF1D99"/>
    <w:rsid w:val="00CF1E1E"/>
    <w:rsid w:val="00CF23F3"/>
    <w:rsid w:val="00CF2478"/>
    <w:rsid w:val="00CF25AD"/>
    <w:rsid w:val="00CF25EC"/>
    <w:rsid w:val="00CF2694"/>
    <w:rsid w:val="00CF291C"/>
    <w:rsid w:val="00CF32A9"/>
    <w:rsid w:val="00CF34C0"/>
    <w:rsid w:val="00CF388C"/>
    <w:rsid w:val="00CF3C2D"/>
    <w:rsid w:val="00CF451F"/>
    <w:rsid w:val="00CF47BC"/>
    <w:rsid w:val="00CF4E8F"/>
    <w:rsid w:val="00CF5385"/>
    <w:rsid w:val="00CF55A1"/>
    <w:rsid w:val="00CF5821"/>
    <w:rsid w:val="00CF58D8"/>
    <w:rsid w:val="00CF593E"/>
    <w:rsid w:val="00CF5B14"/>
    <w:rsid w:val="00CF6104"/>
    <w:rsid w:val="00CF61D9"/>
    <w:rsid w:val="00CF6370"/>
    <w:rsid w:val="00CF67C6"/>
    <w:rsid w:val="00CF6A53"/>
    <w:rsid w:val="00CF755C"/>
    <w:rsid w:val="00CF77EC"/>
    <w:rsid w:val="00CF7D9C"/>
    <w:rsid w:val="00D00085"/>
    <w:rsid w:val="00D008F8"/>
    <w:rsid w:val="00D00A46"/>
    <w:rsid w:val="00D00B0B"/>
    <w:rsid w:val="00D00CFA"/>
    <w:rsid w:val="00D01312"/>
    <w:rsid w:val="00D01367"/>
    <w:rsid w:val="00D014CB"/>
    <w:rsid w:val="00D01665"/>
    <w:rsid w:val="00D0173E"/>
    <w:rsid w:val="00D01C31"/>
    <w:rsid w:val="00D02098"/>
    <w:rsid w:val="00D026E6"/>
    <w:rsid w:val="00D02F9F"/>
    <w:rsid w:val="00D03126"/>
    <w:rsid w:val="00D03217"/>
    <w:rsid w:val="00D0406D"/>
    <w:rsid w:val="00D04238"/>
    <w:rsid w:val="00D0438F"/>
    <w:rsid w:val="00D04464"/>
    <w:rsid w:val="00D0451C"/>
    <w:rsid w:val="00D04720"/>
    <w:rsid w:val="00D04806"/>
    <w:rsid w:val="00D04E77"/>
    <w:rsid w:val="00D04E79"/>
    <w:rsid w:val="00D04F83"/>
    <w:rsid w:val="00D05163"/>
    <w:rsid w:val="00D0518D"/>
    <w:rsid w:val="00D05673"/>
    <w:rsid w:val="00D062FB"/>
    <w:rsid w:val="00D066C7"/>
    <w:rsid w:val="00D06AF5"/>
    <w:rsid w:val="00D0770B"/>
    <w:rsid w:val="00D07C7D"/>
    <w:rsid w:val="00D07C93"/>
    <w:rsid w:val="00D07CAB"/>
    <w:rsid w:val="00D07D5D"/>
    <w:rsid w:val="00D07E34"/>
    <w:rsid w:val="00D07E6D"/>
    <w:rsid w:val="00D104D0"/>
    <w:rsid w:val="00D106A9"/>
    <w:rsid w:val="00D10A3E"/>
    <w:rsid w:val="00D112E0"/>
    <w:rsid w:val="00D11329"/>
    <w:rsid w:val="00D114A7"/>
    <w:rsid w:val="00D114D6"/>
    <w:rsid w:val="00D11AA9"/>
    <w:rsid w:val="00D11BE7"/>
    <w:rsid w:val="00D120B1"/>
    <w:rsid w:val="00D120EA"/>
    <w:rsid w:val="00D124CC"/>
    <w:rsid w:val="00D127EC"/>
    <w:rsid w:val="00D127F4"/>
    <w:rsid w:val="00D12875"/>
    <w:rsid w:val="00D12C6D"/>
    <w:rsid w:val="00D1368C"/>
    <w:rsid w:val="00D136E9"/>
    <w:rsid w:val="00D13D29"/>
    <w:rsid w:val="00D13F21"/>
    <w:rsid w:val="00D1400F"/>
    <w:rsid w:val="00D14064"/>
    <w:rsid w:val="00D1445E"/>
    <w:rsid w:val="00D146B5"/>
    <w:rsid w:val="00D147A0"/>
    <w:rsid w:val="00D147B5"/>
    <w:rsid w:val="00D14AE9"/>
    <w:rsid w:val="00D14B37"/>
    <w:rsid w:val="00D15041"/>
    <w:rsid w:val="00D152F2"/>
    <w:rsid w:val="00D1532A"/>
    <w:rsid w:val="00D1533C"/>
    <w:rsid w:val="00D15BA8"/>
    <w:rsid w:val="00D16008"/>
    <w:rsid w:val="00D16072"/>
    <w:rsid w:val="00D1683C"/>
    <w:rsid w:val="00D168B0"/>
    <w:rsid w:val="00D16ADA"/>
    <w:rsid w:val="00D16B35"/>
    <w:rsid w:val="00D16E9D"/>
    <w:rsid w:val="00D17258"/>
    <w:rsid w:val="00D172B7"/>
    <w:rsid w:val="00D17348"/>
    <w:rsid w:val="00D1740F"/>
    <w:rsid w:val="00D17544"/>
    <w:rsid w:val="00D17554"/>
    <w:rsid w:val="00D1768C"/>
    <w:rsid w:val="00D177C5"/>
    <w:rsid w:val="00D1788F"/>
    <w:rsid w:val="00D17CB7"/>
    <w:rsid w:val="00D17D93"/>
    <w:rsid w:val="00D2000B"/>
    <w:rsid w:val="00D20779"/>
    <w:rsid w:val="00D20927"/>
    <w:rsid w:val="00D20A52"/>
    <w:rsid w:val="00D20EE7"/>
    <w:rsid w:val="00D215AC"/>
    <w:rsid w:val="00D2160A"/>
    <w:rsid w:val="00D218A4"/>
    <w:rsid w:val="00D218C1"/>
    <w:rsid w:val="00D21A5D"/>
    <w:rsid w:val="00D21A6C"/>
    <w:rsid w:val="00D221E0"/>
    <w:rsid w:val="00D221FD"/>
    <w:rsid w:val="00D2278F"/>
    <w:rsid w:val="00D22A14"/>
    <w:rsid w:val="00D230CB"/>
    <w:rsid w:val="00D2310C"/>
    <w:rsid w:val="00D238FF"/>
    <w:rsid w:val="00D23A70"/>
    <w:rsid w:val="00D23AA3"/>
    <w:rsid w:val="00D23DB5"/>
    <w:rsid w:val="00D23E67"/>
    <w:rsid w:val="00D24270"/>
    <w:rsid w:val="00D2454A"/>
    <w:rsid w:val="00D24C61"/>
    <w:rsid w:val="00D254E3"/>
    <w:rsid w:val="00D254E9"/>
    <w:rsid w:val="00D25572"/>
    <w:rsid w:val="00D257EC"/>
    <w:rsid w:val="00D25E24"/>
    <w:rsid w:val="00D262A5"/>
    <w:rsid w:val="00D2693C"/>
    <w:rsid w:val="00D26C32"/>
    <w:rsid w:val="00D26C6D"/>
    <w:rsid w:val="00D26D8C"/>
    <w:rsid w:val="00D27009"/>
    <w:rsid w:val="00D27015"/>
    <w:rsid w:val="00D272E6"/>
    <w:rsid w:val="00D27381"/>
    <w:rsid w:val="00D2745F"/>
    <w:rsid w:val="00D27799"/>
    <w:rsid w:val="00D2779C"/>
    <w:rsid w:val="00D27860"/>
    <w:rsid w:val="00D278B6"/>
    <w:rsid w:val="00D27B49"/>
    <w:rsid w:val="00D27D6A"/>
    <w:rsid w:val="00D30050"/>
    <w:rsid w:val="00D3053D"/>
    <w:rsid w:val="00D30732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18A"/>
    <w:rsid w:val="00D323C3"/>
    <w:rsid w:val="00D32FCE"/>
    <w:rsid w:val="00D33068"/>
    <w:rsid w:val="00D331CA"/>
    <w:rsid w:val="00D33632"/>
    <w:rsid w:val="00D33741"/>
    <w:rsid w:val="00D33C1D"/>
    <w:rsid w:val="00D33D79"/>
    <w:rsid w:val="00D33E5F"/>
    <w:rsid w:val="00D33EB8"/>
    <w:rsid w:val="00D3456C"/>
    <w:rsid w:val="00D346EF"/>
    <w:rsid w:val="00D348F8"/>
    <w:rsid w:val="00D34EF7"/>
    <w:rsid w:val="00D35317"/>
    <w:rsid w:val="00D35B09"/>
    <w:rsid w:val="00D35CF8"/>
    <w:rsid w:val="00D35D93"/>
    <w:rsid w:val="00D35FB0"/>
    <w:rsid w:val="00D3663D"/>
    <w:rsid w:val="00D368CA"/>
    <w:rsid w:val="00D36CD5"/>
    <w:rsid w:val="00D377C3"/>
    <w:rsid w:val="00D37B17"/>
    <w:rsid w:val="00D4015D"/>
    <w:rsid w:val="00D402D1"/>
    <w:rsid w:val="00D40381"/>
    <w:rsid w:val="00D403BF"/>
    <w:rsid w:val="00D4063E"/>
    <w:rsid w:val="00D406AD"/>
    <w:rsid w:val="00D41311"/>
    <w:rsid w:val="00D4181A"/>
    <w:rsid w:val="00D41E75"/>
    <w:rsid w:val="00D4248B"/>
    <w:rsid w:val="00D4278A"/>
    <w:rsid w:val="00D42C9B"/>
    <w:rsid w:val="00D4318E"/>
    <w:rsid w:val="00D43654"/>
    <w:rsid w:val="00D43F4E"/>
    <w:rsid w:val="00D4436B"/>
    <w:rsid w:val="00D445A4"/>
    <w:rsid w:val="00D4464A"/>
    <w:rsid w:val="00D453EA"/>
    <w:rsid w:val="00D45577"/>
    <w:rsid w:val="00D456A0"/>
    <w:rsid w:val="00D45742"/>
    <w:rsid w:val="00D45A61"/>
    <w:rsid w:val="00D45B20"/>
    <w:rsid w:val="00D45B8F"/>
    <w:rsid w:val="00D45BB1"/>
    <w:rsid w:val="00D45C47"/>
    <w:rsid w:val="00D45E49"/>
    <w:rsid w:val="00D45F08"/>
    <w:rsid w:val="00D46367"/>
    <w:rsid w:val="00D464B9"/>
    <w:rsid w:val="00D465BB"/>
    <w:rsid w:val="00D466ED"/>
    <w:rsid w:val="00D466FE"/>
    <w:rsid w:val="00D4687E"/>
    <w:rsid w:val="00D469CF"/>
    <w:rsid w:val="00D46C92"/>
    <w:rsid w:val="00D47238"/>
    <w:rsid w:val="00D4740B"/>
    <w:rsid w:val="00D4743C"/>
    <w:rsid w:val="00D4782B"/>
    <w:rsid w:val="00D47EA0"/>
    <w:rsid w:val="00D502A5"/>
    <w:rsid w:val="00D50789"/>
    <w:rsid w:val="00D50C86"/>
    <w:rsid w:val="00D50CAE"/>
    <w:rsid w:val="00D51195"/>
    <w:rsid w:val="00D51252"/>
    <w:rsid w:val="00D5150C"/>
    <w:rsid w:val="00D519C2"/>
    <w:rsid w:val="00D51E4F"/>
    <w:rsid w:val="00D51FFA"/>
    <w:rsid w:val="00D520EE"/>
    <w:rsid w:val="00D520F8"/>
    <w:rsid w:val="00D5216E"/>
    <w:rsid w:val="00D532DA"/>
    <w:rsid w:val="00D534A5"/>
    <w:rsid w:val="00D53AA7"/>
    <w:rsid w:val="00D53AB9"/>
    <w:rsid w:val="00D53E09"/>
    <w:rsid w:val="00D53FD0"/>
    <w:rsid w:val="00D53FF5"/>
    <w:rsid w:val="00D54006"/>
    <w:rsid w:val="00D5432D"/>
    <w:rsid w:val="00D543DA"/>
    <w:rsid w:val="00D54938"/>
    <w:rsid w:val="00D549DB"/>
    <w:rsid w:val="00D54A9A"/>
    <w:rsid w:val="00D54B18"/>
    <w:rsid w:val="00D54F5F"/>
    <w:rsid w:val="00D55297"/>
    <w:rsid w:val="00D55910"/>
    <w:rsid w:val="00D56033"/>
    <w:rsid w:val="00D564CA"/>
    <w:rsid w:val="00D56580"/>
    <w:rsid w:val="00D567CD"/>
    <w:rsid w:val="00D56BB1"/>
    <w:rsid w:val="00D56CA3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1012"/>
    <w:rsid w:val="00D612AA"/>
    <w:rsid w:val="00D6157F"/>
    <w:rsid w:val="00D616EB"/>
    <w:rsid w:val="00D618C6"/>
    <w:rsid w:val="00D61C09"/>
    <w:rsid w:val="00D61C65"/>
    <w:rsid w:val="00D624D4"/>
    <w:rsid w:val="00D62993"/>
    <w:rsid w:val="00D62D97"/>
    <w:rsid w:val="00D63001"/>
    <w:rsid w:val="00D63524"/>
    <w:rsid w:val="00D63774"/>
    <w:rsid w:val="00D63A0E"/>
    <w:rsid w:val="00D63A62"/>
    <w:rsid w:val="00D6423C"/>
    <w:rsid w:val="00D642CA"/>
    <w:rsid w:val="00D6470C"/>
    <w:rsid w:val="00D64DDF"/>
    <w:rsid w:val="00D650CA"/>
    <w:rsid w:val="00D655F8"/>
    <w:rsid w:val="00D657D0"/>
    <w:rsid w:val="00D65A5C"/>
    <w:rsid w:val="00D65F3A"/>
    <w:rsid w:val="00D65FF0"/>
    <w:rsid w:val="00D6616F"/>
    <w:rsid w:val="00D66285"/>
    <w:rsid w:val="00D66820"/>
    <w:rsid w:val="00D67307"/>
    <w:rsid w:val="00D7001C"/>
    <w:rsid w:val="00D701EC"/>
    <w:rsid w:val="00D70265"/>
    <w:rsid w:val="00D70425"/>
    <w:rsid w:val="00D70494"/>
    <w:rsid w:val="00D70A3C"/>
    <w:rsid w:val="00D70CAC"/>
    <w:rsid w:val="00D70EB5"/>
    <w:rsid w:val="00D70F06"/>
    <w:rsid w:val="00D71139"/>
    <w:rsid w:val="00D713AC"/>
    <w:rsid w:val="00D71471"/>
    <w:rsid w:val="00D71A8A"/>
    <w:rsid w:val="00D71BA8"/>
    <w:rsid w:val="00D71F12"/>
    <w:rsid w:val="00D72FDB"/>
    <w:rsid w:val="00D73498"/>
    <w:rsid w:val="00D736B1"/>
    <w:rsid w:val="00D73AA2"/>
    <w:rsid w:val="00D73B32"/>
    <w:rsid w:val="00D73B7A"/>
    <w:rsid w:val="00D73C91"/>
    <w:rsid w:val="00D73F92"/>
    <w:rsid w:val="00D74138"/>
    <w:rsid w:val="00D741FE"/>
    <w:rsid w:val="00D744A5"/>
    <w:rsid w:val="00D745C5"/>
    <w:rsid w:val="00D74E8C"/>
    <w:rsid w:val="00D75165"/>
    <w:rsid w:val="00D75311"/>
    <w:rsid w:val="00D754C9"/>
    <w:rsid w:val="00D757AC"/>
    <w:rsid w:val="00D758FE"/>
    <w:rsid w:val="00D75CE8"/>
    <w:rsid w:val="00D75D6E"/>
    <w:rsid w:val="00D75FB1"/>
    <w:rsid w:val="00D75FF0"/>
    <w:rsid w:val="00D76293"/>
    <w:rsid w:val="00D763CC"/>
    <w:rsid w:val="00D76863"/>
    <w:rsid w:val="00D7694B"/>
    <w:rsid w:val="00D76EE5"/>
    <w:rsid w:val="00D76F74"/>
    <w:rsid w:val="00D7755E"/>
    <w:rsid w:val="00D775E1"/>
    <w:rsid w:val="00D7799A"/>
    <w:rsid w:val="00D77A7B"/>
    <w:rsid w:val="00D77D8D"/>
    <w:rsid w:val="00D77DDF"/>
    <w:rsid w:val="00D77EF8"/>
    <w:rsid w:val="00D77F12"/>
    <w:rsid w:val="00D801B3"/>
    <w:rsid w:val="00D8099E"/>
    <w:rsid w:val="00D80AD4"/>
    <w:rsid w:val="00D80BCC"/>
    <w:rsid w:val="00D80C31"/>
    <w:rsid w:val="00D80E4C"/>
    <w:rsid w:val="00D80FD9"/>
    <w:rsid w:val="00D8173B"/>
    <w:rsid w:val="00D81744"/>
    <w:rsid w:val="00D825B5"/>
    <w:rsid w:val="00D82773"/>
    <w:rsid w:val="00D82C72"/>
    <w:rsid w:val="00D82F80"/>
    <w:rsid w:val="00D83022"/>
    <w:rsid w:val="00D833E5"/>
    <w:rsid w:val="00D835B0"/>
    <w:rsid w:val="00D8394C"/>
    <w:rsid w:val="00D84287"/>
    <w:rsid w:val="00D8454B"/>
    <w:rsid w:val="00D846CD"/>
    <w:rsid w:val="00D848DA"/>
    <w:rsid w:val="00D84D57"/>
    <w:rsid w:val="00D85060"/>
    <w:rsid w:val="00D851AB"/>
    <w:rsid w:val="00D85514"/>
    <w:rsid w:val="00D85C12"/>
    <w:rsid w:val="00D85C82"/>
    <w:rsid w:val="00D860D0"/>
    <w:rsid w:val="00D865C5"/>
    <w:rsid w:val="00D86949"/>
    <w:rsid w:val="00D86AAC"/>
    <w:rsid w:val="00D871C9"/>
    <w:rsid w:val="00D871D9"/>
    <w:rsid w:val="00D87C21"/>
    <w:rsid w:val="00D900F8"/>
    <w:rsid w:val="00D90703"/>
    <w:rsid w:val="00D908A9"/>
    <w:rsid w:val="00D9090F"/>
    <w:rsid w:val="00D90955"/>
    <w:rsid w:val="00D90A48"/>
    <w:rsid w:val="00D90AEA"/>
    <w:rsid w:val="00D910BA"/>
    <w:rsid w:val="00D913A3"/>
    <w:rsid w:val="00D91CA9"/>
    <w:rsid w:val="00D91DBF"/>
    <w:rsid w:val="00D91E32"/>
    <w:rsid w:val="00D9252B"/>
    <w:rsid w:val="00D92C37"/>
    <w:rsid w:val="00D92F01"/>
    <w:rsid w:val="00D9397D"/>
    <w:rsid w:val="00D93AD1"/>
    <w:rsid w:val="00D93D8E"/>
    <w:rsid w:val="00D9413A"/>
    <w:rsid w:val="00D94175"/>
    <w:rsid w:val="00D9435C"/>
    <w:rsid w:val="00D94602"/>
    <w:rsid w:val="00D946AF"/>
    <w:rsid w:val="00D94D16"/>
    <w:rsid w:val="00D955F8"/>
    <w:rsid w:val="00D95D7A"/>
    <w:rsid w:val="00D96125"/>
    <w:rsid w:val="00D96302"/>
    <w:rsid w:val="00D970C8"/>
    <w:rsid w:val="00D975C9"/>
    <w:rsid w:val="00D976CB"/>
    <w:rsid w:val="00D97790"/>
    <w:rsid w:val="00D97B39"/>
    <w:rsid w:val="00D97B45"/>
    <w:rsid w:val="00D97D5F"/>
    <w:rsid w:val="00D97EC0"/>
    <w:rsid w:val="00DA0162"/>
    <w:rsid w:val="00DA01BE"/>
    <w:rsid w:val="00DA0516"/>
    <w:rsid w:val="00DA056F"/>
    <w:rsid w:val="00DA07DA"/>
    <w:rsid w:val="00DA0871"/>
    <w:rsid w:val="00DA0A5F"/>
    <w:rsid w:val="00DA0C8D"/>
    <w:rsid w:val="00DA0E15"/>
    <w:rsid w:val="00DA1355"/>
    <w:rsid w:val="00DA1C83"/>
    <w:rsid w:val="00DA2167"/>
    <w:rsid w:val="00DA249C"/>
    <w:rsid w:val="00DA2A77"/>
    <w:rsid w:val="00DA2A89"/>
    <w:rsid w:val="00DA2C1D"/>
    <w:rsid w:val="00DA2CE8"/>
    <w:rsid w:val="00DA2F39"/>
    <w:rsid w:val="00DA303C"/>
    <w:rsid w:val="00DA3C04"/>
    <w:rsid w:val="00DA3EB2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FF"/>
    <w:rsid w:val="00DA5FB6"/>
    <w:rsid w:val="00DA67D5"/>
    <w:rsid w:val="00DA6FA3"/>
    <w:rsid w:val="00DA7798"/>
    <w:rsid w:val="00DA7875"/>
    <w:rsid w:val="00DA7CF9"/>
    <w:rsid w:val="00DA7E20"/>
    <w:rsid w:val="00DA7EDD"/>
    <w:rsid w:val="00DB008F"/>
    <w:rsid w:val="00DB0120"/>
    <w:rsid w:val="00DB02D5"/>
    <w:rsid w:val="00DB0807"/>
    <w:rsid w:val="00DB08BA"/>
    <w:rsid w:val="00DB0F32"/>
    <w:rsid w:val="00DB11B8"/>
    <w:rsid w:val="00DB12A8"/>
    <w:rsid w:val="00DB202F"/>
    <w:rsid w:val="00DB20E9"/>
    <w:rsid w:val="00DB2227"/>
    <w:rsid w:val="00DB262E"/>
    <w:rsid w:val="00DB2BFB"/>
    <w:rsid w:val="00DB3070"/>
    <w:rsid w:val="00DB3258"/>
    <w:rsid w:val="00DB3839"/>
    <w:rsid w:val="00DB3FD7"/>
    <w:rsid w:val="00DB40B7"/>
    <w:rsid w:val="00DB4439"/>
    <w:rsid w:val="00DB4495"/>
    <w:rsid w:val="00DB49B6"/>
    <w:rsid w:val="00DB4DB5"/>
    <w:rsid w:val="00DB5030"/>
    <w:rsid w:val="00DB50AD"/>
    <w:rsid w:val="00DB5187"/>
    <w:rsid w:val="00DB51AB"/>
    <w:rsid w:val="00DB5483"/>
    <w:rsid w:val="00DB591A"/>
    <w:rsid w:val="00DB5C63"/>
    <w:rsid w:val="00DB6234"/>
    <w:rsid w:val="00DB6332"/>
    <w:rsid w:val="00DB65AB"/>
    <w:rsid w:val="00DB65B9"/>
    <w:rsid w:val="00DB6668"/>
    <w:rsid w:val="00DB669D"/>
    <w:rsid w:val="00DB678D"/>
    <w:rsid w:val="00DB6B97"/>
    <w:rsid w:val="00DB6D19"/>
    <w:rsid w:val="00DB72E2"/>
    <w:rsid w:val="00DB78EB"/>
    <w:rsid w:val="00DB7C7B"/>
    <w:rsid w:val="00DC00FC"/>
    <w:rsid w:val="00DC020F"/>
    <w:rsid w:val="00DC05C8"/>
    <w:rsid w:val="00DC0600"/>
    <w:rsid w:val="00DC06D4"/>
    <w:rsid w:val="00DC09FD"/>
    <w:rsid w:val="00DC0A43"/>
    <w:rsid w:val="00DC0AB4"/>
    <w:rsid w:val="00DC0B5E"/>
    <w:rsid w:val="00DC0CD0"/>
    <w:rsid w:val="00DC0CE6"/>
    <w:rsid w:val="00DC0E85"/>
    <w:rsid w:val="00DC12A5"/>
    <w:rsid w:val="00DC1952"/>
    <w:rsid w:val="00DC2893"/>
    <w:rsid w:val="00DC2A6D"/>
    <w:rsid w:val="00DC2C82"/>
    <w:rsid w:val="00DC2D06"/>
    <w:rsid w:val="00DC2D90"/>
    <w:rsid w:val="00DC303D"/>
    <w:rsid w:val="00DC3409"/>
    <w:rsid w:val="00DC3455"/>
    <w:rsid w:val="00DC37E6"/>
    <w:rsid w:val="00DC3A02"/>
    <w:rsid w:val="00DC3E31"/>
    <w:rsid w:val="00DC4062"/>
    <w:rsid w:val="00DC4063"/>
    <w:rsid w:val="00DC4089"/>
    <w:rsid w:val="00DC433C"/>
    <w:rsid w:val="00DC4432"/>
    <w:rsid w:val="00DC4866"/>
    <w:rsid w:val="00DC4868"/>
    <w:rsid w:val="00DC4903"/>
    <w:rsid w:val="00DC4E3E"/>
    <w:rsid w:val="00DC52A9"/>
    <w:rsid w:val="00DC54DC"/>
    <w:rsid w:val="00DC5508"/>
    <w:rsid w:val="00DC55D6"/>
    <w:rsid w:val="00DC5651"/>
    <w:rsid w:val="00DC5897"/>
    <w:rsid w:val="00DC5D0B"/>
    <w:rsid w:val="00DC5FC3"/>
    <w:rsid w:val="00DC6011"/>
    <w:rsid w:val="00DC64DB"/>
    <w:rsid w:val="00DC64F1"/>
    <w:rsid w:val="00DC682B"/>
    <w:rsid w:val="00DC6BFC"/>
    <w:rsid w:val="00DC6C8C"/>
    <w:rsid w:val="00DC7B90"/>
    <w:rsid w:val="00DC7D8A"/>
    <w:rsid w:val="00DC7E35"/>
    <w:rsid w:val="00DD02E9"/>
    <w:rsid w:val="00DD03E6"/>
    <w:rsid w:val="00DD0527"/>
    <w:rsid w:val="00DD0572"/>
    <w:rsid w:val="00DD06C4"/>
    <w:rsid w:val="00DD08D1"/>
    <w:rsid w:val="00DD0B98"/>
    <w:rsid w:val="00DD0DC4"/>
    <w:rsid w:val="00DD126A"/>
    <w:rsid w:val="00DD12B9"/>
    <w:rsid w:val="00DD1590"/>
    <w:rsid w:val="00DD1F57"/>
    <w:rsid w:val="00DD212A"/>
    <w:rsid w:val="00DD22F9"/>
    <w:rsid w:val="00DD240B"/>
    <w:rsid w:val="00DD244B"/>
    <w:rsid w:val="00DD2969"/>
    <w:rsid w:val="00DD2993"/>
    <w:rsid w:val="00DD2C06"/>
    <w:rsid w:val="00DD34A6"/>
    <w:rsid w:val="00DD39FC"/>
    <w:rsid w:val="00DD3B69"/>
    <w:rsid w:val="00DD44FD"/>
    <w:rsid w:val="00DD45A9"/>
    <w:rsid w:val="00DD472C"/>
    <w:rsid w:val="00DD47DE"/>
    <w:rsid w:val="00DD4917"/>
    <w:rsid w:val="00DD4A9D"/>
    <w:rsid w:val="00DD4B89"/>
    <w:rsid w:val="00DD50E2"/>
    <w:rsid w:val="00DD5272"/>
    <w:rsid w:val="00DD5564"/>
    <w:rsid w:val="00DD5F1F"/>
    <w:rsid w:val="00DD5F3B"/>
    <w:rsid w:val="00DD638F"/>
    <w:rsid w:val="00DD699A"/>
    <w:rsid w:val="00DD6B25"/>
    <w:rsid w:val="00DD6DAB"/>
    <w:rsid w:val="00DD6ED1"/>
    <w:rsid w:val="00DD7148"/>
    <w:rsid w:val="00DD7254"/>
    <w:rsid w:val="00DD73C0"/>
    <w:rsid w:val="00DD7670"/>
    <w:rsid w:val="00DD770F"/>
    <w:rsid w:val="00DD776C"/>
    <w:rsid w:val="00DD79C2"/>
    <w:rsid w:val="00DD7AA9"/>
    <w:rsid w:val="00DD7C97"/>
    <w:rsid w:val="00DE02D2"/>
    <w:rsid w:val="00DE0324"/>
    <w:rsid w:val="00DE072E"/>
    <w:rsid w:val="00DE0B8B"/>
    <w:rsid w:val="00DE1135"/>
    <w:rsid w:val="00DE1195"/>
    <w:rsid w:val="00DE11C7"/>
    <w:rsid w:val="00DE1740"/>
    <w:rsid w:val="00DE1975"/>
    <w:rsid w:val="00DE2412"/>
    <w:rsid w:val="00DE2B79"/>
    <w:rsid w:val="00DE2C5A"/>
    <w:rsid w:val="00DE2EDC"/>
    <w:rsid w:val="00DE3298"/>
    <w:rsid w:val="00DE3513"/>
    <w:rsid w:val="00DE3723"/>
    <w:rsid w:val="00DE376B"/>
    <w:rsid w:val="00DE39E4"/>
    <w:rsid w:val="00DE3DB2"/>
    <w:rsid w:val="00DE4395"/>
    <w:rsid w:val="00DE441E"/>
    <w:rsid w:val="00DE4D22"/>
    <w:rsid w:val="00DE54D0"/>
    <w:rsid w:val="00DE5971"/>
    <w:rsid w:val="00DE5E11"/>
    <w:rsid w:val="00DE5F19"/>
    <w:rsid w:val="00DE605D"/>
    <w:rsid w:val="00DE61DD"/>
    <w:rsid w:val="00DE61FC"/>
    <w:rsid w:val="00DE65D6"/>
    <w:rsid w:val="00DE69A2"/>
    <w:rsid w:val="00DE6AC3"/>
    <w:rsid w:val="00DE6B56"/>
    <w:rsid w:val="00DE6B90"/>
    <w:rsid w:val="00DE6D3A"/>
    <w:rsid w:val="00DE6D8B"/>
    <w:rsid w:val="00DE6F9F"/>
    <w:rsid w:val="00DE74BA"/>
    <w:rsid w:val="00DE74EC"/>
    <w:rsid w:val="00DE79FC"/>
    <w:rsid w:val="00DE7CC9"/>
    <w:rsid w:val="00DF028E"/>
    <w:rsid w:val="00DF0AA4"/>
    <w:rsid w:val="00DF0D4B"/>
    <w:rsid w:val="00DF1350"/>
    <w:rsid w:val="00DF13D2"/>
    <w:rsid w:val="00DF153A"/>
    <w:rsid w:val="00DF199E"/>
    <w:rsid w:val="00DF1F48"/>
    <w:rsid w:val="00DF21BC"/>
    <w:rsid w:val="00DF23AE"/>
    <w:rsid w:val="00DF2D6D"/>
    <w:rsid w:val="00DF3240"/>
    <w:rsid w:val="00DF32FF"/>
    <w:rsid w:val="00DF3658"/>
    <w:rsid w:val="00DF38EA"/>
    <w:rsid w:val="00DF3F3F"/>
    <w:rsid w:val="00DF4038"/>
    <w:rsid w:val="00DF4382"/>
    <w:rsid w:val="00DF4B35"/>
    <w:rsid w:val="00DF4F72"/>
    <w:rsid w:val="00DF50A7"/>
    <w:rsid w:val="00DF5663"/>
    <w:rsid w:val="00DF5C30"/>
    <w:rsid w:val="00DF5C91"/>
    <w:rsid w:val="00DF5DA2"/>
    <w:rsid w:val="00DF5DE2"/>
    <w:rsid w:val="00DF6002"/>
    <w:rsid w:val="00DF629E"/>
    <w:rsid w:val="00DF6549"/>
    <w:rsid w:val="00DF69A0"/>
    <w:rsid w:val="00DF6EC5"/>
    <w:rsid w:val="00DF7145"/>
    <w:rsid w:val="00DF748B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F89"/>
    <w:rsid w:val="00E01267"/>
    <w:rsid w:val="00E01270"/>
    <w:rsid w:val="00E01E6D"/>
    <w:rsid w:val="00E01ED2"/>
    <w:rsid w:val="00E02046"/>
    <w:rsid w:val="00E02205"/>
    <w:rsid w:val="00E022DA"/>
    <w:rsid w:val="00E02432"/>
    <w:rsid w:val="00E02748"/>
    <w:rsid w:val="00E02EAD"/>
    <w:rsid w:val="00E0315A"/>
    <w:rsid w:val="00E03AF9"/>
    <w:rsid w:val="00E03DE5"/>
    <w:rsid w:val="00E03E7E"/>
    <w:rsid w:val="00E03EA9"/>
    <w:rsid w:val="00E040DA"/>
    <w:rsid w:val="00E0429F"/>
    <w:rsid w:val="00E04996"/>
    <w:rsid w:val="00E050CE"/>
    <w:rsid w:val="00E05143"/>
    <w:rsid w:val="00E057B9"/>
    <w:rsid w:val="00E05A89"/>
    <w:rsid w:val="00E05CCB"/>
    <w:rsid w:val="00E05DA5"/>
    <w:rsid w:val="00E05DB1"/>
    <w:rsid w:val="00E05DFD"/>
    <w:rsid w:val="00E06016"/>
    <w:rsid w:val="00E0627B"/>
    <w:rsid w:val="00E06416"/>
    <w:rsid w:val="00E06907"/>
    <w:rsid w:val="00E0695C"/>
    <w:rsid w:val="00E06A02"/>
    <w:rsid w:val="00E06B08"/>
    <w:rsid w:val="00E06BE2"/>
    <w:rsid w:val="00E0759A"/>
    <w:rsid w:val="00E076C7"/>
    <w:rsid w:val="00E076CC"/>
    <w:rsid w:val="00E0775E"/>
    <w:rsid w:val="00E07C7A"/>
    <w:rsid w:val="00E07D30"/>
    <w:rsid w:val="00E07F39"/>
    <w:rsid w:val="00E10370"/>
    <w:rsid w:val="00E103F3"/>
    <w:rsid w:val="00E104E2"/>
    <w:rsid w:val="00E10894"/>
    <w:rsid w:val="00E10902"/>
    <w:rsid w:val="00E10F1C"/>
    <w:rsid w:val="00E112DB"/>
    <w:rsid w:val="00E11CF8"/>
    <w:rsid w:val="00E127CE"/>
    <w:rsid w:val="00E128D7"/>
    <w:rsid w:val="00E12D63"/>
    <w:rsid w:val="00E12DB0"/>
    <w:rsid w:val="00E13AA4"/>
    <w:rsid w:val="00E13DCE"/>
    <w:rsid w:val="00E13E91"/>
    <w:rsid w:val="00E13FBE"/>
    <w:rsid w:val="00E140E3"/>
    <w:rsid w:val="00E1433E"/>
    <w:rsid w:val="00E1467F"/>
    <w:rsid w:val="00E14C63"/>
    <w:rsid w:val="00E14DBF"/>
    <w:rsid w:val="00E150B6"/>
    <w:rsid w:val="00E151C0"/>
    <w:rsid w:val="00E157BA"/>
    <w:rsid w:val="00E157D5"/>
    <w:rsid w:val="00E15865"/>
    <w:rsid w:val="00E158F4"/>
    <w:rsid w:val="00E16164"/>
    <w:rsid w:val="00E163B6"/>
    <w:rsid w:val="00E163C5"/>
    <w:rsid w:val="00E1668F"/>
    <w:rsid w:val="00E16966"/>
    <w:rsid w:val="00E1697B"/>
    <w:rsid w:val="00E169BB"/>
    <w:rsid w:val="00E16BE8"/>
    <w:rsid w:val="00E16C20"/>
    <w:rsid w:val="00E17254"/>
    <w:rsid w:val="00E17886"/>
    <w:rsid w:val="00E17D05"/>
    <w:rsid w:val="00E17E7B"/>
    <w:rsid w:val="00E202AC"/>
    <w:rsid w:val="00E20413"/>
    <w:rsid w:val="00E2093A"/>
    <w:rsid w:val="00E21247"/>
    <w:rsid w:val="00E21403"/>
    <w:rsid w:val="00E214D9"/>
    <w:rsid w:val="00E21D0A"/>
    <w:rsid w:val="00E220BF"/>
    <w:rsid w:val="00E22730"/>
    <w:rsid w:val="00E2376D"/>
    <w:rsid w:val="00E2378C"/>
    <w:rsid w:val="00E23970"/>
    <w:rsid w:val="00E23CEE"/>
    <w:rsid w:val="00E23DE1"/>
    <w:rsid w:val="00E2460E"/>
    <w:rsid w:val="00E24956"/>
    <w:rsid w:val="00E25674"/>
    <w:rsid w:val="00E25737"/>
    <w:rsid w:val="00E257BF"/>
    <w:rsid w:val="00E258C6"/>
    <w:rsid w:val="00E25A73"/>
    <w:rsid w:val="00E25E93"/>
    <w:rsid w:val="00E25ED0"/>
    <w:rsid w:val="00E26137"/>
    <w:rsid w:val="00E26983"/>
    <w:rsid w:val="00E26FF6"/>
    <w:rsid w:val="00E27029"/>
    <w:rsid w:val="00E27680"/>
    <w:rsid w:val="00E276C0"/>
    <w:rsid w:val="00E2770A"/>
    <w:rsid w:val="00E27A37"/>
    <w:rsid w:val="00E27C46"/>
    <w:rsid w:val="00E304B2"/>
    <w:rsid w:val="00E3055E"/>
    <w:rsid w:val="00E30B09"/>
    <w:rsid w:val="00E30CD3"/>
    <w:rsid w:val="00E30DF2"/>
    <w:rsid w:val="00E30F7A"/>
    <w:rsid w:val="00E3142E"/>
    <w:rsid w:val="00E31940"/>
    <w:rsid w:val="00E31D33"/>
    <w:rsid w:val="00E31ED4"/>
    <w:rsid w:val="00E325E1"/>
    <w:rsid w:val="00E326AB"/>
    <w:rsid w:val="00E326B1"/>
    <w:rsid w:val="00E328BE"/>
    <w:rsid w:val="00E32999"/>
    <w:rsid w:val="00E329B4"/>
    <w:rsid w:val="00E32A85"/>
    <w:rsid w:val="00E32E6A"/>
    <w:rsid w:val="00E33001"/>
    <w:rsid w:val="00E3348C"/>
    <w:rsid w:val="00E334AB"/>
    <w:rsid w:val="00E33634"/>
    <w:rsid w:val="00E337CB"/>
    <w:rsid w:val="00E33B70"/>
    <w:rsid w:val="00E344A2"/>
    <w:rsid w:val="00E34800"/>
    <w:rsid w:val="00E34D91"/>
    <w:rsid w:val="00E34FB1"/>
    <w:rsid w:val="00E35453"/>
    <w:rsid w:val="00E35648"/>
    <w:rsid w:val="00E356F6"/>
    <w:rsid w:val="00E35720"/>
    <w:rsid w:val="00E3582C"/>
    <w:rsid w:val="00E35D21"/>
    <w:rsid w:val="00E361D2"/>
    <w:rsid w:val="00E3691E"/>
    <w:rsid w:val="00E36BED"/>
    <w:rsid w:val="00E36CAA"/>
    <w:rsid w:val="00E36DEC"/>
    <w:rsid w:val="00E374A2"/>
    <w:rsid w:val="00E374E5"/>
    <w:rsid w:val="00E37590"/>
    <w:rsid w:val="00E376CA"/>
    <w:rsid w:val="00E37E05"/>
    <w:rsid w:val="00E37E08"/>
    <w:rsid w:val="00E37F17"/>
    <w:rsid w:val="00E4000E"/>
    <w:rsid w:val="00E404DD"/>
    <w:rsid w:val="00E40797"/>
    <w:rsid w:val="00E409C0"/>
    <w:rsid w:val="00E40CF7"/>
    <w:rsid w:val="00E412E4"/>
    <w:rsid w:val="00E4139E"/>
    <w:rsid w:val="00E4158C"/>
    <w:rsid w:val="00E4169B"/>
    <w:rsid w:val="00E41871"/>
    <w:rsid w:val="00E418AE"/>
    <w:rsid w:val="00E41D6C"/>
    <w:rsid w:val="00E41E92"/>
    <w:rsid w:val="00E42114"/>
    <w:rsid w:val="00E426FF"/>
    <w:rsid w:val="00E42C27"/>
    <w:rsid w:val="00E4306F"/>
    <w:rsid w:val="00E4327B"/>
    <w:rsid w:val="00E43B9E"/>
    <w:rsid w:val="00E43E90"/>
    <w:rsid w:val="00E4437A"/>
    <w:rsid w:val="00E4459F"/>
    <w:rsid w:val="00E44F72"/>
    <w:rsid w:val="00E4515F"/>
    <w:rsid w:val="00E45796"/>
    <w:rsid w:val="00E45BD5"/>
    <w:rsid w:val="00E45CCE"/>
    <w:rsid w:val="00E45D58"/>
    <w:rsid w:val="00E45FAE"/>
    <w:rsid w:val="00E46164"/>
    <w:rsid w:val="00E469C8"/>
    <w:rsid w:val="00E46A17"/>
    <w:rsid w:val="00E46C1D"/>
    <w:rsid w:val="00E46F30"/>
    <w:rsid w:val="00E47621"/>
    <w:rsid w:val="00E5040D"/>
    <w:rsid w:val="00E508DE"/>
    <w:rsid w:val="00E5145D"/>
    <w:rsid w:val="00E51660"/>
    <w:rsid w:val="00E5184E"/>
    <w:rsid w:val="00E51C30"/>
    <w:rsid w:val="00E51E2A"/>
    <w:rsid w:val="00E527E5"/>
    <w:rsid w:val="00E52889"/>
    <w:rsid w:val="00E52BFB"/>
    <w:rsid w:val="00E52ECC"/>
    <w:rsid w:val="00E532C3"/>
    <w:rsid w:val="00E53442"/>
    <w:rsid w:val="00E53693"/>
    <w:rsid w:val="00E53B19"/>
    <w:rsid w:val="00E5409F"/>
    <w:rsid w:val="00E544B2"/>
    <w:rsid w:val="00E5460D"/>
    <w:rsid w:val="00E5461B"/>
    <w:rsid w:val="00E5465E"/>
    <w:rsid w:val="00E54887"/>
    <w:rsid w:val="00E5499C"/>
    <w:rsid w:val="00E54A40"/>
    <w:rsid w:val="00E54CCD"/>
    <w:rsid w:val="00E54D08"/>
    <w:rsid w:val="00E555FE"/>
    <w:rsid w:val="00E55AD8"/>
    <w:rsid w:val="00E55E17"/>
    <w:rsid w:val="00E55EDA"/>
    <w:rsid w:val="00E56173"/>
    <w:rsid w:val="00E57402"/>
    <w:rsid w:val="00E5760B"/>
    <w:rsid w:val="00E60065"/>
    <w:rsid w:val="00E601B2"/>
    <w:rsid w:val="00E60248"/>
    <w:rsid w:val="00E6062D"/>
    <w:rsid w:val="00E6063C"/>
    <w:rsid w:val="00E60CC6"/>
    <w:rsid w:val="00E60D30"/>
    <w:rsid w:val="00E61211"/>
    <w:rsid w:val="00E6136B"/>
    <w:rsid w:val="00E614AF"/>
    <w:rsid w:val="00E61B83"/>
    <w:rsid w:val="00E61BDA"/>
    <w:rsid w:val="00E61D28"/>
    <w:rsid w:val="00E61F4B"/>
    <w:rsid w:val="00E61FED"/>
    <w:rsid w:val="00E62163"/>
    <w:rsid w:val="00E62167"/>
    <w:rsid w:val="00E6236C"/>
    <w:rsid w:val="00E62410"/>
    <w:rsid w:val="00E6264D"/>
    <w:rsid w:val="00E626A1"/>
    <w:rsid w:val="00E62A44"/>
    <w:rsid w:val="00E63067"/>
    <w:rsid w:val="00E63993"/>
    <w:rsid w:val="00E63B72"/>
    <w:rsid w:val="00E64361"/>
    <w:rsid w:val="00E644B0"/>
    <w:rsid w:val="00E6468A"/>
    <w:rsid w:val="00E6477F"/>
    <w:rsid w:val="00E65405"/>
    <w:rsid w:val="00E6596C"/>
    <w:rsid w:val="00E65BFC"/>
    <w:rsid w:val="00E65EC2"/>
    <w:rsid w:val="00E6651F"/>
    <w:rsid w:val="00E66759"/>
    <w:rsid w:val="00E66827"/>
    <w:rsid w:val="00E66BED"/>
    <w:rsid w:val="00E67E37"/>
    <w:rsid w:val="00E67F13"/>
    <w:rsid w:val="00E70312"/>
    <w:rsid w:val="00E7092A"/>
    <w:rsid w:val="00E70AA9"/>
    <w:rsid w:val="00E70ABD"/>
    <w:rsid w:val="00E70AF7"/>
    <w:rsid w:val="00E70F7A"/>
    <w:rsid w:val="00E710E2"/>
    <w:rsid w:val="00E71184"/>
    <w:rsid w:val="00E71376"/>
    <w:rsid w:val="00E71806"/>
    <w:rsid w:val="00E71D1C"/>
    <w:rsid w:val="00E71D5A"/>
    <w:rsid w:val="00E72180"/>
    <w:rsid w:val="00E724CB"/>
    <w:rsid w:val="00E72901"/>
    <w:rsid w:val="00E73046"/>
    <w:rsid w:val="00E732D4"/>
    <w:rsid w:val="00E736D8"/>
    <w:rsid w:val="00E73737"/>
    <w:rsid w:val="00E73842"/>
    <w:rsid w:val="00E739F5"/>
    <w:rsid w:val="00E73BBC"/>
    <w:rsid w:val="00E74163"/>
    <w:rsid w:val="00E74769"/>
    <w:rsid w:val="00E74D1C"/>
    <w:rsid w:val="00E75445"/>
    <w:rsid w:val="00E7569F"/>
    <w:rsid w:val="00E75AAF"/>
    <w:rsid w:val="00E75D26"/>
    <w:rsid w:val="00E75DEC"/>
    <w:rsid w:val="00E761B8"/>
    <w:rsid w:val="00E764A8"/>
    <w:rsid w:val="00E76503"/>
    <w:rsid w:val="00E76616"/>
    <w:rsid w:val="00E7699C"/>
    <w:rsid w:val="00E770E6"/>
    <w:rsid w:val="00E77372"/>
    <w:rsid w:val="00E773CC"/>
    <w:rsid w:val="00E7786D"/>
    <w:rsid w:val="00E77C21"/>
    <w:rsid w:val="00E8039D"/>
    <w:rsid w:val="00E804D5"/>
    <w:rsid w:val="00E80608"/>
    <w:rsid w:val="00E80C3B"/>
    <w:rsid w:val="00E80D86"/>
    <w:rsid w:val="00E80D90"/>
    <w:rsid w:val="00E81199"/>
    <w:rsid w:val="00E81353"/>
    <w:rsid w:val="00E81431"/>
    <w:rsid w:val="00E81838"/>
    <w:rsid w:val="00E819CC"/>
    <w:rsid w:val="00E819D0"/>
    <w:rsid w:val="00E81BB7"/>
    <w:rsid w:val="00E8227C"/>
    <w:rsid w:val="00E824AA"/>
    <w:rsid w:val="00E82994"/>
    <w:rsid w:val="00E82E74"/>
    <w:rsid w:val="00E8344E"/>
    <w:rsid w:val="00E836E3"/>
    <w:rsid w:val="00E838A8"/>
    <w:rsid w:val="00E83C0D"/>
    <w:rsid w:val="00E83D91"/>
    <w:rsid w:val="00E84461"/>
    <w:rsid w:val="00E84CCF"/>
    <w:rsid w:val="00E85314"/>
    <w:rsid w:val="00E85513"/>
    <w:rsid w:val="00E8555C"/>
    <w:rsid w:val="00E8594E"/>
    <w:rsid w:val="00E85A54"/>
    <w:rsid w:val="00E85CCB"/>
    <w:rsid w:val="00E85D79"/>
    <w:rsid w:val="00E86B5E"/>
    <w:rsid w:val="00E86BD6"/>
    <w:rsid w:val="00E86C35"/>
    <w:rsid w:val="00E86D87"/>
    <w:rsid w:val="00E8725D"/>
    <w:rsid w:val="00E872DD"/>
    <w:rsid w:val="00E87586"/>
    <w:rsid w:val="00E87797"/>
    <w:rsid w:val="00E87880"/>
    <w:rsid w:val="00E87A45"/>
    <w:rsid w:val="00E87A6C"/>
    <w:rsid w:val="00E87F86"/>
    <w:rsid w:val="00E87FDC"/>
    <w:rsid w:val="00E9000B"/>
    <w:rsid w:val="00E9075A"/>
    <w:rsid w:val="00E90C44"/>
    <w:rsid w:val="00E915F9"/>
    <w:rsid w:val="00E919AB"/>
    <w:rsid w:val="00E91A05"/>
    <w:rsid w:val="00E920BE"/>
    <w:rsid w:val="00E92448"/>
    <w:rsid w:val="00E9276C"/>
    <w:rsid w:val="00E928B2"/>
    <w:rsid w:val="00E928E9"/>
    <w:rsid w:val="00E92A27"/>
    <w:rsid w:val="00E92B3F"/>
    <w:rsid w:val="00E92D1F"/>
    <w:rsid w:val="00E92D8F"/>
    <w:rsid w:val="00E92EDE"/>
    <w:rsid w:val="00E930DC"/>
    <w:rsid w:val="00E9336F"/>
    <w:rsid w:val="00E934BE"/>
    <w:rsid w:val="00E934D6"/>
    <w:rsid w:val="00E93DFE"/>
    <w:rsid w:val="00E9454C"/>
    <w:rsid w:val="00E949BE"/>
    <w:rsid w:val="00E94DEB"/>
    <w:rsid w:val="00E94DF7"/>
    <w:rsid w:val="00E94F7C"/>
    <w:rsid w:val="00E9589B"/>
    <w:rsid w:val="00E95B67"/>
    <w:rsid w:val="00E95FE4"/>
    <w:rsid w:val="00E9601A"/>
    <w:rsid w:val="00E9602C"/>
    <w:rsid w:val="00E967B9"/>
    <w:rsid w:val="00E969F7"/>
    <w:rsid w:val="00E96B4B"/>
    <w:rsid w:val="00E96DA3"/>
    <w:rsid w:val="00E9717B"/>
    <w:rsid w:val="00E978EF"/>
    <w:rsid w:val="00EA0238"/>
    <w:rsid w:val="00EA026E"/>
    <w:rsid w:val="00EA0398"/>
    <w:rsid w:val="00EA0750"/>
    <w:rsid w:val="00EA0AC9"/>
    <w:rsid w:val="00EA0C4C"/>
    <w:rsid w:val="00EA0D3F"/>
    <w:rsid w:val="00EA1112"/>
    <w:rsid w:val="00EA142C"/>
    <w:rsid w:val="00EA24C5"/>
    <w:rsid w:val="00EA297B"/>
    <w:rsid w:val="00EA32BD"/>
    <w:rsid w:val="00EA3306"/>
    <w:rsid w:val="00EA3483"/>
    <w:rsid w:val="00EA3854"/>
    <w:rsid w:val="00EA42F2"/>
    <w:rsid w:val="00EA46B4"/>
    <w:rsid w:val="00EA47B0"/>
    <w:rsid w:val="00EA4A90"/>
    <w:rsid w:val="00EA4BB7"/>
    <w:rsid w:val="00EA54E4"/>
    <w:rsid w:val="00EA557B"/>
    <w:rsid w:val="00EA5676"/>
    <w:rsid w:val="00EA5A3A"/>
    <w:rsid w:val="00EA5F96"/>
    <w:rsid w:val="00EA6353"/>
    <w:rsid w:val="00EA644E"/>
    <w:rsid w:val="00EA6783"/>
    <w:rsid w:val="00EA6E4C"/>
    <w:rsid w:val="00EA71F9"/>
    <w:rsid w:val="00EA7235"/>
    <w:rsid w:val="00EA7453"/>
    <w:rsid w:val="00EA7705"/>
    <w:rsid w:val="00EA771C"/>
    <w:rsid w:val="00EA7D20"/>
    <w:rsid w:val="00EA7D72"/>
    <w:rsid w:val="00EA7F5F"/>
    <w:rsid w:val="00EB0323"/>
    <w:rsid w:val="00EB0639"/>
    <w:rsid w:val="00EB0E5A"/>
    <w:rsid w:val="00EB0FC7"/>
    <w:rsid w:val="00EB160B"/>
    <w:rsid w:val="00EB1D6D"/>
    <w:rsid w:val="00EB2216"/>
    <w:rsid w:val="00EB23D8"/>
    <w:rsid w:val="00EB2AB1"/>
    <w:rsid w:val="00EB2BD9"/>
    <w:rsid w:val="00EB2CA5"/>
    <w:rsid w:val="00EB2D2A"/>
    <w:rsid w:val="00EB2F1C"/>
    <w:rsid w:val="00EB30F6"/>
    <w:rsid w:val="00EB3159"/>
    <w:rsid w:val="00EB3725"/>
    <w:rsid w:val="00EB3777"/>
    <w:rsid w:val="00EB39E8"/>
    <w:rsid w:val="00EB3A82"/>
    <w:rsid w:val="00EB42E3"/>
    <w:rsid w:val="00EB4930"/>
    <w:rsid w:val="00EB4946"/>
    <w:rsid w:val="00EB49E6"/>
    <w:rsid w:val="00EB4B34"/>
    <w:rsid w:val="00EB4C68"/>
    <w:rsid w:val="00EB4C6C"/>
    <w:rsid w:val="00EB5500"/>
    <w:rsid w:val="00EB5775"/>
    <w:rsid w:val="00EB60D7"/>
    <w:rsid w:val="00EB635B"/>
    <w:rsid w:val="00EB63C1"/>
    <w:rsid w:val="00EB63D2"/>
    <w:rsid w:val="00EB6C10"/>
    <w:rsid w:val="00EB6F0A"/>
    <w:rsid w:val="00EB708C"/>
    <w:rsid w:val="00EB773C"/>
    <w:rsid w:val="00EC006B"/>
    <w:rsid w:val="00EC01E1"/>
    <w:rsid w:val="00EC081E"/>
    <w:rsid w:val="00EC09F8"/>
    <w:rsid w:val="00EC0A61"/>
    <w:rsid w:val="00EC12FB"/>
    <w:rsid w:val="00EC24C9"/>
    <w:rsid w:val="00EC2624"/>
    <w:rsid w:val="00EC2A12"/>
    <w:rsid w:val="00EC2B6C"/>
    <w:rsid w:val="00EC3235"/>
    <w:rsid w:val="00EC3420"/>
    <w:rsid w:val="00EC344A"/>
    <w:rsid w:val="00EC3E60"/>
    <w:rsid w:val="00EC4068"/>
    <w:rsid w:val="00EC412E"/>
    <w:rsid w:val="00EC492E"/>
    <w:rsid w:val="00EC4964"/>
    <w:rsid w:val="00EC4C68"/>
    <w:rsid w:val="00EC5856"/>
    <w:rsid w:val="00EC5992"/>
    <w:rsid w:val="00EC5DA4"/>
    <w:rsid w:val="00EC5E77"/>
    <w:rsid w:val="00EC6032"/>
    <w:rsid w:val="00EC62F8"/>
    <w:rsid w:val="00EC6719"/>
    <w:rsid w:val="00EC688A"/>
    <w:rsid w:val="00EC6E48"/>
    <w:rsid w:val="00EC7350"/>
    <w:rsid w:val="00EC765C"/>
    <w:rsid w:val="00EC7E73"/>
    <w:rsid w:val="00ED0012"/>
    <w:rsid w:val="00ED057F"/>
    <w:rsid w:val="00ED07DC"/>
    <w:rsid w:val="00ED0976"/>
    <w:rsid w:val="00ED1029"/>
    <w:rsid w:val="00ED1182"/>
    <w:rsid w:val="00ED161D"/>
    <w:rsid w:val="00ED1C78"/>
    <w:rsid w:val="00ED2275"/>
    <w:rsid w:val="00ED22EE"/>
    <w:rsid w:val="00ED2E3B"/>
    <w:rsid w:val="00ED2E59"/>
    <w:rsid w:val="00ED3409"/>
    <w:rsid w:val="00ED348A"/>
    <w:rsid w:val="00ED350B"/>
    <w:rsid w:val="00ED39C8"/>
    <w:rsid w:val="00ED3C77"/>
    <w:rsid w:val="00ED3DF4"/>
    <w:rsid w:val="00ED4544"/>
    <w:rsid w:val="00ED4A58"/>
    <w:rsid w:val="00ED4AEB"/>
    <w:rsid w:val="00ED5695"/>
    <w:rsid w:val="00ED5729"/>
    <w:rsid w:val="00ED59BD"/>
    <w:rsid w:val="00ED69CD"/>
    <w:rsid w:val="00ED6EB2"/>
    <w:rsid w:val="00ED6ED6"/>
    <w:rsid w:val="00ED7479"/>
    <w:rsid w:val="00ED7672"/>
    <w:rsid w:val="00ED7689"/>
    <w:rsid w:val="00ED77CF"/>
    <w:rsid w:val="00ED785E"/>
    <w:rsid w:val="00ED797A"/>
    <w:rsid w:val="00ED7B17"/>
    <w:rsid w:val="00EE04C5"/>
    <w:rsid w:val="00EE0511"/>
    <w:rsid w:val="00EE0984"/>
    <w:rsid w:val="00EE1BD8"/>
    <w:rsid w:val="00EE21BD"/>
    <w:rsid w:val="00EE235B"/>
    <w:rsid w:val="00EE23BB"/>
    <w:rsid w:val="00EE258A"/>
    <w:rsid w:val="00EE293A"/>
    <w:rsid w:val="00EE29DB"/>
    <w:rsid w:val="00EE2C92"/>
    <w:rsid w:val="00EE2CFD"/>
    <w:rsid w:val="00EE2D4A"/>
    <w:rsid w:val="00EE32A5"/>
    <w:rsid w:val="00EE3C43"/>
    <w:rsid w:val="00EE47CE"/>
    <w:rsid w:val="00EE4C20"/>
    <w:rsid w:val="00EE553D"/>
    <w:rsid w:val="00EE556E"/>
    <w:rsid w:val="00EE5B3E"/>
    <w:rsid w:val="00EE652E"/>
    <w:rsid w:val="00EE6682"/>
    <w:rsid w:val="00EE7143"/>
    <w:rsid w:val="00EE742B"/>
    <w:rsid w:val="00EE7510"/>
    <w:rsid w:val="00EE75D3"/>
    <w:rsid w:val="00EE7632"/>
    <w:rsid w:val="00EE7888"/>
    <w:rsid w:val="00EE7E88"/>
    <w:rsid w:val="00EF017E"/>
    <w:rsid w:val="00EF01A2"/>
    <w:rsid w:val="00EF049C"/>
    <w:rsid w:val="00EF07EA"/>
    <w:rsid w:val="00EF1B04"/>
    <w:rsid w:val="00EF1BE1"/>
    <w:rsid w:val="00EF1BEF"/>
    <w:rsid w:val="00EF20E2"/>
    <w:rsid w:val="00EF21E3"/>
    <w:rsid w:val="00EF21F5"/>
    <w:rsid w:val="00EF3109"/>
    <w:rsid w:val="00EF322D"/>
    <w:rsid w:val="00EF3A43"/>
    <w:rsid w:val="00EF3B0B"/>
    <w:rsid w:val="00EF3DBB"/>
    <w:rsid w:val="00EF3DDD"/>
    <w:rsid w:val="00EF3F35"/>
    <w:rsid w:val="00EF40B1"/>
    <w:rsid w:val="00EF416F"/>
    <w:rsid w:val="00EF476F"/>
    <w:rsid w:val="00EF4E88"/>
    <w:rsid w:val="00EF4EB5"/>
    <w:rsid w:val="00EF50A3"/>
    <w:rsid w:val="00EF53EA"/>
    <w:rsid w:val="00EF53F2"/>
    <w:rsid w:val="00EF5532"/>
    <w:rsid w:val="00EF58AA"/>
    <w:rsid w:val="00EF5CB5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73C"/>
    <w:rsid w:val="00F00BC0"/>
    <w:rsid w:val="00F00F7B"/>
    <w:rsid w:val="00F0107C"/>
    <w:rsid w:val="00F01496"/>
    <w:rsid w:val="00F021A6"/>
    <w:rsid w:val="00F0233B"/>
    <w:rsid w:val="00F0245D"/>
    <w:rsid w:val="00F03162"/>
    <w:rsid w:val="00F031AB"/>
    <w:rsid w:val="00F0328E"/>
    <w:rsid w:val="00F03C54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BF5"/>
    <w:rsid w:val="00F05E17"/>
    <w:rsid w:val="00F05F9F"/>
    <w:rsid w:val="00F067C7"/>
    <w:rsid w:val="00F0694E"/>
    <w:rsid w:val="00F075D7"/>
    <w:rsid w:val="00F0760E"/>
    <w:rsid w:val="00F07C4B"/>
    <w:rsid w:val="00F101D7"/>
    <w:rsid w:val="00F1062F"/>
    <w:rsid w:val="00F10774"/>
    <w:rsid w:val="00F10790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935"/>
    <w:rsid w:val="00F129CB"/>
    <w:rsid w:val="00F12D81"/>
    <w:rsid w:val="00F12E4E"/>
    <w:rsid w:val="00F12E94"/>
    <w:rsid w:val="00F136D4"/>
    <w:rsid w:val="00F13B5B"/>
    <w:rsid w:val="00F13E03"/>
    <w:rsid w:val="00F13E85"/>
    <w:rsid w:val="00F13F75"/>
    <w:rsid w:val="00F1459C"/>
    <w:rsid w:val="00F14656"/>
    <w:rsid w:val="00F147B3"/>
    <w:rsid w:val="00F147B7"/>
    <w:rsid w:val="00F14A61"/>
    <w:rsid w:val="00F14AE3"/>
    <w:rsid w:val="00F14E99"/>
    <w:rsid w:val="00F14EDB"/>
    <w:rsid w:val="00F15275"/>
    <w:rsid w:val="00F15451"/>
    <w:rsid w:val="00F15BCB"/>
    <w:rsid w:val="00F15D0E"/>
    <w:rsid w:val="00F15D49"/>
    <w:rsid w:val="00F15FF6"/>
    <w:rsid w:val="00F16196"/>
    <w:rsid w:val="00F1657D"/>
    <w:rsid w:val="00F16969"/>
    <w:rsid w:val="00F16FD5"/>
    <w:rsid w:val="00F170BC"/>
    <w:rsid w:val="00F173EC"/>
    <w:rsid w:val="00F17873"/>
    <w:rsid w:val="00F2000C"/>
    <w:rsid w:val="00F2036E"/>
    <w:rsid w:val="00F20B0B"/>
    <w:rsid w:val="00F20CA0"/>
    <w:rsid w:val="00F21054"/>
    <w:rsid w:val="00F21686"/>
    <w:rsid w:val="00F2179A"/>
    <w:rsid w:val="00F21E89"/>
    <w:rsid w:val="00F22372"/>
    <w:rsid w:val="00F228AD"/>
    <w:rsid w:val="00F22951"/>
    <w:rsid w:val="00F2327A"/>
    <w:rsid w:val="00F2335E"/>
    <w:rsid w:val="00F239CD"/>
    <w:rsid w:val="00F23A6F"/>
    <w:rsid w:val="00F24111"/>
    <w:rsid w:val="00F24239"/>
    <w:rsid w:val="00F24CD0"/>
    <w:rsid w:val="00F24D3E"/>
    <w:rsid w:val="00F24EAF"/>
    <w:rsid w:val="00F25085"/>
    <w:rsid w:val="00F25A81"/>
    <w:rsid w:val="00F264B0"/>
    <w:rsid w:val="00F2662B"/>
    <w:rsid w:val="00F26B7C"/>
    <w:rsid w:val="00F270E7"/>
    <w:rsid w:val="00F27175"/>
    <w:rsid w:val="00F27207"/>
    <w:rsid w:val="00F2798C"/>
    <w:rsid w:val="00F27BDB"/>
    <w:rsid w:val="00F27FF2"/>
    <w:rsid w:val="00F30ACB"/>
    <w:rsid w:val="00F312CE"/>
    <w:rsid w:val="00F32038"/>
    <w:rsid w:val="00F32040"/>
    <w:rsid w:val="00F3235E"/>
    <w:rsid w:val="00F324A8"/>
    <w:rsid w:val="00F324DA"/>
    <w:rsid w:val="00F32632"/>
    <w:rsid w:val="00F3281C"/>
    <w:rsid w:val="00F32DB2"/>
    <w:rsid w:val="00F33E57"/>
    <w:rsid w:val="00F3446A"/>
    <w:rsid w:val="00F34619"/>
    <w:rsid w:val="00F3462F"/>
    <w:rsid w:val="00F352B0"/>
    <w:rsid w:val="00F354CF"/>
    <w:rsid w:val="00F3560E"/>
    <w:rsid w:val="00F3587E"/>
    <w:rsid w:val="00F35F9E"/>
    <w:rsid w:val="00F35FFE"/>
    <w:rsid w:val="00F36147"/>
    <w:rsid w:val="00F3623A"/>
    <w:rsid w:val="00F36463"/>
    <w:rsid w:val="00F364E6"/>
    <w:rsid w:val="00F36926"/>
    <w:rsid w:val="00F36B48"/>
    <w:rsid w:val="00F36F37"/>
    <w:rsid w:val="00F36F6E"/>
    <w:rsid w:val="00F370DE"/>
    <w:rsid w:val="00F372C0"/>
    <w:rsid w:val="00F37D61"/>
    <w:rsid w:val="00F37ECB"/>
    <w:rsid w:val="00F40406"/>
    <w:rsid w:val="00F404A1"/>
    <w:rsid w:val="00F406DF"/>
    <w:rsid w:val="00F406EE"/>
    <w:rsid w:val="00F40753"/>
    <w:rsid w:val="00F40831"/>
    <w:rsid w:val="00F409B5"/>
    <w:rsid w:val="00F4110B"/>
    <w:rsid w:val="00F414CF"/>
    <w:rsid w:val="00F41980"/>
    <w:rsid w:val="00F42B2F"/>
    <w:rsid w:val="00F430EB"/>
    <w:rsid w:val="00F430FC"/>
    <w:rsid w:val="00F4323B"/>
    <w:rsid w:val="00F43669"/>
    <w:rsid w:val="00F43B1C"/>
    <w:rsid w:val="00F43EB3"/>
    <w:rsid w:val="00F43FE7"/>
    <w:rsid w:val="00F44184"/>
    <w:rsid w:val="00F4452C"/>
    <w:rsid w:val="00F446D5"/>
    <w:rsid w:val="00F4508D"/>
    <w:rsid w:val="00F454EF"/>
    <w:rsid w:val="00F455FE"/>
    <w:rsid w:val="00F45670"/>
    <w:rsid w:val="00F45B53"/>
    <w:rsid w:val="00F45D31"/>
    <w:rsid w:val="00F45E3D"/>
    <w:rsid w:val="00F4635E"/>
    <w:rsid w:val="00F4647A"/>
    <w:rsid w:val="00F46896"/>
    <w:rsid w:val="00F468AD"/>
    <w:rsid w:val="00F46BE6"/>
    <w:rsid w:val="00F471AA"/>
    <w:rsid w:val="00F471E1"/>
    <w:rsid w:val="00F47571"/>
    <w:rsid w:val="00F47A01"/>
    <w:rsid w:val="00F47C39"/>
    <w:rsid w:val="00F47D7D"/>
    <w:rsid w:val="00F502B2"/>
    <w:rsid w:val="00F503D3"/>
    <w:rsid w:val="00F51009"/>
    <w:rsid w:val="00F512FD"/>
    <w:rsid w:val="00F5178C"/>
    <w:rsid w:val="00F51AD7"/>
    <w:rsid w:val="00F51E58"/>
    <w:rsid w:val="00F52519"/>
    <w:rsid w:val="00F5316C"/>
    <w:rsid w:val="00F53230"/>
    <w:rsid w:val="00F5376B"/>
    <w:rsid w:val="00F53849"/>
    <w:rsid w:val="00F53E2B"/>
    <w:rsid w:val="00F54068"/>
    <w:rsid w:val="00F544C4"/>
    <w:rsid w:val="00F54B85"/>
    <w:rsid w:val="00F54F7F"/>
    <w:rsid w:val="00F551A7"/>
    <w:rsid w:val="00F55730"/>
    <w:rsid w:val="00F55A0C"/>
    <w:rsid w:val="00F56AD7"/>
    <w:rsid w:val="00F571EE"/>
    <w:rsid w:val="00F57ED5"/>
    <w:rsid w:val="00F6061F"/>
    <w:rsid w:val="00F60634"/>
    <w:rsid w:val="00F607DF"/>
    <w:rsid w:val="00F609DA"/>
    <w:rsid w:val="00F610BD"/>
    <w:rsid w:val="00F61CBF"/>
    <w:rsid w:val="00F61E8C"/>
    <w:rsid w:val="00F61EF0"/>
    <w:rsid w:val="00F623BE"/>
    <w:rsid w:val="00F6242C"/>
    <w:rsid w:val="00F6246A"/>
    <w:rsid w:val="00F625FD"/>
    <w:rsid w:val="00F62945"/>
    <w:rsid w:val="00F630AB"/>
    <w:rsid w:val="00F63974"/>
    <w:rsid w:val="00F63E2A"/>
    <w:rsid w:val="00F64050"/>
    <w:rsid w:val="00F6475A"/>
    <w:rsid w:val="00F64765"/>
    <w:rsid w:val="00F64E39"/>
    <w:rsid w:val="00F64FF5"/>
    <w:rsid w:val="00F65299"/>
    <w:rsid w:val="00F653A5"/>
    <w:rsid w:val="00F65402"/>
    <w:rsid w:val="00F655E5"/>
    <w:rsid w:val="00F65649"/>
    <w:rsid w:val="00F65A15"/>
    <w:rsid w:val="00F65F91"/>
    <w:rsid w:val="00F6606A"/>
    <w:rsid w:val="00F667A6"/>
    <w:rsid w:val="00F667F0"/>
    <w:rsid w:val="00F66952"/>
    <w:rsid w:val="00F66C8B"/>
    <w:rsid w:val="00F67133"/>
    <w:rsid w:val="00F673BE"/>
    <w:rsid w:val="00F678D7"/>
    <w:rsid w:val="00F67AB3"/>
    <w:rsid w:val="00F702DB"/>
    <w:rsid w:val="00F70A1E"/>
    <w:rsid w:val="00F710A1"/>
    <w:rsid w:val="00F713A1"/>
    <w:rsid w:val="00F713E7"/>
    <w:rsid w:val="00F71596"/>
    <w:rsid w:val="00F716A9"/>
    <w:rsid w:val="00F71917"/>
    <w:rsid w:val="00F71C54"/>
    <w:rsid w:val="00F72329"/>
    <w:rsid w:val="00F72836"/>
    <w:rsid w:val="00F72934"/>
    <w:rsid w:val="00F72C96"/>
    <w:rsid w:val="00F72D3A"/>
    <w:rsid w:val="00F72FD9"/>
    <w:rsid w:val="00F73509"/>
    <w:rsid w:val="00F73B99"/>
    <w:rsid w:val="00F73DEF"/>
    <w:rsid w:val="00F7417B"/>
    <w:rsid w:val="00F7419A"/>
    <w:rsid w:val="00F742EF"/>
    <w:rsid w:val="00F74412"/>
    <w:rsid w:val="00F744F0"/>
    <w:rsid w:val="00F74BFA"/>
    <w:rsid w:val="00F74CFB"/>
    <w:rsid w:val="00F74D93"/>
    <w:rsid w:val="00F74E27"/>
    <w:rsid w:val="00F753DC"/>
    <w:rsid w:val="00F755B0"/>
    <w:rsid w:val="00F755BC"/>
    <w:rsid w:val="00F75695"/>
    <w:rsid w:val="00F756C1"/>
    <w:rsid w:val="00F75C20"/>
    <w:rsid w:val="00F75CD1"/>
    <w:rsid w:val="00F76046"/>
    <w:rsid w:val="00F76156"/>
    <w:rsid w:val="00F762DD"/>
    <w:rsid w:val="00F763FA"/>
    <w:rsid w:val="00F7656D"/>
    <w:rsid w:val="00F76769"/>
    <w:rsid w:val="00F76B9B"/>
    <w:rsid w:val="00F76C00"/>
    <w:rsid w:val="00F76D38"/>
    <w:rsid w:val="00F77186"/>
    <w:rsid w:val="00F77910"/>
    <w:rsid w:val="00F77B12"/>
    <w:rsid w:val="00F77D0A"/>
    <w:rsid w:val="00F80A79"/>
    <w:rsid w:val="00F80CA5"/>
    <w:rsid w:val="00F81225"/>
    <w:rsid w:val="00F8145B"/>
    <w:rsid w:val="00F81554"/>
    <w:rsid w:val="00F8174D"/>
    <w:rsid w:val="00F81F70"/>
    <w:rsid w:val="00F82091"/>
    <w:rsid w:val="00F82137"/>
    <w:rsid w:val="00F822B4"/>
    <w:rsid w:val="00F8282A"/>
    <w:rsid w:val="00F83278"/>
    <w:rsid w:val="00F83532"/>
    <w:rsid w:val="00F8372F"/>
    <w:rsid w:val="00F83EB4"/>
    <w:rsid w:val="00F849EC"/>
    <w:rsid w:val="00F84A36"/>
    <w:rsid w:val="00F84DE5"/>
    <w:rsid w:val="00F84E00"/>
    <w:rsid w:val="00F84FC0"/>
    <w:rsid w:val="00F853AE"/>
    <w:rsid w:val="00F8563B"/>
    <w:rsid w:val="00F85A0C"/>
    <w:rsid w:val="00F85AA2"/>
    <w:rsid w:val="00F85CA7"/>
    <w:rsid w:val="00F85D22"/>
    <w:rsid w:val="00F85E16"/>
    <w:rsid w:val="00F85F0A"/>
    <w:rsid w:val="00F8603B"/>
    <w:rsid w:val="00F86109"/>
    <w:rsid w:val="00F862DE"/>
    <w:rsid w:val="00F866DB"/>
    <w:rsid w:val="00F8700E"/>
    <w:rsid w:val="00F87076"/>
    <w:rsid w:val="00F872C2"/>
    <w:rsid w:val="00F874A8"/>
    <w:rsid w:val="00F876C2"/>
    <w:rsid w:val="00F8792E"/>
    <w:rsid w:val="00F87AAF"/>
    <w:rsid w:val="00F87E9C"/>
    <w:rsid w:val="00F902B9"/>
    <w:rsid w:val="00F90520"/>
    <w:rsid w:val="00F9056D"/>
    <w:rsid w:val="00F907AC"/>
    <w:rsid w:val="00F90C56"/>
    <w:rsid w:val="00F91471"/>
    <w:rsid w:val="00F91527"/>
    <w:rsid w:val="00F9182A"/>
    <w:rsid w:val="00F9187C"/>
    <w:rsid w:val="00F91C27"/>
    <w:rsid w:val="00F92092"/>
    <w:rsid w:val="00F9272A"/>
    <w:rsid w:val="00F92907"/>
    <w:rsid w:val="00F92A72"/>
    <w:rsid w:val="00F92ED8"/>
    <w:rsid w:val="00F932E7"/>
    <w:rsid w:val="00F933A6"/>
    <w:rsid w:val="00F9355F"/>
    <w:rsid w:val="00F937EC"/>
    <w:rsid w:val="00F93857"/>
    <w:rsid w:val="00F939BE"/>
    <w:rsid w:val="00F93BF8"/>
    <w:rsid w:val="00F93EA0"/>
    <w:rsid w:val="00F94436"/>
    <w:rsid w:val="00F9456E"/>
    <w:rsid w:val="00F94801"/>
    <w:rsid w:val="00F94962"/>
    <w:rsid w:val="00F94A30"/>
    <w:rsid w:val="00F94A62"/>
    <w:rsid w:val="00F94FB0"/>
    <w:rsid w:val="00F95116"/>
    <w:rsid w:val="00F9587B"/>
    <w:rsid w:val="00F95E90"/>
    <w:rsid w:val="00F96216"/>
    <w:rsid w:val="00F9622D"/>
    <w:rsid w:val="00F96398"/>
    <w:rsid w:val="00F96BC0"/>
    <w:rsid w:val="00F96E32"/>
    <w:rsid w:val="00F9760C"/>
    <w:rsid w:val="00F97834"/>
    <w:rsid w:val="00F97A3D"/>
    <w:rsid w:val="00F97DD8"/>
    <w:rsid w:val="00F97F54"/>
    <w:rsid w:val="00FA0212"/>
    <w:rsid w:val="00FA066F"/>
    <w:rsid w:val="00FA06F8"/>
    <w:rsid w:val="00FA0C08"/>
    <w:rsid w:val="00FA13DD"/>
    <w:rsid w:val="00FA1A90"/>
    <w:rsid w:val="00FA1B90"/>
    <w:rsid w:val="00FA2377"/>
    <w:rsid w:val="00FA2527"/>
    <w:rsid w:val="00FA25A3"/>
    <w:rsid w:val="00FA26ED"/>
    <w:rsid w:val="00FA2D9D"/>
    <w:rsid w:val="00FA2F16"/>
    <w:rsid w:val="00FA313D"/>
    <w:rsid w:val="00FA33AF"/>
    <w:rsid w:val="00FA3526"/>
    <w:rsid w:val="00FA35C3"/>
    <w:rsid w:val="00FA3749"/>
    <w:rsid w:val="00FA3B9D"/>
    <w:rsid w:val="00FA3F75"/>
    <w:rsid w:val="00FA3FD2"/>
    <w:rsid w:val="00FA4145"/>
    <w:rsid w:val="00FA416A"/>
    <w:rsid w:val="00FA4439"/>
    <w:rsid w:val="00FA47D8"/>
    <w:rsid w:val="00FA48F6"/>
    <w:rsid w:val="00FA4C8B"/>
    <w:rsid w:val="00FA4D02"/>
    <w:rsid w:val="00FA4D3C"/>
    <w:rsid w:val="00FA51F3"/>
    <w:rsid w:val="00FA53D9"/>
    <w:rsid w:val="00FA5B4B"/>
    <w:rsid w:val="00FA5D75"/>
    <w:rsid w:val="00FA5E63"/>
    <w:rsid w:val="00FA608E"/>
    <w:rsid w:val="00FA67C5"/>
    <w:rsid w:val="00FA6810"/>
    <w:rsid w:val="00FA7747"/>
    <w:rsid w:val="00FA7A05"/>
    <w:rsid w:val="00FA7CAE"/>
    <w:rsid w:val="00FA7F08"/>
    <w:rsid w:val="00FA7F9D"/>
    <w:rsid w:val="00FB0169"/>
    <w:rsid w:val="00FB029E"/>
    <w:rsid w:val="00FB0309"/>
    <w:rsid w:val="00FB0322"/>
    <w:rsid w:val="00FB0417"/>
    <w:rsid w:val="00FB0745"/>
    <w:rsid w:val="00FB0FC9"/>
    <w:rsid w:val="00FB1574"/>
    <w:rsid w:val="00FB16CD"/>
    <w:rsid w:val="00FB17A3"/>
    <w:rsid w:val="00FB1860"/>
    <w:rsid w:val="00FB191E"/>
    <w:rsid w:val="00FB1A84"/>
    <w:rsid w:val="00FB1E1A"/>
    <w:rsid w:val="00FB1E30"/>
    <w:rsid w:val="00FB1FC8"/>
    <w:rsid w:val="00FB26DC"/>
    <w:rsid w:val="00FB2705"/>
    <w:rsid w:val="00FB2DDB"/>
    <w:rsid w:val="00FB2EBA"/>
    <w:rsid w:val="00FB3948"/>
    <w:rsid w:val="00FB3A62"/>
    <w:rsid w:val="00FB3A94"/>
    <w:rsid w:val="00FB3D33"/>
    <w:rsid w:val="00FB416A"/>
    <w:rsid w:val="00FB4324"/>
    <w:rsid w:val="00FB4776"/>
    <w:rsid w:val="00FB483B"/>
    <w:rsid w:val="00FB486A"/>
    <w:rsid w:val="00FB4BAD"/>
    <w:rsid w:val="00FB4BD7"/>
    <w:rsid w:val="00FB4D56"/>
    <w:rsid w:val="00FB50B1"/>
    <w:rsid w:val="00FB5806"/>
    <w:rsid w:val="00FB59A8"/>
    <w:rsid w:val="00FB5A28"/>
    <w:rsid w:val="00FB5CA2"/>
    <w:rsid w:val="00FB5D1F"/>
    <w:rsid w:val="00FB5D89"/>
    <w:rsid w:val="00FB5F83"/>
    <w:rsid w:val="00FB66C4"/>
    <w:rsid w:val="00FB670F"/>
    <w:rsid w:val="00FB6728"/>
    <w:rsid w:val="00FB6A9C"/>
    <w:rsid w:val="00FB6F33"/>
    <w:rsid w:val="00FB7013"/>
    <w:rsid w:val="00FB765B"/>
    <w:rsid w:val="00FB774E"/>
    <w:rsid w:val="00FB77E3"/>
    <w:rsid w:val="00FB7823"/>
    <w:rsid w:val="00FB7A74"/>
    <w:rsid w:val="00FB7BBF"/>
    <w:rsid w:val="00FC0078"/>
    <w:rsid w:val="00FC0515"/>
    <w:rsid w:val="00FC07B1"/>
    <w:rsid w:val="00FC0EEB"/>
    <w:rsid w:val="00FC14B7"/>
    <w:rsid w:val="00FC1860"/>
    <w:rsid w:val="00FC199A"/>
    <w:rsid w:val="00FC1C44"/>
    <w:rsid w:val="00FC1CAC"/>
    <w:rsid w:val="00FC24E2"/>
    <w:rsid w:val="00FC29A9"/>
    <w:rsid w:val="00FC2AEE"/>
    <w:rsid w:val="00FC2B76"/>
    <w:rsid w:val="00FC314A"/>
    <w:rsid w:val="00FC34BD"/>
    <w:rsid w:val="00FC368F"/>
    <w:rsid w:val="00FC3BD6"/>
    <w:rsid w:val="00FC3CA0"/>
    <w:rsid w:val="00FC3DC5"/>
    <w:rsid w:val="00FC4169"/>
    <w:rsid w:val="00FC4245"/>
    <w:rsid w:val="00FC4317"/>
    <w:rsid w:val="00FC449E"/>
    <w:rsid w:val="00FC4617"/>
    <w:rsid w:val="00FC48C9"/>
    <w:rsid w:val="00FC4A62"/>
    <w:rsid w:val="00FC4AAF"/>
    <w:rsid w:val="00FC5182"/>
    <w:rsid w:val="00FC578F"/>
    <w:rsid w:val="00FC598E"/>
    <w:rsid w:val="00FC626E"/>
    <w:rsid w:val="00FC6661"/>
    <w:rsid w:val="00FC6DC9"/>
    <w:rsid w:val="00FC74E0"/>
    <w:rsid w:val="00FC7540"/>
    <w:rsid w:val="00FC771A"/>
    <w:rsid w:val="00FC782E"/>
    <w:rsid w:val="00FC7A9E"/>
    <w:rsid w:val="00FC7B7E"/>
    <w:rsid w:val="00FC7BEC"/>
    <w:rsid w:val="00FD0300"/>
    <w:rsid w:val="00FD054D"/>
    <w:rsid w:val="00FD083E"/>
    <w:rsid w:val="00FD086A"/>
    <w:rsid w:val="00FD0DFD"/>
    <w:rsid w:val="00FD1064"/>
    <w:rsid w:val="00FD122E"/>
    <w:rsid w:val="00FD128F"/>
    <w:rsid w:val="00FD131D"/>
    <w:rsid w:val="00FD140A"/>
    <w:rsid w:val="00FD1657"/>
    <w:rsid w:val="00FD172B"/>
    <w:rsid w:val="00FD1DE1"/>
    <w:rsid w:val="00FD21AD"/>
    <w:rsid w:val="00FD2344"/>
    <w:rsid w:val="00FD294E"/>
    <w:rsid w:val="00FD2A8C"/>
    <w:rsid w:val="00FD2DFD"/>
    <w:rsid w:val="00FD2F12"/>
    <w:rsid w:val="00FD30B1"/>
    <w:rsid w:val="00FD38DD"/>
    <w:rsid w:val="00FD3AAE"/>
    <w:rsid w:val="00FD3D84"/>
    <w:rsid w:val="00FD3F0B"/>
    <w:rsid w:val="00FD4A56"/>
    <w:rsid w:val="00FD4C1F"/>
    <w:rsid w:val="00FD4F9F"/>
    <w:rsid w:val="00FD55D8"/>
    <w:rsid w:val="00FD5DD2"/>
    <w:rsid w:val="00FD5DE9"/>
    <w:rsid w:val="00FD6102"/>
    <w:rsid w:val="00FD62F3"/>
    <w:rsid w:val="00FD68C1"/>
    <w:rsid w:val="00FD7148"/>
    <w:rsid w:val="00FD7248"/>
    <w:rsid w:val="00FD777D"/>
    <w:rsid w:val="00FD7C61"/>
    <w:rsid w:val="00FD7EE3"/>
    <w:rsid w:val="00FE062A"/>
    <w:rsid w:val="00FE0A3D"/>
    <w:rsid w:val="00FE0DE6"/>
    <w:rsid w:val="00FE10DB"/>
    <w:rsid w:val="00FE1240"/>
    <w:rsid w:val="00FE1812"/>
    <w:rsid w:val="00FE18E1"/>
    <w:rsid w:val="00FE191D"/>
    <w:rsid w:val="00FE19FF"/>
    <w:rsid w:val="00FE2385"/>
    <w:rsid w:val="00FE26E4"/>
    <w:rsid w:val="00FE282D"/>
    <w:rsid w:val="00FE2B1B"/>
    <w:rsid w:val="00FE2E6D"/>
    <w:rsid w:val="00FE2F6F"/>
    <w:rsid w:val="00FE3512"/>
    <w:rsid w:val="00FE3694"/>
    <w:rsid w:val="00FE3958"/>
    <w:rsid w:val="00FE3AAC"/>
    <w:rsid w:val="00FE3B48"/>
    <w:rsid w:val="00FE3BCD"/>
    <w:rsid w:val="00FE3C0E"/>
    <w:rsid w:val="00FE3C22"/>
    <w:rsid w:val="00FE43EB"/>
    <w:rsid w:val="00FE4E5B"/>
    <w:rsid w:val="00FE4F74"/>
    <w:rsid w:val="00FE5179"/>
    <w:rsid w:val="00FE52EA"/>
    <w:rsid w:val="00FE542D"/>
    <w:rsid w:val="00FE58E8"/>
    <w:rsid w:val="00FE5B68"/>
    <w:rsid w:val="00FE6123"/>
    <w:rsid w:val="00FE634C"/>
    <w:rsid w:val="00FE68A9"/>
    <w:rsid w:val="00FE6AF3"/>
    <w:rsid w:val="00FE7009"/>
    <w:rsid w:val="00FE71E1"/>
    <w:rsid w:val="00FE7511"/>
    <w:rsid w:val="00FE776D"/>
    <w:rsid w:val="00FE7940"/>
    <w:rsid w:val="00FE7B3F"/>
    <w:rsid w:val="00FE7CE4"/>
    <w:rsid w:val="00FE7E9F"/>
    <w:rsid w:val="00FF0171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F60"/>
    <w:rsid w:val="00FF21CB"/>
    <w:rsid w:val="00FF2275"/>
    <w:rsid w:val="00FF2641"/>
    <w:rsid w:val="00FF275F"/>
    <w:rsid w:val="00FF2A0B"/>
    <w:rsid w:val="00FF2B71"/>
    <w:rsid w:val="00FF2B8A"/>
    <w:rsid w:val="00FF3897"/>
    <w:rsid w:val="00FF3AE1"/>
    <w:rsid w:val="00FF3BCE"/>
    <w:rsid w:val="00FF3F54"/>
    <w:rsid w:val="00FF42C3"/>
    <w:rsid w:val="00FF445B"/>
    <w:rsid w:val="00FF4B0E"/>
    <w:rsid w:val="00FF4BC1"/>
    <w:rsid w:val="00FF4E3A"/>
    <w:rsid w:val="00FF5313"/>
    <w:rsid w:val="00FF58C6"/>
    <w:rsid w:val="00FF599F"/>
    <w:rsid w:val="00FF5AF8"/>
    <w:rsid w:val="00FF5E65"/>
    <w:rsid w:val="00FF5E98"/>
    <w:rsid w:val="00FF6025"/>
    <w:rsid w:val="00FF6411"/>
    <w:rsid w:val="00FF6560"/>
    <w:rsid w:val="00FF6BAD"/>
    <w:rsid w:val="00FF6BD9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1B2408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customStyle="1" w:styleId="GridTable1Light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customStyle="1" w:styleId="GridTable1Light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4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46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04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34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57D84-A2AA-455A-88C2-77A830847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28</Pages>
  <Words>5676</Words>
  <Characters>24688</Characters>
  <Application>Microsoft Office Word</Application>
  <DocSecurity>0</DocSecurity>
  <Lines>205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30304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creator>tadsong_h22</dc:creator>
  <cp:lastModifiedBy>Kannika Phasuk</cp:lastModifiedBy>
  <cp:revision>3</cp:revision>
  <cp:lastPrinted>2022-08-08T08:40:00Z</cp:lastPrinted>
  <dcterms:created xsi:type="dcterms:W3CDTF">2022-08-10T10:29:00Z</dcterms:created>
  <dcterms:modified xsi:type="dcterms:W3CDTF">2022-08-10T11:00:00Z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