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B6FE2" w14:textId="77777777" w:rsidR="0077089E" w:rsidRPr="005A143E" w:rsidRDefault="0077089E" w:rsidP="0077089E">
      <w:pPr>
        <w:spacing w:line="240" w:lineRule="atLeast"/>
        <w:jc w:val="center"/>
        <w:rPr>
          <w:rFonts w:cs="Cordia New"/>
          <w:b/>
          <w:bCs/>
          <w:szCs w:val="28"/>
          <w:lang w:val="en-US" w:bidi="th-TH"/>
        </w:rPr>
      </w:pPr>
      <w:bookmarkStart w:id="0" w:name="_GoBack"/>
      <w:bookmarkEnd w:id="0"/>
    </w:p>
    <w:p w14:paraId="04C02BEA" w14:textId="77777777" w:rsidR="0077089E" w:rsidRDefault="0077089E" w:rsidP="0077089E">
      <w:pPr>
        <w:spacing w:line="240" w:lineRule="atLeast"/>
        <w:jc w:val="center"/>
        <w:rPr>
          <w:b/>
          <w:bCs/>
          <w:szCs w:val="22"/>
          <w:lang w:val="en-US"/>
        </w:rPr>
      </w:pPr>
    </w:p>
    <w:p w14:paraId="5B615865" w14:textId="77777777" w:rsidR="0077089E" w:rsidRPr="00E06773" w:rsidRDefault="0077089E" w:rsidP="0077089E">
      <w:pPr>
        <w:spacing w:line="240" w:lineRule="atLeast"/>
        <w:jc w:val="center"/>
        <w:rPr>
          <w:b/>
          <w:bCs/>
          <w:szCs w:val="22"/>
          <w:lang w:val="en-US"/>
        </w:rPr>
      </w:pPr>
    </w:p>
    <w:p w14:paraId="4088F0DC" w14:textId="77777777" w:rsidR="0077089E" w:rsidRPr="005471B4" w:rsidRDefault="0077089E" w:rsidP="0077089E">
      <w:pPr>
        <w:spacing w:line="240" w:lineRule="atLeast"/>
        <w:jc w:val="center"/>
        <w:rPr>
          <w:b/>
          <w:bCs/>
          <w:szCs w:val="22"/>
        </w:rPr>
      </w:pPr>
    </w:p>
    <w:p w14:paraId="608CFD6A" w14:textId="77777777" w:rsidR="0077089E" w:rsidRDefault="0077089E" w:rsidP="0077089E">
      <w:pPr>
        <w:spacing w:line="240" w:lineRule="atLeast"/>
        <w:jc w:val="center"/>
        <w:rPr>
          <w:b/>
          <w:bCs/>
          <w:szCs w:val="22"/>
        </w:rPr>
      </w:pPr>
    </w:p>
    <w:p w14:paraId="1BE2AF04" w14:textId="77777777" w:rsidR="0077089E" w:rsidRDefault="0077089E" w:rsidP="0077089E">
      <w:pPr>
        <w:spacing w:line="240" w:lineRule="atLeast"/>
        <w:jc w:val="center"/>
        <w:rPr>
          <w:b/>
          <w:bCs/>
          <w:szCs w:val="22"/>
        </w:rPr>
      </w:pPr>
    </w:p>
    <w:p w14:paraId="6260E852" w14:textId="77777777" w:rsidR="0077089E" w:rsidRDefault="0077089E" w:rsidP="0077089E">
      <w:pPr>
        <w:spacing w:line="240" w:lineRule="atLeast"/>
        <w:jc w:val="center"/>
        <w:rPr>
          <w:b/>
          <w:bCs/>
          <w:szCs w:val="22"/>
        </w:rPr>
      </w:pPr>
    </w:p>
    <w:p w14:paraId="3ABD70A6" w14:textId="77777777" w:rsidR="0077089E" w:rsidRDefault="0077089E" w:rsidP="0077089E">
      <w:pPr>
        <w:spacing w:line="240" w:lineRule="atLeast"/>
        <w:jc w:val="center"/>
        <w:rPr>
          <w:b/>
          <w:bCs/>
          <w:szCs w:val="22"/>
        </w:rPr>
      </w:pPr>
    </w:p>
    <w:p w14:paraId="10976880" w14:textId="77777777" w:rsidR="0077089E" w:rsidRDefault="0077089E" w:rsidP="0077089E">
      <w:pPr>
        <w:spacing w:line="240" w:lineRule="atLeast"/>
        <w:jc w:val="center"/>
        <w:rPr>
          <w:b/>
          <w:bCs/>
          <w:szCs w:val="22"/>
        </w:rPr>
      </w:pPr>
    </w:p>
    <w:p w14:paraId="1B90A1F6" w14:textId="77777777" w:rsidR="0077089E" w:rsidRDefault="0077089E" w:rsidP="0077089E">
      <w:pPr>
        <w:spacing w:line="240" w:lineRule="atLeast"/>
        <w:jc w:val="center"/>
        <w:rPr>
          <w:b/>
          <w:bCs/>
          <w:szCs w:val="22"/>
        </w:rPr>
      </w:pPr>
    </w:p>
    <w:p w14:paraId="16A21B55" w14:textId="77777777" w:rsidR="0077089E" w:rsidRPr="009D56B2" w:rsidRDefault="0077089E" w:rsidP="0077089E">
      <w:pPr>
        <w:spacing w:line="240" w:lineRule="atLeast"/>
        <w:jc w:val="center"/>
        <w:rPr>
          <w:rFonts w:cstheme="minorBidi"/>
          <w:b/>
          <w:bCs/>
          <w:szCs w:val="28"/>
          <w:cs/>
          <w:lang w:bidi="th-TH"/>
        </w:rPr>
      </w:pPr>
    </w:p>
    <w:p w14:paraId="63FF51DC" w14:textId="77777777" w:rsidR="0077089E" w:rsidRPr="005F5B1B" w:rsidRDefault="0077089E" w:rsidP="0077089E">
      <w:pPr>
        <w:spacing w:line="240" w:lineRule="atLeast"/>
        <w:jc w:val="center"/>
        <w:rPr>
          <w:b/>
          <w:bCs/>
          <w:szCs w:val="22"/>
          <w:lang w:val="en-US"/>
        </w:rPr>
      </w:pPr>
    </w:p>
    <w:p w14:paraId="54F457C9" w14:textId="77777777" w:rsidR="0077089E" w:rsidRDefault="0077089E" w:rsidP="0077089E">
      <w:pPr>
        <w:spacing w:line="240" w:lineRule="atLeast"/>
        <w:jc w:val="center"/>
        <w:rPr>
          <w:b/>
          <w:bCs/>
          <w:szCs w:val="22"/>
        </w:rPr>
      </w:pPr>
    </w:p>
    <w:p w14:paraId="3CD8A551" w14:textId="77777777" w:rsidR="0077089E" w:rsidRDefault="0077089E" w:rsidP="0077089E">
      <w:pPr>
        <w:spacing w:line="240" w:lineRule="atLeast"/>
        <w:jc w:val="center"/>
        <w:rPr>
          <w:b/>
          <w:bCs/>
          <w:szCs w:val="22"/>
        </w:rPr>
      </w:pPr>
    </w:p>
    <w:p w14:paraId="5E4AF276" w14:textId="77777777" w:rsidR="0077089E" w:rsidRPr="005471B4" w:rsidRDefault="0077089E" w:rsidP="0077089E">
      <w:pPr>
        <w:spacing w:line="240" w:lineRule="atLeast"/>
        <w:jc w:val="center"/>
        <w:rPr>
          <w:b/>
          <w:bCs/>
          <w:szCs w:val="22"/>
        </w:rPr>
      </w:pPr>
    </w:p>
    <w:p w14:paraId="10AF67E9" w14:textId="77777777" w:rsidR="00CE5C34" w:rsidRDefault="00CE5C34" w:rsidP="0077089E">
      <w:pPr>
        <w:spacing w:line="240" w:lineRule="auto"/>
        <w:jc w:val="center"/>
        <w:rPr>
          <w:b/>
          <w:bCs/>
          <w:sz w:val="40"/>
          <w:szCs w:val="40"/>
          <w:lang w:val="en-US" w:bidi="th-TH"/>
        </w:rPr>
      </w:pPr>
    </w:p>
    <w:p w14:paraId="7C447121" w14:textId="2F920AA7" w:rsidR="0077089E" w:rsidRPr="00EA6FE4" w:rsidRDefault="0077089E" w:rsidP="0077089E">
      <w:pPr>
        <w:spacing w:line="240" w:lineRule="auto"/>
        <w:jc w:val="center"/>
        <w:rPr>
          <w:rFonts w:cs="Cordia New"/>
          <w:b/>
          <w:bCs/>
          <w:sz w:val="40"/>
          <w:szCs w:val="40"/>
          <w:lang w:val="en-US" w:bidi="th-TH"/>
        </w:rPr>
      </w:pPr>
      <w:r w:rsidRPr="00EA6FE4">
        <w:rPr>
          <w:b/>
          <w:bCs/>
          <w:sz w:val="40"/>
          <w:szCs w:val="40"/>
          <w:lang w:val="en-US" w:bidi="th-TH"/>
        </w:rPr>
        <w:t xml:space="preserve">Thaifoods Group Public Company Limited </w:t>
      </w:r>
    </w:p>
    <w:p w14:paraId="68B4FE24"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02868E5D" w14:textId="77777777" w:rsidR="0077089E" w:rsidRPr="00EA36AD" w:rsidRDefault="0077089E" w:rsidP="0077089E">
      <w:pPr>
        <w:spacing w:line="240" w:lineRule="atLeast"/>
        <w:jc w:val="center"/>
        <w:rPr>
          <w:b/>
          <w:bCs/>
          <w:lang w:val="en-US"/>
        </w:rPr>
      </w:pPr>
    </w:p>
    <w:p w14:paraId="7F102CBF" w14:textId="77777777" w:rsidR="0077089E" w:rsidRPr="00EA6FE4" w:rsidRDefault="0077089E" w:rsidP="0077089E">
      <w:pPr>
        <w:spacing w:line="240" w:lineRule="atLeast"/>
        <w:jc w:val="center"/>
        <w:rPr>
          <w:sz w:val="36"/>
          <w:szCs w:val="36"/>
        </w:rPr>
      </w:pPr>
    </w:p>
    <w:p w14:paraId="75A9B608" w14:textId="6671E234" w:rsidR="000D118F" w:rsidRPr="00DC1F7C" w:rsidRDefault="00D9498B" w:rsidP="000D118F">
      <w:pPr>
        <w:pStyle w:val="CoverTitle"/>
        <w:spacing w:line="240" w:lineRule="atLeast"/>
        <w:jc w:val="center"/>
        <w:rPr>
          <w:spacing w:val="-3"/>
          <w:szCs w:val="36"/>
        </w:rPr>
      </w:pPr>
      <w:r>
        <w:rPr>
          <w:rFonts w:cs="Angsana New"/>
          <w:spacing w:val="-3"/>
          <w:szCs w:val="45"/>
          <w:lang w:val="en-US" w:bidi="th-TH"/>
        </w:rPr>
        <w:t xml:space="preserve">Condensed </w:t>
      </w:r>
      <w:proofErr w:type="spellStart"/>
      <w:r>
        <w:rPr>
          <w:rFonts w:cs="Angsana New"/>
          <w:spacing w:val="-3"/>
          <w:szCs w:val="45"/>
          <w:lang w:val="en-US" w:bidi="th-TH"/>
        </w:rPr>
        <w:t>i</w:t>
      </w:r>
      <w:r w:rsidR="000D118F" w:rsidRPr="00DC1F7C">
        <w:rPr>
          <w:spacing w:val="-3"/>
          <w:szCs w:val="36"/>
        </w:rPr>
        <w:t>nterim</w:t>
      </w:r>
      <w:proofErr w:type="spellEnd"/>
      <w:r w:rsidR="000D118F" w:rsidRPr="00DC1F7C">
        <w:rPr>
          <w:spacing w:val="-3"/>
          <w:szCs w:val="36"/>
        </w:rPr>
        <w:t xml:space="preserve"> financial statements</w:t>
      </w:r>
    </w:p>
    <w:p w14:paraId="0AB9383C" w14:textId="77777777" w:rsidR="000D118F" w:rsidRPr="00DC1F7C" w:rsidRDefault="000D118F" w:rsidP="000D118F">
      <w:pPr>
        <w:spacing w:line="240" w:lineRule="atLeast"/>
        <w:jc w:val="center"/>
        <w:rPr>
          <w:sz w:val="36"/>
          <w:szCs w:val="36"/>
        </w:rPr>
      </w:pPr>
      <w:r w:rsidRPr="00DC1F7C">
        <w:rPr>
          <w:sz w:val="36"/>
          <w:szCs w:val="36"/>
        </w:rPr>
        <w:t xml:space="preserve">for the </w:t>
      </w:r>
      <w:r>
        <w:rPr>
          <w:sz w:val="36"/>
          <w:szCs w:val="36"/>
        </w:rPr>
        <w:t xml:space="preserve">three-month and six-month periods </w:t>
      </w:r>
      <w:r w:rsidRPr="00DC1F7C">
        <w:rPr>
          <w:sz w:val="36"/>
          <w:szCs w:val="36"/>
        </w:rPr>
        <w:t xml:space="preserve">ended </w:t>
      </w:r>
    </w:p>
    <w:p w14:paraId="7EAF1BDA" w14:textId="318FDFDF" w:rsidR="000D118F" w:rsidRPr="00DC1F7C" w:rsidRDefault="000D118F" w:rsidP="000D118F">
      <w:pPr>
        <w:spacing w:line="240" w:lineRule="atLeast"/>
        <w:jc w:val="center"/>
        <w:rPr>
          <w:sz w:val="36"/>
          <w:szCs w:val="36"/>
        </w:rPr>
      </w:pPr>
      <w:r>
        <w:rPr>
          <w:sz w:val="36"/>
          <w:szCs w:val="36"/>
        </w:rPr>
        <w:t>30 June</w:t>
      </w:r>
      <w:r w:rsidRPr="00DC1F7C">
        <w:rPr>
          <w:sz w:val="36"/>
          <w:szCs w:val="36"/>
        </w:rPr>
        <w:t xml:space="preserve"> </w:t>
      </w:r>
      <w:r>
        <w:rPr>
          <w:sz w:val="36"/>
          <w:szCs w:val="36"/>
        </w:rPr>
        <w:t>2022</w:t>
      </w:r>
    </w:p>
    <w:p w14:paraId="1ECC7408" w14:textId="77777777" w:rsidR="000D118F" w:rsidRPr="00DC1F7C" w:rsidRDefault="000D118F" w:rsidP="000D118F">
      <w:pPr>
        <w:shd w:val="clear" w:color="auto" w:fill="FFFFFF"/>
        <w:spacing w:line="240" w:lineRule="atLeast"/>
        <w:jc w:val="center"/>
        <w:rPr>
          <w:sz w:val="36"/>
          <w:szCs w:val="36"/>
        </w:rPr>
      </w:pPr>
      <w:r w:rsidRPr="00DC1F7C">
        <w:rPr>
          <w:sz w:val="36"/>
          <w:szCs w:val="36"/>
        </w:rPr>
        <w:t>and</w:t>
      </w:r>
    </w:p>
    <w:p w14:paraId="11C6B4E9" w14:textId="248C17DF" w:rsidR="0077089E" w:rsidRPr="00EA6FE4" w:rsidRDefault="000D118F" w:rsidP="000D118F">
      <w:pPr>
        <w:pStyle w:val="CoverTitle"/>
        <w:spacing w:line="240" w:lineRule="atLeast"/>
        <w:jc w:val="center"/>
        <w:rPr>
          <w:szCs w:val="36"/>
        </w:rPr>
      </w:pPr>
      <w:r w:rsidRPr="00DC1F7C">
        <w:rPr>
          <w:spacing w:val="-3"/>
          <w:szCs w:val="36"/>
        </w:rPr>
        <w:t xml:space="preserve">Independent </w:t>
      </w:r>
      <w:r>
        <w:rPr>
          <w:spacing w:val="-3"/>
          <w:szCs w:val="36"/>
        </w:rPr>
        <w:t>a</w:t>
      </w:r>
      <w:r w:rsidRPr="00DC1F7C">
        <w:rPr>
          <w:spacing w:val="-3"/>
          <w:szCs w:val="36"/>
        </w:rPr>
        <w:t xml:space="preserve">uditor’s </w:t>
      </w:r>
      <w:r>
        <w:rPr>
          <w:spacing w:val="-3"/>
          <w:szCs w:val="36"/>
        </w:rPr>
        <w:t>review r</w:t>
      </w:r>
      <w:r w:rsidRPr="00DC1F7C">
        <w:rPr>
          <w:spacing w:val="-3"/>
          <w:szCs w:val="36"/>
        </w:rPr>
        <w:t>eport</w:t>
      </w:r>
    </w:p>
    <w:p w14:paraId="0F16FC47" w14:textId="77777777" w:rsidR="0077089E" w:rsidRPr="00EA36AD" w:rsidRDefault="0077089E" w:rsidP="0077089E">
      <w:pPr>
        <w:spacing w:line="240" w:lineRule="atLeast"/>
        <w:jc w:val="center"/>
        <w:rPr>
          <w:sz w:val="18"/>
          <w:szCs w:val="16"/>
        </w:rPr>
      </w:pPr>
    </w:p>
    <w:p w14:paraId="7FD8FB04" w14:textId="77777777" w:rsidR="0077089E" w:rsidRPr="00652CD2" w:rsidRDefault="0077089E" w:rsidP="0077089E">
      <w:pPr>
        <w:spacing w:line="240" w:lineRule="atLeast"/>
      </w:pPr>
    </w:p>
    <w:p w14:paraId="4222D6BE"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4D950E77" w14:textId="77777777" w:rsidR="0077089E" w:rsidRDefault="0077089E" w:rsidP="0077089E">
      <w:pPr>
        <w:tabs>
          <w:tab w:val="left" w:pos="540"/>
        </w:tabs>
        <w:ind w:right="-45"/>
        <w:jc w:val="thaiDistribute"/>
        <w:rPr>
          <w:rFonts w:ascii="Angsana New" w:hAnsi="Angsana New" w:cs="Angsana New"/>
          <w:b/>
          <w:bCs/>
          <w:sz w:val="32"/>
          <w:szCs w:val="32"/>
        </w:rPr>
      </w:pPr>
    </w:p>
    <w:p w14:paraId="6A58C418" w14:textId="77777777" w:rsidR="0077089E" w:rsidRDefault="0077089E" w:rsidP="0077089E">
      <w:pPr>
        <w:tabs>
          <w:tab w:val="left" w:pos="540"/>
        </w:tabs>
        <w:ind w:right="-45"/>
        <w:jc w:val="thaiDistribute"/>
        <w:rPr>
          <w:rFonts w:ascii="Angsana New" w:hAnsi="Angsana New" w:cs="Angsana New"/>
          <w:b/>
          <w:bCs/>
          <w:sz w:val="32"/>
          <w:szCs w:val="32"/>
        </w:rPr>
      </w:pPr>
    </w:p>
    <w:p w14:paraId="6A67B6E4" w14:textId="77777777" w:rsidR="0077089E" w:rsidRDefault="0077089E" w:rsidP="0077089E">
      <w:pPr>
        <w:tabs>
          <w:tab w:val="left" w:pos="540"/>
        </w:tabs>
        <w:ind w:right="-45"/>
        <w:jc w:val="thaiDistribute"/>
        <w:rPr>
          <w:rFonts w:ascii="Angsana New" w:hAnsi="Angsana New" w:cs="Angsana New"/>
          <w:b/>
          <w:bCs/>
          <w:sz w:val="32"/>
          <w:szCs w:val="32"/>
        </w:rPr>
      </w:pPr>
    </w:p>
    <w:p w14:paraId="27E0316E" w14:textId="77777777" w:rsidR="0077089E" w:rsidRDefault="0077089E" w:rsidP="0077089E">
      <w:pPr>
        <w:tabs>
          <w:tab w:val="left" w:pos="540"/>
        </w:tabs>
        <w:ind w:right="-45"/>
        <w:jc w:val="thaiDistribute"/>
        <w:rPr>
          <w:rFonts w:ascii="Angsana New" w:hAnsi="Angsana New" w:cs="Angsana New"/>
          <w:b/>
          <w:bCs/>
          <w:sz w:val="32"/>
          <w:szCs w:val="32"/>
        </w:rPr>
      </w:pPr>
    </w:p>
    <w:p w14:paraId="5ED51250" w14:textId="77777777" w:rsidR="0077089E" w:rsidRDefault="0077089E" w:rsidP="0077089E">
      <w:pPr>
        <w:tabs>
          <w:tab w:val="left" w:pos="540"/>
        </w:tabs>
        <w:ind w:right="-45"/>
        <w:jc w:val="thaiDistribute"/>
        <w:rPr>
          <w:rFonts w:ascii="Angsana New" w:hAnsi="Angsana New" w:cs="Angsana New"/>
          <w:b/>
          <w:bCs/>
          <w:sz w:val="32"/>
          <w:szCs w:val="32"/>
        </w:rPr>
      </w:pPr>
    </w:p>
    <w:p w14:paraId="2F2C8099" w14:textId="77777777" w:rsidR="0077089E" w:rsidRDefault="0077089E" w:rsidP="0077089E">
      <w:pPr>
        <w:tabs>
          <w:tab w:val="left" w:pos="540"/>
        </w:tabs>
        <w:ind w:right="-45"/>
        <w:jc w:val="thaiDistribute"/>
        <w:rPr>
          <w:rFonts w:ascii="Angsana New" w:hAnsi="Angsana New" w:cs="Angsana New"/>
          <w:b/>
          <w:bCs/>
          <w:sz w:val="32"/>
          <w:szCs w:val="32"/>
        </w:rPr>
      </w:pPr>
    </w:p>
    <w:p w14:paraId="594E38E2" w14:textId="77777777" w:rsidR="0077089E" w:rsidRDefault="0077089E" w:rsidP="0077089E">
      <w:pPr>
        <w:tabs>
          <w:tab w:val="left" w:pos="540"/>
        </w:tabs>
        <w:ind w:right="-45"/>
        <w:jc w:val="thaiDistribute"/>
        <w:rPr>
          <w:rFonts w:ascii="Angsana New" w:hAnsi="Angsana New" w:cs="Angsana New"/>
          <w:b/>
          <w:bCs/>
          <w:sz w:val="32"/>
          <w:szCs w:val="32"/>
        </w:rPr>
      </w:pPr>
    </w:p>
    <w:p w14:paraId="28E924FF" w14:textId="77777777" w:rsidR="0077089E" w:rsidRDefault="0077089E" w:rsidP="0077089E">
      <w:pPr>
        <w:tabs>
          <w:tab w:val="left" w:pos="540"/>
        </w:tabs>
        <w:ind w:right="-45"/>
        <w:jc w:val="thaiDistribute"/>
        <w:rPr>
          <w:rFonts w:ascii="Angsana New" w:hAnsi="Angsana New" w:cs="Angsana New"/>
          <w:b/>
          <w:bCs/>
          <w:sz w:val="32"/>
          <w:szCs w:val="32"/>
        </w:rPr>
      </w:pPr>
    </w:p>
    <w:p w14:paraId="133D1DE3" w14:textId="77777777" w:rsidR="0077089E" w:rsidRDefault="0077089E" w:rsidP="0077089E">
      <w:pPr>
        <w:tabs>
          <w:tab w:val="left" w:pos="540"/>
        </w:tabs>
        <w:ind w:right="-45"/>
        <w:jc w:val="thaiDistribute"/>
        <w:rPr>
          <w:rFonts w:ascii="Angsana New" w:hAnsi="Angsana New" w:cs="Angsana New"/>
          <w:b/>
          <w:bCs/>
          <w:sz w:val="32"/>
          <w:szCs w:val="32"/>
        </w:rPr>
      </w:pPr>
    </w:p>
    <w:p w14:paraId="2AB03960" w14:textId="77777777" w:rsidR="0077089E" w:rsidRDefault="0077089E" w:rsidP="0077089E">
      <w:pPr>
        <w:tabs>
          <w:tab w:val="left" w:pos="540"/>
        </w:tabs>
        <w:ind w:right="-45"/>
        <w:jc w:val="thaiDistribute"/>
        <w:rPr>
          <w:rFonts w:ascii="Angsana New" w:hAnsi="Angsana New" w:cs="Angsana New"/>
          <w:b/>
          <w:bCs/>
          <w:sz w:val="32"/>
          <w:szCs w:val="32"/>
        </w:rPr>
      </w:pPr>
    </w:p>
    <w:p w14:paraId="4595DC49" w14:textId="77777777" w:rsidR="0077089E" w:rsidRDefault="0077089E" w:rsidP="0077089E">
      <w:pPr>
        <w:tabs>
          <w:tab w:val="left" w:pos="540"/>
        </w:tabs>
        <w:ind w:right="-45"/>
        <w:jc w:val="thaiDistribute"/>
        <w:rPr>
          <w:rFonts w:ascii="Angsana New" w:hAnsi="Angsana New" w:cs="Angsana New"/>
          <w:b/>
          <w:bCs/>
          <w:sz w:val="32"/>
          <w:szCs w:val="32"/>
        </w:rPr>
      </w:pPr>
    </w:p>
    <w:p w14:paraId="2130B024" w14:textId="77777777" w:rsidR="0077089E" w:rsidRDefault="0077089E" w:rsidP="0077089E">
      <w:pPr>
        <w:tabs>
          <w:tab w:val="left" w:pos="540"/>
        </w:tabs>
        <w:ind w:right="-45"/>
        <w:jc w:val="thaiDistribute"/>
        <w:rPr>
          <w:rFonts w:ascii="Angsana New" w:hAnsi="Angsana New" w:cs="Angsana New"/>
          <w:b/>
          <w:bCs/>
          <w:sz w:val="32"/>
          <w:szCs w:val="32"/>
        </w:rPr>
      </w:pPr>
    </w:p>
    <w:p w14:paraId="63E223D3" w14:textId="77777777" w:rsidR="0077089E" w:rsidRDefault="0077089E" w:rsidP="0077089E">
      <w:pPr>
        <w:tabs>
          <w:tab w:val="left" w:pos="540"/>
        </w:tabs>
        <w:ind w:right="-45"/>
        <w:jc w:val="thaiDistribute"/>
        <w:rPr>
          <w:rFonts w:ascii="Angsana New" w:hAnsi="Angsana New" w:cs="Angsana New"/>
          <w:b/>
          <w:bCs/>
          <w:sz w:val="32"/>
          <w:szCs w:val="32"/>
        </w:rPr>
      </w:pPr>
    </w:p>
    <w:p w14:paraId="7585522E" w14:textId="77777777" w:rsidR="0077089E" w:rsidRDefault="0077089E" w:rsidP="0077089E">
      <w:pPr>
        <w:tabs>
          <w:tab w:val="left" w:pos="540"/>
        </w:tabs>
        <w:ind w:right="-45"/>
        <w:jc w:val="thaiDistribute"/>
        <w:rPr>
          <w:rFonts w:ascii="Angsana New" w:hAnsi="Angsana New" w:cs="Angsana New"/>
          <w:b/>
          <w:bCs/>
          <w:sz w:val="32"/>
          <w:szCs w:val="32"/>
        </w:rPr>
      </w:pPr>
    </w:p>
    <w:p w14:paraId="16AEAA92" w14:textId="77777777" w:rsidR="0077089E" w:rsidRDefault="0077089E" w:rsidP="0077089E">
      <w:pPr>
        <w:tabs>
          <w:tab w:val="left" w:pos="540"/>
        </w:tabs>
        <w:ind w:right="-45"/>
        <w:jc w:val="thaiDistribute"/>
        <w:rPr>
          <w:rFonts w:ascii="Angsana New" w:hAnsi="Angsana New" w:cs="Angsana New"/>
          <w:b/>
          <w:bCs/>
          <w:sz w:val="32"/>
          <w:szCs w:val="32"/>
        </w:rPr>
      </w:pPr>
    </w:p>
    <w:p w14:paraId="45D26041" w14:textId="77777777" w:rsidR="0077089E" w:rsidRDefault="0077089E" w:rsidP="0077089E">
      <w:pPr>
        <w:tabs>
          <w:tab w:val="left" w:pos="540"/>
        </w:tabs>
        <w:ind w:right="-45"/>
        <w:jc w:val="thaiDistribute"/>
        <w:rPr>
          <w:rFonts w:ascii="Angsana New" w:hAnsi="Angsana New" w:cs="Angsana New"/>
          <w:b/>
          <w:bCs/>
          <w:sz w:val="32"/>
          <w:szCs w:val="32"/>
        </w:rPr>
      </w:pPr>
    </w:p>
    <w:p w14:paraId="32C386D0" w14:textId="77777777" w:rsidR="0077089E" w:rsidRDefault="0077089E" w:rsidP="0077089E">
      <w:pPr>
        <w:tabs>
          <w:tab w:val="left" w:pos="540"/>
        </w:tabs>
        <w:ind w:right="-45"/>
        <w:jc w:val="thaiDistribute"/>
        <w:rPr>
          <w:rFonts w:ascii="Angsana New" w:hAnsi="Angsana New" w:cs="Angsana New"/>
          <w:b/>
          <w:bCs/>
          <w:sz w:val="32"/>
          <w:szCs w:val="32"/>
        </w:rPr>
      </w:pPr>
    </w:p>
    <w:p w14:paraId="1217B44E" w14:textId="77777777" w:rsidR="0077089E" w:rsidRDefault="0077089E" w:rsidP="0077089E">
      <w:pPr>
        <w:tabs>
          <w:tab w:val="left" w:pos="540"/>
        </w:tabs>
        <w:ind w:right="-45"/>
        <w:jc w:val="thaiDistribute"/>
        <w:rPr>
          <w:rFonts w:ascii="Angsana New" w:hAnsi="Angsana New" w:cs="Angsana New"/>
          <w:b/>
          <w:bCs/>
          <w:sz w:val="32"/>
          <w:szCs w:val="32"/>
        </w:rPr>
      </w:pPr>
    </w:p>
    <w:p w14:paraId="326CC68A" w14:textId="77777777" w:rsidR="0077089E" w:rsidRDefault="0077089E" w:rsidP="0077089E">
      <w:pPr>
        <w:tabs>
          <w:tab w:val="left" w:pos="540"/>
        </w:tabs>
        <w:ind w:right="-45"/>
        <w:jc w:val="thaiDistribute"/>
        <w:rPr>
          <w:rFonts w:ascii="Angsana New" w:hAnsi="Angsana New" w:cs="Angsana New"/>
          <w:b/>
          <w:bCs/>
          <w:sz w:val="32"/>
          <w:szCs w:val="32"/>
        </w:rPr>
      </w:pPr>
    </w:p>
    <w:p w14:paraId="12096A70" w14:textId="77777777" w:rsidR="0077089E" w:rsidRDefault="0077089E" w:rsidP="0077089E">
      <w:pPr>
        <w:tabs>
          <w:tab w:val="left" w:pos="540"/>
        </w:tabs>
        <w:ind w:right="-45"/>
        <w:jc w:val="thaiDistribute"/>
        <w:rPr>
          <w:rFonts w:ascii="Angsana New" w:hAnsi="Angsana New" w:cs="Angsana New"/>
          <w:b/>
          <w:bCs/>
          <w:sz w:val="32"/>
          <w:szCs w:val="32"/>
        </w:rPr>
      </w:pPr>
    </w:p>
    <w:p w14:paraId="0E44F70C" w14:textId="77777777" w:rsidR="0077089E" w:rsidRDefault="0077089E" w:rsidP="0077089E">
      <w:pPr>
        <w:tabs>
          <w:tab w:val="left" w:pos="540"/>
        </w:tabs>
        <w:ind w:right="-45"/>
        <w:jc w:val="thaiDistribute"/>
        <w:rPr>
          <w:rFonts w:ascii="Angsana New" w:hAnsi="Angsana New" w:cs="Angsana New"/>
          <w:b/>
          <w:bCs/>
          <w:sz w:val="32"/>
          <w:szCs w:val="32"/>
        </w:rPr>
      </w:pPr>
    </w:p>
    <w:p w14:paraId="06C64F38" w14:textId="77777777" w:rsidR="0077089E" w:rsidRDefault="0077089E" w:rsidP="0077089E">
      <w:pPr>
        <w:tabs>
          <w:tab w:val="left" w:pos="540"/>
        </w:tabs>
        <w:ind w:right="-45"/>
        <w:jc w:val="thaiDistribute"/>
        <w:rPr>
          <w:rFonts w:ascii="Angsana New" w:hAnsi="Angsana New" w:cs="Angsana New"/>
          <w:b/>
          <w:bCs/>
          <w:sz w:val="32"/>
          <w:szCs w:val="32"/>
        </w:rPr>
      </w:pPr>
    </w:p>
    <w:p w14:paraId="00D9D23E" w14:textId="77777777" w:rsidR="00464C75" w:rsidRPr="00652234" w:rsidRDefault="00464C75" w:rsidP="00464C75">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14:paraId="3F633F28" w14:textId="77777777" w:rsidR="00464C75" w:rsidRPr="00A4230F" w:rsidRDefault="00464C75" w:rsidP="00464C75">
      <w:pPr>
        <w:tabs>
          <w:tab w:val="left" w:pos="540"/>
        </w:tabs>
        <w:ind w:right="-45"/>
        <w:jc w:val="thaiDistribute"/>
        <w:rPr>
          <w:rFonts w:ascii="Angsana New" w:hAnsi="Angsana New" w:cs="Angsana New"/>
          <w:b/>
          <w:bCs/>
          <w:sz w:val="30"/>
          <w:szCs w:val="30"/>
          <w:u w:val="single"/>
        </w:rPr>
      </w:pPr>
    </w:p>
    <w:p w14:paraId="5D7AC8EF" w14:textId="77777777" w:rsidR="00464C75" w:rsidRPr="00AC6EDA" w:rsidRDefault="00464C75" w:rsidP="00464C75">
      <w:pPr>
        <w:ind w:right="245"/>
        <w:jc w:val="both"/>
        <w:rPr>
          <w:b/>
          <w:bCs/>
          <w:sz w:val="24"/>
          <w:szCs w:val="24"/>
        </w:rPr>
      </w:pPr>
      <w:r w:rsidRPr="00AC6EDA">
        <w:rPr>
          <w:b/>
          <w:bCs/>
          <w:sz w:val="24"/>
          <w:szCs w:val="24"/>
        </w:rPr>
        <w:t xml:space="preserve">To the Board of Directors of </w:t>
      </w:r>
      <w:r>
        <w:rPr>
          <w:rFonts w:cs="Angsana New"/>
          <w:b/>
          <w:bCs/>
          <w:sz w:val="24"/>
          <w:szCs w:val="30"/>
          <w:lang w:bidi="th-TH"/>
        </w:rPr>
        <w:t>Thaif</w:t>
      </w:r>
      <w:r w:rsidRPr="00AC6EDA">
        <w:rPr>
          <w:b/>
          <w:bCs/>
          <w:sz w:val="24"/>
          <w:szCs w:val="24"/>
        </w:rPr>
        <w:t>oods</w:t>
      </w:r>
      <w:r>
        <w:rPr>
          <w:b/>
          <w:bCs/>
          <w:sz w:val="24"/>
          <w:szCs w:val="24"/>
        </w:rPr>
        <w:t xml:space="preserve"> Group</w:t>
      </w:r>
      <w:r w:rsidRPr="00AC6EDA">
        <w:rPr>
          <w:b/>
          <w:bCs/>
          <w:sz w:val="24"/>
          <w:szCs w:val="24"/>
        </w:rPr>
        <w:t xml:space="preserve"> Public Company Limited </w:t>
      </w:r>
    </w:p>
    <w:p w14:paraId="4A7B513D" w14:textId="77777777" w:rsidR="00464C75" w:rsidRPr="00652234" w:rsidRDefault="00464C75" w:rsidP="00464C75">
      <w:pPr>
        <w:pStyle w:val="a"/>
        <w:tabs>
          <w:tab w:val="clear" w:pos="1080"/>
          <w:tab w:val="left" w:pos="540"/>
        </w:tabs>
        <w:spacing w:line="240" w:lineRule="atLeast"/>
        <w:ind w:right="-45"/>
        <w:jc w:val="thaiDistribute"/>
        <w:rPr>
          <w:rFonts w:ascii="Angsana New" w:hAnsi="Angsana New" w:cs="Angsana New"/>
          <w:i/>
          <w:iCs/>
          <w:lang w:val="en-GB"/>
        </w:rPr>
      </w:pPr>
    </w:p>
    <w:p w14:paraId="76DA66ED" w14:textId="6537835F" w:rsidR="000D118F" w:rsidRPr="00D73B6C" w:rsidRDefault="000D118F" w:rsidP="000D118F">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Thaifoods </w:t>
      </w:r>
      <w:r w:rsidRPr="00493E32">
        <w:rPr>
          <w:rFonts w:cs="Times New Roman"/>
          <w:sz w:val="22"/>
          <w:szCs w:val="22"/>
          <w:lang w:val="en-US"/>
        </w:rPr>
        <w:br/>
        <w:t>Group Public Company Limited and its subsidiaries, and of Thaifoods Group Public Company Limited, respectively</w:t>
      </w:r>
      <w:r>
        <w:rPr>
          <w:rFonts w:cs="Times New Roman"/>
          <w:sz w:val="22"/>
          <w:szCs w:val="22"/>
          <w:lang w:val="en-US"/>
        </w:rPr>
        <w:t>,</w:t>
      </w:r>
      <w:r w:rsidRPr="00493E32">
        <w:rPr>
          <w:rFonts w:cs="Times New Roman"/>
          <w:sz w:val="22"/>
          <w:szCs w:val="22"/>
          <w:lang w:val="en-US"/>
        </w:rPr>
        <w:t xml:space="preserve"> as at </w:t>
      </w:r>
      <w:r>
        <w:rPr>
          <w:rFonts w:cs="Times New Roman"/>
          <w:sz w:val="22"/>
          <w:szCs w:val="22"/>
          <w:lang w:val="en-US"/>
        </w:rPr>
        <w:t xml:space="preserve">30 June 2022; the </w:t>
      </w:r>
      <w:r w:rsidRPr="00493E32">
        <w:rPr>
          <w:rFonts w:cs="Times New Roman"/>
          <w:sz w:val="22"/>
          <w:szCs w:val="22"/>
          <w:lang w:val="en-US"/>
        </w:rPr>
        <w:t>consolidated an</w:t>
      </w:r>
      <w:r>
        <w:rPr>
          <w:rFonts w:cs="Times New Roman"/>
          <w:sz w:val="22"/>
          <w:szCs w:val="22"/>
          <w:lang w:val="en-US"/>
        </w:rPr>
        <w:t xml:space="preserve">d separate statements of income and comprehensive income for the three-month and six-month periods ended 30 June 2022, the consolidated and separate statement of changes in equity and cash flows for the six-month period ended 30 June 2022; </w:t>
      </w:r>
      <w:r w:rsidRPr="00493E32">
        <w:rPr>
          <w:rFonts w:cs="Times New Roman"/>
          <w:sz w:val="22"/>
          <w:szCs w:val="22"/>
          <w:lang w:val="en-US"/>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C4C1A6E" w14:textId="77777777" w:rsidR="00464C75" w:rsidRPr="00493E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7E9EB537" w14:textId="77777777" w:rsidR="00464C75" w:rsidRPr="003E71CD" w:rsidRDefault="00464C75" w:rsidP="00464C75">
      <w:pPr>
        <w:jc w:val="both"/>
        <w:rPr>
          <w:i/>
          <w:szCs w:val="22"/>
        </w:rPr>
      </w:pPr>
      <w:r w:rsidRPr="003E71CD">
        <w:rPr>
          <w:i/>
          <w:szCs w:val="22"/>
        </w:rPr>
        <w:t>Scope of Review</w:t>
      </w:r>
    </w:p>
    <w:p w14:paraId="299AF538" w14:textId="77777777" w:rsidR="00464C75" w:rsidRPr="003E71CD" w:rsidRDefault="00464C75" w:rsidP="00464C75">
      <w:pPr>
        <w:jc w:val="both"/>
        <w:rPr>
          <w:szCs w:val="22"/>
        </w:rPr>
      </w:pPr>
    </w:p>
    <w:p w14:paraId="38BE3119" w14:textId="580AF8FD"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Pr>
          <w:rFonts w:cs="Times New Roman"/>
          <w:sz w:val="22"/>
          <w:szCs w:val="22"/>
          <w:lang w:val="en-US"/>
        </w:rPr>
        <w:br/>
      </w:r>
      <w:r w:rsidRPr="00652234">
        <w:rPr>
          <w:rFonts w:cs="Times New Roman"/>
          <w:sz w:val="22"/>
          <w:szCs w:val="22"/>
          <w:lang w:val="en-US"/>
        </w:rPr>
        <w:t>matters,</w:t>
      </w:r>
      <w:r w:rsidR="002D3FA0">
        <w:rPr>
          <w:rFonts w:cstheme="minorBidi" w:hint="cs"/>
          <w:sz w:val="22"/>
          <w:szCs w:val="22"/>
          <w:cs/>
          <w:lang w:val="en-US"/>
        </w:rPr>
        <w:t xml:space="preserve"> </w:t>
      </w:r>
      <w:r w:rsidRPr="00652234">
        <w:rPr>
          <w:rFonts w:cs="Times New Roman"/>
          <w:sz w:val="22"/>
          <w:szCs w:val="22"/>
          <w:lang w:val="en-US"/>
        </w:rPr>
        <w:t>and applying analytica</w:t>
      </w:r>
      <w:r>
        <w:rPr>
          <w:rFonts w:cs="Times New Roman"/>
          <w:sz w:val="22"/>
          <w:szCs w:val="22"/>
          <w:lang w:val="en-US"/>
        </w:rPr>
        <w:t xml:space="preserve">l and other review procedures. </w:t>
      </w:r>
      <w:r w:rsidRPr="00652234">
        <w:rPr>
          <w:rFonts w:cs="Times New Roman"/>
          <w:sz w:val="22"/>
          <w:szCs w:val="22"/>
          <w:lang w:val="en-US"/>
        </w:rPr>
        <w:t xml:space="preserve">A review is substantially less in scope than </w:t>
      </w:r>
      <w:r>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14:paraId="736E580E" w14:textId="77777777" w:rsidR="00464C75" w:rsidRPr="002724B1" w:rsidRDefault="00464C75" w:rsidP="00464C75">
      <w:pPr>
        <w:pStyle w:val="a"/>
        <w:tabs>
          <w:tab w:val="clear" w:pos="1080"/>
          <w:tab w:val="left" w:pos="540"/>
        </w:tabs>
        <w:spacing w:line="240" w:lineRule="atLeast"/>
        <w:ind w:right="-45"/>
        <w:jc w:val="thaiDistribute"/>
        <w:rPr>
          <w:rFonts w:ascii="Angsana New" w:hAnsi="Angsana New" w:cs="Angsana New"/>
          <w:sz w:val="22"/>
          <w:szCs w:val="22"/>
          <w:lang w:val="en-US"/>
        </w:rPr>
      </w:pPr>
    </w:p>
    <w:p w14:paraId="6B351854" w14:textId="77777777" w:rsidR="00464C75" w:rsidRPr="003E71CD" w:rsidRDefault="00464C75" w:rsidP="00464C75">
      <w:pPr>
        <w:jc w:val="both"/>
        <w:rPr>
          <w:szCs w:val="22"/>
        </w:rPr>
      </w:pPr>
      <w:r w:rsidRPr="003E71CD">
        <w:rPr>
          <w:i/>
          <w:szCs w:val="22"/>
        </w:rPr>
        <w:t>Conclusion</w:t>
      </w:r>
    </w:p>
    <w:p w14:paraId="6EF34978" w14:textId="77777777" w:rsidR="00464C75" w:rsidRPr="002724B1" w:rsidRDefault="00464C75" w:rsidP="00464C75">
      <w:pPr>
        <w:jc w:val="both"/>
        <w:rPr>
          <w:szCs w:val="22"/>
        </w:rPr>
      </w:pPr>
    </w:p>
    <w:p w14:paraId="065683A6" w14:textId="77777777" w:rsidR="00464C75" w:rsidRPr="00D73B6C" w:rsidRDefault="00464C75" w:rsidP="00464C75">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14:paraId="40051EF1" w14:textId="77777777" w:rsidR="00464C75" w:rsidRDefault="00464C75" w:rsidP="00464C75">
      <w:pPr>
        <w:jc w:val="both"/>
        <w:rPr>
          <w:i/>
        </w:rPr>
      </w:pPr>
    </w:p>
    <w:p w14:paraId="1F80E0C4" w14:textId="77777777" w:rsidR="00464C75" w:rsidRDefault="00464C75" w:rsidP="00464C75">
      <w:pPr>
        <w:pStyle w:val="a"/>
        <w:tabs>
          <w:tab w:val="clear" w:pos="1080"/>
          <w:tab w:val="left" w:pos="540"/>
        </w:tabs>
        <w:spacing w:line="240" w:lineRule="atLeast"/>
        <w:ind w:right="-45"/>
        <w:jc w:val="thaiDistribute"/>
        <w:rPr>
          <w:rFonts w:cs="Times New Roman"/>
          <w:color w:val="000000"/>
          <w:sz w:val="22"/>
          <w:szCs w:val="22"/>
          <w:lang w:val="en-US"/>
        </w:rPr>
      </w:pPr>
    </w:p>
    <w:p w14:paraId="2E3B712F" w14:textId="77777777" w:rsidR="00464C75" w:rsidRPr="000D118F" w:rsidRDefault="00464C75" w:rsidP="00464C75">
      <w:pPr>
        <w:pStyle w:val="a"/>
        <w:tabs>
          <w:tab w:val="clear" w:pos="1080"/>
          <w:tab w:val="left" w:pos="540"/>
        </w:tabs>
        <w:spacing w:line="240" w:lineRule="atLeast"/>
        <w:ind w:right="-45"/>
        <w:jc w:val="thaiDistribute"/>
        <w:rPr>
          <w:rFonts w:cstheme="minorBidi"/>
          <w:color w:val="000000"/>
          <w:sz w:val="22"/>
          <w:szCs w:val="22"/>
          <w:cs/>
          <w:lang w:val="en-US"/>
        </w:rPr>
      </w:pPr>
    </w:p>
    <w:p w14:paraId="3971D178"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lang w:val="en-US"/>
        </w:rPr>
      </w:pPr>
    </w:p>
    <w:p w14:paraId="5E7DC7AD" w14:textId="77777777" w:rsidR="00464C75" w:rsidRPr="00A31F32" w:rsidRDefault="00464C75" w:rsidP="00464C75">
      <w:pPr>
        <w:pStyle w:val="a"/>
        <w:tabs>
          <w:tab w:val="clear" w:pos="1080"/>
          <w:tab w:val="left" w:pos="540"/>
        </w:tabs>
        <w:spacing w:line="240" w:lineRule="atLeast"/>
        <w:ind w:right="-45"/>
        <w:jc w:val="thaiDistribute"/>
        <w:rPr>
          <w:rFonts w:cs="Times New Roman"/>
          <w:sz w:val="22"/>
          <w:szCs w:val="22"/>
          <w:cs/>
        </w:rPr>
      </w:pPr>
    </w:p>
    <w:p w14:paraId="1A6224F2" w14:textId="77777777" w:rsidR="00464C7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Pr="001164D5">
        <w:rPr>
          <w:rFonts w:cs="Times New Roman"/>
          <w:sz w:val="22"/>
          <w:szCs w:val="22"/>
          <w:lang w:val="en-US"/>
        </w:rPr>
        <w:t>Veerachai</w:t>
      </w:r>
      <w:r w:rsidRPr="001164D5">
        <w:rPr>
          <w:rFonts w:cs="Times New Roman"/>
          <w:sz w:val="22"/>
          <w:szCs w:val="22"/>
          <w:cs/>
          <w:lang w:val="en-US"/>
        </w:rPr>
        <w:t xml:space="preserve"> </w:t>
      </w:r>
      <w:r w:rsidRPr="001164D5">
        <w:rPr>
          <w:rFonts w:cs="Times New Roman"/>
          <w:sz w:val="22"/>
          <w:szCs w:val="22"/>
          <w:lang w:val="en-US"/>
        </w:rPr>
        <w:t>Ratanajaratkul</w:t>
      </w:r>
      <w:r w:rsidRPr="001164D5">
        <w:rPr>
          <w:rFonts w:cs="Times New Roman"/>
          <w:sz w:val="22"/>
          <w:szCs w:val="22"/>
          <w:cs/>
        </w:rPr>
        <w:t>)</w:t>
      </w:r>
    </w:p>
    <w:p w14:paraId="42301D5F"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4AE3ADF6" w14:textId="77777777" w:rsidR="00464C75" w:rsidRPr="001164D5" w:rsidRDefault="00464C75" w:rsidP="00464C75">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1B959827" w14:textId="77777777" w:rsidR="00464C75" w:rsidRDefault="00464C75" w:rsidP="00464C75">
      <w:pPr>
        <w:pStyle w:val="T"/>
        <w:tabs>
          <w:tab w:val="left" w:pos="540"/>
        </w:tabs>
        <w:spacing w:line="240" w:lineRule="atLeast"/>
        <w:ind w:left="0" w:right="-45"/>
        <w:jc w:val="thaiDistribute"/>
        <w:rPr>
          <w:rFonts w:cs="Times New Roman"/>
          <w:sz w:val="22"/>
          <w:szCs w:val="22"/>
          <w:cs/>
        </w:rPr>
      </w:pPr>
    </w:p>
    <w:p w14:paraId="54FAC537" w14:textId="77777777" w:rsidR="00464C75" w:rsidRPr="001164D5" w:rsidRDefault="00464C75" w:rsidP="00464C75">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336CBFE6" w14:textId="77777777" w:rsidR="00464C75" w:rsidRPr="001164D5" w:rsidRDefault="00464C75" w:rsidP="00464C75">
      <w:pPr>
        <w:tabs>
          <w:tab w:val="left" w:pos="540"/>
        </w:tabs>
        <w:ind w:right="-45"/>
        <w:jc w:val="thaiDistribute"/>
        <w:rPr>
          <w:szCs w:val="22"/>
        </w:rPr>
      </w:pPr>
      <w:r w:rsidRPr="001164D5">
        <w:rPr>
          <w:szCs w:val="22"/>
          <w:lang w:bidi="th-TH"/>
        </w:rPr>
        <w:t>Bangkok</w:t>
      </w:r>
    </w:p>
    <w:p w14:paraId="6E0AAA20" w14:textId="012F52CD" w:rsidR="0077089E" w:rsidRPr="00EF6257" w:rsidRDefault="00271CB8" w:rsidP="00464C75">
      <w:pPr>
        <w:autoSpaceDE w:val="0"/>
        <w:autoSpaceDN w:val="0"/>
        <w:adjustRightInd w:val="0"/>
        <w:rPr>
          <w:i/>
          <w:iCs/>
          <w:color w:val="000000"/>
          <w:szCs w:val="22"/>
        </w:rPr>
      </w:pPr>
      <w:r>
        <w:rPr>
          <w:szCs w:val="22"/>
        </w:rPr>
        <w:t xml:space="preserve">10 </w:t>
      </w:r>
      <w:r w:rsidR="000D118F">
        <w:rPr>
          <w:szCs w:val="22"/>
        </w:rPr>
        <w:t>August</w:t>
      </w:r>
      <w:r w:rsidR="00464C75">
        <w:rPr>
          <w:szCs w:val="22"/>
        </w:rPr>
        <w:t xml:space="preserve"> 202</w:t>
      </w:r>
      <w:r w:rsidR="00FC0A5F">
        <w:rPr>
          <w:szCs w:val="22"/>
        </w:rPr>
        <w:t>2</w:t>
      </w:r>
    </w:p>
    <w:sectPr w:rsidR="0077089E" w:rsidRPr="00EF6257" w:rsidSect="00E26D54">
      <w:pgSz w:w="11907" w:h="16840" w:code="9"/>
      <w:pgMar w:top="691" w:right="1152" w:bottom="576" w:left="1152"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C3AF1" w14:textId="77777777" w:rsidR="002B0816" w:rsidRDefault="002B0816">
      <w:r>
        <w:separator/>
      </w:r>
    </w:p>
  </w:endnote>
  <w:endnote w:type="continuationSeparator" w:id="0">
    <w:p w14:paraId="381AC662" w14:textId="77777777" w:rsidR="002B0816" w:rsidRDefault="002B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A44E9" w14:textId="77777777" w:rsidR="002B0816" w:rsidRDefault="002B0816">
      <w:r>
        <w:separator/>
      </w:r>
    </w:p>
  </w:footnote>
  <w:footnote w:type="continuationSeparator" w:id="0">
    <w:p w14:paraId="29333CF7" w14:textId="77777777" w:rsidR="002B0816" w:rsidRDefault="002B08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multilevel"/>
    <w:tmpl w:val="068C9C4E"/>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6">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F03D3C"/>
    <w:multiLevelType w:val="multilevel"/>
    <w:tmpl w:val="9A44B09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3">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6">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4">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2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2"/>
  </w:num>
  <w:num w:numId="5">
    <w:abstractNumId w:val="7"/>
  </w:num>
  <w:num w:numId="6">
    <w:abstractNumId w:val="23"/>
  </w:num>
  <w:num w:numId="7">
    <w:abstractNumId w:val="21"/>
  </w:num>
  <w:num w:numId="8">
    <w:abstractNumId w:val="1"/>
  </w:num>
  <w:num w:numId="9">
    <w:abstractNumId w:val="0"/>
  </w:num>
  <w:num w:numId="10">
    <w:abstractNumId w:val="6"/>
  </w:num>
  <w:num w:numId="11">
    <w:abstractNumId w:val="25"/>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6"/>
  </w:num>
  <w:num w:numId="13">
    <w:abstractNumId w:val="26"/>
  </w:num>
  <w:num w:numId="14">
    <w:abstractNumId w:val="10"/>
  </w:num>
  <w:num w:numId="15">
    <w:abstractNumId w:val="9"/>
  </w:num>
  <w:num w:numId="16">
    <w:abstractNumId w:val="12"/>
  </w:num>
  <w:num w:numId="17">
    <w:abstractNumId w:val="4"/>
  </w:num>
  <w:num w:numId="18">
    <w:abstractNumId w:val="14"/>
  </w:num>
  <w:num w:numId="1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num>
  <w:num w:numId="24">
    <w:abstractNumId w:val="18"/>
  </w:num>
  <w:num w:numId="25">
    <w:abstractNumId w:val="20"/>
  </w:num>
  <w:num w:numId="26">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9"/>
  </w:num>
  <w:num w:numId="33">
    <w:abstractNumId w:val="12"/>
    <w:lvlOverride w:ilvl="0">
      <w:startOverride w:val="13"/>
    </w:lvlOverride>
  </w:num>
  <w:num w:numId="34">
    <w:abstractNumId w:val="12"/>
  </w:num>
  <w:num w:numId="35">
    <w:abstractNumId w:val="12"/>
    <w:lvlOverride w:ilvl="0">
      <w:startOverride w:val="11"/>
    </w:lvlOverride>
  </w:num>
  <w:num w:numId="36">
    <w:abstractNumId w:val="12"/>
    <w:lvlOverride w:ilvl="0">
      <w:startOverride w:val="14"/>
    </w:lvlOverride>
  </w:num>
  <w:num w:numId="37">
    <w:abstractNumId w:val="24"/>
  </w:num>
  <w:num w:numId="38">
    <w:abstractNumId w:val="12"/>
    <w:lvlOverride w:ilvl="0">
      <w:startOverride w:val="15"/>
    </w:lvlOverride>
  </w:num>
  <w:num w:numId="39">
    <w:abstractNumId w:val="15"/>
  </w:num>
  <w:num w:numId="40">
    <w:abstractNumId w:val="13"/>
  </w:num>
  <w:num w:numId="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509E"/>
    <w:rsid w:val="00015579"/>
    <w:rsid w:val="000155DD"/>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1E57"/>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637"/>
    <w:rsid w:val="00024A0E"/>
    <w:rsid w:val="00024C3F"/>
    <w:rsid w:val="00024C42"/>
    <w:rsid w:val="00024C6E"/>
    <w:rsid w:val="00024DA0"/>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636"/>
    <w:rsid w:val="00044A7D"/>
    <w:rsid w:val="00044CBE"/>
    <w:rsid w:val="00045088"/>
    <w:rsid w:val="000450E7"/>
    <w:rsid w:val="00045848"/>
    <w:rsid w:val="00045EEB"/>
    <w:rsid w:val="00045F96"/>
    <w:rsid w:val="00046087"/>
    <w:rsid w:val="00046162"/>
    <w:rsid w:val="0004622A"/>
    <w:rsid w:val="00046845"/>
    <w:rsid w:val="0004696E"/>
    <w:rsid w:val="00046A2F"/>
    <w:rsid w:val="000470B9"/>
    <w:rsid w:val="000470E9"/>
    <w:rsid w:val="000471AE"/>
    <w:rsid w:val="00047465"/>
    <w:rsid w:val="00047527"/>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5E63"/>
    <w:rsid w:val="000561F9"/>
    <w:rsid w:val="00056568"/>
    <w:rsid w:val="000567EA"/>
    <w:rsid w:val="000568F7"/>
    <w:rsid w:val="00056C08"/>
    <w:rsid w:val="00057461"/>
    <w:rsid w:val="0005758A"/>
    <w:rsid w:val="000576C3"/>
    <w:rsid w:val="00057E16"/>
    <w:rsid w:val="000600BD"/>
    <w:rsid w:val="0006027C"/>
    <w:rsid w:val="00060410"/>
    <w:rsid w:val="0006044F"/>
    <w:rsid w:val="000604DE"/>
    <w:rsid w:val="0006050C"/>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16DA"/>
    <w:rsid w:val="00072224"/>
    <w:rsid w:val="000722BB"/>
    <w:rsid w:val="00072533"/>
    <w:rsid w:val="000726AE"/>
    <w:rsid w:val="00072944"/>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77C41"/>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44E"/>
    <w:rsid w:val="00084661"/>
    <w:rsid w:val="00084A9A"/>
    <w:rsid w:val="00084D69"/>
    <w:rsid w:val="000852EA"/>
    <w:rsid w:val="000866E5"/>
    <w:rsid w:val="000868F6"/>
    <w:rsid w:val="00086E2E"/>
    <w:rsid w:val="00087153"/>
    <w:rsid w:val="00087331"/>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AE1"/>
    <w:rsid w:val="000A1019"/>
    <w:rsid w:val="000A1424"/>
    <w:rsid w:val="000A1608"/>
    <w:rsid w:val="000A1731"/>
    <w:rsid w:val="000A1A35"/>
    <w:rsid w:val="000A209D"/>
    <w:rsid w:val="000A2170"/>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15D"/>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1F4"/>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18F"/>
    <w:rsid w:val="000D162C"/>
    <w:rsid w:val="000D17D4"/>
    <w:rsid w:val="000D1922"/>
    <w:rsid w:val="000D2747"/>
    <w:rsid w:val="000D2B8A"/>
    <w:rsid w:val="000D337D"/>
    <w:rsid w:val="000D35F1"/>
    <w:rsid w:val="000D3FB8"/>
    <w:rsid w:val="000D4545"/>
    <w:rsid w:val="000D45EB"/>
    <w:rsid w:val="000D48FA"/>
    <w:rsid w:val="000D4C33"/>
    <w:rsid w:val="000D4FBD"/>
    <w:rsid w:val="000D5032"/>
    <w:rsid w:val="000D5121"/>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D09"/>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C25"/>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463"/>
    <w:rsid w:val="001237A5"/>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856"/>
    <w:rsid w:val="001269B8"/>
    <w:rsid w:val="00126E59"/>
    <w:rsid w:val="0012718A"/>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873"/>
    <w:rsid w:val="001509E1"/>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30B9"/>
    <w:rsid w:val="0016336B"/>
    <w:rsid w:val="00163AB1"/>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F9B"/>
    <w:rsid w:val="00177036"/>
    <w:rsid w:val="00177042"/>
    <w:rsid w:val="00177092"/>
    <w:rsid w:val="001771A7"/>
    <w:rsid w:val="00177BBA"/>
    <w:rsid w:val="00177F9A"/>
    <w:rsid w:val="0018036E"/>
    <w:rsid w:val="001804E2"/>
    <w:rsid w:val="00180D44"/>
    <w:rsid w:val="00180E1F"/>
    <w:rsid w:val="0018123B"/>
    <w:rsid w:val="00181276"/>
    <w:rsid w:val="0018204F"/>
    <w:rsid w:val="0018235D"/>
    <w:rsid w:val="001823BF"/>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068"/>
    <w:rsid w:val="0018516C"/>
    <w:rsid w:val="0018558F"/>
    <w:rsid w:val="00185708"/>
    <w:rsid w:val="001858B2"/>
    <w:rsid w:val="00185BD4"/>
    <w:rsid w:val="00186241"/>
    <w:rsid w:val="00186B9B"/>
    <w:rsid w:val="00186BD6"/>
    <w:rsid w:val="00186DC5"/>
    <w:rsid w:val="001871CD"/>
    <w:rsid w:val="00187322"/>
    <w:rsid w:val="00187532"/>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108C"/>
    <w:rsid w:val="001C109E"/>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D44"/>
    <w:rsid w:val="001C7E2F"/>
    <w:rsid w:val="001C7E4E"/>
    <w:rsid w:val="001D01CB"/>
    <w:rsid w:val="001D0264"/>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CC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9E2"/>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20"/>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4E64"/>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AA0"/>
    <w:rsid w:val="00207B45"/>
    <w:rsid w:val="00207BA6"/>
    <w:rsid w:val="00207CFF"/>
    <w:rsid w:val="00210015"/>
    <w:rsid w:val="002102A0"/>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64"/>
    <w:rsid w:val="00212AF7"/>
    <w:rsid w:val="00212CB5"/>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219E3"/>
    <w:rsid w:val="00221B7B"/>
    <w:rsid w:val="00221ED0"/>
    <w:rsid w:val="00222077"/>
    <w:rsid w:val="002225D5"/>
    <w:rsid w:val="0022266C"/>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4E55"/>
    <w:rsid w:val="00225013"/>
    <w:rsid w:val="002250C1"/>
    <w:rsid w:val="002252CC"/>
    <w:rsid w:val="00225546"/>
    <w:rsid w:val="00225916"/>
    <w:rsid w:val="00225E04"/>
    <w:rsid w:val="00225ECE"/>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D98"/>
    <w:rsid w:val="00231E97"/>
    <w:rsid w:val="00231EC8"/>
    <w:rsid w:val="0023220E"/>
    <w:rsid w:val="002325A7"/>
    <w:rsid w:val="00232A2B"/>
    <w:rsid w:val="00233003"/>
    <w:rsid w:val="00233090"/>
    <w:rsid w:val="00233201"/>
    <w:rsid w:val="00233FFB"/>
    <w:rsid w:val="002342E9"/>
    <w:rsid w:val="0023466E"/>
    <w:rsid w:val="0023499B"/>
    <w:rsid w:val="00234EEC"/>
    <w:rsid w:val="002356A7"/>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2E2"/>
    <w:rsid w:val="0024045C"/>
    <w:rsid w:val="00240554"/>
    <w:rsid w:val="0024063C"/>
    <w:rsid w:val="0024078B"/>
    <w:rsid w:val="00240B13"/>
    <w:rsid w:val="00240BD1"/>
    <w:rsid w:val="00240D11"/>
    <w:rsid w:val="00240E85"/>
    <w:rsid w:val="0024153C"/>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6174"/>
    <w:rsid w:val="00246492"/>
    <w:rsid w:val="00246A55"/>
    <w:rsid w:val="00246C18"/>
    <w:rsid w:val="00246C21"/>
    <w:rsid w:val="00246C65"/>
    <w:rsid w:val="00246D65"/>
    <w:rsid w:val="00246D7A"/>
    <w:rsid w:val="00246E0D"/>
    <w:rsid w:val="00247565"/>
    <w:rsid w:val="00247869"/>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4B0B"/>
    <w:rsid w:val="00254C50"/>
    <w:rsid w:val="00254EE6"/>
    <w:rsid w:val="00254FDB"/>
    <w:rsid w:val="00255196"/>
    <w:rsid w:val="00255210"/>
    <w:rsid w:val="00255433"/>
    <w:rsid w:val="00255529"/>
    <w:rsid w:val="002557DD"/>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39E"/>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2D6"/>
    <w:rsid w:val="0026674C"/>
    <w:rsid w:val="00266865"/>
    <w:rsid w:val="00266D2F"/>
    <w:rsid w:val="00266E50"/>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CB8"/>
    <w:rsid w:val="00271F4D"/>
    <w:rsid w:val="002724B1"/>
    <w:rsid w:val="002728FC"/>
    <w:rsid w:val="00272DA7"/>
    <w:rsid w:val="00272E77"/>
    <w:rsid w:val="0027332D"/>
    <w:rsid w:val="00273554"/>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0C19"/>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D04"/>
    <w:rsid w:val="00294EEF"/>
    <w:rsid w:val="0029525A"/>
    <w:rsid w:val="002958D5"/>
    <w:rsid w:val="00295D80"/>
    <w:rsid w:val="00295D9C"/>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E68"/>
    <w:rsid w:val="002A32B7"/>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816"/>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1F7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344"/>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3FA0"/>
    <w:rsid w:val="002D435B"/>
    <w:rsid w:val="002D4382"/>
    <w:rsid w:val="002D4615"/>
    <w:rsid w:val="002D475A"/>
    <w:rsid w:val="002D4D2A"/>
    <w:rsid w:val="002D4F9C"/>
    <w:rsid w:val="002D4FAC"/>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6DDB"/>
    <w:rsid w:val="002F710E"/>
    <w:rsid w:val="002F7200"/>
    <w:rsid w:val="002F7AC9"/>
    <w:rsid w:val="002F7F86"/>
    <w:rsid w:val="0030004B"/>
    <w:rsid w:val="0030051E"/>
    <w:rsid w:val="00300573"/>
    <w:rsid w:val="00300967"/>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3D"/>
    <w:rsid w:val="003066FA"/>
    <w:rsid w:val="00307027"/>
    <w:rsid w:val="003070F0"/>
    <w:rsid w:val="00307538"/>
    <w:rsid w:val="003076E3"/>
    <w:rsid w:val="00307714"/>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02E"/>
    <w:rsid w:val="003171D5"/>
    <w:rsid w:val="00317336"/>
    <w:rsid w:val="0031739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787"/>
    <w:rsid w:val="00342ADA"/>
    <w:rsid w:val="00342B86"/>
    <w:rsid w:val="00342D44"/>
    <w:rsid w:val="0034301C"/>
    <w:rsid w:val="00343145"/>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DCD"/>
    <w:rsid w:val="00347022"/>
    <w:rsid w:val="003470C8"/>
    <w:rsid w:val="00347290"/>
    <w:rsid w:val="0034745B"/>
    <w:rsid w:val="0035031F"/>
    <w:rsid w:val="0035059A"/>
    <w:rsid w:val="00350602"/>
    <w:rsid w:val="00350E90"/>
    <w:rsid w:val="003511BB"/>
    <w:rsid w:val="003513D2"/>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304C"/>
    <w:rsid w:val="0036359C"/>
    <w:rsid w:val="003635CB"/>
    <w:rsid w:val="00363959"/>
    <w:rsid w:val="00363ABF"/>
    <w:rsid w:val="00363AEA"/>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16B5"/>
    <w:rsid w:val="0037229C"/>
    <w:rsid w:val="003724FD"/>
    <w:rsid w:val="00372727"/>
    <w:rsid w:val="00372ADF"/>
    <w:rsid w:val="00372D2C"/>
    <w:rsid w:val="00372E3E"/>
    <w:rsid w:val="00372E55"/>
    <w:rsid w:val="003731B1"/>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2C09"/>
    <w:rsid w:val="0039328B"/>
    <w:rsid w:val="0039337E"/>
    <w:rsid w:val="0039338A"/>
    <w:rsid w:val="00393598"/>
    <w:rsid w:val="0039365D"/>
    <w:rsid w:val="0039396E"/>
    <w:rsid w:val="00393AA5"/>
    <w:rsid w:val="00393B0E"/>
    <w:rsid w:val="00393C3F"/>
    <w:rsid w:val="00393D59"/>
    <w:rsid w:val="00394410"/>
    <w:rsid w:val="003944F0"/>
    <w:rsid w:val="00394B3C"/>
    <w:rsid w:val="00394B79"/>
    <w:rsid w:val="00394B96"/>
    <w:rsid w:val="00395067"/>
    <w:rsid w:val="00395076"/>
    <w:rsid w:val="003950A8"/>
    <w:rsid w:val="00395225"/>
    <w:rsid w:val="00395558"/>
    <w:rsid w:val="003958D0"/>
    <w:rsid w:val="00395D0F"/>
    <w:rsid w:val="003960C2"/>
    <w:rsid w:val="0039670C"/>
    <w:rsid w:val="00396B1E"/>
    <w:rsid w:val="00396E15"/>
    <w:rsid w:val="00396EB1"/>
    <w:rsid w:val="00396F2D"/>
    <w:rsid w:val="003977C7"/>
    <w:rsid w:val="00397D57"/>
    <w:rsid w:val="003A0033"/>
    <w:rsid w:val="003A0077"/>
    <w:rsid w:val="003A023A"/>
    <w:rsid w:val="003A0A8B"/>
    <w:rsid w:val="003A11A0"/>
    <w:rsid w:val="003A13C3"/>
    <w:rsid w:val="003A26D5"/>
    <w:rsid w:val="003A28BE"/>
    <w:rsid w:val="003A2F53"/>
    <w:rsid w:val="003A3477"/>
    <w:rsid w:val="003A35F2"/>
    <w:rsid w:val="003A3A3A"/>
    <w:rsid w:val="003A3EA4"/>
    <w:rsid w:val="003A3F76"/>
    <w:rsid w:val="003A3FCD"/>
    <w:rsid w:val="003A4109"/>
    <w:rsid w:val="003A4113"/>
    <w:rsid w:val="003A423A"/>
    <w:rsid w:val="003A4347"/>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19B"/>
    <w:rsid w:val="003A783C"/>
    <w:rsid w:val="003B0114"/>
    <w:rsid w:val="003B016D"/>
    <w:rsid w:val="003B0AE5"/>
    <w:rsid w:val="003B0D0D"/>
    <w:rsid w:val="003B10ED"/>
    <w:rsid w:val="003B1FB7"/>
    <w:rsid w:val="003B2005"/>
    <w:rsid w:val="003B2220"/>
    <w:rsid w:val="003B2787"/>
    <w:rsid w:val="003B28B8"/>
    <w:rsid w:val="003B35F1"/>
    <w:rsid w:val="003B3B24"/>
    <w:rsid w:val="003B46B0"/>
    <w:rsid w:val="003B4912"/>
    <w:rsid w:val="003B4C34"/>
    <w:rsid w:val="003B4C8A"/>
    <w:rsid w:val="003B4E24"/>
    <w:rsid w:val="003B501C"/>
    <w:rsid w:val="003B54C2"/>
    <w:rsid w:val="003B569E"/>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F90"/>
    <w:rsid w:val="003C7295"/>
    <w:rsid w:val="003C72E1"/>
    <w:rsid w:val="003C740E"/>
    <w:rsid w:val="003C7A7B"/>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D6E"/>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9F"/>
    <w:rsid w:val="003E3BA1"/>
    <w:rsid w:val="003E3F0A"/>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DC"/>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58"/>
    <w:rsid w:val="004061D6"/>
    <w:rsid w:val="004062DA"/>
    <w:rsid w:val="0040636A"/>
    <w:rsid w:val="004064D8"/>
    <w:rsid w:val="004070CE"/>
    <w:rsid w:val="00407C79"/>
    <w:rsid w:val="00410049"/>
    <w:rsid w:val="004103CE"/>
    <w:rsid w:val="00410615"/>
    <w:rsid w:val="00410641"/>
    <w:rsid w:val="00410805"/>
    <w:rsid w:val="004109E5"/>
    <w:rsid w:val="00410E66"/>
    <w:rsid w:val="00411065"/>
    <w:rsid w:val="00411334"/>
    <w:rsid w:val="00411511"/>
    <w:rsid w:val="004115CD"/>
    <w:rsid w:val="00411802"/>
    <w:rsid w:val="00412024"/>
    <w:rsid w:val="00412460"/>
    <w:rsid w:val="0041263B"/>
    <w:rsid w:val="004129AC"/>
    <w:rsid w:val="00412D04"/>
    <w:rsid w:val="00412FED"/>
    <w:rsid w:val="00413791"/>
    <w:rsid w:val="0041388D"/>
    <w:rsid w:val="00413EB3"/>
    <w:rsid w:val="00413F43"/>
    <w:rsid w:val="0041427B"/>
    <w:rsid w:val="004145D0"/>
    <w:rsid w:val="0041476D"/>
    <w:rsid w:val="00414F70"/>
    <w:rsid w:val="00415094"/>
    <w:rsid w:val="0041525D"/>
    <w:rsid w:val="00415533"/>
    <w:rsid w:val="0041579F"/>
    <w:rsid w:val="004157A5"/>
    <w:rsid w:val="00415AD1"/>
    <w:rsid w:val="00415CCD"/>
    <w:rsid w:val="00415D82"/>
    <w:rsid w:val="00416024"/>
    <w:rsid w:val="00416205"/>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9F8"/>
    <w:rsid w:val="00425EE1"/>
    <w:rsid w:val="00425F46"/>
    <w:rsid w:val="00425FF6"/>
    <w:rsid w:val="004264A7"/>
    <w:rsid w:val="004264F1"/>
    <w:rsid w:val="00426732"/>
    <w:rsid w:val="00426751"/>
    <w:rsid w:val="004272A7"/>
    <w:rsid w:val="00427493"/>
    <w:rsid w:val="00427864"/>
    <w:rsid w:val="00427C30"/>
    <w:rsid w:val="00427CE8"/>
    <w:rsid w:val="004302E1"/>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16"/>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F41"/>
    <w:rsid w:val="004505B8"/>
    <w:rsid w:val="004505CC"/>
    <w:rsid w:val="00450C5D"/>
    <w:rsid w:val="00450FC4"/>
    <w:rsid w:val="00451080"/>
    <w:rsid w:val="00451631"/>
    <w:rsid w:val="004518B0"/>
    <w:rsid w:val="00451A7A"/>
    <w:rsid w:val="00452241"/>
    <w:rsid w:val="00452EDF"/>
    <w:rsid w:val="00453253"/>
    <w:rsid w:val="0045368E"/>
    <w:rsid w:val="004538EC"/>
    <w:rsid w:val="00453C80"/>
    <w:rsid w:val="0045406B"/>
    <w:rsid w:val="0045437B"/>
    <w:rsid w:val="00454681"/>
    <w:rsid w:val="0045525A"/>
    <w:rsid w:val="004552C3"/>
    <w:rsid w:val="0045587C"/>
    <w:rsid w:val="00455C59"/>
    <w:rsid w:val="00455DC9"/>
    <w:rsid w:val="0045602D"/>
    <w:rsid w:val="00456247"/>
    <w:rsid w:val="004566DF"/>
    <w:rsid w:val="0045672D"/>
    <w:rsid w:val="00456855"/>
    <w:rsid w:val="00457091"/>
    <w:rsid w:val="00457355"/>
    <w:rsid w:val="0045773C"/>
    <w:rsid w:val="00457AD0"/>
    <w:rsid w:val="004603E4"/>
    <w:rsid w:val="00460482"/>
    <w:rsid w:val="004605A6"/>
    <w:rsid w:val="004607B7"/>
    <w:rsid w:val="00460B13"/>
    <w:rsid w:val="00460CB5"/>
    <w:rsid w:val="0046109B"/>
    <w:rsid w:val="004612AA"/>
    <w:rsid w:val="0046135D"/>
    <w:rsid w:val="00461893"/>
    <w:rsid w:val="00461B36"/>
    <w:rsid w:val="00461F9F"/>
    <w:rsid w:val="004620B6"/>
    <w:rsid w:val="00462967"/>
    <w:rsid w:val="00463987"/>
    <w:rsid w:val="00463A88"/>
    <w:rsid w:val="00463ED0"/>
    <w:rsid w:val="0046452F"/>
    <w:rsid w:val="00464683"/>
    <w:rsid w:val="004646B8"/>
    <w:rsid w:val="00464760"/>
    <w:rsid w:val="00464797"/>
    <w:rsid w:val="004647DB"/>
    <w:rsid w:val="004648FC"/>
    <w:rsid w:val="00464A6F"/>
    <w:rsid w:val="00464C75"/>
    <w:rsid w:val="00464CA4"/>
    <w:rsid w:val="0046521E"/>
    <w:rsid w:val="004657B5"/>
    <w:rsid w:val="004659DB"/>
    <w:rsid w:val="00465B90"/>
    <w:rsid w:val="00465FE6"/>
    <w:rsid w:val="00466142"/>
    <w:rsid w:val="004661B2"/>
    <w:rsid w:val="004663BE"/>
    <w:rsid w:val="00466C32"/>
    <w:rsid w:val="00466EB7"/>
    <w:rsid w:val="00467020"/>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BD"/>
    <w:rsid w:val="00481837"/>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928"/>
    <w:rsid w:val="00486218"/>
    <w:rsid w:val="00486AD8"/>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10"/>
    <w:rsid w:val="004927A5"/>
    <w:rsid w:val="0049294A"/>
    <w:rsid w:val="004930D7"/>
    <w:rsid w:val="0049335A"/>
    <w:rsid w:val="00493CAA"/>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6C1"/>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B44"/>
    <w:rsid w:val="004C1C8A"/>
    <w:rsid w:val="004C1CB3"/>
    <w:rsid w:val="004C1ECF"/>
    <w:rsid w:val="004C2072"/>
    <w:rsid w:val="004C2081"/>
    <w:rsid w:val="004C2120"/>
    <w:rsid w:val="004C24C5"/>
    <w:rsid w:val="004C2B33"/>
    <w:rsid w:val="004C2E9E"/>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605"/>
    <w:rsid w:val="004D0AD9"/>
    <w:rsid w:val="004D0AF4"/>
    <w:rsid w:val="004D0AF9"/>
    <w:rsid w:val="004D0B51"/>
    <w:rsid w:val="004D153A"/>
    <w:rsid w:val="004D1609"/>
    <w:rsid w:val="004D1CA1"/>
    <w:rsid w:val="004D24F9"/>
    <w:rsid w:val="004D2F11"/>
    <w:rsid w:val="004D35A2"/>
    <w:rsid w:val="004D3886"/>
    <w:rsid w:val="004D3A02"/>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8B"/>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4F9F"/>
    <w:rsid w:val="004E5139"/>
    <w:rsid w:val="004E5482"/>
    <w:rsid w:val="004E591A"/>
    <w:rsid w:val="004E5961"/>
    <w:rsid w:val="004E5F93"/>
    <w:rsid w:val="004E6703"/>
    <w:rsid w:val="004E6809"/>
    <w:rsid w:val="004E687B"/>
    <w:rsid w:val="004E71CB"/>
    <w:rsid w:val="004E73D7"/>
    <w:rsid w:val="004E7462"/>
    <w:rsid w:val="004E7BD7"/>
    <w:rsid w:val="004E7D0C"/>
    <w:rsid w:val="004E7FF9"/>
    <w:rsid w:val="004F005C"/>
    <w:rsid w:val="004F0071"/>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3D3"/>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43B5"/>
    <w:rsid w:val="00504715"/>
    <w:rsid w:val="0050507D"/>
    <w:rsid w:val="005054A1"/>
    <w:rsid w:val="00505628"/>
    <w:rsid w:val="005056AA"/>
    <w:rsid w:val="0050580E"/>
    <w:rsid w:val="0050588F"/>
    <w:rsid w:val="00505B61"/>
    <w:rsid w:val="00505E28"/>
    <w:rsid w:val="0050618C"/>
    <w:rsid w:val="00506506"/>
    <w:rsid w:val="00506C2D"/>
    <w:rsid w:val="0050721B"/>
    <w:rsid w:val="00507527"/>
    <w:rsid w:val="00507661"/>
    <w:rsid w:val="0050774F"/>
    <w:rsid w:val="00507B3C"/>
    <w:rsid w:val="00507BEC"/>
    <w:rsid w:val="00507C16"/>
    <w:rsid w:val="00507F09"/>
    <w:rsid w:val="00510172"/>
    <w:rsid w:val="00511018"/>
    <w:rsid w:val="00511051"/>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71C7"/>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2A35"/>
    <w:rsid w:val="00532B31"/>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2D8"/>
    <w:rsid w:val="00536414"/>
    <w:rsid w:val="00536585"/>
    <w:rsid w:val="00536829"/>
    <w:rsid w:val="005368C0"/>
    <w:rsid w:val="00537A4C"/>
    <w:rsid w:val="00537B3A"/>
    <w:rsid w:val="00537F63"/>
    <w:rsid w:val="00537FFE"/>
    <w:rsid w:val="00540912"/>
    <w:rsid w:val="00540CF2"/>
    <w:rsid w:val="00540E72"/>
    <w:rsid w:val="00540E7A"/>
    <w:rsid w:val="005411E5"/>
    <w:rsid w:val="005414CC"/>
    <w:rsid w:val="00541676"/>
    <w:rsid w:val="005419A7"/>
    <w:rsid w:val="00541A3F"/>
    <w:rsid w:val="00541D23"/>
    <w:rsid w:val="005421F4"/>
    <w:rsid w:val="0054285B"/>
    <w:rsid w:val="0054291C"/>
    <w:rsid w:val="00542C4D"/>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A5E"/>
    <w:rsid w:val="00546DE2"/>
    <w:rsid w:val="00547023"/>
    <w:rsid w:val="005471B4"/>
    <w:rsid w:val="00547870"/>
    <w:rsid w:val="00550824"/>
    <w:rsid w:val="005508B0"/>
    <w:rsid w:val="005509CE"/>
    <w:rsid w:val="00550AEE"/>
    <w:rsid w:val="00550B18"/>
    <w:rsid w:val="00551393"/>
    <w:rsid w:val="005517A5"/>
    <w:rsid w:val="00551928"/>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A96"/>
    <w:rsid w:val="005553F5"/>
    <w:rsid w:val="0055568B"/>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0C98"/>
    <w:rsid w:val="0056113C"/>
    <w:rsid w:val="005611A5"/>
    <w:rsid w:val="00561433"/>
    <w:rsid w:val="00561BB9"/>
    <w:rsid w:val="00561EF2"/>
    <w:rsid w:val="00562240"/>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F78"/>
    <w:rsid w:val="0056704C"/>
    <w:rsid w:val="005670AD"/>
    <w:rsid w:val="00567306"/>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41A"/>
    <w:rsid w:val="00580519"/>
    <w:rsid w:val="00580A82"/>
    <w:rsid w:val="00580B08"/>
    <w:rsid w:val="00580FC4"/>
    <w:rsid w:val="0058118B"/>
    <w:rsid w:val="00581293"/>
    <w:rsid w:val="005816EA"/>
    <w:rsid w:val="00581EE8"/>
    <w:rsid w:val="0058221A"/>
    <w:rsid w:val="00582247"/>
    <w:rsid w:val="0058264A"/>
    <w:rsid w:val="00582BF5"/>
    <w:rsid w:val="00582ED8"/>
    <w:rsid w:val="005840E9"/>
    <w:rsid w:val="0058458D"/>
    <w:rsid w:val="00584853"/>
    <w:rsid w:val="00584D4A"/>
    <w:rsid w:val="00584E7A"/>
    <w:rsid w:val="00585019"/>
    <w:rsid w:val="00585088"/>
    <w:rsid w:val="0058545F"/>
    <w:rsid w:val="005854E3"/>
    <w:rsid w:val="00585DF5"/>
    <w:rsid w:val="00586132"/>
    <w:rsid w:val="00586226"/>
    <w:rsid w:val="005862EA"/>
    <w:rsid w:val="00586459"/>
    <w:rsid w:val="005865B6"/>
    <w:rsid w:val="00586812"/>
    <w:rsid w:val="00586DE8"/>
    <w:rsid w:val="00587115"/>
    <w:rsid w:val="00587236"/>
    <w:rsid w:val="005877FE"/>
    <w:rsid w:val="0058789E"/>
    <w:rsid w:val="005878C6"/>
    <w:rsid w:val="00587A43"/>
    <w:rsid w:val="00587A48"/>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5E7"/>
    <w:rsid w:val="005C490B"/>
    <w:rsid w:val="005C4FC5"/>
    <w:rsid w:val="005C53A9"/>
    <w:rsid w:val="005C54F4"/>
    <w:rsid w:val="005C56FD"/>
    <w:rsid w:val="005C58B1"/>
    <w:rsid w:val="005C5EDB"/>
    <w:rsid w:val="005C6A89"/>
    <w:rsid w:val="005C6D13"/>
    <w:rsid w:val="005C73CB"/>
    <w:rsid w:val="005C7532"/>
    <w:rsid w:val="005C7BD0"/>
    <w:rsid w:val="005C7D72"/>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A89"/>
    <w:rsid w:val="005D556C"/>
    <w:rsid w:val="005D5680"/>
    <w:rsid w:val="005D5E3F"/>
    <w:rsid w:val="005D63B8"/>
    <w:rsid w:val="005D659C"/>
    <w:rsid w:val="005D6762"/>
    <w:rsid w:val="005D708B"/>
    <w:rsid w:val="005D71F0"/>
    <w:rsid w:val="005D745C"/>
    <w:rsid w:val="005D7975"/>
    <w:rsid w:val="005D79D0"/>
    <w:rsid w:val="005E0862"/>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CD3"/>
    <w:rsid w:val="005E6F96"/>
    <w:rsid w:val="005E7460"/>
    <w:rsid w:val="005E7C9B"/>
    <w:rsid w:val="005E7DC8"/>
    <w:rsid w:val="005F0661"/>
    <w:rsid w:val="005F07B4"/>
    <w:rsid w:val="005F0928"/>
    <w:rsid w:val="005F0A4F"/>
    <w:rsid w:val="005F0DA3"/>
    <w:rsid w:val="005F12F7"/>
    <w:rsid w:val="005F13AB"/>
    <w:rsid w:val="005F15A9"/>
    <w:rsid w:val="005F1670"/>
    <w:rsid w:val="005F1D53"/>
    <w:rsid w:val="005F1DED"/>
    <w:rsid w:val="005F1E54"/>
    <w:rsid w:val="005F24D2"/>
    <w:rsid w:val="005F26C8"/>
    <w:rsid w:val="005F27CD"/>
    <w:rsid w:val="005F2F74"/>
    <w:rsid w:val="005F30F7"/>
    <w:rsid w:val="005F31A1"/>
    <w:rsid w:val="005F31BF"/>
    <w:rsid w:val="005F31EF"/>
    <w:rsid w:val="005F3231"/>
    <w:rsid w:val="005F3279"/>
    <w:rsid w:val="005F3B35"/>
    <w:rsid w:val="005F3E31"/>
    <w:rsid w:val="005F3F4C"/>
    <w:rsid w:val="005F41D3"/>
    <w:rsid w:val="005F4BA2"/>
    <w:rsid w:val="005F4DF1"/>
    <w:rsid w:val="005F4F5C"/>
    <w:rsid w:val="005F527C"/>
    <w:rsid w:val="005F5550"/>
    <w:rsid w:val="005F56FA"/>
    <w:rsid w:val="005F5790"/>
    <w:rsid w:val="005F5B1B"/>
    <w:rsid w:val="005F602F"/>
    <w:rsid w:val="005F6220"/>
    <w:rsid w:val="005F6742"/>
    <w:rsid w:val="005F6EFA"/>
    <w:rsid w:val="005F75A1"/>
    <w:rsid w:val="005F7891"/>
    <w:rsid w:val="005F7C67"/>
    <w:rsid w:val="00600009"/>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261"/>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1E55"/>
    <w:rsid w:val="006220B9"/>
    <w:rsid w:val="00622AE0"/>
    <w:rsid w:val="00622BE8"/>
    <w:rsid w:val="00622DCF"/>
    <w:rsid w:val="00622E26"/>
    <w:rsid w:val="006232CE"/>
    <w:rsid w:val="006233FB"/>
    <w:rsid w:val="0062341B"/>
    <w:rsid w:val="00623A9C"/>
    <w:rsid w:val="00623C45"/>
    <w:rsid w:val="00623CCD"/>
    <w:rsid w:val="00623E11"/>
    <w:rsid w:val="006242F5"/>
    <w:rsid w:val="006243D8"/>
    <w:rsid w:val="0062454E"/>
    <w:rsid w:val="00624F59"/>
    <w:rsid w:val="00625518"/>
    <w:rsid w:val="006258E4"/>
    <w:rsid w:val="006259A2"/>
    <w:rsid w:val="00625A40"/>
    <w:rsid w:val="00625B89"/>
    <w:rsid w:val="00625C3F"/>
    <w:rsid w:val="00625FFE"/>
    <w:rsid w:val="00626108"/>
    <w:rsid w:val="00626497"/>
    <w:rsid w:val="00626692"/>
    <w:rsid w:val="00626DFA"/>
    <w:rsid w:val="00626E56"/>
    <w:rsid w:val="00626EA9"/>
    <w:rsid w:val="00627021"/>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864"/>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39D"/>
    <w:rsid w:val="0063673E"/>
    <w:rsid w:val="0063680A"/>
    <w:rsid w:val="00636A7D"/>
    <w:rsid w:val="00636D0A"/>
    <w:rsid w:val="00637286"/>
    <w:rsid w:val="006373B7"/>
    <w:rsid w:val="00637621"/>
    <w:rsid w:val="00637679"/>
    <w:rsid w:val="0063784F"/>
    <w:rsid w:val="006378C9"/>
    <w:rsid w:val="00637BB1"/>
    <w:rsid w:val="00637CAB"/>
    <w:rsid w:val="00637E30"/>
    <w:rsid w:val="0064047E"/>
    <w:rsid w:val="00640A4F"/>
    <w:rsid w:val="00640CEE"/>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6F1"/>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5079B"/>
    <w:rsid w:val="00650C49"/>
    <w:rsid w:val="00650F77"/>
    <w:rsid w:val="00651338"/>
    <w:rsid w:val="0065133A"/>
    <w:rsid w:val="006515FE"/>
    <w:rsid w:val="0065182A"/>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600"/>
    <w:rsid w:val="0066668C"/>
    <w:rsid w:val="00666840"/>
    <w:rsid w:val="00666AE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37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083"/>
    <w:rsid w:val="00691261"/>
    <w:rsid w:val="006915E8"/>
    <w:rsid w:val="00691967"/>
    <w:rsid w:val="00691B7E"/>
    <w:rsid w:val="00691D91"/>
    <w:rsid w:val="00691D95"/>
    <w:rsid w:val="00691F3C"/>
    <w:rsid w:val="00692239"/>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14"/>
    <w:rsid w:val="006B6DFC"/>
    <w:rsid w:val="006B6E2F"/>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92C"/>
    <w:rsid w:val="006C4F59"/>
    <w:rsid w:val="006C520A"/>
    <w:rsid w:val="006C5500"/>
    <w:rsid w:val="006C5645"/>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0E51"/>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50A"/>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829"/>
    <w:rsid w:val="006F5923"/>
    <w:rsid w:val="006F5A5F"/>
    <w:rsid w:val="006F6047"/>
    <w:rsid w:val="006F6194"/>
    <w:rsid w:val="006F65C3"/>
    <w:rsid w:val="006F699B"/>
    <w:rsid w:val="006F69C6"/>
    <w:rsid w:val="00700044"/>
    <w:rsid w:val="007001CD"/>
    <w:rsid w:val="00700663"/>
    <w:rsid w:val="007006D7"/>
    <w:rsid w:val="00700BE9"/>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880"/>
    <w:rsid w:val="00705EC7"/>
    <w:rsid w:val="00705FD5"/>
    <w:rsid w:val="00706039"/>
    <w:rsid w:val="007063FC"/>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5F67"/>
    <w:rsid w:val="00726274"/>
    <w:rsid w:val="007262F3"/>
    <w:rsid w:val="00726666"/>
    <w:rsid w:val="00726ADE"/>
    <w:rsid w:val="00726B1C"/>
    <w:rsid w:val="00726E6F"/>
    <w:rsid w:val="00727101"/>
    <w:rsid w:val="00727462"/>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7E6"/>
    <w:rsid w:val="0073294C"/>
    <w:rsid w:val="00732E0A"/>
    <w:rsid w:val="0073309D"/>
    <w:rsid w:val="007332F6"/>
    <w:rsid w:val="007333A9"/>
    <w:rsid w:val="00733A2A"/>
    <w:rsid w:val="00733A68"/>
    <w:rsid w:val="00733FC0"/>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37F68"/>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58"/>
    <w:rsid w:val="00743A7F"/>
    <w:rsid w:val="00743BF0"/>
    <w:rsid w:val="00743F52"/>
    <w:rsid w:val="00744406"/>
    <w:rsid w:val="00744798"/>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4FB0"/>
    <w:rsid w:val="0075506F"/>
    <w:rsid w:val="007550DB"/>
    <w:rsid w:val="007551F9"/>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01A"/>
    <w:rsid w:val="0076516D"/>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EFE"/>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0CA9"/>
    <w:rsid w:val="00790E2B"/>
    <w:rsid w:val="00791232"/>
    <w:rsid w:val="0079187D"/>
    <w:rsid w:val="00791A44"/>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3EE6"/>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567"/>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43"/>
    <w:rsid w:val="007C412E"/>
    <w:rsid w:val="007C4A49"/>
    <w:rsid w:val="007C4B01"/>
    <w:rsid w:val="007C4B2B"/>
    <w:rsid w:val="007C5352"/>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4FB8"/>
    <w:rsid w:val="007D58F2"/>
    <w:rsid w:val="007D5C97"/>
    <w:rsid w:val="007D6112"/>
    <w:rsid w:val="007D6929"/>
    <w:rsid w:val="007D6C90"/>
    <w:rsid w:val="007D6E90"/>
    <w:rsid w:val="007D6EBB"/>
    <w:rsid w:val="007D6F12"/>
    <w:rsid w:val="007D71BD"/>
    <w:rsid w:val="007D7487"/>
    <w:rsid w:val="007D76F3"/>
    <w:rsid w:val="007D7B06"/>
    <w:rsid w:val="007E0429"/>
    <w:rsid w:val="007E0AD8"/>
    <w:rsid w:val="007E0AF2"/>
    <w:rsid w:val="007E0F7E"/>
    <w:rsid w:val="007E1101"/>
    <w:rsid w:val="007E11E5"/>
    <w:rsid w:val="007E1203"/>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330"/>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28C"/>
    <w:rsid w:val="00811964"/>
    <w:rsid w:val="00811BAC"/>
    <w:rsid w:val="00812695"/>
    <w:rsid w:val="008129DB"/>
    <w:rsid w:val="00812AE5"/>
    <w:rsid w:val="00812C24"/>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CCE"/>
    <w:rsid w:val="00820DBD"/>
    <w:rsid w:val="00820DE9"/>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FFE"/>
    <w:rsid w:val="00830B0E"/>
    <w:rsid w:val="00831986"/>
    <w:rsid w:val="00831A6A"/>
    <w:rsid w:val="00832242"/>
    <w:rsid w:val="008322DA"/>
    <w:rsid w:val="00832613"/>
    <w:rsid w:val="00832B6B"/>
    <w:rsid w:val="00832DBA"/>
    <w:rsid w:val="0083301F"/>
    <w:rsid w:val="008331E4"/>
    <w:rsid w:val="00833456"/>
    <w:rsid w:val="008337F2"/>
    <w:rsid w:val="008341B5"/>
    <w:rsid w:val="00834297"/>
    <w:rsid w:val="008343D4"/>
    <w:rsid w:val="008346B6"/>
    <w:rsid w:val="00834777"/>
    <w:rsid w:val="008347AE"/>
    <w:rsid w:val="0083487A"/>
    <w:rsid w:val="00834AAB"/>
    <w:rsid w:val="00834B9C"/>
    <w:rsid w:val="00834FF5"/>
    <w:rsid w:val="00835047"/>
    <w:rsid w:val="00835102"/>
    <w:rsid w:val="008352BE"/>
    <w:rsid w:val="00835677"/>
    <w:rsid w:val="00835E13"/>
    <w:rsid w:val="00836418"/>
    <w:rsid w:val="008364F9"/>
    <w:rsid w:val="0083663D"/>
    <w:rsid w:val="00836968"/>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47CF0"/>
    <w:rsid w:val="0085001C"/>
    <w:rsid w:val="00850583"/>
    <w:rsid w:val="0085085D"/>
    <w:rsid w:val="008508B0"/>
    <w:rsid w:val="00850A21"/>
    <w:rsid w:val="00850A28"/>
    <w:rsid w:val="00850A3F"/>
    <w:rsid w:val="008511FD"/>
    <w:rsid w:val="0085151E"/>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7E1"/>
    <w:rsid w:val="00854E82"/>
    <w:rsid w:val="008550B3"/>
    <w:rsid w:val="00855173"/>
    <w:rsid w:val="00855A08"/>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10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A2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72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AF"/>
    <w:rsid w:val="008A63E3"/>
    <w:rsid w:val="008A6740"/>
    <w:rsid w:val="008A7503"/>
    <w:rsid w:val="008A788B"/>
    <w:rsid w:val="008A7A0B"/>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8B4"/>
    <w:rsid w:val="008B4960"/>
    <w:rsid w:val="008B4AF2"/>
    <w:rsid w:val="008B4C8F"/>
    <w:rsid w:val="008B4DB1"/>
    <w:rsid w:val="008B563D"/>
    <w:rsid w:val="008B576F"/>
    <w:rsid w:val="008B5D79"/>
    <w:rsid w:val="008B5ED3"/>
    <w:rsid w:val="008B6A8F"/>
    <w:rsid w:val="008B6DD2"/>
    <w:rsid w:val="008B71D1"/>
    <w:rsid w:val="008B7414"/>
    <w:rsid w:val="008B747E"/>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3BD"/>
    <w:rsid w:val="008C3664"/>
    <w:rsid w:val="008C36CD"/>
    <w:rsid w:val="008C3CB3"/>
    <w:rsid w:val="008C41EE"/>
    <w:rsid w:val="008C44C5"/>
    <w:rsid w:val="008C45FE"/>
    <w:rsid w:val="008C4B47"/>
    <w:rsid w:val="008C4CBE"/>
    <w:rsid w:val="008C4D7D"/>
    <w:rsid w:val="008C54F3"/>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B31"/>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815"/>
    <w:rsid w:val="008D6D5E"/>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C2"/>
    <w:rsid w:val="008E5E10"/>
    <w:rsid w:val="008E649E"/>
    <w:rsid w:val="008E6588"/>
    <w:rsid w:val="008E683F"/>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B04"/>
    <w:rsid w:val="008F3D15"/>
    <w:rsid w:val="008F3DF6"/>
    <w:rsid w:val="008F3E58"/>
    <w:rsid w:val="008F3F70"/>
    <w:rsid w:val="008F420D"/>
    <w:rsid w:val="008F4371"/>
    <w:rsid w:val="008F46A7"/>
    <w:rsid w:val="008F47D2"/>
    <w:rsid w:val="008F4B51"/>
    <w:rsid w:val="008F58AB"/>
    <w:rsid w:val="008F5CC9"/>
    <w:rsid w:val="008F63FE"/>
    <w:rsid w:val="008F6412"/>
    <w:rsid w:val="008F6E48"/>
    <w:rsid w:val="008F719A"/>
    <w:rsid w:val="008F74B1"/>
    <w:rsid w:val="008F74F6"/>
    <w:rsid w:val="008F787E"/>
    <w:rsid w:val="008F7977"/>
    <w:rsid w:val="008F7FA6"/>
    <w:rsid w:val="00900491"/>
    <w:rsid w:val="00900577"/>
    <w:rsid w:val="0090076F"/>
    <w:rsid w:val="00900895"/>
    <w:rsid w:val="00900A01"/>
    <w:rsid w:val="009011C9"/>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8D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076"/>
    <w:rsid w:val="009204D7"/>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0F3C"/>
    <w:rsid w:val="0093118E"/>
    <w:rsid w:val="009313D4"/>
    <w:rsid w:val="0093170E"/>
    <w:rsid w:val="00931CE9"/>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3C0"/>
    <w:rsid w:val="0095074B"/>
    <w:rsid w:val="00950FD3"/>
    <w:rsid w:val="00951139"/>
    <w:rsid w:val="00951177"/>
    <w:rsid w:val="00951324"/>
    <w:rsid w:val="0095141F"/>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268"/>
    <w:rsid w:val="009626DB"/>
    <w:rsid w:val="0096284C"/>
    <w:rsid w:val="00962B5E"/>
    <w:rsid w:val="00962CA1"/>
    <w:rsid w:val="00962CAE"/>
    <w:rsid w:val="00962D25"/>
    <w:rsid w:val="00962D96"/>
    <w:rsid w:val="00962E18"/>
    <w:rsid w:val="00962E9C"/>
    <w:rsid w:val="00962F87"/>
    <w:rsid w:val="009632A3"/>
    <w:rsid w:val="00963583"/>
    <w:rsid w:val="00963713"/>
    <w:rsid w:val="00963E59"/>
    <w:rsid w:val="00964155"/>
    <w:rsid w:val="00964338"/>
    <w:rsid w:val="009648DC"/>
    <w:rsid w:val="00964916"/>
    <w:rsid w:val="00964C91"/>
    <w:rsid w:val="0096505D"/>
    <w:rsid w:val="009656A5"/>
    <w:rsid w:val="009656D1"/>
    <w:rsid w:val="00965895"/>
    <w:rsid w:val="00965E03"/>
    <w:rsid w:val="0096653C"/>
    <w:rsid w:val="0096654B"/>
    <w:rsid w:val="0096660C"/>
    <w:rsid w:val="00966A54"/>
    <w:rsid w:val="00966B1E"/>
    <w:rsid w:val="00966EAF"/>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F20"/>
    <w:rsid w:val="00976FAE"/>
    <w:rsid w:val="009778D5"/>
    <w:rsid w:val="00977945"/>
    <w:rsid w:val="00977991"/>
    <w:rsid w:val="00977B90"/>
    <w:rsid w:val="00977C52"/>
    <w:rsid w:val="00977DDD"/>
    <w:rsid w:val="00977EFA"/>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3AA"/>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189"/>
    <w:rsid w:val="009A046F"/>
    <w:rsid w:val="009A05FD"/>
    <w:rsid w:val="009A091D"/>
    <w:rsid w:val="009A0A0C"/>
    <w:rsid w:val="009A0AD2"/>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FF8"/>
    <w:rsid w:val="009B2D96"/>
    <w:rsid w:val="009B3458"/>
    <w:rsid w:val="009B366F"/>
    <w:rsid w:val="009B38DC"/>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871"/>
    <w:rsid w:val="009C1E35"/>
    <w:rsid w:val="009C20E9"/>
    <w:rsid w:val="009C2381"/>
    <w:rsid w:val="009C26AC"/>
    <w:rsid w:val="009C28E2"/>
    <w:rsid w:val="009C2907"/>
    <w:rsid w:val="009C2DE3"/>
    <w:rsid w:val="009C3095"/>
    <w:rsid w:val="009C31C9"/>
    <w:rsid w:val="009C32E2"/>
    <w:rsid w:val="009C39B4"/>
    <w:rsid w:val="009C3AD9"/>
    <w:rsid w:val="009C42CC"/>
    <w:rsid w:val="009C4721"/>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147"/>
    <w:rsid w:val="009D3787"/>
    <w:rsid w:val="009D39F0"/>
    <w:rsid w:val="009D3C31"/>
    <w:rsid w:val="009D3C48"/>
    <w:rsid w:val="009D3FC7"/>
    <w:rsid w:val="009D4354"/>
    <w:rsid w:val="009D490F"/>
    <w:rsid w:val="009D5476"/>
    <w:rsid w:val="009D54A8"/>
    <w:rsid w:val="009D55F6"/>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092"/>
    <w:rsid w:val="009E7111"/>
    <w:rsid w:val="009E7189"/>
    <w:rsid w:val="009E72EF"/>
    <w:rsid w:val="009E78E3"/>
    <w:rsid w:val="009E7ACB"/>
    <w:rsid w:val="009F011D"/>
    <w:rsid w:val="009F0398"/>
    <w:rsid w:val="009F0CD5"/>
    <w:rsid w:val="009F0E68"/>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1F5"/>
    <w:rsid w:val="009F62E8"/>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81"/>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101"/>
    <w:rsid w:val="00A072DF"/>
    <w:rsid w:val="00A07570"/>
    <w:rsid w:val="00A076A0"/>
    <w:rsid w:val="00A076B0"/>
    <w:rsid w:val="00A0791E"/>
    <w:rsid w:val="00A07994"/>
    <w:rsid w:val="00A07C9D"/>
    <w:rsid w:val="00A10576"/>
    <w:rsid w:val="00A10A6F"/>
    <w:rsid w:val="00A10C6A"/>
    <w:rsid w:val="00A11218"/>
    <w:rsid w:val="00A117DD"/>
    <w:rsid w:val="00A11A57"/>
    <w:rsid w:val="00A11D28"/>
    <w:rsid w:val="00A12461"/>
    <w:rsid w:val="00A128F9"/>
    <w:rsid w:val="00A12D2A"/>
    <w:rsid w:val="00A12DB1"/>
    <w:rsid w:val="00A13103"/>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AB5"/>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3453"/>
    <w:rsid w:val="00A342F1"/>
    <w:rsid w:val="00A34433"/>
    <w:rsid w:val="00A344F3"/>
    <w:rsid w:val="00A34A55"/>
    <w:rsid w:val="00A34C00"/>
    <w:rsid w:val="00A35CE3"/>
    <w:rsid w:val="00A35D88"/>
    <w:rsid w:val="00A35E9B"/>
    <w:rsid w:val="00A35EE7"/>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DB0"/>
    <w:rsid w:val="00A40F0F"/>
    <w:rsid w:val="00A40F81"/>
    <w:rsid w:val="00A40FA6"/>
    <w:rsid w:val="00A4127C"/>
    <w:rsid w:val="00A41A51"/>
    <w:rsid w:val="00A41B4F"/>
    <w:rsid w:val="00A41CC3"/>
    <w:rsid w:val="00A41D2D"/>
    <w:rsid w:val="00A41D4E"/>
    <w:rsid w:val="00A4201E"/>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A39"/>
    <w:rsid w:val="00A55D3E"/>
    <w:rsid w:val="00A55E31"/>
    <w:rsid w:val="00A55EE3"/>
    <w:rsid w:val="00A56766"/>
    <w:rsid w:val="00A567E7"/>
    <w:rsid w:val="00A56D4B"/>
    <w:rsid w:val="00A5709A"/>
    <w:rsid w:val="00A5713B"/>
    <w:rsid w:val="00A575B1"/>
    <w:rsid w:val="00A57DC9"/>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6E0"/>
    <w:rsid w:val="00A66C30"/>
    <w:rsid w:val="00A673AF"/>
    <w:rsid w:val="00A67490"/>
    <w:rsid w:val="00A67575"/>
    <w:rsid w:val="00A677D1"/>
    <w:rsid w:val="00A67A53"/>
    <w:rsid w:val="00A67AB4"/>
    <w:rsid w:val="00A67C4C"/>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584"/>
    <w:rsid w:val="00A72791"/>
    <w:rsid w:val="00A729A2"/>
    <w:rsid w:val="00A731FA"/>
    <w:rsid w:val="00A73583"/>
    <w:rsid w:val="00A738F4"/>
    <w:rsid w:val="00A73B44"/>
    <w:rsid w:val="00A73CD0"/>
    <w:rsid w:val="00A74026"/>
    <w:rsid w:val="00A7471C"/>
    <w:rsid w:val="00A7485A"/>
    <w:rsid w:val="00A74A67"/>
    <w:rsid w:val="00A74BDE"/>
    <w:rsid w:val="00A75134"/>
    <w:rsid w:val="00A751DC"/>
    <w:rsid w:val="00A75747"/>
    <w:rsid w:val="00A7598A"/>
    <w:rsid w:val="00A762AC"/>
    <w:rsid w:val="00A764A8"/>
    <w:rsid w:val="00A7651C"/>
    <w:rsid w:val="00A76732"/>
    <w:rsid w:val="00A76863"/>
    <w:rsid w:val="00A76ADD"/>
    <w:rsid w:val="00A76B54"/>
    <w:rsid w:val="00A7704F"/>
    <w:rsid w:val="00A77191"/>
    <w:rsid w:val="00A7731A"/>
    <w:rsid w:val="00A7756A"/>
    <w:rsid w:val="00A77756"/>
    <w:rsid w:val="00A77793"/>
    <w:rsid w:val="00A77C45"/>
    <w:rsid w:val="00A8013E"/>
    <w:rsid w:val="00A8071E"/>
    <w:rsid w:val="00A80E9B"/>
    <w:rsid w:val="00A80EFA"/>
    <w:rsid w:val="00A80EFB"/>
    <w:rsid w:val="00A81598"/>
    <w:rsid w:val="00A81BEB"/>
    <w:rsid w:val="00A81CA9"/>
    <w:rsid w:val="00A81F33"/>
    <w:rsid w:val="00A82369"/>
    <w:rsid w:val="00A82379"/>
    <w:rsid w:val="00A82389"/>
    <w:rsid w:val="00A8241D"/>
    <w:rsid w:val="00A82540"/>
    <w:rsid w:val="00A82548"/>
    <w:rsid w:val="00A82658"/>
    <w:rsid w:val="00A82669"/>
    <w:rsid w:val="00A827B8"/>
    <w:rsid w:val="00A82A89"/>
    <w:rsid w:val="00A82A9B"/>
    <w:rsid w:val="00A82C11"/>
    <w:rsid w:val="00A82CF2"/>
    <w:rsid w:val="00A82E7D"/>
    <w:rsid w:val="00A82FC6"/>
    <w:rsid w:val="00A8344B"/>
    <w:rsid w:val="00A8359A"/>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67EF"/>
    <w:rsid w:val="00A8702A"/>
    <w:rsid w:val="00A8735D"/>
    <w:rsid w:val="00A8768A"/>
    <w:rsid w:val="00A87710"/>
    <w:rsid w:val="00A87728"/>
    <w:rsid w:val="00A8784B"/>
    <w:rsid w:val="00A87ACE"/>
    <w:rsid w:val="00A87D28"/>
    <w:rsid w:val="00A87D62"/>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09B"/>
    <w:rsid w:val="00A93226"/>
    <w:rsid w:val="00A9325E"/>
    <w:rsid w:val="00A93408"/>
    <w:rsid w:val="00A936A5"/>
    <w:rsid w:val="00A936F7"/>
    <w:rsid w:val="00A937BF"/>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1FA"/>
    <w:rsid w:val="00AB56B5"/>
    <w:rsid w:val="00AB5780"/>
    <w:rsid w:val="00AB5ABB"/>
    <w:rsid w:val="00AB5DD5"/>
    <w:rsid w:val="00AB5E98"/>
    <w:rsid w:val="00AB64FA"/>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760"/>
    <w:rsid w:val="00AD176E"/>
    <w:rsid w:val="00AD1F68"/>
    <w:rsid w:val="00AD297E"/>
    <w:rsid w:val="00AD2AD3"/>
    <w:rsid w:val="00AD2D8D"/>
    <w:rsid w:val="00AD2F9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9B6"/>
    <w:rsid w:val="00AE5C36"/>
    <w:rsid w:val="00AE61B5"/>
    <w:rsid w:val="00AE629C"/>
    <w:rsid w:val="00AE6412"/>
    <w:rsid w:val="00AE6561"/>
    <w:rsid w:val="00AE6708"/>
    <w:rsid w:val="00AE6868"/>
    <w:rsid w:val="00AE6A0F"/>
    <w:rsid w:val="00AE6AC0"/>
    <w:rsid w:val="00AE6E3B"/>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4DA"/>
    <w:rsid w:val="00AF2AEE"/>
    <w:rsid w:val="00AF302B"/>
    <w:rsid w:val="00AF3425"/>
    <w:rsid w:val="00AF35AF"/>
    <w:rsid w:val="00AF38C5"/>
    <w:rsid w:val="00AF3ADC"/>
    <w:rsid w:val="00AF3E34"/>
    <w:rsid w:val="00AF3E66"/>
    <w:rsid w:val="00AF45CC"/>
    <w:rsid w:val="00AF4943"/>
    <w:rsid w:val="00AF496A"/>
    <w:rsid w:val="00AF4A23"/>
    <w:rsid w:val="00AF4C92"/>
    <w:rsid w:val="00AF4E29"/>
    <w:rsid w:val="00AF5EAE"/>
    <w:rsid w:val="00AF654D"/>
    <w:rsid w:val="00AF662B"/>
    <w:rsid w:val="00AF6D72"/>
    <w:rsid w:val="00AF6EC8"/>
    <w:rsid w:val="00AF6F16"/>
    <w:rsid w:val="00AF6F18"/>
    <w:rsid w:val="00AF6F66"/>
    <w:rsid w:val="00AF70BB"/>
    <w:rsid w:val="00AF717F"/>
    <w:rsid w:val="00AF7187"/>
    <w:rsid w:val="00AF722C"/>
    <w:rsid w:val="00AF747B"/>
    <w:rsid w:val="00AF758C"/>
    <w:rsid w:val="00AF78DB"/>
    <w:rsid w:val="00AF7E9C"/>
    <w:rsid w:val="00AF7EB1"/>
    <w:rsid w:val="00B00950"/>
    <w:rsid w:val="00B009DC"/>
    <w:rsid w:val="00B00EEE"/>
    <w:rsid w:val="00B00FEE"/>
    <w:rsid w:val="00B0147F"/>
    <w:rsid w:val="00B01765"/>
    <w:rsid w:val="00B020D2"/>
    <w:rsid w:val="00B029C8"/>
    <w:rsid w:val="00B02F85"/>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221"/>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6FD0"/>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28E"/>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0EE"/>
    <w:rsid w:val="00B6724C"/>
    <w:rsid w:val="00B67425"/>
    <w:rsid w:val="00B67C7A"/>
    <w:rsid w:val="00B67EB9"/>
    <w:rsid w:val="00B67F00"/>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E10"/>
    <w:rsid w:val="00B71FE2"/>
    <w:rsid w:val="00B72AFC"/>
    <w:rsid w:val="00B72B2C"/>
    <w:rsid w:val="00B72C22"/>
    <w:rsid w:val="00B73824"/>
    <w:rsid w:val="00B73B7E"/>
    <w:rsid w:val="00B73D2C"/>
    <w:rsid w:val="00B74570"/>
    <w:rsid w:val="00B7490A"/>
    <w:rsid w:val="00B74938"/>
    <w:rsid w:val="00B756D1"/>
    <w:rsid w:val="00B758B9"/>
    <w:rsid w:val="00B75A59"/>
    <w:rsid w:val="00B76344"/>
    <w:rsid w:val="00B765B1"/>
    <w:rsid w:val="00B7698A"/>
    <w:rsid w:val="00B76B47"/>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7B0"/>
    <w:rsid w:val="00B83856"/>
    <w:rsid w:val="00B83919"/>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536"/>
    <w:rsid w:val="00BA2799"/>
    <w:rsid w:val="00BA2876"/>
    <w:rsid w:val="00BA2999"/>
    <w:rsid w:val="00BA3016"/>
    <w:rsid w:val="00BA321B"/>
    <w:rsid w:val="00BA36DD"/>
    <w:rsid w:val="00BA458E"/>
    <w:rsid w:val="00BA4F1D"/>
    <w:rsid w:val="00BA4F4A"/>
    <w:rsid w:val="00BA5180"/>
    <w:rsid w:val="00BA543C"/>
    <w:rsid w:val="00BA574D"/>
    <w:rsid w:val="00BA5AB4"/>
    <w:rsid w:val="00BA5E6B"/>
    <w:rsid w:val="00BA5EA6"/>
    <w:rsid w:val="00BA6348"/>
    <w:rsid w:val="00BA68D1"/>
    <w:rsid w:val="00BA6F72"/>
    <w:rsid w:val="00BA719D"/>
    <w:rsid w:val="00BA7546"/>
    <w:rsid w:val="00BA75E3"/>
    <w:rsid w:val="00BB04E4"/>
    <w:rsid w:val="00BB09EA"/>
    <w:rsid w:val="00BB0C7A"/>
    <w:rsid w:val="00BB0F82"/>
    <w:rsid w:val="00BB1A96"/>
    <w:rsid w:val="00BB1AA6"/>
    <w:rsid w:val="00BB1B15"/>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0"/>
    <w:rsid w:val="00BB5BE7"/>
    <w:rsid w:val="00BB5BEC"/>
    <w:rsid w:val="00BB5C5C"/>
    <w:rsid w:val="00BB5DCD"/>
    <w:rsid w:val="00BB5ED7"/>
    <w:rsid w:val="00BB658C"/>
    <w:rsid w:val="00BB685D"/>
    <w:rsid w:val="00BB693E"/>
    <w:rsid w:val="00BB6BE8"/>
    <w:rsid w:val="00BB6FCE"/>
    <w:rsid w:val="00BB7C29"/>
    <w:rsid w:val="00BC05E3"/>
    <w:rsid w:val="00BC0A98"/>
    <w:rsid w:val="00BC0B2D"/>
    <w:rsid w:val="00BC0D36"/>
    <w:rsid w:val="00BC13C1"/>
    <w:rsid w:val="00BC1453"/>
    <w:rsid w:val="00BC1530"/>
    <w:rsid w:val="00BC1682"/>
    <w:rsid w:val="00BC16EC"/>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4F35"/>
    <w:rsid w:val="00BC578A"/>
    <w:rsid w:val="00BC5810"/>
    <w:rsid w:val="00BC597D"/>
    <w:rsid w:val="00BC5B1E"/>
    <w:rsid w:val="00BC64B4"/>
    <w:rsid w:val="00BC69DB"/>
    <w:rsid w:val="00BC6FB5"/>
    <w:rsid w:val="00BC7161"/>
    <w:rsid w:val="00BC7394"/>
    <w:rsid w:val="00BC74F5"/>
    <w:rsid w:val="00BC762C"/>
    <w:rsid w:val="00BC78AE"/>
    <w:rsid w:val="00BC7944"/>
    <w:rsid w:val="00BC7B7D"/>
    <w:rsid w:val="00BC7CB8"/>
    <w:rsid w:val="00BC7CC8"/>
    <w:rsid w:val="00BD00E5"/>
    <w:rsid w:val="00BD0393"/>
    <w:rsid w:val="00BD0893"/>
    <w:rsid w:val="00BD08EE"/>
    <w:rsid w:val="00BD0E44"/>
    <w:rsid w:val="00BD0F95"/>
    <w:rsid w:val="00BD0FAF"/>
    <w:rsid w:val="00BD109B"/>
    <w:rsid w:val="00BD1220"/>
    <w:rsid w:val="00BD14A5"/>
    <w:rsid w:val="00BD1955"/>
    <w:rsid w:val="00BD1ACF"/>
    <w:rsid w:val="00BD1D14"/>
    <w:rsid w:val="00BD1FF3"/>
    <w:rsid w:val="00BD228F"/>
    <w:rsid w:val="00BD26A8"/>
    <w:rsid w:val="00BD280B"/>
    <w:rsid w:val="00BD281B"/>
    <w:rsid w:val="00BD313C"/>
    <w:rsid w:val="00BD31D1"/>
    <w:rsid w:val="00BD32DF"/>
    <w:rsid w:val="00BD35E4"/>
    <w:rsid w:val="00BD3866"/>
    <w:rsid w:val="00BD3E34"/>
    <w:rsid w:val="00BD3E56"/>
    <w:rsid w:val="00BD3ED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5BED"/>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07AC5"/>
    <w:rsid w:val="00C1042C"/>
    <w:rsid w:val="00C105C1"/>
    <w:rsid w:val="00C105C7"/>
    <w:rsid w:val="00C1081E"/>
    <w:rsid w:val="00C10B65"/>
    <w:rsid w:val="00C10C0C"/>
    <w:rsid w:val="00C1108A"/>
    <w:rsid w:val="00C110B7"/>
    <w:rsid w:val="00C110E6"/>
    <w:rsid w:val="00C114C6"/>
    <w:rsid w:val="00C115E7"/>
    <w:rsid w:val="00C115F5"/>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8EF"/>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0CF"/>
    <w:rsid w:val="00C4028A"/>
    <w:rsid w:val="00C4051F"/>
    <w:rsid w:val="00C405DF"/>
    <w:rsid w:val="00C40761"/>
    <w:rsid w:val="00C40CAD"/>
    <w:rsid w:val="00C40EE7"/>
    <w:rsid w:val="00C412E5"/>
    <w:rsid w:val="00C4153C"/>
    <w:rsid w:val="00C415F2"/>
    <w:rsid w:val="00C42518"/>
    <w:rsid w:val="00C4268F"/>
    <w:rsid w:val="00C42BBE"/>
    <w:rsid w:val="00C42CE7"/>
    <w:rsid w:val="00C43187"/>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9D"/>
    <w:rsid w:val="00C460B4"/>
    <w:rsid w:val="00C461BD"/>
    <w:rsid w:val="00C461F9"/>
    <w:rsid w:val="00C46275"/>
    <w:rsid w:val="00C46402"/>
    <w:rsid w:val="00C46745"/>
    <w:rsid w:val="00C46E9B"/>
    <w:rsid w:val="00C470E9"/>
    <w:rsid w:val="00C4710A"/>
    <w:rsid w:val="00C474B0"/>
    <w:rsid w:val="00C4771E"/>
    <w:rsid w:val="00C47A13"/>
    <w:rsid w:val="00C47B8C"/>
    <w:rsid w:val="00C47E5F"/>
    <w:rsid w:val="00C50252"/>
    <w:rsid w:val="00C50382"/>
    <w:rsid w:val="00C50426"/>
    <w:rsid w:val="00C50704"/>
    <w:rsid w:val="00C5070E"/>
    <w:rsid w:val="00C5084C"/>
    <w:rsid w:val="00C50E9D"/>
    <w:rsid w:val="00C5124E"/>
    <w:rsid w:val="00C51905"/>
    <w:rsid w:val="00C51D01"/>
    <w:rsid w:val="00C52654"/>
    <w:rsid w:val="00C527B7"/>
    <w:rsid w:val="00C5280F"/>
    <w:rsid w:val="00C528C1"/>
    <w:rsid w:val="00C52C81"/>
    <w:rsid w:val="00C52CE7"/>
    <w:rsid w:val="00C52D91"/>
    <w:rsid w:val="00C52E2A"/>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3C"/>
    <w:rsid w:val="00C5686E"/>
    <w:rsid w:val="00C56B18"/>
    <w:rsid w:val="00C56BED"/>
    <w:rsid w:val="00C56C94"/>
    <w:rsid w:val="00C56D65"/>
    <w:rsid w:val="00C56E6F"/>
    <w:rsid w:val="00C56F17"/>
    <w:rsid w:val="00C570B4"/>
    <w:rsid w:val="00C573DB"/>
    <w:rsid w:val="00C575DB"/>
    <w:rsid w:val="00C57E2F"/>
    <w:rsid w:val="00C57F2D"/>
    <w:rsid w:val="00C600F5"/>
    <w:rsid w:val="00C601E3"/>
    <w:rsid w:val="00C6042B"/>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9B7"/>
    <w:rsid w:val="00C63BC6"/>
    <w:rsid w:val="00C63FB9"/>
    <w:rsid w:val="00C6401B"/>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77D9C"/>
    <w:rsid w:val="00C80A19"/>
    <w:rsid w:val="00C80CF9"/>
    <w:rsid w:val="00C81692"/>
    <w:rsid w:val="00C81952"/>
    <w:rsid w:val="00C8209B"/>
    <w:rsid w:val="00C822BD"/>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388"/>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42E6"/>
    <w:rsid w:val="00C9477C"/>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788"/>
    <w:rsid w:val="00CA796C"/>
    <w:rsid w:val="00CA7CB8"/>
    <w:rsid w:val="00CB00F8"/>
    <w:rsid w:val="00CB014F"/>
    <w:rsid w:val="00CB0546"/>
    <w:rsid w:val="00CB08A6"/>
    <w:rsid w:val="00CB08E9"/>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C7E40"/>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DF4"/>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1B1"/>
    <w:rsid w:val="00CE484E"/>
    <w:rsid w:val="00CE4B5F"/>
    <w:rsid w:val="00CE4BEB"/>
    <w:rsid w:val="00CE4EDB"/>
    <w:rsid w:val="00CE50E0"/>
    <w:rsid w:val="00CE552D"/>
    <w:rsid w:val="00CE589D"/>
    <w:rsid w:val="00CE5A89"/>
    <w:rsid w:val="00CE5C34"/>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6B8"/>
    <w:rsid w:val="00CF252F"/>
    <w:rsid w:val="00CF29BC"/>
    <w:rsid w:val="00CF2AAF"/>
    <w:rsid w:val="00CF2F17"/>
    <w:rsid w:val="00CF30C8"/>
    <w:rsid w:val="00CF3202"/>
    <w:rsid w:val="00CF3A9A"/>
    <w:rsid w:val="00CF4305"/>
    <w:rsid w:val="00CF449A"/>
    <w:rsid w:val="00CF45CF"/>
    <w:rsid w:val="00CF49E3"/>
    <w:rsid w:val="00CF4BB4"/>
    <w:rsid w:val="00CF569C"/>
    <w:rsid w:val="00CF5736"/>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3A1"/>
    <w:rsid w:val="00D07573"/>
    <w:rsid w:val="00D07A63"/>
    <w:rsid w:val="00D07B32"/>
    <w:rsid w:val="00D07C18"/>
    <w:rsid w:val="00D1024F"/>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C13"/>
    <w:rsid w:val="00D14F2E"/>
    <w:rsid w:val="00D161EE"/>
    <w:rsid w:val="00D16235"/>
    <w:rsid w:val="00D164D9"/>
    <w:rsid w:val="00D1664F"/>
    <w:rsid w:val="00D167AA"/>
    <w:rsid w:val="00D167EC"/>
    <w:rsid w:val="00D16A21"/>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514E"/>
    <w:rsid w:val="00D25465"/>
    <w:rsid w:val="00D25DA5"/>
    <w:rsid w:val="00D25FFC"/>
    <w:rsid w:val="00D261D2"/>
    <w:rsid w:val="00D263AF"/>
    <w:rsid w:val="00D266DD"/>
    <w:rsid w:val="00D26856"/>
    <w:rsid w:val="00D268CB"/>
    <w:rsid w:val="00D270DC"/>
    <w:rsid w:val="00D2710F"/>
    <w:rsid w:val="00D27A40"/>
    <w:rsid w:val="00D27D0F"/>
    <w:rsid w:val="00D305C4"/>
    <w:rsid w:val="00D306DC"/>
    <w:rsid w:val="00D3071E"/>
    <w:rsid w:val="00D30B5C"/>
    <w:rsid w:val="00D30C9F"/>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CF9"/>
    <w:rsid w:val="00D35D80"/>
    <w:rsid w:val="00D36094"/>
    <w:rsid w:val="00D3649C"/>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A9"/>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713"/>
    <w:rsid w:val="00D56B99"/>
    <w:rsid w:val="00D56BE2"/>
    <w:rsid w:val="00D56FD0"/>
    <w:rsid w:val="00D5737F"/>
    <w:rsid w:val="00D57444"/>
    <w:rsid w:val="00D575C2"/>
    <w:rsid w:val="00D575DC"/>
    <w:rsid w:val="00D57777"/>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B26"/>
    <w:rsid w:val="00D66DE7"/>
    <w:rsid w:val="00D6753A"/>
    <w:rsid w:val="00D67637"/>
    <w:rsid w:val="00D67E7B"/>
    <w:rsid w:val="00D67FAC"/>
    <w:rsid w:val="00D7021A"/>
    <w:rsid w:val="00D7028B"/>
    <w:rsid w:val="00D70649"/>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836"/>
    <w:rsid w:val="00D9498B"/>
    <w:rsid w:val="00D94CBE"/>
    <w:rsid w:val="00D94E96"/>
    <w:rsid w:val="00D94E9E"/>
    <w:rsid w:val="00D95105"/>
    <w:rsid w:val="00D959E8"/>
    <w:rsid w:val="00D965BF"/>
    <w:rsid w:val="00D96608"/>
    <w:rsid w:val="00D96886"/>
    <w:rsid w:val="00D96B7C"/>
    <w:rsid w:val="00D96C29"/>
    <w:rsid w:val="00D97282"/>
    <w:rsid w:val="00D9732C"/>
    <w:rsid w:val="00DA07ED"/>
    <w:rsid w:val="00DA0800"/>
    <w:rsid w:val="00DA0901"/>
    <w:rsid w:val="00DA0C1A"/>
    <w:rsid w:val="00DA0C32"/>
    <w:rsid w:val="00DA103D"/>
    <w:rsid w:val="00DA12EC"/>
    <w:rsid w:val="00DA13B8"/>
    <w:rsid w:val="00DA1822"/>
    <w:rsid w:val="00DA1D52"/>
    <w:rsid w:val="00DA249B"/>
    <w:rsid w:val="00DA2508"/>
    <w:rsid w:val="00DA2669"/>
    <w:rsid w:val="00DA281A"/>
    <w:rsid w:val="00DA3597"/>
    <w:rsid w:val="00DA3823"/>
    <w:rsid w:val="00DA3D63"/>
    <w:rsid w:val="00DA3E24"/>
    <w:rsid w:val="00DA42BB"/>
    <w:rsid w:val="00DA455F"/>
    <w:rsid w:val="00DA474D"/>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CBB"/>
    <w:rsid w:val="00DA7DBF"/>
    <w:rsid w:val="00DA7FA5"/>
    <w:rsid w:val="00DB085F"/>
    <w:rsid w:val="00DB08C5"/>
    <w:rsid w:val="00DB0D7E"/>
    <w:rsid w:val="00DB0E2D"/>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1FD4"/>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EB0"/>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437"/>
    <w:rsid w:val="00DF4454"/>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F4D"/>
    <w:rsid w:val="00E122A1"/>
    <w:rsid w:val="00E129F0"/>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D94"/>
    <w:rsid w:val="00E15F42"/>
    <w:rsid w:val="00E16080"/>
    <w:rsid w:val="00E16380"/>
    <w:rsid w:val="00E163BB"/>
    <w:rsid w:val="00E16DE7"/>
    <w:rsid w:val="00E16FA2"/>
    <w:rsid w:val="00E17042"/>
    <w:rsid w:val="00E17322"/>
    <w:rsid w:val="00E1736C"/>
    <w:rsid w:val="00E173E1"/>
    <w:rsid w:val="00E17490"/>
    <w:rsid w:val="00E17761"/>
    <w:rsid w:val="00E179BE"/>
    <w:rsid w:val="00E17B25"/>
    <w:rsid w:val="00E17BDE"/>
    <w:rsid w:val="00E17CFD"/>
    <w:rsid w:val="00E2023A"/>
    <w:rsid w:val="00E204D1"/>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25"/>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54"/>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558"/>
    <w:rsid w:val="00E449E2"/>
    <w:rsid w:val="00E44A17"/>
    <w:rsid w:val="00E44E97"/>
    <w:rsid w:val="00E450FE"/>
    <w:rsid w:val="00E4544A"/>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723"/>
    <w:rsid w:val="00E62C48"/>
    <w:rsid w:val="00E63250"/>
    <w:rsid w:val="00E6360E"/>
    <w:rsid w:val="00E63C6D"/>
    <w:rsid w:val="00E642F6"/>
    <w:rsid w:val="00E643B9"/>
    <w:rsid w:val="00E6475D"/>
    <w:rsid w:val="00E6484F"/>
    <w:rsid w:val="00E64ADB"/>
    <w:rsid w:val="00E64C49"/>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472"/>
    <w:rsid w:val="00E728BF"/>
    <w:rsid w:val="00E72AA6"/>
    <w:rsid w:val="00E72D29"/>
    <w:rsid w:val="00E72FAB"/>
    <w:rsid w:val="00E7303F"/>
    <w:rsid w:val="00E7313C"/>
    <w:rsid w:val="00E7332D"/>
    <w:rsid w:val="00E73753"/>
    <w:rsid w:val="00E738D0"/>
    <w:rsid w:val="00E73D90"/>
    <w:rsid w:val="00E74070"/>
    <w:rsid w:val="00E74260"/>
    <w:rsid w:val="00E747E4"/>
    <w:rsid w:val="00E74F3F"/>
    <w:rsid w:val="00E7542A"/>
    <w:rsid w:val="00E754A0"/>
    <w:rsid w:val="00E754F6"/>
    <w:rsid w:val="00E75A58"/>
    <w:rsid w:val="00E75EE3"/>
    <w:rsid w:val="00E7629E"/>
    <w:rsid w:val="00E76337"/>
    <w:rsid w:val="00E76830"/>
    <w:rsid w:val="00E76BDA"/>
    <w:rsid w:val="00E77356"/>
    <w:rsid w:val="00E77373"/>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AD5"/>
    <w:rsid w:val="00E83BFB"/>
    <w:rsid w:val="00E83E56"/>
    <w:rsid w:val="00E83FF7"/>
    <w:rsid w:val="00E8407D"/>
    <w:rsid w:val="00E840F1"/>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6F5E"/>
    <w:rsid w:val="00E87311"/>
    <w:rsid w:val="00E901A3"/>
    <w:rsid w:val="00E901AD"/>
    <w:rsid w:val="00E901BD"/>
    <w:rsid w:val="00E90475"/>
    <w:rsid w:val="00E9081D"/>
    <w:rsid w:val="00E916BD"/>
    <w:rsid w:val="00E91713"/>
    <w:rsid w:val="00E91B01"/>
    <w:rsid w:val="00E91CD4"/>
    <w:rsid w:val="00E922A6"/>
    <w:rsid w:val="00E923AF"/>
    <w:rsid w:val="00E9270A"/>
    <w:rsid w:val="00E92754"/>
    <w:rsid w:val="00E927C8"/>
    <w:rsid w:val="00E92B52"/>
    <w:rsid w:val="00E92E9B"/>
    <w:rsid w:val="00E93129"/>
    <w:rsid w:val="00E933B7"/>
    <w:rsid w:val="00E9343E"/>
    <w:rsid w:val="00E9354B"/>
    <w:rsid w:val="00E937D9"/>
    <w:rsid w:val="00E93879"/>
    <w:rsid w:val="00E93889"/>
    <w:rsid w:val="00E93EDE"/>
    <w:rsid w:val="00E9405E"/>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502"/>
    <w:rsid w:val="00EB5760"/>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8B8"/>
    <w:rsid w:val="00EC0B59"/>
    <w:rsid w:val="00EC0E6F"/>
    <w:rsid w:val="00EC0E79"/>
    <w:rsid w:val="00EC13C0"/>
    <w:rsid w:val="00EC1779"/>
    <w:rsid w:val="00EC1798"/>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724"/>
    <w:rsid w:val="00EC6BD2"/>
    <w:rsid w:val="00EC6BF8"/>
    <w:rsid w:val="00EC6D21"/>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66C"/>
    <w:rsid w:val="00ED1895"/>
    <w:rsid w:val="00ED1AAE"/>
    <w:rsid w:val="00ED1DB4"/>
    <w:rsid w:val="00ED1E03"/>
    <w:rsid w:val="00ED206C"/>
    <w:rsid w:val="00ED213A"/>
    <w:rsid w:val="00ED235B"/>
    <w:rsid w:val="00ED2402"/>
    <w:rsid w:val="00ED2707"/>
    <w:rsid w:val="00ED28F3"/>
    <w:rsid w:val="00ED2AD2"/>
    <w:rsid w:val="00ED2C4B"/>
    <w:rsid w:val="00ED3498"/>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4C3"/>
    <w:rsid w:val="00ED79B9"/>
    <w:rsid w:val="00ED79C1"/>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821"/>
    <w:rsid w:val="00F00882"/>
    <w:rsid w:val="00F00A53"/>
    <w:rsid w:val="00F01FA9"/>
    <w:rsid w:val="00F02BBF"/>
    <w:rsid w:val="00F02DDC"/>
    <w:rsid w:val="00F03074"/>
    <w:rsid w:val="00F0314B"/>
    <w:rsid w:val="00F031EB"/>
    <w:rsid w:val="00F03524"/>
    <w:rsid w:val="00F03A31"/>
    <w:rsid w:val="00F03BA1"/>
    <w:rsid w:val="00F03E6C"/>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7060"/>
    <w:rsid w:val="00F27375"/>
    <w:rsid w:val="00F274CA"/>
    <w:rsid w:val="00F2782A"/>
    <w:rsid w:val="00F27ABD"/>
    <w:rsid w:val="00F303E1"/>
    <w:rsid w:val="00F30452"/>
    <w:rsid w:val="00F306DF"/>
    <w:rsid w:val="00F307C6"/>
    <w:rsid w:val="00F30CDE"/>
    <w:rsid w:val="00F310AD"/>
    <w:rsid w:val="00F310F9"/>
    <w:rsid w:val="00F313CB"/>
    <w:rsid w:val="00F313E5"/>
    <w:rsid w:val="00F31603"/>
    <w:rsid w:val="00F31745"/>
    <w:rsid w:val="00F320CB"/>
    <w:rsid w:val="00F3216A"/>
    <w:rsid w:val="00F32292"/>
    <w:rsid w:val="00F32C8E"/>
    <w:rsid w:val="00F32DEB"/>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1D0"/>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80A"/>
    <w:rsid w:val="00F51835"/>
    <w:rsid w:val="00F51C36"/>
    <w:rsid w:val="00F52495"/>
    <w:rsid w:val="00F5250D"/>
    <w:rsid w:val="00F526F3"/>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B6B"/>
    <w:rsid w:val="00F56CA7"/>
    <w:rsid w:val="00F57057"/>
    <w:rsid w:val="00F570AF"/>
    <w:rsid w:val="00F5717B"/>
    <w:rsid w:val="00F571D8"/>
    <w:rsid w:val="00F57772"/>
    <w:rsid w:val="00F57D47"/>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1A"/>
    <w:rsid w:val="00F65560"/>
    <w:rsid w:val="00F65795"/>
    <w:rsid w:val="00F6584D"/>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A27"/>
    <w:rsid w:val="00F84A84"/>
    <w:rsid w:val="00F84AFA"/>
    <w:rsid w:val="00F84D0A"/>
    <w:rsid w:val="00F84E82"/>
    <w:rsid w:val="00F85081"/>
    <w:rsid w:val="00F8514C"/>
    <w:rsid w:val="00F858B1"/>
    <w:rsid w:val="00F85C72"/>
    <w:rsid w:val="00F85C7B"/>
    <w:rsid w:val="00F8653D"/>
    <w:rsid w:val="00F86799"/>
    <w:rsid w:val="00F86CDC"/>
    <w:rsid w:val="00F86CF8"/>
    <w:rsid w:val="00F870F4"/>
    <w:rsid w:val="00F87307"/>
    <w:rsid w:val="00F87365"/>
    <w:rsid w:val="00F875B1"/>
    <w:rsid w:val="00F87662"/>
    <w:rsid w:val="00F87691"/>
    <w:rsid w:val="00F900DF"/>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8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43C"/>
    <w:rsid w:val="00FB648C"/>
    <w:rsid w:val="00FB66BF"/>
    <w:rsid w:val="00FB6AAB"/>
    <w:rsid w:val="00FB6D0E"/>
    <w:rsid w:val="00FB6DE3"/>
    <w:rsid w:val="00FB6DEA"/>
    <w:rsid w:val="00FB7260"/>
    <w:rsid w:val="00FB7412"/>
    <w:rsid w:val="00FB75EC"/>
    <w:rsid w:val="00FB7923"/>
    <w:rsid w:val="00FB7A11"/>
    <w:rsid w:val="00FB7BC3"/>
    <w:rsid w:val="00FB7BCB"/>
    <w:rsid w:val="00FB7EC4"/>
    <w:rsid w:val="00FC00B6"/>
    <w:rsid w:val="00FC027C"/>
    <w:rsid w:val="00FC0296"/>
    <w:rsid w:val="00FC0615"/>
    <w:rsid w:val="00FC0A5F"/>
    <w:rsid w:val="00FC0A7A"/>
    <w:rsid w:val="00FC0B78"/>
    <w:rsid w:val="00FC0C13"/>
    <w:rsid w:val="00FC148F"/>
    <w:rsid w:val="00FC179A"/>
    <w:rsid w:val="00FC1C39"/>
    <w:rsid w:val="00FC2761"/>
    <w:rsid w:val="00FC27DF"/>
    <w:rsid w:val="00FC2E76"/>
    <w:rsid w:val="00FC2FBC"/>
    <w:rsid w:val="00FC30C4"/>
    <w:rsid w:val="00FC3172"/>
    <w:rsid w:val="00FC33B2"/>
    <w:rsid w:val="00FC3509"/>
    <w:rsid w:val="00FC3E58"/>
    <w:rsid w:val="00FC40BD"/>
    <w:rsid w:val="00FC40EC"/>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4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6B3"/>
    <w:rsid w:val="00FD572C"/>
    <w:rsid w:val="00FD5808"/>
    <w:rsid w:val="00FD6040"/>
    <w:rsid w:val="00FD65A5"/>
    <w:rsid w:val="00FD6B68"/>
    <w:rsid w:val="00FD6BAD"/>
    <w:rsid w:val="00FD6D96"/>
    <w:rsid w:val="00FD7155"/>
    <w:rsid w:val="00FD76C9"/>
    <w:rsid w:val="00FD7EF3"/>
    <w:rsid w:val="00FD7FE7"/>
    <w:rsid w:val="00FE00AC"/>
    <w:rsid w:val="00FE0207"/>
    <w:rsid w:val="00FE0797"/>
    <w:rsid w:val="00FE08F9"/>
    <w:rsid w:val="00FE0CEE"/>
    <w:rsid w:val="00FE173B"/>
    <w:rsid w:val="00FE1B4F"/>
    <w:rsid w:val="00FE1BBB"/>
    <w:rsid w:val="00FE1E37"/>
    <w:rsid w:val="00FE1F58"/>
    <w:rsid w:val="00FE1F92"/>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10"/>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DD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table of figures" w:uiPriority="99"/>
    <w:lsdException w:name="annotation reference" w:uiPriority="99"/>
    <w:lsdException w:name="table of authorities" w:uiPriority="99"/>
    <w:lsdException w:name="List Number" w:semiHidden="0" w:unhideWhenUsed="0"/>
    <w:lsdException w:name="List 4" w:semiHidden="0" w:unhideWhenUsed="0"/>
    <w:lsdException w:name="List 5" w:semiHidden="0" w:unhideWhenUsed="0"/>
    <w:lsdException w:name="List Bullet 5" w:uiPriority="99"/>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24153C"/>
    <w:pPr>
      <w:numPr>
        <w:ilvl w:val="0"/>
        <w:numId w:val="0"/>
      </w:numPr>
      <w:spacing w:before="0" w:after="0" w:line="360" w:lineRule="auto"/>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24153C"/>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uiPriority w:val="99"/>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semiHidden/>
    <w:unhideWhenUsed/>
    <w:rsid w:val="00920076"/>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15190865">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581186130">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345597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002392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19857">
      <w:bodyDiv w:val="1"/>
      <w:marLeft w:val="0"/>
      <w:marRight w:val="0"/>
      <w:marTop w:val="0"/>
      <w:marBottom w:val="0"/>
      <w:divBdr>
        <w:top w:val="none" w:sz="0" w:space="0" w:color="auto"/>
        <w:left w:val="none" w:sz="0" w:space="0" w:color="auto"/>
        <w:bottom w:val="none" w:sz="0" w:space="0" w:color="auto"/>
        <w:right w:val="none" w:sz="0" w:space="0" w:color="auto"/>
      </w:divBdr>
    </w:div>
    <w:div w:id="1612082635">
      <w:bodyDiv w:val="1"/>
      <w:marLeft w:val="0"/>
      <w:marRight w:val="0"/>
      <w:marTop w:val="0"/>
      <w:marBottom w:val="0"/>
      <w:divBdr>
        <w:top w:val="none" w:sz="0" w:space="0" w:color="auto"/>
        <w:left w:val="none" w:sz="0" w:space="0" w:color="auto"/>
        <w:bottom w:val="none" w:sz="0" w:space="0" w:color="auto"/>
        <w:right w:val="none" w:sz="0" w:space="0" w:color="auto"/>
      </w:divBdr>
    </w:div>
    <w:div w:id="1739935165">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6642150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5298405">
      <w:bodyDiv w:val="1"/>
      <w:marLeft w:val="0"/>
      <w:marRight w:val="0"/>
      <w:marTop w:val="0"/>
      <w:marBottom w:val="0"/>
      <w:divBdr>
        <w:top w:val="none" w:sz="0" w:space="0" w:color="auto"/>
        <w:left w:val="none" w:sz="0" w:space="0" w:color="auto"/>
        <w:bottom w:val="none" w:sz="0" w:space="0" w:color="auto"/>
        <w:right w:val="none" w:sz="0" w:space="0" w:color="auto"/>
      </w:divBdr>
    </w:div>
    <w:div w:id="1858496283">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132023">
      <w:bodyDiv w:val="1"/>
      <w:marLeft w:val="0"/>
      <w:marRight w:val="0"/>
      <w:marTop w:val="0"/>
      <w:marBottom w:val="0"/>
      <w:divBdr>
        <w:top w:val="none" w:sz="0" w:space="0" w:color="auto"/>
        <w:left w:val="none" w:sz="0" w:space="0" w:color="auto"/>
        <w:bottom w:val="none" w:sz="0" w:space="0" w:color="auto"/>
        <w:right w:val="none" w:sz="0" w:space="0" w:color="auto"/>
      </w:divBdr>
    </w:div>
    <w:div w:id="213563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29A97-1D4A-4BE6-BBD2-D370AE5FF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327</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2022-05-09T08:01:00Z</cp:lastPrinted>
  <dcterms:created xsi:type="dcterms:W3CDTF">2022-08-10T10:30:00Z</dcterms:created>
  <dcterms:modified xsi:type="dcterms:W3CDTF">2022-08-10T10:30:00Z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