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66502C0C" w:rsidR="003776E4" w:rsidRPr="009A176D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14762244" w14:textId="169D53CD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2407EE">
        <w:rPr>
          <w:rFonts w:ascii="Angsana New" w:hAnsi="Angsana New" w:hint="cs"/>
          <w:sz w:val="30"/>
          <w:szCs w:val="30"/>
          <w:cs/>
        </w:rPr>
        <w:t>ย่อยและบริษัท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7ED4F3D8" w14:textId="236B558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5E1E579" w14:textId="600C48A8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524C3517" w14:textId="4FA53A76" w:rsidR="00967183" w:rsidRDefault="00967183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62D30FE" w14:textId="2546A112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0F8019B0" w14:textId="11826F44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40249724" w14:textId="2F0DEEB2" w:rsidR="00553BE8" w:rsidRDefault="00553BE8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448AE0A1" w14:textId="6F8C128C" w:rsidR="00FD14D9" w:rsidRPr="00553BE8" w:rsidRDefault="00FD14D9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1A1143">
        <w:rPr>
          <w:rFonts w:ascii="Angsana New" w:hAnsi="Angsana New" w:hint="cs"/>
          <w:sz w:val="30"/>
          <w:szCs w:val="30"/>
          <w:cs/>
        </w:rPr>
        <w:t>ปรับปรุงรายการ</w:t>
      </w:r>
    </w:p>
    <w:p w14:paraId="3AEB11E9" w14:textId="2729D311" w:rsidR="00BE6DB1" w:rsidRPr="00BE6DB1" w:rsidRDefault="00BE6DB1" w:rsidP="001A1F58">
      <w:pPr>
        <w:spacing w:line="240" w:lineRule="auto"/>
        <w:ind w:left="1555"/>
        <w:rPr>
          <w:rFonts w:ascii="Angsana New" w:hAnsi="Angsana New"/>
          <w:sz w:val="30"/>
          <w:szCs w:val="30"/>
          <w:lang w:val="en-US"/>
        </w:rPr>
      </w:pPr>
    </w:p>
    <w:p w14:paraId="7E8C9E43" w14:textId="77777777" w:rsidR="00671861" w:rsidRDefault="00671861" w:rsidP="00FC2922">
      <w:pPr>
        <w:pStyle w:val="Bo-C1Content"/>
        <w:ind w:left="0" w:firstLine="547"/>
      </w:pPr>
    </w:p>
    <w:p w14:paraId="59E5A1D5" w14:textId="3FBE31E3" w:rsidR="007B2482" w:rsidRPr="00C33BDE" w:rsidRDefault="000D77DB" w:rsidP="00FC2922">
      <w:pPr>
        <w:pStyle w:val="Bo-C1Content"/>
        <w:ind w:left="0" w:firstLine="547"/>
      </w:pPr>
      <w:r w:rsidRPr="00671861">
        <w:rPr>
          <w:cs/>
        </w:rPr>
        <w:br w:type="page"/>
      </w:r>
      <w:r w:rsidR="00203EEF" w:rsidRPr="00C33BDE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C33BDE">
        <w:rPr>
          <w:rFonts w:hint="cs"/>
          <w:cs/>
        </w:rPr>
        <w:t>ระหว่างกาล</w:t>
      </w:r>
      <w:r w:rsidR="00203EEF" w:rsidRPr="00C33BDE">
        <w:rPr>
          <w:cs/>
        </w:rPr>
        <w:t>นี้</w:t>
      </w:r>
    </w:p>
    <w:p w14:paraId="597E5566" w14:textId="77777777" w:rsidR="007B2482" w:rsidRPr="00C33BDE" w:rsidRDefault="007B2482" w:rsidP="009A3560">
      <w:pPr>
        <w:pStyle w:val="Bo-Blankline"/>
        <w:rPr>
          <w:sz w:val="30"/>
          <w:szCs w:val="30"/>
        </w:rPr>
      </w:pPr>
    </w:p>
    <w:p w14:paraId="5E9F0EE8" w14:textId="4C18B13F" w:rsidR="007B2482" w:rsidRPr="00C33BDE" w:rsidRDefault="00203EEF" w:rsidP="009B7A42">
      <w:pPr>
        <w:pStyle w:val="Bo-C1Content"/>
        <w:ind w:right="-25"/>
        <w:rPr>
          <w:lang w:val="en-US"/>
        </w:rPr>
      </w:pPr>
      <w:r w:rsidRPr="00C33BDE">
        <w:rPr>
          <w:cs/>
        </w:rPr>
        <w:t>งบการเงิน</w:t>
      </w:r>
      <w:r w:rsidR="00821424" w:rsidRPr="00C33BDE">
        <w:rPr>
          <w:rFonts w:hint="cs"/>
          <w:cs/>
        </w:rPr>
        <w:t>ระหว่างกาล</w:t>
      </w:r>
      <w:r w:rsidRPr="00C33BDE">
        <w:rPr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926415">
        <w:rPr>
          <w:lang w:val="en-US"/>
        </w:rPr>
        <w:t xml:space="preserve">10 </w:t>
      </w:r>
      <w:r w:rsidR="00926415">
        <w:rPr>
          <w:rFonts w:hint="cs"/>
          <w:cs/>
          <w:lang w:val="en-US"/>
        </w:rPr>
        <w:t xml:space="preserve">สิงหาคม </w:t>
      </w:r>
      <w:r w:rsidR="0057505D" w:rsidRPr="00C33BDE">
        <w:rPr>
          <w:lang w:val="en-US"/>
        </w:rPr>
        <w:t>2565</w:t>
      </w:r>
    </w:p>
    <w:p w14:paraId="170BC6DB" w14:textId="77777777" w:rsidR="007B2482" w:rsidRPr="00C33BDE" w:rsidRDefault="007B2482" w:rsidP="009A3560">
      <w:pPr>
        <w:pStyle w:val="Bo-Blankline"/>
        <w:rPr>
          <w:sz w:val="30"/>
          <w:szCs w:val="30"/>
          <w:cs/>
        </w:rPr>
      </w:pPr>
    </w:p>
    <w:p w14:paraId="22025EAB" w14:textId="77777777" w:rsidR="007B2482" w:rsidRPr="00C33BDE" w:rsidRDefault="007B2482" w:rsidP="00DB700D">
      <w:pPr>
        <w:pStyle w:val="Caption"/>
        <w:ind w:hanging="900"/>
      </w:pPr>
      <w:r w:rsidRPr="00C33BDE">
        <w:rPr>
          <w:cs/>
        </w:rPr>
        <w:t>เกณฑ์</w:t>
      </w:r>
      <w:r w:rsidRPr="00C33BDE">
        <w:rPr>
          <w:rFonts w:hint="cs"/>
          <w:cs/>
        </w:rPr>
        <w:t>การจัดทำงบการเงิน</w:t>
      </w:r>
      <w:r w:rsidR="00F53050" w:rsidRPr="00C33BDE">
        <w:rPr>
          <w:rFonts w:hint="cs"/>
          <w:cs/>
        </w:rPr>
        <w:t>ระหว่างกาล</w:t>
      </w:r>
    </w:p>
    <w:p w14:paraId="4FF68416" w14:textId="77777777" w:rsidR="007B2482" w:rsidRPr="00C33BDE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0B0FEB45" w14:textId="65310251" w:rsidR="007B2482" w:rsidRPr="00C33BDE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646C2" w:rsidRPr="00C33BDE">
        <w:rPr>
          <w:rFonts w:ascii="Angsana New" w:hAnsi="Angsana New"/>
          <w:spacing w:val="-6"/>
          <w:sz w:val="30"/>
          <w:szCs w:val="30"/>
        </w:rPr>
        <w:t>34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 เรื่อง </w:t>
      </w:r>
      <w:r w:rsidR="008F34EE" w:rsidRPr="00C33BDE">
        <w:rPr>
          <w:rFonts w:ascii="Angsana New" w:hAnsi="Angsana New"/>
          <w:spacing w:val="-6"/>
          <w:sz w:val="30"/>
          <w:szCs w:val="30"/>
        </w:rPr>
        <w:br/>
      </w:r>
      <w:r w:rsidRPr="00C33BDE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C33BDE">
        <w:rPr>
          <w:rFonts w:ascii="Angsana New" w:hAnsi="Angsana New"/>
          <w:spacing w:val="-6"/>
          <w:sz w:val="30"/>
          <w:szCs w:val="30"/>
        </w:rPr>
        <w:br/>
      </w:r>
      <w:r w:rsidRPr="00C33BDE">
        <w:rPr>
          <w:rFonts w:ascii="Angsana New" w:hAnsi="Angsana New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33BDE">
        <w:rPr>
          <w:rFonts w:ascii="Angsana New" w:hAnsi="Angsana New"/>
          <w:spacing w:val="-6"/>
          <w:sz w:val="30"/>
          <w:szCs w:val="30"/>
        </w:rPr>
        <w:t xml:space="preserve"> 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 w:rsidRPr="00C33BDE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C33BDE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F47DB8" w:rsidRPr="00C33BDE">
        <w:rPr>
          <w:rFonts w:ascii="Angsana New" w:hAnsi="Angsana New"/>
          <w:spacing w:val="-6"/>
          <w:sz w:val="30"/>
          <w:szCs w:val="30"/>
        </w:rPr>
        <w:t>2564</w:t>
      </w:r>
    </w:p>
    <w:p w14:paraId="5E6352AE" w14:textId="5893DA83" w:rsidR="00EB766D" w:rsidRPr="00C33BDE" w:rsidRDefault="00EB766D" w:rsidP="00EB766D">
      <w:pPr>
        <w:pStyle w:val="Bo-Blankline"/>
        <w:rPr>
          <w:sz w:val="30"/>
          <w:szCs w:val="30"/>
        </w:rPr>
      </w:pPr>
    </w:p>
    <w:p w14:paraId="3B32BFB6" w14:textId="215779F9" w:rsidR="00EB766D" w:rsidRPr="00C33BDE" w:rsidRDefault="00EB766D" w:rsidP="00EB766D">
      <w:pPr>
        <w:pStyle w:val="Ang15"/>
        <w:rPr>
          <w:cs/>
        </w:rPr>
      </w:pPr>
      <w:r w:rsidRPr="00C33BDE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33BDE">
        <w:t xml:space="preserve">31 </w:t>
      </w:r>
      <w:r w:rsidRPr="00C33BDE">
        <w:rPr>
          <w:cs/>
        </w:rPr>
        <w:t xml:space="preserve">ธันวาคม </w:t>
      </w:r>
      <w:r w:rsidR="00F47DB8" w:rsidRPr="00C33BDE">
        <w:t>2564</w:t>
      </w:r>
    </w:p>
    <w:p w14:paraId="25874DD0" w14:textId="645BC157" w:rsidR="00F47DB8" w:rsidRPr="00C33BDE" w:rsidRDefault="00F47DB8">
      <w:pPr>
        <w:spacing w:line="240" w:lineRule="auto"/>
        <w:rPr>
          <w:rFonts w:ascii="Angsana New" w:hAnsi="Angsana New"/>
          <w:sz w:val="30"/>
          <w:szCs w:val="30"/>
        </w:rPr>
      </w:pPr>
    </w:p>
    <w:p w14:paraId="7918C21F" w14:textId="77777777" w:rsidR="004B6888" w:rsidRPr="00C33BDE" w:rsidRDefault="004B6888" w:rsidP="00621F7F">
      <w:pPr>
        <w:pStyle w:val="Caption"/>
        <w:ind w:hanging="900"/>
        <w:rPr>
          <w:cs/>
        </w:rPr>
      </w:pPr>
      <w:r w:rsidRPr="00C33BDE">
        <w:rPr>
          <w:rFonts w:hint="cs"/>
          <w:cs/>
        </w:rPr>
        <w:t>บุคคลหรือ</w:t>
      </w:r>
      <w:r w:rsidRPr="00C33BDE">
        <w:rPr>
          <w:cs/>
        </w:rPr>
        <w:t>กิจการที่เกี่ยวข้องกัน</w:t>
      </w:r>
    </w:p>
    <w:p w14:paraId="45DC11D4" w14:textId="77777777" w:rsidR="004B6888" w:rsidRPr="00C33BDE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A4C184" w14:textId="78678D5D" w:rsidR="00F91B1B" w:rsidRPr="00C33BDE" w:rsidRDefault="00EA4D1F" w:rsidP="00AE1428">
      <w:pPr>
        <w:pStyle w:val="Bo-Blankline"/>
        <w:jc w:val="thaiDistribute"/>
        <w:rPr>
          <w:b/>
          <w:sz w:val="30"/>
          <w:szCs w:val="30"/>
        </w:rPr>
      </w:pPr>
      <w:r w:rsidRPr="00C33BDE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FD14D9" w:rsidRPr="00C33BDE">
        <w:rPr>
          <w:spacing w:val="-4"/>
          <w:sz w:val="30"/>
          <w:szCs w:val="30"/>
          <w:lang w:val="en-US"/>
        </w:rPr>
        <w:t>4</w:t>
      </w:r>
      <w:r w:rsidRPr="00C33BDE">
        <w:rPr>
          <w:b/>
          <w:sz w:val="30"/>
          <w:szCs w:val="30"/>
          <w:cs/>
        </w:rPr>
        <w:t xml:space="preserve"> </w:t>
      </w:r>
      <w:r w:rsidR="00247690" w:rsidRPr="00C33BDE">
        <w:rPr>
          <w:rFonts w:hint="cs"/>
          <w:b/>
          <w:sz w:val="30"/>
          <w:szCs w:val="30"/>
          <w:cs/>
        </w:rPr>
        <w:t>สำหรับ</w:t>
      </w:r>
      <w:r w:rsidRPr="00C33BDE">
        <w:rPr>
          <w:b/>
          <w:sz w:val="30"/>
          <w:szCs w:val="30"/>
          <w:cs/>
        </w:rPr>
        <w:t>บุคคลหรือกิจการอื่นที่เกี่ยวข้องกัน</w:t>
      </w:r>
      <w:r w:rsidR="00482849" w:rsidRPr="00C33BDE">
        <w:rPr>
          <w:rFonts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19A0B414" w14:textId="77777777" w:rsidR="00EA4D1F" w:rsidRPr="00C33BDE" w:rsidRDefault="00EA4D1F" w:rsidP="00F91B1B">
      <w:pPr>
        <w:pStyle w:val="Bo-Blankline"/>
        <w:rPr>
          <w:sz w:val="30"/>
          <w:szCs w:val="30"/>
          <w:lang w:val="en-US"/>
        </w:rPr>
      </w:pPr>
    </w:p>
    <w:p w14:paraId="65C3E8AE" w14:textId="724DAD48" w:rsidR="00482849" w:rsidRPr="00C33BDE" w:rsidRDefault="00482849" w:rsidP="00482849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33BD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C33BDE" w:rsidRPr="00C33BDE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C33BD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C33BD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C33BDE" w:rsidRPr="00C33BDE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C33BDE" w:rsidRPr="00C33BD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มิถุนายน </w:t>
      </w:r>
      <w:r w:rsidR="0057505D" w:rsidRPr="00C33BDE">
        <w:rPr>
          <w:rFonts w:ascii="Angsana New" w:hAnsi="Angsana New"/>
          <w:spacing w:val="-4"/>
          <w:sz w:val="30"/>
          <w:szCs w:val="30"/>
          <w:lang w:val="en-US"/>
        </w:rPr>
        <w:t>2565</w:t>
      </w:r>
    </w:p>
    <w:p w14:paraId="27C24A68" w14:textId="77777777" w:rsidR="00482849" w:rsidRPr="00C33BDE" w:rsidRDefault="00482849" w:rsidP="0048284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8DC8E2" w14:textId="63AD4089" w:rsidR="00F91B1B" w:rsidRPr="00C33BDE" w:rsidRDefault="00482849" w:rsidP="00482849">
      <w:pPr>
        <w:pStyle w:val="Bo-Blankline"/>
        <w:rPr>
          <w:sz w:val="30"/>
          <w:szCs w:val="30"/>
        </w:rPr>
      </w:pPr>
      <w:r w:rsidRPr="00C33BDE"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366042CB" w14:textId="7C9C59B0" w:rsidR="00BB3DBA" w:rsidRPr="00482849" w:rsidRDefault="00BB3DBA">
      <w:pPr>
        <w:spacing w:line="240" w:lineRule="auto"/>
        <w:rPr>
          <w:rFonts w:ascii="Angsana New" w:hAnsi="Angsana New"/>
          <w:spacing w:val="10"/>
          <w:sz w:val="20"/>
          <w:szCs w:val="20"/>
          <w:cs/>
        </w:rPr>
      </w:pPr>
    </w:p>
    <w:p w14:paraId="4F91A736" w14:textId="77777777" w:rsidR="00C33BDE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0"/>
        <w:gridCol w:w="236"/>
        <w:gridCol w:w="1024"/>
        <w:gridCol w:w="239"/>
        <w:gridCol w:w="1165"/>
      </w:tblGrid>
      <w:tr w:rsidR="00C33BDE" w:rsidRPr="00482416" w14:paraId="7C25688A" w14:textId="77777777" w:rsidTr="00414341">
        <w:trPr>
          <w:tblHeader/>
        </w:trPr>
        <w:tc>
          <w:tcPr>
            <w:tcW w:w="4140" w:type="dxa"/>
          </w:tcPr>
          <w:p w14:paraId="21C89917" w14:textId="77777777" w:rsidR="00C33BDE" w:rsidRPr="00482416" w:rsidRDefault="00C33BDE" w:rsidP="00414341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lastRenderedPageBreak/>
              <w:br w:type="page"/>
            </w:r>
            <w:r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27A5BA62" w14:textId="77777777" w:rsidR="00C33BDE" w:rsidRPr="00482416" w:rsidRDefault="00C33BDE" w:rsidP="00414341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EC0FD4" w14:textId="77777777" w:rsidR="00C33BDE" w:rsidRPr="00482416" w:rsidRDefault="00C33BDE" w:rsidP="0041434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4A2803C5" w14:textId="77777777" w:rsidR="00C33BDE" w:rsidRPr="00482416" w:rsidRDefault="00C33BDE" w:rsidP="00414341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BDE" w:rsidRPr="00482416" w14:paraId="7F006EE8" w14:textId="77777777" w:rsidTr="00414341">
        <w:trPr>
          <w:tblHeader/>
        </w:trPr>
        <w:tc>
          <w:tcPr>
            <w:tcW w:w="4140" w:type="dxa"/>
          </w:tcPr>
          <w:p w14:paraId="42287D61" w14:textId="77777777" w:rsidR="00C33BDE" w:rsidRPr="00482416" w:rsidRDefault="00C33BDE" w:rsidP="00414341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65EC6D6" w14:textId="7150542D" w:rsidR="00C33BDE" w:rsidRPr="00482416" w:rsidRDefault="00921703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CFEB5FE" w14:textId="77777777" w:rsidR="00C33BDE" w:rsidRPr="00482416" w:rsidRDefault="00C33BDE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298983A" w14:textId="7BD48167" w:rsidR="00C33BDE" w:rsidRPr="00482416" w:rsidRDefault="00921703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314E9CC" w14:textId="77777777" w:rsidR="00C33BDE" w:rsidRPr="00482416" w:rsidRDefault="00C33BDE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45A1359" w14:textId="54DB733A" w:rsidR="00C33BDE" w:rsidRPr="00482416" w:rsidRDefault="00921703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7EA507CF" w14:textId="77777777" w:rsidR="00C33BDE" w:rsidRPr="00482416" w:rsidRDefault="00C33BDE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C297F2C" w14:textId="20776A71" w:rsidR="00C33BDE" w:rsidRPr="00482416" w:rsidRDefault="00921703" w:rsidP="004143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33BDE" w:rsidRPr="00482416" w14:paraId="4E87751F" w14:textId="77777777" w:rsidTr="00414341">
        <w:trPr>
          <w:tblHeader/>
        </w:trPr>
        <w:tc>
          <w:tcPr>
            <w:tcW w:w="4140" w:type="dxa"/>
          </w:tcPr>
          <w:p w14:paraId="4EABB5C3" w14:textId="77777777" w:rsidR="00C33BDE" w:rsidRPr="00482416" w:rsidRDefault="00C33BDE" w:rsidP="00414341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C68E0DE" w14:textId="77777777" w:rsidR="00C33BDE" w:rsidRPr="00482416" w:rsidRDefault="00C33BDE" w:rsidP="0041434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3BDE" w:rsidRPr="00482416" w14:paraId="4FDA2515" w14:textId="77777777" w:rsidTr="00414341">
        <w:tc>
          <w:tcPr>
            <w:tcW w:w="4140" w:type="dxa"/>
          </w:tcPr>
          <w:p w14:paraId="3DA50340" w14:textId="77777777" w:rsidR="00C33BDE" w:rsidRPr="00482416" w:rsidRDefault="00C33BDE" w:rsidP="00414341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E7A71AF" w14:textId="77777777" w:rsidR="00C33BDE" w:rsidRPr="00482416" w:rsidRDefault="00C33BDE" w:rsidP="0041434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6832B2" w14:textId="77777777" w:rsidR="00C33BDE" w:rsidRPr="00482416" w:rsidRDefault="00C33BDE" w:rsidP="0041434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A6DB4B3" w14:textId="77777777" w:rsidR="00C33BDE" w:rsidRPr="00482416" w:rsidRDefault="00C33BDE" w:rsidP="0041434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BA0F4A" w14:textId="77777777" w:rsidR="00C33BDE" w:rsidRPr="00482416" w:rsidRDefault="00C33BDE" w:rsidP="0041434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E9890A" w14:textId="77777777" w:rsidR="00C33BDE" w:rsidRPr="00482416" w:rsidRDefault="00C33BDE" w:rsidP="00414341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3B018D" w14:textId="77777777" w:rsidR="00C33BDE" w:rsidRPr="00482416" w:rsidRDefault="00C33BDE" w:rsidP="0041434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B74B8C" w14:textId="77777777" w:rsidR="00C33BDE" w:rsidRPr="00482416" w:rsidRDefault="00C33BDE" w:rsidP="00414341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1B834988" w14:textId="77777777" w:rsidTr="002A3FE0">
        <w:tc>
          <w:tcPr>
            <w:tcW w:w="4140" w:type="dxa"/>
          </w:tcPr>
          <w:p w14:paraId="7ECD6DB1" w14:textId="77777777" w:rsidR="00B968B2" w:rsidRPr="00482416" w:rsidRDefault="00B968B2" w:rsidP="00B968B2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9F6220D" w14:textId="2BD4C9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852536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8F17650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54B1E7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39D8C4" w14:textId="021F017B" w:rsidR="00B968B2" w:rsidRPr="00860725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7,764,797</w:t>
            </w:r>
          </w:p>
        </w:tc>
        <w:tc>
          <w:tcPr>
            <w:tcW w:w="239" w:type="dxa"/>
            <w:shd w:val="clear" w:color="auto" w:fill="auto"/>
          </w:tcPr>
          <w:p w14:paraId="443D959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9A1B401" w14:textId="0306C9D5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7,514,355</w:t>
            </w:r>
          </w:p>
        </w:tc>
      </w:tr>
      <w:tr w:rsidR="00B968B2" w:rsidRPr="00482416" w14:paraId="2F8953D8" w14:textId="77777777" w:rsidTr="002A3FE0">
        <w:tc>
          <w:tcPr>
            <w:tcW w:w="4140" w:type="dxa"/>
          </w:tcPr>
          <w:p w14:paraId="16A89E9B" w14:textId="77777777" w:rsidR="00B968B2" w:rsidRPr="00482416" w:rsidRDefault="00B968B2" w:rsidP="00B968B2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5DD95CA0" w14:textId="1D41AB61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C3486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BE89CA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B8DE86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3DBA34" w14:textId="56820231" w:rsidR="00B968B2" w:rsidRPr="00860725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91,245</w:t>
            </w:r>
          </w:p>
        </w:tc>
        <w:tc>
          <w:tcPr>
            <w:tcW w:w="239" w:type="dxa"/>
            <w:shd w:val="clear" w:color="auto" w:fill="auto"/>
          </w:tcPr>
          <w:p w14:paraId="221D6317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6F291E" w14:textId="736D5BC8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99,605</w:t>
            </w:r>
          </w:p>
        </w:tc>
      </w:tr>
      <w:tr w:rsidR="00B968B2" w:rsidRPr="00482416" w14:paraId="3CF15235" w14:textId="77777777" w:rsidTr="002A3FE0">
        <w:tc>
          <w:tcPr>
            <w:tcW w:w="4140" w:type="dxa"/>
          </w:tcPr>
          <w:p w14:paraId="4262472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4F519503" w14:textId="7B587736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E841D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8AEEEDB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0E0262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67E0D44" w14:textId="790721CB" w:rsidR="00B968B2" w:rsidRPr="00860725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271,971</w:t>
            </w:r>
          </w:p>
        </w:tc>
        <w:tc>
          <w:tcPr>
            <w:tcW w:w="239" w:type="dxa"/>
            <w:shd w:val="clear" w:color="auto" w:fill="auto"/>
          </w:tcPr>
          <w:p w14:paraId="3CCFD53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C33DEA7" w14:textId="1BF03CBE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146,777</w:t>
            </w:r>
          </w:p>
        </w:tc>
      </w:tr>
      <w:tr w:rsidR="00B968B2" w:rsidRPr="00482416" w14:paraId="2DB4AE51" w14:textId="77777777" w:rsidTr="002A3FE0">
        <w:tc>
          <w:tcPr>
            <w:tcW w:w="4140" w:type="dxa"/>
          </w:tcPr>
          <w:p w14:paraId="10EB952C" w14:textId="77777777" w:rsidR="00B968B2" w:rsidRPr="00482416" w:rsidRDefault="00B968B2" w:rsidP="00B968B2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38C66B43" w14:textId="0BE23DB1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DBE9C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D563546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4686A9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A8DF21" w14:textId="77E46D0E" w:rsidR="00B968B2" w:rsidRPr="00860725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800,589</w:t>
            </w:r>
          </w:p>
        </w:tc>
        <w:tc>
          <w:tcPr>
            <w:tcW w:w="239" w:type="dxa"/>
            <w:shd w:val="clear" w:color="auto" w:fill="auto"/>
          </w:tcPr>
          <w:p w14:paraId="4C84D7B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F557D4D" w14:textId="29E08620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936,077</w:t>
            </w:r>
          </w:p>
        </w:tc>
      </w:tr>
      <w:tr w:rsidR="00B968B2" w:rsidRPr="00B40CC9" w14:paraId="0F7FD7C1" w14:textId="77777777" w:rsidTr="002A3FE0">
        <w:tc>
          <w:tcPr>
            <w:tcW w:w="4140" w:type="dxa"/>
          </w:tcPr>
          <w:p w14:paraId="07902DE0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413C92B0" w14:textId="01657883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43923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7A0CD55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1F2A5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F689B3" w14:textId="1773FF2F" w:rsidR="00B968B2" w:rsidRPr="00802702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16,935</w:t>
            </w:r>
          </w:p>
        </w:tc>
        <w:tc>
          <w:tcPr>
            <w:tcW w:w="239" w:type="dxa"/>
            <w:shd w:val="clear" w:color="auto" w:fill="auto"/>
          </w:tcPr>
          <w:p w14:paraId="470D3EC4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2DBB85" w14:textId="29E15493" w:rsidR="00B968B2" w:rsidRPr="00B40CC9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15,538</w:t>
            </w:r>
          </w:p>
        </w:tc>
      </w:tr>
      <w:tr w:rsidR="00B968B2" w:rsidRPr="00482416" w14:paraId="276EF603" w14:textId="77777777" w:rsidTr="002A3FE0">
        <w:tc>
          <w:tcPr>
            <w:tcW w:w="4140" w:type="dxa"/>
          </w:tcPr>
          <w:p w14:paraId="3684B2F2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1BD1D1B9" w14:textId="2CCCD876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675795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97E3DE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0D9557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026EE58" w14:textId="02A69EBA" w:rsidR="00B968B2" w:rsidRPr="00860725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50,508</w:t>
            </w:r>
          </w:p>
        </w:tc>
        <w:tc>
          <w:tcPr>
            <w:tcW w:w="239" w:type="dxa"/>
            <w:shd w:val="clear" w:color="auto" w:fill="auto"/>
          </w:tcPr>
          <w:p w14:paraId="1092613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AA92EA2" w14:textId="07F5284D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43,898</w:t>
            </w:r>
          </w:p>
        </w:tc>
      </w:tr>
      <w:tr w:rsidR="00B968B2" w:rsidRPr="00482416" w14:paraId="72F51FD2" w14:textId="77777777" w:rsidTr="002A3FE0">
        <w:tc>
          <w:tcPr>
            <w:tcW w:w="4140" w:type="dxa"/>
          </w:tcPr>
          <w:p w14:paraId="66E09FE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263B125" w14:textId="4998FA6A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FA9D0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3727472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9F1C2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EC9019" w14:textId="1B4B3F1B" w:rsidR="00B968B2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818,562</w:t>
            </w:r>
          </w:p>
        </w:tc>
        <w:tc>
          <w:tcPr>
            <w:tcW w:w="239" w:type="dxa"/>
            <w:shd w:val="clear" w:color="auto" w:fill="auto"/>
          </w:tcPr>
          <w:p w14:paraId="0B60C2C9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1D593C" w14:textId="22747926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1,063,125</w:t>
            </w:r>
          </w:p>
        </w:tc>
      </w:tr>
      <w:tr w:rsidR="00B968B2" w:rsidRPr="00482416" w14:paraId="7AA185B4" w14:textId="77777777" w:rsidTr="002A3FE0">
        <w:tc>
          <w:tcPr>
            <w:tcW w:w="4140" w:type="dxa"/>
          </w:tcPr>
          <w:p w14:paraId="40D2B100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DDD34A0" w14:textId="0CCB87CB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38BFFB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29E2B7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EB5AD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B0924E6" w14:textId="057DD193" w:rsidR="00B968B2" w:rsidRPr="00860725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  <w:tc>
          <w:tcPr>
            <w:tcW w:w="239" w:type="dxa"/>
            <w:shd w:val="clear" w:color="auto" w:fill="auto"/>
          </w:tcPr>
          <w:p w14:paraId="08D9853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D94E67" w14:textId="00E7C72A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15,694</w:t>
            </w:r>
          </w:p>
        </w:tc>
      </w:tr>
      <w:tr w:rsidR="00B968B2" w:rsidRPr="00482416" w14:paraId="0ED76E15" w14:textId="77777777" w:rsidTr="002A3FE0">
        <w:tc>
          <w:tcPr>
            <w:tcW w:w="4140" w:type="dxa"/>
          </w:tcPr>
          <w:p w14:paraId="219344C0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9C1450E" w14:textId="77253948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82F29D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8A26AA6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20E4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4AF842" w14:textId="5718ECAB" w:rsidR="00B968B2" w:rsidRPr="00860725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3,658</w:t>
            </w:r>
          </w:p>
        </w:tc>
        <w:tc>
          <w:tcPr>
            <w:tcW w:w="239" w:type="dxa"/>
            <w:shd w:val="clear" w:color="auto" w:fill="auto"/>
          </w:tcPr>
          <w:p w14:paraId="3722F1D7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2A4943B" w14:textId="0EE8EBA3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</w:p>
        </w:tc>
      </w:tr>
      <w:tr w:rsidR="00B968B2" w:rsidRPr="00482416" w14:paraId="0860E040" w14:textId="77777777" w:rsidTr="002A3FE0">
        <w:tc>
          <w:tcPr>
            <w:tcW w:w="4140" w:type="dxa"/>
          </w:tcPr>
          <w:p w14:paraId="3AB222F5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EF3DFC1" w14:textId="6A136462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BC548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2C30A7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5333D0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F76E6D" w14:textId="75654BEA" w:rsidR="00B968B2" w:rsidRPr="00860725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267,495</w:t>
            </w:r>
          </w:p>
        </w:tc>
        <w:tc>
          <w:tcPr>
            <w:tcW w:w="239" w:type="dxa"/>
            <w:shd w:val="clear" w:color="auto" w:fill="auto"/>
          </w:tcPr>
          <w:p w14:paraId="015450D3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AD60A2" w14:textId="11F6B46C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134,568</w:t>
            </w:r>
          </w:p>
        </w:tc>
      </w:tr>
      <w:tr w:rsidR="00B968B2" w:rsidRPr="00482416" w14:paraId="34C81794" w14:textId="77777777" w:rsidTr="002A3FE0">
        <w:tc>
          <w:tcPr>
            <w:tcW w:w="4140" w:type="dxa"/>
          </w:tcPr>
          <w:p w14:paraId="0787BB7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7D2FE656" w14:textId="04FEECBB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A45D7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9A2E6AB" w14:textId="77777777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77DD53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72A3A1" w14:textId="2A325422" w:rsidR="00B968B2" w:rsidRPr="00860725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16,349</w:t>
            </w:r>
          </w:p>
        </w:tc>
        <w:tc>
          <w:tcPr>
            <w:tcW w:w="239" w:type="dxa"/>
            <w:shd w:val="clear" w:color="auto" w:fill="auto"/>
          </w:tcPr>
          <w:p w14:paraId="46FC0F3C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EE15008" w14:textId="4811628E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</w:tr>
      <w:tr w:rsidR="00B968B2" w:rsidRPr="00482416" w14:paraId="3C23C369" w14:textId="77777777" w:rsidTr="00BB39BA">
        <w:tc>
          <w:tcPr>
            <w:tcW w:w="4140" w:type="dxa"/>
          </w:tcPr>
          <w:p w14:paraId="7B3D45FB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8B29761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66556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14A933F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FFAD3B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A58600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12987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703812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B40CC9" w14:paraId="6B61FEDB" w14:textId="77777777" w:rsidTr="002A3FE0">
        <w:tc>
          <w:tcPr>
            <w:tcW w:w="4140" w:type="dxa"/>
          </w:tcPr>
          <w:p w14:paraId="430C67D0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4DF77A24" w14:textId="1CF86D78" w:rsidR="00B968B2" w:rsidRPr="00F033E9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36" w:type="dxa"/>
            <w:shd w:val="clear" w:color="auto" w:fill="auto"/>
          </w:tcPr>
          <w:p w14:paraId="2A15A047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B29E89" w14:textId="02FDC55B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1,792</w:t>
            </w:r>
          </w:p>
        </w:tc>
        <w:tc>
          <w:tcPr>
            <w:tcW w:w="236" w:type="dxa"/>
            <w:shd w:val="clear" w:color="auto" w:fill="auto"/>
          </w:tcPr>
          <w:p w14:paraId="51789FF9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9DE1C2" w14:textId="08CFC746" w:rsidR="00B968B2" w:rsidRPr="00CD2B69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  <w:tc>
          <w:tcPr>
            <w:tcW w:w="239" w:type="dxa"/>
          </w:tcPr>
          <w:p w14:paraId="12EAA233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E5D4662" w14:textId="1226A23A" w:rsidR="00B968B2" w:rsidRPr="00B40CC9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B69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B968B2" w:rsidRPr="00482416" w14:paraId="5A7CE63A" w14:textId="77777777" w:rsidTr="002A3FE0">
        <w:tc>
          <w:tcPr>
            <w:tcW w:w="4140" w:type="dxa"/>
          </w:tcPr>
          <w:p w14:paraId="297B0EEC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0F834D8" w14:textId="2825CEC5" w:rsidR="00B968B2" w:rsidRPr="004F5741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265,460</w:t>
            </w:r>
          </w:p>
        </w:tc>
        <w:tc>
          <w:tcPr>
            <w:tcW w:w="236" w:type="dxa"/>
            <w:shd w:val="clear" w:color="auto" w:fill="auto"/>
          </w:tcPr>
          <w:p w14:paraId="7D103CC0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F77C5F" w14:textId="09AEB564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279,192</w:t>
            </w:r>
          </w:p>
        </w:tc>
        <w:tc>
          <w:tcPr>
            <w:tcW w:w="236" w:type="dxa"/>
            <w:shd w:val="clear" w:color="auto" w:fill="auto"/>
          </w:tcPr>
          <w:p w14:paraId="1B6B34A3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CF08E2" w14:textId="26455EF8" w:rsidR="00B968B2" w:rsidRPr="00CD2B69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247,188</w:t>
            </w:r>
          </w:p>
        </w:tc>
        <w:tc>
          <w:tcPr>
            <w:tcW w:w="239" w:type="dxa"/>
          </w:tcPr>
          <w:p w14:paraId="7394C4BA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D4C12E0" w14:textId="449F9C28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B69">
              <w:rPr>
                <w:rFonts w:ascii="Angsana New" w:hAnsi="Angsana New"/>
                <w:sz w:val="30"/>
                <w:szCs w:val="30"/>
              </w:rPr>
              <w:t>266,243</w:t>
            </w:r>
          </w:p>
        </w:tc>
      </w:tr>
      <w:tr w:rsidR="00B968B2" w:rsidRPr="00B40CC9" w14:paraId="2F823FBB" w14:textId="77777777" w:rsidTr="002A3FE0">
        <w:tc>
          <w:tcPr>
            <w:tcW w:w="4140" w:type="dxa"/>
          </w:tcPr>
          <w:p w14:paraId="04992A85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0300F5EE" w14:textId="12623104" w:rsidR="00B968B2" w:rsidRPr="004F5741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36" w:type="dxa"/>
            <w:shd w:val="clear" w:color="auto" w:fill="auto"/>
          </w:tcPr>
          <w:p w14:paraId="56E7551F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3B95FCF" w14:textId="2F0D3703" w:rsidR="00B968B2" w:rsidRPr="004F5741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3,155</w:t>
            </w:r>
          </w:p>
        </w:tc>
        <w:tc>
          <w:tcPr>
            <w:tcW w:w="236" w:type="dxa"/>
            <w:shd w:val="clear" w:color="auto" w:fill="auto"/>
          </w:tcPr>
          <w:p w14:paraId="799D2EA2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E130406" w14:textId="4B43632C" w:rsidR="00B968B2" w:rsidRPr="00CD2B69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9" w:type="dxa"/>
          </w:tcPr>
          <w:p w14:paraId="5A8E27BB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970AB3" w14:textId="5AD6E748" w:rsidR="00B968B2" w:rsidRPr="00B40CC9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968B2" w:rsidRPr="00482416" w14:paraId="6250E65E" w14:textId="77777777" w:rsidTr="002A3FE0">
        <w:tc>
          <w:tcPr>
            <w:tcW w:w="4140" w:type="dxa"/>
          </w:tcPr>
          <w:p w14:paraId="32D3C672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170D145" w14:textId="5BFF3247" w:rsidR="00B968B2" w:rsidRPr="004F5741" w:rsidRDefault="00BB39BA" w:rsidP="00BB39B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8ECF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481368" w14:textId="2270DC58" w:rsidR="00B968B2" w:rsidRPr="00921703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31D40E4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44F48EF" w14:textId="08DFB9E1" w:rsidR="00B968B2" w:rsidRPr="00CD2B69" w:rsidRDefault="002E13FE" w:rsidP="002E13F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20ADFE6C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E0649FA" w14:textId="4CF633A1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968B2" w:rsidRPr="00482416" w14:paraId="2F99CB03" w14:textId="77777777" w:rsidTr="002A3FE0">
        <w:tc>
          <w:tcPr>
            <w:tcW w:w="4140" w:type="dxa"/>
          </w:tcPr>
          <w:p w14:paraId="54A2893A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7A77512E" w14:textId="4ECBE2B0" w:rsidR="00B968B2" w:rsidRPr="004F5741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10,039</w:t>
            </w:r>
          </w:p>
        </w:tc>
        <w:tc>
          <w:tcPr>
            <w:tcW w:w="236" w:type="dxa"/>
            <w:shd w:val="clear" w:color="auto" w:fill="auto"/>
          </w:tcPr>
          <w:p w14:paraId="4E724D1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2055809" w14:textId="4FBB31FF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13,325</w:t>
            </w:r>
          </w:p>
        </w:tc>
        <w:tc>
          <w:tcPr>
            <w:tcW w:w="236" w:type="dxa"/>
            <w:shd w:val="clear" w:color="auto" w:fill="auto"/>
          </w:tcPr>
          <w:p w14:paraId="720F067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780216" w14:textId="122873DD" w:rsidR="00B968B2" w:rsidRPr="00CD2B69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  <w:tc>
          <w:tcPr>
            <w:tcW w:w="239" w:type="dxa"/>
          </w:tcPr>
          <w:p w14:paraId="27F4CD6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789FDD" w14:textId="35B2ACF5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9,543</w:t>
            </w:r>
          </w:p>
        </w:tc>
      </w:tr>
      <w:tr w:rsidR="00B968B2" w:rsidRPr="00482416" w14:paraId="585B9451" w14:textId="77777777" w:rsidTr="00414341">
        <w:tc>
          <w:tcPr>
            <w:tcW w:w="4140" w:type="dxa"/>
          </w:tcPr>
          <w:p w14:paraId="2389D8BB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A4C4291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A29D33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75965B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5D8F4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30F5D0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F52F8FE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26E63C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608BDF22" w14:textId="77777777" w:rsidTr="002A3FE0">
        <w:tc>
          <w:tcPr>
            <w:tcW w:w="4140" w:type="dxa"/>
          </w:tcPr>
          <w:p w14:paraId="4C55BF77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109F227B" w14:textId="096CD8DD" w:rsidR="00B968B2" w:rsidRPr="00B40CC9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1,170</w:t>
            </w:r>
          </w:p>
        </w:tc>
        <w:tc>
          <w:tcPr>
            <w:tcW w:w="236" w:type="dxa"/>
            <w:shd w:val="clear" w:color="auto" w:fill="auto"/>
          </w:tcPr>
          <w:p w14:paraId="43FA91E3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EBB9D0F" w14:textId="6B6677AF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1,420</w:t>
            </w:r>
          </w:p>
        </w:tc>
        <w:tc>
          <w:tcPr>
            <w:tcW w:w="236" w:type="dxa"/>
            <w:shd w:val="clear" w:color="auto" w:fill="auto"/>
          </w:tcPr>
          <w:p w14:paraId="7E85425B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4F8B47" w14:textId="3955A5E2" w:rsidR="00B968B2" w:rsidRPr="00482416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9" w:type="dxa"/>
          </w:tcPr>
          <w:p w14:paraId="5B9F0420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6E1796" w14:textId="3E94237A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B968B2" w:rsidRPr="00482416" w14:paraId="3B3D74E6" w14:textId="77777777" w:rsidTr="002A3FE0">
        <w:tc>
          <w:tcPr>
            <w:tcW w:w="4140" w:type="dxa"/>
          </w:tcPr>
          <w:p w14:paraId="70FC0F1D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10DCBDBB" w14:textId="34A54E47" w:rsidR="00B968B2" w:rsidRPr="00B40CC9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F675B83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B2EB3B7" w14:textId="0871BE9E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09B1488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381CBC" w14:textId="25C9977C" w:rsidR="00B968B2" w:rsidRPr="00482416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10B35342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8DC14D" w14:textId="30613968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68B2" w:rsidRPr="00B40CC9" w14:paraId="1773FD8F" w14:textId="77777777" w:rsidTr="002A3FE0">
        <w:tc>
          <w:tcPr>
            <w:tcW w:w="4140" w:type="dxa"/>
          </w:tcPr>
          <w:p w14:paraId="3FBA71CC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EAC7B92" w14:textId="587493FC" w:rsidR="00B968B2" w:rsidRPr="00B40CC9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2,361</w:t>
            </w:r>
          </w:p>
        </w:tc>
        <w:tc>
          <w:tcPr>
            <w:tcW w:w="236" w:type="dxa"/>
            <w:shd w:val="clear" w:color="auto" w:fill="auto"/>
          </w:tcPr>
          <w:p w14:paraId="6A0D6F6C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07864EB" w14:textId="3D1C2FD0" w:rsidR="00B968B2" w:rsidRPr="00405A5A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2,161</w:t>
            </w:r>
          </w:p>
        </w:tc>
        <w:tc>
          <w:tcPr>
            <w:tcW w:w="236" w:type="dxa"/>
            <w:shd w:val="clear" w:color="auto" w:fill="auto"/>
          </w:tcPr>
          <w:p w14:paraId="45C44750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F0ADE5" w14:textId="10D972EC" w:rsidR="00B968B2" w:rsidRPr="00482416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239" w:type="dxa"/>
          </w:tcPr>
          <w:p w14:paraId="4D4BD7E6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A664C0" w14:textId="7463FBB4" w:rsidR="00B968B2" w:rsidRPr="00B40CC9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</w:tr>
      <w:tr w:rsidR="00B968B2" w:rsidRPr="00482416" w14:paraId="634F0881" w14:textId="77777777" w:rsidTr="002A3FE0">
        <w:tc>
          <w:tcPr>
            <w:tcW w:w="4140" w:type="dxa"/>
          </w:tcPr>
          <w:p w14:paraId="57D30853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5F34CE4" w14:textId="4CF35E31" w:rsidR="00B968B2" w:rsidRPr="00B40CC9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128,957</w:t>
            </w:r>
          </w:p>
        </w:tc>
        <w:tc>
          <w:tcPr>
            <w:tcW w:w="236" w:type="dxa"/>
            <w:shd w:val="clear" w:color="auto" w:fill="auto"/>
          </w:tcPr>
          <w:p w14:paraId="71D9A084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EFD20D" w14:textId="5A1CC216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112,932</w:t>
            </w:r>
          </w:p>
        </w:tc>
        <w:tc>
          <w:tcPr>
            <w:tcW w:w="236" w:type="dxa"/>
            <w:shd w:val="clear" w:color="auto" w:fill="auto"/>
          </w:tcPr>
          <w:p w14:paraId="3F5A1E5B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4B5688" w14:textId="20DF816C" w:rsidR="00B968B2" w:rsidRPr="009F1ED2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60,901</w:t>
            </w:r>
          </w:p>
        </w:tc>
        <w:tc>
          <w:tcPr>
            <w:tcW w:w="239" w:type="dxa"/>
          </w:tcPr>
          <w:p w14:paraId="08439892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440C194" w14:textId="5C4C24F9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56,230</w:t>
            </w:r>
          </w:p>
        </w:tc>
      </w:tr>
      <w:tr w:rsidR="00B968B2" w:rsidRPr="00482416" w14:paraId="2C6FB615" w14:textId="77777777" w:rsidTr="002A3FE0">
        <w:tc>
          <w:tcPr>
            <w:tcW w:w="4140" w:type="dxa"/>
          </w:tcPr>
          <w:p w14:paraId="6A06307A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0A7E9C94" w14:textId="4C5F2E0F" w:rsidR="00B968B2" w:rsidRPr="00B40CC9" w:rsidRDefault="00BB39BA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30,874</w:t>
            </w:r>
          </w:p>
        </w:tc>
        <w:tc>
          <w:tcPr>
            <w:tcW w:w="236" w:type="dxa"/>
            <w:shd w:val="clear" w:color="auto" w:fill="auto"/>
          </w:tcPr>
          <w:p w14:paraId="36498E97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EF012DE" w14:textId="0F95BD35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38,148</w:t>
            </w:r>
          </w:p>
        </w:tc>
        <w:tc>
          <w:tcPr>
            <w:tcW w:w="236" w:type="dxa"/>
            <w:shd w:val="clear" w:color="auto" w:fill="auto"/>
          </w:tcPr>
          <w:p w14:paraId="1B10AA9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6D1175" w14:textId="65822E7B" w:rsidR="00B968B2" w:rsidRPr="00F15B0D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29,080</w:t>
            </w:r>
          </w:p>
        </w:tc>
        <w:tc>
          <w:tcPr>
            <w:tcW w:w="239" w:type="dxa"/>
          </w:tcPr>
          <w:p w14:paraId="1843B4F6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81F3B7" w14:textId="78AD5DFE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35,195</w:t>
            </w:r>
          </w:p>
        </w:tc>
      </w:tr>
      <w:tr w:rsidR="00B968B2" w:rsidRPr="00482416" w14:paraId="025AB10C" w14:textId="77777777" w:rsidTr="00414341">
        <w:tc>
          <w:tcPr>
            <w:tcW w:w="4140" w:type="dxa"/>
          </w:tcPr>
          <w:p w14:paraId="54A90E2E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91F0A5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C9E666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98A5A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17E643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E97614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66399A9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60AAB4F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379803AF" w14:textId="77777777" w:rsidTr="00414341">
        <w:tc>
          <w:tcPr>
            <w:tcW w:w="4140" w:type="dxa"/>
          </w:tcPr>
          <w:p w14:paraId="1CEBBB8F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872BDA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AA07F0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F4F70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975FF1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487BE4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5C59D69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34BF34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27DD1104" w14:textId="77777777" w:rsidTr="00414341">
        <w:tc>
          <w:tcPr>
            <w:tcW w:w="4140" w:type="dxa"/>
          </w:tcPr>
          <w:p w14:paraId="73672369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C67525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688EBF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D1A000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F3F319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C1CA6A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7F3786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81E28E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59609806" w14:textId="77777777" w:rsidTr="00414341">
        <w:tc>
          <w:tcPr>
            <w:tcW w:w="4140" w:type="dxa"/>
          </w:tcPr>
          <w:p w14:paraId="1D10E7CC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9942CB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EA43CBE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BAF414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327FCE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45DC1D3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E19A22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E30C6E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5AE91892" w14:textId="77777777" w:rsidTr="00414341">
        <w:tc>
          <w:tcPr>
            <w:tcW w:w="4140" w:type="dxa"/>
          </w:tcPr>
          <w:p w14:paraId="1CEFDACD" w14:textId="77777777" w:rsidR="00B968B2" w:rsidRPr="00482416" w:rsidRDefault="00B968B2" w:rsidP="00B968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A99DB9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14A556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17B9FE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738BC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D5880FB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58DA41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B9A483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6708F80B" w14:textId="77777777" w:rsidTr="00414341">
        <w:tc>
          <w:tcPr>
            <w:tcW w:w="4140" w:type="dxa"/>
          </w:tcPr>
          <w:p w14:paraId="6C46C770" w14:textId="77777777" w:rsidR="00B968B2" w:rsidRPr="005E3969" w:rsidRDefault="00B968B2" w:rsidP="00B968B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25E08BA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81ADDA" w14:textId="77777777" w:rsidR="00B968B2" w:rsidRPr="00482416" w:rsidRDefault="00B968B2" w:rsidP="00B968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5F7356D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C95709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1CD634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524BE1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B35B90D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482416" w14:paraId="5997279C" w14:textId="77777777" w:rsidTr="00414341">
        <w:tc>
          <w:tcPr>
            <w:tcW w:w="4140" w:type="dxa"/>
          </w:tcPr>
          <w:p w14:paraId="5E20B368" w14:textId="77777777" w:rsidR="00B968B2" w:rsidRPr="00482416" w:rsidRDefault="00B968B2" w:rsidP="00B968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78F8ED3" w14:textId="77777777" w:rsidR="00B968B2" w:rsidRPr="00B40CC9" w:rsidRDefault="00B968B2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66F9A9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84AD6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FCF634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D7DDBB2" w14:textId="77777777" w:rsidR="00B968B2" w:rsidRPr="00482416" w:rsidRDefault="00B968B2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1F4FC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003FAA" w14:textId="77777777" w:rsidR="00B968B2" w:rsidRPr="00482416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8B2" w:rsidRPr="00B40CC9" w14:paraId="0DFA164E" w14:textId="77777777" w:rsidTr="002A3FE0">
        <w:tc>
          <w:tcPr>
            <w:tcW w:w="4140" w:type="dxa"/>
          </w:tcPr>
          <w:p w14:paraId="16D7771F" w14:textId="77777777" w:rsidR="00B968B2" w:rsidRPr="00482416" w:rsidRDefault="00B968B2" w:rsidP="00B968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301A5DE" w14:textId="1F7AE414" w:rsidR="00B968B2" w:rsidRPr="00B40CC9" w:rsidRDefault="002E13FE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164,649</w:t>
            </w:r>
          </w:p>
        </w:tc>
        <w:tc>
          <w:tcPr>
            <w:tcW w:w="236" w:type="dxa"/>
          </w:tcPr>
          <w:p w14:paraId="51452C09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B72ECF" w14:textId="51B2A738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160,190</w:t>
            </w:r>
          </w:p>
        </w:tc>
        <w:tc>
          <w:tcPr>
            <w:tcW w:w="236" w:type="dxa"/>
          </w:tcPr>
          <w:p w14:paraId="3F8B975D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3A8E4B" w14:textId="58794794" w:rsidR="00B968B2" w:rsidRPr="00B40CC9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119,705</w:t>
            </w:r>
          </w:p>
        </w:tc>
        <w:tc>
          <w:tcPr>
            <w:tcW w:w="239" w:type="dxa"/>
          </w:tcPr>
          <w:p w14:paraId="0671C657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5D2AB15" w14:textId="333D1EC6" w:rsidR="00B968B2" w:rsidRPr="00B40CC9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117,807</w:t>
            </w:r>
          </w:p>
        </w:tc>
      </w:tr>
      <w:tr w:rsidR="00B968B2" w:rsidRPr="00482416" w14:paraId="1FE86574" w14:textId="77777777" w:rsidTr="002A3FE0">
        <w:tc>
          <w:tcPr>
            <w:tcW w:w="4140" w:type="dxa"/>
          </w:tcPr>
          <w:p w14:paraId="4E36615D" w14:textId="77777777" w:rsidR="00B968B2" w:rsidRPr="00482416" w:rsidRDefault="00B968B2" w:rsidP="00B968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41FB03" w14:textId="4D1485FA" w:rsidR="00B968B2" w:rsidRPr="00B40CC9" w:rsidRDefault="002E13FE" w:rsidP="00B968B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1,994</w:t>
            </w:r>
          </w:p>
        </w:tc>
        <w:tc>
          <w:tcPr>
            <w:tcW w:w="236" w:type="dxa"/>
          </w:tcPr>
          <w:p w14:paraId="59476DD7" w14:textId="77777777" w:rsidR="00B968B2" w:rsidRPr="00482416" w:rsidRDefault="00B968B2" w:rsidP="00B968B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44DC373" w14:textId="401BD8E1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  <w:lang w:val="en-US"/>
              </w:rPr>
              <w:t>1,325</w:t>
            </w:r>
          </w:p>
        </w:tc>
        <w:tc>
          <w:tcPr>
            <w:tcW w:w="236" w:type="dxa"/>
          </w:tcPr>
          <w:p w14:paraId="564FCD4C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E83B121" w14:textId="3FBBDA66" w:rsidR="00B968B2" w:rsidRPr="00482416" w:rsidRDefault="002E13FE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D2F14A2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23755EF" w14:textId="0363AE6D" w:rsidR="00B968B2" w:rsidRPr="00482416" w:rsidRDefault="00B968B2" w:rsidP="00B968B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68B2" w:rsidRPr="008A3C6B" w14:paraId="59AC45C8" w14:textId="77777777" w:rsidTr="002A3FE0">
        <w:tc>
          <w:tcPr>
            <w:tcW w:w="4140" w:type="dxa"/>
          </w:tcPr>
          <w:p w14:paraId="3188CC64" w14:textId="77777777" w:rsidR="00B968B2" w:rsidRPr="00482416" w:rsidRDefault="00B968B2" w:rsidP="00B968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15DA1D" w14:textId="72C5761F" w:rsidR="00B968B2" w:rsidRPr="00B40CC9" w:rsidRDefault="002E13FE" w:rsidP="002E13FE">
            <w:pPr>
              <w:tabs>
                <w:tab w:val="decimal" w:pos="864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166,643</w:t>
            </w:r>
          </w:p>
        </w:tc>
        <w:tc>
          <w:tcPr>
            <w:tcW w:w="236" w:type="dxa"/>
          </w:tcPr>
          <w:p w14:paraId="295D76CF" w14:textId="77777777" w:rsidR="00B968B2" w:rsidRPr="00B40CC9" w:rsidRDefault="00B968B2" w:rsidP="00B968B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3A8BD" w14:textId="7127819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C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161,515</w:t>
            </w:r>
          </w:p>
        </w:tc>
        <w:tc>
          <w:tcPr>
            <w:tcW w:w="236" w:type="dxa"/>
          </w:tcPr>
          <w:p w14:paraId="7E8CFD59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0435C" w14:textId="2AD56BAE" w:rsidR="00B968B2" w:rsidRPr="00B40CC9" w:rsidRDefault="002E13FE" w:rsidP="00B968B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119,705</w:t>
            </w:r>
          </w:p>
        </w:tc>
        <w:tc>
          <w:tcPr>
            <w:tcW w:w="239" w:type="dxa"/>
          </w:tcPr>
          <w:p w14:paraId="1384E163" w14:textId="77777777" w:rsidR="00B968B2" w:rsidRPr="00482416" w:rsidRDefault="00B968B2" w:rsidP="00B968B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C758F3" w14:textId="571BA888" w:rsidR="00B968B2" w:rsidRPr="008A3C6B" w:rsidRDefault="00B968B2" w:rsidP="00B968B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CC9">
              <w:rPr>
                <w:rFonts w:ascii="Angsana New" w:hAnsi="Angsana New"/>
                <w:b/>
                <w:bCs/>
                <w:sz w:val="30"/>
                <w:szCs w:val="30"/>
              </w:rPr>
              <w:t>117,807</w:t>
            </w:r>
          </w:p>
        </w:tc>
      </w:tr>
    </w:tbl>
    <w:p w14:paraId="2269DA81" w14:textId="005ECAAB" w:rsidR="00482849" w:rsidRPr="00EF24D9" w:rsidRDefault="00482849">
      <w:pPr>
        <w:spacing w:line="240" w:lineRule="auto"/>
        <w:rPr>
          <w:rFonts w:ascii="Angsana New" w:hAnsi="Angsana New"/>
          <w:sz w:val="30"/>
          <w:szCs w:val="30"/>
        </w:rPr>
      </w:pPr>
    </w:p>
    <w:p w14:paraId="5AB13424" w14:textId="7692D4D5" w:rsidR="00C45000" w:rsidRPr="00EF24D9" w:rsidRDefault="00C45000" w:rsidP="00BB3DBA">
      <w:pPr>
        <w:pStyle w:val="Bo-C1Content"/>
        <w:ind w:hanging="7"/>
      </w:pPr>
      <w:r w:rsidRPr="00EF24D9">
        <w:rPr>
          <w:cs/>
        </w:rPr>
        <w:t xml:space="preserve">ยอดคงเหลือกับกิจการที่เกี่ยวข้องกัน ณ วันที่ </w:t>
      </w:r>
      <w:r w:rsidR="00EF24D9" w:rsidRPr="00EF24D9">
        <w:rPr>
          <w:lang w:val="en-US"/>
        </w:rPr>
        <w:t>30</w:t>
      </w:r>
      <w:r w:rsidR="00EF24D9" w:rsidRPr="00EF24D9">
        <w:t xml:space="preserve"> </w:t>
      </w:r>
      <w:r w:rsidR="00EF24D9" w:rsidRPr="00EF24D9">
        <w:rPr>
          <w:rFonts w:hint="cs"/>
          <w:cs/>
        </w:rPr>
        <w:t xml:space="preserve">มิถุนายน </w:t>
      </w:r>
      <w:r w:rsidR="0057505D" w:rsidRPr="00EF24D9">
        <w:rPr>
          <w:lang w:val="en-US"/>
        </w:rPr>
        <w:t>2565</w:t>
      </w:r>
      <w:r w:rsidR="00DC04CF" w:rsidRPr="00EF24D9">
        <w:t xml:space="preserve"> </w:t>
      </w:r>
      <w:r w:rsidR="00DC04CF" w:rsidRPr="00EF24D9">
        <w:rPr>
          <w:rFonts w:hint="cs"/>
          <w:cs/>
        </w:rPr>
        <w:t xml:space="preserve">และ </w:t>
      </w:r>
      <w:r w:rsidR="00984B3F" w:rsidRPr="00EF24D9">
        <w:rPr>
          <w:lang w:val="en-US"/>
        </w:rPr>
        <w:t>31</w:t>
      </w:r>
      <w:r w:rsidR="00DC04CF" w:rsidRPr="00EF24D9">
        <w:rPr>
          <w:cs/>
        </w:rPr>
        <w:t xml:space="preserve"> ธันวาคม </w:t>
      </w:r>
      <w:r w:rsidR="00F47DB8" w:rsidRPr="00EF24D9">
        <w:rPr>
          <w:lang w:val="en-US"/>
        </w:rPr>
        <w:t>2564</w:t>
      </w:r>
      <w:r w:rsidR="00DC04CF" w:rsidRPr="00EF24D9">
        <w:t xml:space="preserve"> </w:t>
      </w:r>
      <w:r w:rsidRPr="00EF24D9">
        <w:rPr>
          <w:cs/>
        </w:rPr>
        <w:t>มีดังนี้</w:t>
      </w:r>
    </w:p>
    <w:p w14:paraId="399D6E9F" w14:textId="77777777" w:rsidR="00D5525C" w:rsidRPr="00EF24D9" w:rsidRDefault="00D5525C" w:rsidP="00D5525C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D5525C" w:rsidRPr="00D5525C" w14:paraId="23024226" w14:textId="77777777" w:rsidTr="00926415">
        <w:trPr>
          <w:tblHeader/>
        </w:trPr>
        <w:tc>
          <w:tcPr>
            <w:tcW w:w="4140" w:type="dxa"/>
          </w:tcPr>
          <w:p w14:paraId="67A98960" w14:textId="55E54FD1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E0809E1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FED0E" w14:textId="77777777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1E616B6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4D9" w:rsidRPr="00D5525C" w14:paraId="66C0F82D" w14:textId="77777777" w:rsidTr="00926415">
        <w:trPr>
          <w:tblHeader/>
        </w:trPr>
        <w:tc>
          <w:tcPr>
            <w:tcW w:w="4140" w:type="dxa"/>
          </w:tcPr>
          <w:p w14:paraId="610C4EC2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6587F" w14:textId="72AD3DEF" w:rsidR="00EF24D9" w:rsidRPr="00D5525C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FEDC8D2" w14:textId="77777777" w:rsidR="00EF24D9" w:rsidRPr="00D5525C" w:rsidRDefault="00EF24D9" w:rsidP="00EF24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03DDB1B" w14:textId="69D4C8B1" w:rsidR="00EF24D9" w:rsidRPr="001A69B6" w:rsidRDefault="00EF24D9" w:rsidP="00EF24D9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00B8B33" w14:textId="77777777" w:rsidR="00EF24D9" w:rsidRPr="00D5525C" w:rsidRDefault="00EF24D9" w:rsidP="00EF24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05E80F0E" w14:textId="0A8FCCC9" w:rsidR="00EF24D9" w:rsidRPr="00D5525C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32963260" w14:textId="77777777" w:rsidR="00EF24D9" w:rsidRPr="00D5525C" w:rsidRDefault="00EF24D9" w:rsidP="00EF24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175FBF" w14:textId="3AA3845E" w:rsidR="00EF24D9" w:rsidRPr="00D5525C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F24D9" w:rsidRPr="00D5525C" w14:paraId="2EA40286" w14:textId="77777777" w:rsidTr="00926415">
        <w:trPr>
          <w:tblHeader/>
        </w:trPr>
        <w:tc>
          <w:tcPr>
            <w:tcW w:w="4140" w:type="dxa"/>
          </w:tcPr>
          <w:p w14:paraId="28B0735D" w14:textId="44B29C78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67C2C" w14:textId="55E6ABD7" w:rsidR="00EF24D9" w:rsidRPr="001A69B6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F165F1A" w14:textId="77777777" w:rsidR="00EF24D9" w:rsidRPr="00D5525C" w:rsidRDefault="00EF24D9" w:rsidP="00EF24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84B4E59" w14:textId="422517FB" w:rsidR="00EF24D9" w:rsidRPr="00D5525C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C098760" w14:textId="77777777" w:rsidR="00EF24D9" w:rsidRPr="00D5525C" w:rsidRDefault="00EF24D9" w:rsidP="00EF24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649B1596" w14:textId="0C26B285" w:rsidR="00EF24D9" w:rsidRPr="00D5525C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C97FFAC" w14:textId="77777777" w:rsidR="00EF24D9" w:rsidRPr="00D5525C" w:rsidRDefault="00EF24D9" w:rsidP="00EF24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383DB4" w14:textId="09318E2A" w:rsidR="00EF24D9" w:rsidRPr="00D5525C" w:rsidRDefault="00EF24D9" w:rsidP="00EF24D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F24D9" w:rsidRPr="00D5525C" w14:paraId="1A1A91CA" w14:textId="77777777" w:rsidTr="00926415">
        <w:trPr>
          <w:tblHeader/>
        </w:trPr>
        <w:tc>
          <w:tcPr>
            <w:tcW w:w="4140" w:type="dxa"/>
          </w:tcPr>
          <w:p w14:paraId="6501AA3D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ECE504" w14:textId="77777777" w:rsidR="00EF24D9" w:rsidRPr="00D5525C" w:rsidRDefault="00EF24D9" w:rsidP="00EF24D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24D9" w:rsidRPr="00D5525C" w14:paraId="11A6861E" w14:textId="77777777" w:rsidTr="00926415">
        <w:tc>
          <w:tcPr>
            <w:tcW w:w="4140" w:type="dxa"/>
          </w:tcPr>
          <w:p w14:paraId="0857A2DD" w14:textId="3A14C76A" w:rsidR="00EF24D9" w:rsidRPr="00D5525C" w:rsidRDefault="00EF24D9" w:rsidP="00EF24D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50FBFC5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CA6FB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DED0C8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C948B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DB9D7F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5D47F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5F14A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4D9" w:rsidRPr="00D5525C" w14:paraId="4505A49E" w14:textId="77777777" w:rsidTr="008A3C6B">
        <w:tc>
          <w:tcPr>
            <w:tcW w:w="4140" w:type="dxa"/>
          </w:tcPr>
          <w:p w14:paraId="48BEA758" w14:textId="5A6C1645" w:rsidR="00EF24D9" w:rsidRPr="00D5525C" w:rsidRDefault="00EF24D9" w:rsidP="00EF24D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26B58E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0FF994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4E67950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89DAC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559E62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9F9B4" w14:textId="77777777" w:rsidR="00EF24D9" w:rsidRPr="00D5525C" w:rsidRDefault="00EF24D9" w:rsidP="00EF2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DD6202" w14:textId="77777777" w:rsidR="00EF24D9" w:rsidRPr="00D5525C" w:rsidRDefault="00EF24D9" w:rsidP="00EF24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5248EB0D" w14:textId="77777777" w:rsidTr="002A3FE0">
        <w:tc>
          <w:tcPr>
            <w:tcW w:w="4140" w:type="dxa"/>
          </w:tcPr>
          <w:p w14:paraId="3C73E578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370BC1" w14:textId="4F8CADD1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CAB8D0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20EB43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E522B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D2F385" w14:textId="417EF24F" w:rsidR="002E13FE" w:rsidRPr="00D5525C" w:rsidRDefault="002E13FE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1,735,707</w:t>
            </w:r>
          </w:p>
        </w:tc>
        <w:tc>
          <w:tcPr>
            <w:tcW w:w="236" w:type="dxa"/>
          </w:tcPr>
          <w:p w14:paraId="7CD4FC1F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D9240E" w14:textId="19CAF0C2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1,524,103</w:t>
            </w:r>
          </w:p>
        </w:tc>
      </w:tr>
      <w:tr w:rsidR="002E13FE" w:rsidRPr="00D5525C" w14:paraId="5F6D4D9E" w14:textId="77777777" w:rsidTr="002A3FE0">
        <w:tc>
          <w:tcPr>
            <w:tcW w:w="4140" w:type="dxa"/>
            <w:vAlign w:val="bottom"/>
          </w:tcPr>
          <w:p w14:paraId="526E33E1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8C916A1" w14:textId="62F5146C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75FACE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35BEC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8A3138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8F0BEF" w14:textId="66FF9984" w:rsidR="002E13FE" w:rsidRPr="00D5525C" w:rsidRDefault="002E13FE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207,036</w:t>
            </w:r>
          </w:p>
        </w:tc>
        <w:tc>
          <w:tcPr>
            <w:tcW w:w="236" w:type="dxa"/>
          </w:tcPr>
          <w:p w14:paraId="7BC99A73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372AB0" w14:textId="19830C6F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122,773</w:t>
            </w:r>
          </w:p>
        </w:tc>
      </w:tr>
      <w:tr w:rsidR="002E13FE" w:rsidRPr="00D5525C" w14:paraId="727E0653" w14:textId="77777777" w:rsidTr="002A3FE0">
        <w:tc>
          <w:tcPr>
            <w:tcW w:w="4140" w:type="dxa"/>
            <w:vAlign w:val="bottom"/>
          </w:tcPr>
          <w:p w14:paraId="7F47A2A1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A36E8DB" w14:textId="6F1D69D8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9008D4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AF7CD0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54228F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BEB07A" w14:textId="184205C2" w:rsidR="002E13FE" w:rsidRPr="00D5525C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586,319</w:t>
            </w:r>
          </w:p>
        </w:tc>
        <w:tc>
          <w:tcPr>
            <w:tcW w:w="236" w:type="dxa"/>
          </w:tcPr>
          <w:p w14:paraId="7284FAC7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95A8EA" w14:textId="5380BC84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444,953</w:t>
            </w:r>
          </w:p>
        </w:tc>
      </w:tr>
      <w:tr w:rsidR="002E13FE" w:rsidRPr="00D5525C" w14:paraId="0F89FEF7" w14:textId="77777777" w:rsidTr="002A3FE0">
        <w:tc>
          <w:tcPr>
            <w:tcW w:w="4140" w:type="dxa"/>
            <w:vAlign w:val="bottom"/>
          </w:tcPr>
          <w:p w14:paraId="67C59EF4" w14:textId="2B222F00" w:rsidR="002E13FE" w:rsidRPr="00D5525C" w:rsidRDefault="002E13FE" w:rsidP="002E13FE">
            <w:pPr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ซิลิกอน โพลีน จำกัด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เดิมชื่อ บริษัท พลาสติก โพลีน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FD9C6" w14:textId="567271E9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024052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26A56E5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943F2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4751E0" w14:textId="78B9FDD4" w:rsidR="002E13FE" w:rsidRPr="00D5525C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758,965</w:t>
            </w:r>
          </w:p>
        </w:tc>
        <w:tc>
          <w:tcPr>
            <w:tcW w:w="236" w:type="dxa"/>
          </w:tcPr>
          <w:p w14:paraId="491CB34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166768" w14:textId="0CCCE4A8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5,601,944</w:t>
            </w:r>
          </w:p>
        </w:tc>
      </w:tr>
      <w:tr w:rsidR="002E13FE" w:rsidRPr="00D5525C" w14:paraId="192221CC" w14:textId="77777777" w:rsidTr="002A3FE0">
        <w:tc>
          <w:tcPr>
            <w:tcW w:w="4140" w:type="dxa"/>
            <w:vAlign w:val="bottom"/>
          </w:tcPr>
          <w:p w14:paraId="3C06F8B6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28033AF" w14:textId="7F88EDF4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4BAB0C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0EDC98B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BFB3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71C0694" w14:textId="5C68B02B" w:rsidR="002E13FE" w:rsidRPr="00D5525C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12,051</w:t>
            </w:r>
          </w:p>
        </w:tc>
        <w:tc>
          <w:tcPr>
            <w:tcW w:w="236" w:type="dxa"/>
          </w:tcPr>
          <w:p w14:paraId="2935195C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1A9DBC" w14:textId="2B6CA633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2E13FE" w:rsidRPr="00D5525C" w14:paraId="21ADA60D" w14:textId="77777777" w:rsidTr="002A3FE0">
        <w:tc>
          <w:tcPr>
            <w:tcW w:w="4140" w:type="dxa"/>
            <w:vAlign w:val="bottom"/>
          </w:tcPr>
          <w:p w14:paraId="4D77432F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73594520" w14:textId="431DA293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BDE1C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98B3A3B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D459FFB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174304" w14:textId="7C6E5A8C" w:rsidR="002E13FE" w:rsidRPr="00D5525C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3,851</w:t>
            </w:r>
          </w:p>
        </w:tc>
        <w:tc>
          <w:tcPr>
            <w:tcW w:w="236" w:type="dxa"/>
          </w:tcPr>
          <w:p w14:paraId="1E72BA5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632C77" w14:textId="0230A99B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2E13FE" w:rsidRPr="00D5525C" w14:paraId="60C9DC8B" w14:textId="77777777" w:rsidTr="002A3FE0">
        <w:tc>
          <w:tcPr>
            <w:tcW w:w="4140" w:type="dxa"/>
          </w:tcPr>
          <w:p w14:paraId="1DC80BE1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1E7C7156" w14:textId="62F2C1D5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14A55E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18D8AB" w14:textId="77777777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3D09EF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2B312A8" w14:textId="51EB5A21" w:rsidR="002E13FE" w:rsidRPr="00D5525C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7ADF822E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922607" w14:textId="1FE73FD4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2E13FE" w:rsidRPr="00D5525C" w14:paraId="3BFC9D25" w14:textId="77777777" w:rsidTr="003173E1">
        <w:tc>
          <w:tcPr>
            <w:tcW w:w="4140" w:type="dxa"/>
          </w:tcPr>
          <w:p w14:paraId="3B1EA008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0EE1D16" w14:textId="77777777" w:rsidR="002E13FE" w:rsidRPr="00D5525C" w:rsidRDefault="002E13FE" w:rsidP="002E13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EA81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33EB1" w14:textId="77777777" w:rsidR="002E13FE" w:rsidRPr="00D5525C" w:rsidRDefault="002E13FE" w:rsidP="002E13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E8D8F4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D7DB83" w14:textId="77777777" w:rsidR="002E13FE" w:rsidRPr="00D5525C" w:rsidRDefault="002E13FE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D0663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B69D" w14:textId="77777777" w:rsidR="002E13FE" w:rsidRPr="00D5525C" w:rsidRDefault="002E13FE" w:rsidP="002E13FE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7CD49898" w14:textId="77777777" w:rsidTr="002A3FE0">
        <w:tc>
          <w:tcPr>
            <w:tcW w:w="4140" w:type="dxa"/>
            <w:vAlign w:val="bottom"/>
          </w:tcPr>
          <w:p w14:paraId="652574CC" w14:textId="77777777" w:rsidR="002E13FE" w:rsidRPr="00D5525C" w:rsidRDefault="002E13FE" w:rsidP="002E13FE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8FEA693" w14:textId="15F9BA8B" w:rsidR="002E13FE" w:rsidRPr="00D5525C" w:rsidRDefault="00BB39BA" w:rsidP="002E13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C4947E5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257E4A5" w14:textId="7890418E" w:rsidR="002E13FE" w:rsidRPr="00D5525C" w:rsidRDefault="002E13FE" w:rsidP="002E13FE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EB8095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B0AAAC" w14:textId="4CED8266" w:rsidR="002E13FE" w:rsidRPr="00D5525C" w:rsidRDefault="0010582D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05A74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B0967" w14:textId="342F535E" w:rsidR="002E13FE" w:rsidRPr="00D5525C" w:rsidRDefault="002E13FE" w:rsidP="002E13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3FE" w:rsidRPr="00D5525C" w14:paraId="7DD370C8" w14:textId="77777777" w:rsidTr="002A3FE0">
        <w:tc>
          <w:tcPr>
            <w:tcW w:w="4140" w:type="dxa"/>
          </w:tcPr>
          <w:p w14:paraId="02EEF9CE" w14:textId="1ACA18E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4F20D9C" w14:textId="3E714E7E" w:rsidR="002E13FE" w:rsidRPr="00D5525C" w:rsidRDefault="00BB39BA" w:rsidP="002E13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7500CEDF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0D3081" w14:textId="512FD38E" w:rsidR="002E13FE" w:rsidRPr="00D5525C" w:rsidRDefault="002E13FE" w:rsidP="002E13FE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040AA97F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8151E71" w14:textId="5E2517A8" w:rsidR="002E13FE" w:rsidRPr="00D5525C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4D3D9C75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A81250" w14:textId="169E1C4F" w:rsidR="002E13FE" w:rsidRPr="00D5525C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2E13FE" w:rsidRPr="00D5525C" w14:paraId="25363877" w14:textId="77777777" w:rsidTr="002A3FE0">
        <w:tc>
          <w:tcPr>
            <w:tcW w:w="4140" w:type="dxa"/>
          </w:tcPr>
          <w:p w14:paraId="1849A052" w14:textId="249C3D07" w:rsidR="002E13FE" w:rsidRPr="00D5525C" w:rsidRDefault="0010582D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B983371" w14:textId="37EAEF11" w:rsidR="002E13FE" w:rsidRPr="00D5525C" w:rsidRDefault="00BB39BA" w:rsidP="002E13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36" w:type="dxa"/>
          </w:tcPr>
          <w:p w14:paraId="78FA6517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9052AE7" w14:textId="17495393" w:rsidR="002E13FE" w:rsidRDefault="0010582D" w:rsidP="001058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4BAA0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FC6744E" w14:textId="0FA6E2D9" w:rsidR="002E13FE" w:rsidRPr="0010582D" w:rsidRDefault="0010582D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  <w:tc>
          <w:tcPr>
            <w:tcW w:w="236" w:type="dxa"/>
          </w:tcPr>
          <w:p w14:paraId="2B68C328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13A1E1" w14:textId="7317E147" w:rsidR="002E13FE" w:rsidRDefault="0010582D" w:rsidP="0010582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3FE" w:rsidRPr="00D5525C" w14:paraId="10CE6E00" w14:textId="77777777" w:rsidTr="003173E1">
        <w:tc>
          <w:tcPr>
            <w:tcW w:w="4140" w:type="dxa"/>
          </w:tcPr>
          <w:p w14:paraId="5AD1E52E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20847" w14:textId="77777777" w:rsidR="002E13FE" w:rsidRPr="00D5525C" w:rsidRDefault="002E13FE" w:rsidP="002E13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45B39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EFC3B80" w14:textId="77777777" w:rsidR="002E13FE" w:rsidRDefault="002E13FE" w:rsidP="002E13FE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37444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7105295" w14:textId="77777777" w:rsidR="002E13FE" w:rsidRPr="00D5525C" w:rsidRDefault="002E13FE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CFDF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E7AC6B" w14:textId="77777777" w:rsidR="002E13FE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3BEA7687" w14:textId="77777777" w:rsidTr="003173E1">
        <w:tc>
          <w:tcPr>
            <w:tcW w:w="4140" w:type="dxa"/>
          </w:tcPr>
          <w:p w14:paraId="116A365C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B41EF2" w14:textId="77777777" w:rsidR="002E13FE" w:rsidRPr="00D5525C" w:rsidRDefault="002E13FE" w:rsidP="002E13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3F43E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F8DCF8E" w14:textId="77777777" w:rsidR="002E13FE" w:rsidRDefault="002E13FE" w:rsidP="002E13FE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605D0B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1DE3C8C" w14:textId="77777777" w:rsidR="002E13FE" w:rsidRPr="00D5525C" w:rsidRDefault="002E13FE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C5A0A1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FE4D5" w14:textId="77777777" w:rsidR="002E13FE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0D33738B" w14:textId="77777777" w:rsidTr="003173E1">
        <w:tc>
          <w:tcPr>
            <w:tcW w:w="4140" w:type="dxa"/>
          </w:tcPr>
          <w:p w14:paraId="6306ACDF" w14:textId="77777777" w:rsidR="002E13FE" w:rsidRPr="00D5525C" w:rsidRDefault="002E13FE" w:rsidP="002E13F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22D4DC" w14:textId="77777777" w:rsidR="002E13FE" w:rsidRPr="00D5525C" w:rsidRDefault="002E13FE" w:rsidP="002E13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CBA56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3955AD8" w14:textId="77777777" w:rsidR="002E13FE" w:rsidRDefault="002E13FE" w:rsidP="002E13FE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AF5FE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4C1632" w14:textId="77777777" w:rsidR="002E13FE" w:rsidRPr="00D5525C" w:rsidRDefault="002E13FE" w:rsidP="002E13F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FC5EFF" w14:textId="77777777" w:rsidR="002E13FE" w:rsidRPr="00D5525C" w:rsidRDefault="002E13FE" w:rsidP="002E13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D52683" w14:textId="77777777" w:rsidR="002E13FE" w:rsidRDefault="002E13FE" w:rsidP="002E13F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56E6A90F" w14:textId="77777777" w:rsidTr="008A3C6B">
        <w:tc>
          <w:tcPr>
            <w:tcW w:w="4140" w:type="dxa"/>
          </w:tcPr>
          <w:p w14:paraId="6EB8CF7A" w14:textId="6F99F9A1" w:rsidR="002E13FE" w:rsidRPr="00926415" w:rsidRDefault="002E13FE" w:rsidP="002E13FE">
            <w:pPr>
              <w:spacing w:line="36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264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 (ต่อ)</w:t>
            </w:r>
          </w:p>
        </w:tc>
        <w:tc>
          <w:tcPr>
            <w:tcW w:w="1080" w:type="dxa"/>
            <w:shd w:val="clear" w:color="auto" w:fill="auto"/>
          </w:tcPr>
          <w:p w14:paraId="42FC79F3" w14:textId="77777777" w:rsidR="002E13FE" w:rsidRPr="00D5525C" w:rsidRDefault="002E13FE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DF3837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7C8720" w14:textId="77777777" w:rsidR="002E13FE" w:rsidRPr="00D5525C" w:rsidRDefault="002E13FE" w:rsidP="002E13FE">
            <w:pPr>
              <w:tabs>
                <w:tab w:val="decimal" w:pos="821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5894E5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54C67F" w14:textId="77777777" w:rsidR="002E13FE" w:rsidRPr="00D5525C" w:rsidRDefault="002E13FE" w:rsidP="002E13FE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BD8B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75B4E" w14:textId="77777777" w:rsidR="002E13FE" w:rsidRPr="00D5525C" w:rsidRDefault="002E13FE" w:rsidP="002E13FE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03308372" w14:textId="77777777" w:rsidTr="008A3C6B">
        <w:tc>
          <w:tcPr>
            <w:tcW w:w="4140" w:type="dxa"/>
          </w:tcPr>
          <w:p w14:paraId="11ABDED1" w14:textId="56E957F9" w:rsidR="002E13FE" w:rsidRPr="00D5525C" w:rsidRDefault="002E13FE" w:rsidP="002E13F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98FB765" w14:textId="77777777" w:rsidR="002E13FE" w:rsidRPr="00D5525C" w:rsidRDefault="002E13FE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7B4B65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A085A40" w14:textId="77777777" w:rsidR="002E13FE" w:rsidRPr="00D5525C" w:rsidRDefault="002E13FE" w:rsidP="002E13FE">
            <w:pPr>
              <w:tabs>
                <w:tab w:val="decimal" w:pos="821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7B2D0D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97C49D4" w14:textId="77777777" w:rsidR="002E13FE" w:rsidRPr="00D5525C" w:rsidRDefault="002E13FE" w:rsidP="002E13FE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91878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9C6DE3" w14:textId="77777777" w:rsidR="002E13FE" w:rsidRPr="00D5525C" w:rsidRDefault="002E13FE" w:rsidP="002E13FE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3FE" w:rsidRPr="00D5525C" w14:paraId="355E2C70" w14:textId="77777777" w:rsidTr="002A3FE0">
        <w:trPr>
          <w:trHeight w:val="353"/>
        </w:trPr>
        <w:tc>
          <w:tcPr>
            <w:tcW w:w="4140" w:type="dxa"/>
          </w:tcPr>
          <w:p w14:paraId="69F0899A" w14:textId="77777777" w:rsidR="002E13FE" w:rsidRPr="00D5525C" w:rsidRDefault="002E13FE" w:rsidP="002E13FE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DBBB07" w14:textId="53BF54ED" w:rsidR="002E13FE" w:rsidRPr="009865C4" w:rsidRDefault="009865C4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</w:tcPr>
          <w:p w14:paraId="47A2CC77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B8AD1AA" w14:textId="57D2F5FD" w:rsidR="002E13FE" w:rsidRPr="00D5525C" w:rsidRDefault="002E13FE" w:rsidP="002E13FE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279A37D5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25CAE62" w14:textId="62BF91B8" w:rsidR="002E13FE" w:rsidRPr="00D5525C" w:rsidRDefault="00FA4658" w:rsidP="002E13FE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9AD4CC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E25EDE" w14:textId="65694E90" w:rsidR="002E13FE" w:rsidRPr="00D5525C" w:rsidRDefault="002E13FE" w:rsidP="002E13FE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E13FE" w:rsidRPr="00D5525C" w14:paraId="650B6564" w14:textId="77777777" w:rsidTr="002A3FE0">
        <w:tc>
          <w:tcPr>
            <w:tcW w:w="4140" w:type="dxa"/>
          </w:tcPr>
          <w:p w14:paraId="78DB8A98" w14:textId="09AC25A1" w:rsidR="002E13FE" w:rsidRPr="00D5525C" w:rsidRDefault="002E13FE" w:rsidP="002E13FE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960D51E" w14:textId="7A3EE369" w:rsidR="002E13FE" w:rsidRPr="00D5525C" w:rsidRDefault="009865C4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36" w:type="dxa"/>
          </w:tcPr>
          <w:p w14:paraId="32DCA8F4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64A764D" w14:textId="5333C14D" w:rsidR="002E13FE" w:rsidRPr="00D5525C" w:rsidRDefault="002E13FE" w:rsidP="002E13FE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01A943C4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9956DF" w14:textId="22F1389D" w:rsidR="002E13FE" w:rsidRPr="00D5525C" w:rsidRDefault="009865C4" w:rsidP="002E13FE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6A68A57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163565" w14:textId="13F7E57F" w:rsidR="002E13FE" w:rsidRPr="00D5525C" w:rsidRDefault="002E13FE" w:rsidP="002E13FE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2E13FE" w:rsidRPr="00D5525C" w14:paraId="4F78B8C5" w14:textId="77777777" w:rsidTr="002A3FE0">
        <w:tc>
          <w:tcPr>
            <w:tcW w:w="4140" w:type="dxa"/>
          </w:tcPr>
          <w:p w14:paraId="013D975B" w14:textId="77777777" w:rsidR="002E13FE" w:rsidRPr="00D5525C" w:rsidRDefault="002E13FE" w:rsidP="002E13FE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2E4325C" w14:textId="7EFC488E" w:rsidR="002E13FE" w:rsidRPr="00D5525C" w:rsidRDefault="009865C4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76CC504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F2EBE" w14:textId="038B9160" w:rsidR="002E13FE" w:rsidRPr="00D5525C" w:rsidRDefault="002E13FE" w:rsidP="002E13FE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140E9B2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2520DC2" w14:textId="4D2952F1" w:rsidR="002E13FE" w:rsidRPr="00D5525C" w:rsidRDefault="00FA4658" w:rsidP="002E13FE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0E698E2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83C710" w14:textId="282C044B" w:rsidR="002E13FE" w:rsidRPr="00D5525C" w:rsidRDefault="002E13FE" w:rsidP="002E13FE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E13FE" w:rsidRPr="00D5525C" w14:paraId="55980C8A" w14:textId="77777777" w:rsidTr="002A3FE0">
        <w:tc>
          <w:tcPr>
            <w:tcW w:w="4140" w:type="dxa"/>
          </w:tcPr>
          <w:p w14:paraId="30E8F8A7" w14:textId="46BCF739" w:rsidR="002E13FE" w:rsidRPr="00D5525C" w:rsidRDefault="002E13FE" w:rsidP="002E13FE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497EE04" w14:textId="5FC75152" w:rsidR="002E13FE" w:rsidRPr="00D5525C" w:rsidRDefault="009865C4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36" w:type="dxa"/>
          </w:tcPr>
          <w:p w14:paraId="0392F702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C67" w14:textId="5A651E59" w:rsidR="002E13FE" w:rsidRDefault="002E13FE" w:rsidP="002E13FE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74BA897E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398AF4" w14:textId="455FC6B6" w:rsidR="002E13FE" w:rsidRPr="00D5525C" w:rsidRDefault="00FA4658" w:rsidP="002E13FE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9486EF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965EC" w14:textId="744A1199" w:rsidR="002E13FE" w:rsidRDefault="002E13FE" w:rsidP="002E13FE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3FE" w:rsidRPr="00D5525C" w14:paraId="149CD549" w14:textId="77777777" w:rsidTr="002A3FE0">
        <w:tc>
          <w:tcPr>
            <w:tcW w:w="4140" w:type="dxa"/>
          </w:tcPr>
          <w:p w14:paraId="0E08C856" w14:textId="657A1C60" w:rsidR="002E13FE" w:rsidRPr="00D5525C" w:rsidRDefault="002E13FE" w:rsidP="002E13FE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1FA5247" w14:textId="7CA3CA08" w:rsidR="002E13FE" w:rsidRPr="00D5525C" w:rsidRDefault="009865C4" w:rsidP="002E13FE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B3328C2" w14:textId="77777777" w:rsidR="002E13FE" w:rsidRPr="00D5525C" w:rsidRDefault="002E13FE" w:rsidP="002E13FE">
            <w:pPr>
              <w:tabs>
                <w:tab w:val="decimal" w:pos="821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74AF98CE" w14:textId="370D89C0" w:rsidR="002E13FE" w:rsidRPr="00D5525C" w:rsidRDefault="002E13FE" w:rsidP="002E13FE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861132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4E7678" w14:textId="065701D2" w:rsidR="002E13FE" w:rsidRPr="00D5525C" w:rsidRDefault="00FA4658" w:rsidP="002E13FE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3A220" w14:textId="77777777" w:rsidR="002E13FE" w:rsidRPr="00D5525C" w:rsidRDefault="002E13FE" w:rsidP="002E13F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0F78DF" w14:textId="3BAD6BD7" w:rsidR="002E13FE" w:rsidRPr="00D5525C" w:rsidRDefault="002E13FE" w:rsidP="002E13FE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65C4" w:rsidRPr="00D5525C" w14:paraId="772059B6" w14:textId="77777777" w:rsidTr="002A3FE0">
        <w:tc>
          <w:tcPr>
            <w:tcW w:w="4140" w:type="dxa"/>
          </w:tcPr>
          <w:p w14:paraId="1C5926E1" w14:textId="012794B0" w:rsidR="009865C4" w:rsidRPr="00F63BCB" w:rsidRDefault="009865C4" w:rsidP="009865C4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3549ED" w14:textId="328A7CD5" w:rsidR="009865C4" w:rsidRPr="00D5525C" w:rsidRDefault="009865C4" w:rsidP="009865C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61C7D0" w14:textId="77777777" w:rsidR="009865C4" w:rsidRPr="00D5525C" w:rsidRDefault="009865C4" w:rsidP="009865C4">
            <w:pPr>
              <w:tabs>
                <w:tab w:val="decimal" w:pos="821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83B51AE" w14:textId="38BA65A9" w:rsidR="009865C4" w:rsidRDefault="009865C4" w:rsidP="009865C4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B92EE4" w14:textId="77777777" w:rsidR="009865C4" w:rsidRPr="00D5525C" w:rsidRDefault="009865C4" w:rsidP="009865C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7948C0E2" w14:textId="61DAE4E7" w:rsidR="009865C4" w:rsidRDefault="009865C4" w:rsidP="009865C4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1C990E" w14:textId="77777777" w:rsidR="009865C4" w:rsidRPr="00D5525C" w:rsidRDefault="009865C4" w:rsidP="009865C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F28B123" w14:textId="258C49F6" w:rsidR="009865C4" w:rsidRDefault="009865C4" w:rsidP="009865C4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65C4" w:rsidRPr="00D5525C" w14:paraId="6A4A3F4E" w14:textId="77777777" w:rsidTr="002A3FE0">
        <w:tc>
          <w:tcPr>
            <w:tcW w:w="4140" w:type="dxa"/>
          </w:tcPr>
          <w:p w14:paraId="5FAF15ED" w14:textId="77777777" w:rsidR="009865C4" w:rsidRPr="00D5525C" w:rsidRDefault="009865C4" w:rsidP="009865C4">
            <w:pPr>
              <w:tabs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E91F14" w14:textId="6516535A" w:rsidR="009865C4" w:rsidRPr="00D5525C" w:rsidRDefault="009865C4" w:rsidP="009865C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5,841</w:t>
            </w:r>
          </w:p>
        </w:tc>
        <w:tc>
          <w:tcPr>
            <w:tcW w:w="236" w:type="dxa"/>
            <w:shd w:val="clear" w:color="auto" w:fill="auto"/>
          </w:tcPr>
          <w:p w14:paraId="3C5A3761" w14:textId="77777777" w:rsidR="009865C4" w:rsidRPr="00D5525C" w:rsidRDefault="009865C4" w:rsidP="009865C4">
            <w:pPr>
              <w:tabs>
                <w:tab w:val="decimal" w:pos="821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C0B5A67" w14:textId="773AD39A" w:rsidR="009865C4" w:rsidRPr="00F54315" w:rsidRDefault="009865C4" w:rsidP="009865C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0A981D47" w14:textId="77777777" w:rsidR="009865C4" w:rsidRPr="00D5525C" w:rsidRDefault="009865C4" w:rsidP="009865C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8A7EA03" w14:textId="290C55F3" w:rsidR="009865C4" w:rsidRPr="00244986" w:rsidRDefault="009865C4" w:rsidP="009865C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3,308,482</w:t>
            </w:r>
          </w:p>
        </w:tc>
        <w:tc>
          <w:tcPr>
            <w:tcW w:w="236" w:type="dxa"/>
          </w:tcPr>
          <w:p w14:paraId="2CC937ED" w14:textId="77777777" w:rsidR="009865C4" w:rsidRPr="00D5525C" w:rsidRDefault="009865C4" w:rsidP="009865C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7359D6" w14:textId="68D29A0E" w:rsidR="009865C4" w:rsidRPr="00D5525C" w:rsidRDefault="009865C4" w:rsidP="009865C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</w:tr>
      <w:tr w:rsidR="009865C4" w:rsidRPr="00D5525C" w14:paraId="398B4FF5" w14:textId="77777777" w:rsidTr="002A3FE0">
        <w:tc>
          <w:tcPr>
            <w:tcW w:w="4140" w:type="dxa"/>
            <w:vAlign w:val="bottom"/>
          </w:tcPr>
          <w:p w14:paraId="3D6B8800" w14:textId="120AB464" w:rsidR="009865C4" w:rsidRPr="00D5525C" w:rsidRDefault="009865C4" w:rsidP="009865C4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D3AB8" w14:textId="24888E2C" w:rsidR="009865C4" w:rsidRPr="00D5525C" w:rsidRDefault="009865C4" w:rsidP="009865C4">
            <w:pPr>
              <w:spacing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29310" w14:textId="77777777" w:rsidR="009865C4" w:rsidRPr="00D5525C" w:rsidRDefault="009865C4" w:rsidP="009865C4">
            <w:pPr>
              <w:tabs>
                <w:tab w:val="decimal" w:pos="821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B60AE12" w14:textId="424D18BB" w:rsidR="009865C4" w:rsidRPr="00D5525C" w:rsidRDefault="009865C4" w:rsidP="009865C4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2B9B0" w14:textId="77777777" w:rsidR="009865C4" w:rsidRPr="00D5525C" w:rsidRDefault="009865C4" w:rsidP="009865C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E9A63E9" w14:textId="2CBDA083" w:rsidR="009865C4" w:rsidRPr="00D5525C" w:rsidRDefault="009865C4" w:rsidP="009865C4">
            <w:pPr>
              <w:spacing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F7CCB9" w14:textId="77777777" w:rsidR="009865C4" w:rsidRPr="00D5525C" w:rsidRDefault="009865C4" w:rsidP="009865C4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75780C" w14:textId="1130E60D" w:rsidR="009865C4" w:rsidRPr="00D5525C" w:rsidRDefault="009865C4" w:rsidP="009865C4">
            <w:pPr>
              <w:spacing w:line="36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65C4" w:rsidRPr="00D5525C" w14:paraId="4715ABAA" w14:textId="77777777" w:rsidTr="002A3FE0">
        <w:trPr>
          <w:trHeight w:val="67"/>
        </w:trPr>
        <w:tc>
          <w:tcPr>
            <w:tcW w:w="4140" w:type="dxa"/>
            <w:vAlign w:val="bottom"/>
          </w:tcPr>
          <w:p w14:paraId="573C7494" w14:textId="77777777" w:rsidR="009865C4" w:rsidRPr="00D5525C" w:rsidRDefault="009865C4" w:rsidP="009865C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34D2" w14:textId="50B4CE24" w:rsidR="009865C4" w:rsidRPr="00D5525C" w:rsidRDefault="009865C4" w:rsidP="009865C4">
            <w:pPr>
              <w:tabs>
                <w:tab w:val="decimal" w:pos="876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5,841</w:t>
            </w:r>
          </w:p>
        </w:tc>
        <w:tc>
          <w:tcPr>
            <w:tcW w:w="236" w:type="dxa"/>
            <w:shd w:val="clear" w:color="auto" w:fill="auto"/>
          </w:tcPr>
          <w:p w14:paraId="57643B12" w14:textId="77777777" w:rsidR="009865C4" w:rsidRPr="00D5525C" w:rsidRDefault="009865C4" w:rsidP="009865C4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B1920" w14:textId="6C046984" w:rsidR="009865C4" w:rsidRPr="00D5525C" w:rsidRDefault="009865C4" w:rsidP="009865C4">
            <w:pPr>
              <w:tabs>
                <w:tab w:val="decimal" w:pos="852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653FB691" w14:textId="77777777" w:rsidR="009865C4" w:rsidRPr="00D5525C" w:rsidRDefault="009865C4" w:rsidP="009865C4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BFA0" w14:textId="08A7ADCE" w:rsidR="009865C4" w:rsidRPr="00D5525C" w:rsidRDefault="009865C4" w:rsidP="009865C4">
            <w:pPr>
              <w:tabs>
                <w:tab w:val="decimal" w:pos="870"/>
              </w:tabs>
              <w:spacing w:line="36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3,308,482</w:t>
            </w:r>
          </w:p>
        </w:tc>
        <w:tc>
          <w:tcPr>
            <w:tcW w:w="236" w:type="dxa"/>
          </w:tcPr>
          <w:p w14:paraId="6D034CFE" w14:textId="77777777" w:rsidR="009865C4" w:rsidRPr="00D5525C" w:rsidRDefault="009865C4" w:rsidP="009865C4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2AD8D62" w14:textId="68C98EF5" w:rsidR="009865C4" w:rsidRPr="00D5525C" w:rsidRDefault="009865C4" w:rsidP="009865C4">
            <w:pPr>
              <w:tabs>
                <w:tab w:val="decimal" w:pos="912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</w:tr>
    </w:tbl>
    <w:p w14:paraId="0012F692" w14:textId="4C6335C7" w:rsidR="00482849" w:rsidRPr="00EF24D9" w:rsidRDefault="0048284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720"/>
        <w:gridCol w:w="180"/>
        <w:gridCol w:w="900"/>
        <w:gridCol w:w="90"/>
        <w:gridCol w:w="270"/>
        <w:gridCol w:w="540"/>
        <w:gridCol w:w="270"/>
        <w:gridCol w:w="360"/>
        <w:gridCol w:w="270"/>
        <w:gridCol w:w="180"/>
        <w:gridCol w:w="236"/>
        <w:gridCol w:w="664"/>
        <w:gridCol w:w="180"/>
        <w:gridCol w:w="90"/>
        <w:gridCol w:w="180"/>
        <w:gridCol w:w="900"/>
      </w:tblGrid>
      <w:tr w:rsidR="003173E1" w:rsidRPr="00F472FE" w14:paraId="147FDCE3" w14:textId="77777777" w:rsidTr="00362E34">
        <w:trPr>
          <w:trHeight w:val="24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8DA7FA8" w14:textId="77777777" w:rsidR="003173E1" w:rsidRPr="00F472FE" w:rsidRDefault="003173E1" w:rsidP="00EF24D9">
            <w:pPr>
              <w:spacing w:line="340" w:lineRule="exac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1160059C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13"/>
            <w:tcBorders>
              <w:top w:val="nil"/>
              <w:bottom w:val="nil"/>
            </w:tcBorders>
          </w:tcPr>
          <w:p w14:paraId="2BC3E047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173E1" w:rsidRPr="00F472FE" w14:paraId="022974BE" w14:textId="77777777" w:rsidTr="00362E34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0849A2D2" w14:textId="77777777" w:rsidR="003173E1" w:rsidRPr="00F472FE" w:rsidRDefault="003173E1" w:rsidP="00EF24D9">
            <w:pPr>
              <w:tabs>
                <w:tab w:val="left" w:pos="720"/>
              </w:tabs>
              <w:spacing w:line="340" w:lineRule="exact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0BF8082A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455DFDBD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41DC0444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C7EEB" w14:textId="77777777" w:rsidR="003173E1" w:rsidRPr="00F472FE" w:rsidRDefault="003173E1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EBDCB85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359877" w14:textId="77777777" w:rsidR="003173E1" w:rsidRPr="00F472FE" w:rsidRDefault="003173E1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</w:tcPr>
          <w:p w14:paraId="6D26DD7A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70B7FC5" w14:textId="77777777" w:rsidR="003173E1" w:rsidRPr="00F472FE" w:rsidRDefault="003173E1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315226" w14:textId="77777777" w:rsidR="003173E1" w:rsidRPr="00F472FE" w:rsidRDefault="003173E1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EF24D9" w:rsidRPr="00F472FE" w14:paraId="5FB8E5E3" w14:textId="77777777" w:rsidTr="00362E34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0B7056F2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6FC4450D" w14:textId="6759529B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900" w:type="dxa"/>
            <w:tcBorders>
              <w:top w:val="nil"/>
            </w:tcBorders>
          </w:tcPr>
          <w:p w14:paraId="5799EAF7" w14:textId="10DD6DDC" w:rsidR="00EF24D9" w:rsidRPr="00640271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46D7DBF9" w14:textId="5D3C2ECE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EBBEB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501C05C1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159FB8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</w:tcPr>
          <w:p w14:paraId="7E9D312E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749BA8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84763D" w14:textId="5BB28304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EF24D9" w:rsidRPr="00F472FE" w14:paraId="484BF71F" w14:textId="77777777" w:rsidTr="00362E34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53582C9A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78B3E270" w14:textId="19664BBC" w:rsidR="00EF24D9" w:rsidRPr="00283DA1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</w:tcBorders>
          </w:tcPr>
          <w:p w14:paraId="2802E25E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11B2F769" w14:textId="6EEA3950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A20A8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A5398A1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136341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</w:tcPr>
          <w:p w14:paraId="26D39DBD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572F82" w14:textId="77777777" w:rsidR="00EF24D9" w:rsidRPr="00F472FE" w:rsidRDefault="00EF24D9" w:rsidP="00EF24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C64B84" w14:textId="77777777" w:rsidR="00EF24D9" w:rsidRPr="00F472FE" w:rsidRDefault="00EF24D9" w:rsidP="00EF24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EF24D9" w:rsidRPr="00F472FE" w14:paraId="6F1F8597" w14:textId="77777777" w:rsidTr="00362E34">
        <w:trPr>
          <w:trHeight w:val="240"/>
        </w:trPr>
        <w:tc>
          <w:tcPr>
            <w:tcW w:w="3150" w:type="dxa"/>
          </w:tcPr>
          <w:p w14:paraId="255436F5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2ACD0E8D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13"/>
            <w:tcBorders>
              <w:top w:val="nil"/>
              <w:bottom w:val="nil"/>
            </w:tcBorders>
          </w:tcPr>
          <w:p w14:paraId="17B3FDE2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EF24D9" w:rsidRPr="00F472FE" w14:paraId="3C7B02A9" w14:textId="77777777" w:rsidTr="00362E34">
        <w:trPr>
          <w:trHeight w:val="240"/>
        </w:trPr>
        <w:tc>
          <w:tcPr>
            <w:tcW w:w="3150" w:type="dxa"/>
          </w:tcPr>
          <w:p w14:paraId="2754DE6E" w14:textId="77777777" w:rsidR="00EF24D9" w:rsidRPr="00D72059" w:rsidRDefault="00EF24D9" w:rsidP="00EF24D9">
            <w:pPr>
              <w:tabs>
                <w:tab w:val="left" w:pos="720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7205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แก่กิจการที่เกี่ยวข้อ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D7205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800" w:type="dxa"/>
            <w:gridSpan w:val="3"/>
          </w:tcPr>
          <w:p w14:paraId="7DE5DD13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13"/>
            <w:tcBorders>
              <w:top w:val="nil"/>
              <w:bottom w:val="nil"/>
            </w:tcBorders>
          </w:tcPr>
          <w:p w14:paraId="765F2E2A" w14:textId="77777777" w:rsidR="00EF24D9" w:rsidRPr="00F472FE" w:rsidRDefault="00EF24D9" w:rsidP="00EF24D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EF24D9" w:rsidRPr="00F472FE" w14:paraId="71834690" w14:textId="77777777" w:rsidTr="00362E34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21DB8B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6BF04EA4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D05E009" w14:textId="77777777" w:rsidR="00EF24D9" w:rsidRPr="00F472FE" w:rsidRDefault="00EF24D9" w:rsidP="00EF24D9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</w:tcBorders>
          </w:tcPr>
          <w:p w14:paraId="6570C037" w14:textId="77777777" w:rsidR="00EF24D9" w:rsidRPr="00F472FE" w:rsidRDefault="00EF24D9" w:rsidP="00EF24D9">
            <w:pPr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8ADD11" w14:textId="77777777" w:rsidR="00EF24D9" w:rsidRPr="00F472FE" w:rsidRDefault="00EF24D9" w:rsidP="00EF24D9">
            <w:pPr>
              <w:tabs>
                <w:tab w:val="decimal" w:pos="711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</w:tcBorders>
          </w:tcPr>
          <w:p w14:paraId="374F9BE9" w14:textId="77777777" w:rsidR="00EF24D9" w:rsidRPr="00F472FE" w:rsidRDefault="00EF24D9" w:rsidP="00EF24D9">
            <w:pPr>
              <w:tabs>
                <w:tab w:val="decimal" w:pos="711"/>
              </w:tabs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1CFF1B" w14:textId="77777777" w:rsidR="00EF24D9" w:rsidRPr="00F472FE" w:rsidRDefault="00EF24D9" w:rsidP="00EF24D9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</w:tcBorders>
          </w:tcPr>
          <w:p w14:paraId="677370E5" w14:textId="77777777" w:rsidR="00EF24D9" w:rsidRPr="00F472FE" w:rsidRDefault="00EF24D9" w:rsidP="00EF24D9">
            <w:pPr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2BEE2F9" w14:textId="77777777" w:rsidR="00EF24D9" w:rsidRPr="00F472FE" w:rsidRDefault="00EF24D9" w:rsidP="00EF24D9">
            <w:pPr>
              <w:tabs>
                <w:tab w:val="decimal" w:pos="972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01645E0" w14:textId="77777777" w:rsidR="00EF24D9" w:rsidRPr="00F472FE" w:rsidRDefault="00EF24D9" w:rsidP="00EF24D9">
            <w:pPr>
              <w:tabs>
                <w:tab w:val="decimal" w:pos="972"/>
              </w:tabs>
              <w:spacing w:line="34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A4658" w:rsidRPr="00F472FE" w14:paraId="447CB45A" w14:textId="77777777" w:rsidTr="00362E34">
        <w:tc>
          <w:tcPr>
            <w:tcW w:w="3150" w:type="dxa"/>
          </w:tcPr>
          <w:p w14:paraId="5436F840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5BDE9321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4BF37B4" w14:textId="2054E226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36C89848" w14:textId="77777777" w:rsidR="00FA4658" w:rsidRPr="00994219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86DC38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BB36EB" w14:textId="77777777" w:rsidR="00FA4658" w:rsidRPr="00857198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36C8C3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C0B030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3408FE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9ACF3" w14:textId="07E38C04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</w:tr>
      <w:tr w:rsidR="00FA4658" w:rsidRPr="00F472FE" w14:paraId="0023AA83" w14:textId="77777777" w:rsidTr="00362E34">
        <w:tc>
          <w:tcPr>
            <w:tcW w:w="3150" w:type="dxa"/>
          </w:tcPr>
          <w:p w14:paraId="7F1FC4DF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  <w:gridSpan w:val="2"/>
          </w:tcPr>
          <w:p w14:paraId="00D09999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DA13C5A" w14:textId="10E28C16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0D952443" w14:textId="77777777" w:rsidR="00FA4658" w:rsidRPr="00994219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9CDBEF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5AE1F23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ED6E36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A9E80E" w14:textId="25E2CE1E" w:rsidR="00FA4658" w:rsidRPr="00F472FE" w:rsidRDefault="00FA4658" w:rsidP="00FA4658">
            <w:pPr>
              <w:tabs>
                <w:tab w:val="decimal" w:pos="56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384424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AF7DD" w14:textId="00BC265F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A4658" w:rsidRPr="00F472FE" w14:paraId="4D6D78E0" w14:textId="77777777" w:rsidTr="00362E34">
        <w:tc>
          <w:tcPr>
            <w:tcW w:w="3150" w:type="dxa"/>
          </w:tcPr>
          <w:p w14:paraId="7351132B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gridSpan w:val="2"/>
          </w:tcPr>
          <w:p w14:paraId="08593F94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62E8C24B" w14:textId="1ECB1E6C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16729390" w14:textId="77777777" w:rsidR="00FA4658" w:rsidRPr="00F472FE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93A665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35B89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BB97B8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85EEA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1DEE28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64262" w14:textId="0C4C4465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FA4658" w:rsidRPr="00F472FE" w14:paraId="7411A89D" w14:textId="77777777" w:rsidTr="00362E34">
        <w:tc>
          <w:tcPr>
            <w:tcW w:w="3150" w:type="dxa"/>
          </w:tcPr>
          <w:p w14:paraId="7BC309F4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  <w:gridSpan w:val="2"/>
          </w:tcPr>
          <w:p w14:paraId="0461DB04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1BE838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7EA875EB" w14:textId="77777777" w:rsidR="00FA4658" w:rsidRPr="00F472FE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0C6D0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7D894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5C7663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69EE3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A4C19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628A2" w14:textId="77777777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A4658" w:rsidRPr="00F472FE" w14:paraId="2598450E" w14:textId="77777777" w:rsidTr="00362E34">
        <w:tc>
          <w:tcPr>
            <w:tcW w:w="3150" w:type="dxa"/>
          </w:tcPr>
          <w:p w14:paraId="647E801A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14:paraId="64054307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38E95EBA" w14:textId="22867CDE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6BE3D0B9" w14:textId="77777777" w:rsidR="00FA4658" w:rsidRPr="00F472FE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B2A2B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D68E6" w14:textId="77777777" w:rsidR="00FA4658" w:rsidRPr="00857198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4DF8A7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8E1E1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E4BF5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4C577" w14:textId="64E891F5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FA4658" w:rsidRPr="00F472FE" w14:paraId="7A28BB59" w14:textId="77777777" w:rsidTr="00362E34">
        <w:tc>
          <w:tcPr>
            <w:tcW w:w="3150" w:type="dxa"/>
          </w:tcPr>
          <w:p w14:paraId="5D9DEB92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  <w:gridSpan w:val="2"/>
          </w:tcPr>
          <w:p w14:paraId="0E6336CE" w14:textId="77777777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F3A2C7E" w14:textId="22690F99" w:rsidR="00FA4658" w:rsidRPr="00F472FE" w:rsidRDefault="00FA4658" w:rsidP="00FA4658">
            <w:pPr>
              <w:spacing w:line="340" w:lineRule="exact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45C9A554" w14:textId="77777777" w:rsidR="00FA4658" w:rsidRPr="00F472FE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D87343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AB2D3" w14:textId="77777777" w:rsidR="00FA4658" w:rsidRPr="00857198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3B0831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61AD7" w14:textId="77777777" w:rsidR="00FA4658" w:rsidRPr="00F472FE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308F2F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1D944" w14:textId="493457D8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FA4658" w:rsidRPr="00F472FE" w14:paraId="607A63C0" w14:textId="77777777" w:rsidTr="00362E34">
        <w:tc>
          <w:tcPr>
            <w:tcW w:w="3150" w:type="dxa"/>
          </w:tcPr>
          <w:p w14:paraId="07A847A3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DD0E6E5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36BF40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</w:tcPr>
          <w:p w14:paraId="7953CED7" w14:textId="77777777" w:rsidR="00FA4658" w:rsidRPr="00994219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417,032</w:t>
            </w:r>
          </w:p>
        </w:tc>
        <w:tc>
          <w:tcPr>
            <w:tcW w:w="270" w:type="dxa"/>
          </w:tcPr>
          <w:p w14:paraId="1F331115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231997" w14:textId="77777777" w:rsidR="00FA4658" w:rsidRPr="00AC09D4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9969DB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7ED2A5" w14:textId="7880D007" w:rsidR="00FA4658" w:rsidRPr="00F472FE" w:rsidRDefault="00FA4658" w:rsidP="00FA4658">
            <w:pPr>
              <w:tabs>
                <w:tab w:val="decimal" w:pos="56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63E6D8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9BE3AD" w14:textId="128252F8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372,879</w:t>
            </w:r>
          </w:p>
        </w:tc>
      </w:tr>
      <w:tr w:rsidR="00FA4658" w:rsidRPr="00F472FE" w14:paraId="531E83F7" w14:textId="77777777" w:rsidTr="00362E34">
        <w:trPr>
          <w:trHeight w:val="80"/>
        </w:trPr>
        <w:tc>
          <w:tcPr>
            <w:tcW w:w="3150" w:type="dxa"/>
          </w:tcPr>
          <w:p w14:paraId="525198FC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  <w:gridSpan w:val="2"/>
          </w:tcPr>
          <w:p w14:paraId="1F66EC64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8780EF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single" w:sz="4" w:space="0" w:color="auto"/>
            </w:tcBorders>
          </w:tcPr>
          <w:p w14:paraId="4B6A2B0A" w14:textId="77777777" w:rsidR="00FA4658" w:rsidRPr="00994219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1,348</w:t>
            </w:r>
          </w:p>
        </w:tc>
        <w:tc>
          <w:tcPr>
            <w:tcW w:w="270" w:type="dxa"/>
            <w:tcBorders>
              <w:bottom w:val="nil"/>
            </w:tcBorders>
          </w:tcPr>
          <w:p w14:paraId="4301ECC8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59FCE" w14:textId="3A83D7D0" w:rsidR="00FA4658" w:rsidRPr="00AC09D4" w:rsidRDefault="00FA4658" w:rsidP="00FA4658">
            <w:pPr>
              <w:tabs>
                <w:tab w:val="decimal" w:pos="60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3071EE" w14:textId="77777777" w:rsidR="00FA4658" w:rsidRPr="00F472FE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FBE55" w14:textId="3C95D3D5" w:rsidR="00FA4658" w:rsidRPr="00F472FE" w:rsidRDefault="00FA4658" w:rsidP="009865C4">
            <w:pPr>
              <w:tabs>
                <w:tab w:val="decimal" w:pos="56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(7,684)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9859AEC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5139E" w14:textId="7F3D9713" w:rsidR="00FA4658" w:rsidRPr="00F472FE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1,234</w:t>
            </w:r>
          </w:p>
        </w:tc>
      </w:tr>
      <w:tr w:rsidR="00FA4658" w:rsidRPr="00F472FE" w14:paraId="1D6B3D3D" w14:textId="77777777" w:rsidTr="00362E34">
        <w:tc>
          <w:tcPr>
            <w:tcW w:w="3150" w:type="dxa"/>
          </w:tcPr>
          <w:p w14:paraId="54B98654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6C63180F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09EE598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</w:tcPr>
          <w:p w14:paraId="5ADAD2A8" w14:textId="77777777" w:rsidR="00FA4658" w:rsidRPr="00AC09D4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D05A17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CDCC7" w14:textId="5EA9E6C3" w:rsidR="00FA4658" w:rsidRPr="00AC09D4" w:rsidRDefault="00FA4658" w:rsidP="00FA4658">
            <w:pPr>
              <w:tabs>
                <w:tab w:val="decimal" w:pos="60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7,570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4E8F85" w14:textId="77777777" w:rsidR="00FA4658" w:rsidRPr="00AC09D4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490E5" w14:textId="3466AAEC" w:rsidR="00FA4658" w:rsidRPr="00AC09D4" w:rsidRDefault="00FA4658" w:rsidP="009865C4">
            <w:pPr>
              <w:tabs>
                <w:tab w:val="decimal" w:pos="56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(51,837)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978826" w14:textId="77777777" w:rsidR="00FA4658" w:rsidRPr="00F472FE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4EC869" w14:textId="40CF1527" w:rsidR="00FA4658" w:rsidRPr="00AC09D4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374,113</w:t>
            </w:r>
          </w:p>
        </w:tc>
      </w:tr>
      <w:tr w:rsidR="00FA4658" w:rsidRPr="00F472FE" w14:paraId="35171165" w14:textId="77777777" w:rsidTr="00362E34">
        <w:tc>
          <w:tcPr>
            <w:tcW w:w="3150" w:type="dxa"/>
            <w:tcBorders>
              <w:top w:val="nil"/>
              <w:bottom w:val="nil"/>
            </w:tcBorders>
          </w:tcPr>
          <w:p w14:paraId="59ED1212" w14:textId="3FB70C50" w:rsidR="00FA4658" w:rsidRPr="00DA64FF" w:rsidRDefault="00FA4658" w:rsidP="00FA4658">
            <w:pPr>
              <w:spacing w:line="340" w:lineRule="exact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6DB2A28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ED36C4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5AEF52" w14:textId="77777777" w:rsidR="00FA4658" w:rsidRPr="00857198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E8C4" w14:textId="77777777" w:rsidR="00FA4658" w:rsidRPr="00F472FE" w:rsidRDefault="00FA4658" w:rsidP="00FA4658">
            <w:pPr>
              <w:spacing w:line="340" w:lineRule="exact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D8817" w14:textId="77777777" w:rsidR="00FA4658" w:rsidRPr="000F348C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A8883" w14:textId="77777777" w:rsidR="00FA4658" w:rsidRPr="000F348C" w:rsidRDefault="00FA4658" w:rsidP="00FA4658">
            <w:pPr>
              <w:spacing w:line="340" w:lineRule="exact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3DF3C" w14:textId="77777777" w:rsidR="00FA4658" w:rsidRPr="000F348C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7CBDF" w14:textId="77777777" w:rsidR="00FA4658" w:rsidRPr="000F348C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652A5E" w14:textId="1AF71B82" w:rsidR="00FA4658" w:rsidRPr="000F348C" w:rsidRDefault="00FA4658" w:rsidP="00FA465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A4658" w:rsidRPr="00F472FE" w14:paraId="2462BA2D" w14:textId="77777777" w:rsidTr="00362E34">
        <w:tc>
          <w:tcPr>
            <w:tcW w:w="3150" w:type="dxa"/>
            <w:tcBorders>
              <w:bottom w:val="nil"/>
            </w:tcBorders>
          </w:tcPr>
          <w:p w14:paraId="510320D7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00FA716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3899556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2F3BE" w14:textId="77777777" w:rsidR="00FA4658" w:rsidRPr="00F472FE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BD65B6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5F3DEF9" w14:textId="77777777" w:rsidR="00FA4658" w:rsidRPr="000F348C" w:rsidRDefault="00FA4658" w:rsidP="00FA4658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DAEE1" w14:textId="77777777" w:rsidR="00FA4658" w:rsidRPr="000F348C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EABEF5" w14:textId="77777777" w:rsidR="00FA4658" w:rsidRPr="000F348C" w:rsidRDefault="00FA4658" w:rsidP="00FA4658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2ACB94F" w14:textId="77777777" w:rsidR="00FA4658" w:rsidRPr="000F348C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F2A7" w14:textId="5886DC31" w:rsidR="00FA4658" w:rsidRPr="000F348C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374,113</w:t>
            </w:r>
          </w:p>
        </w:tc>
      </w:tr>
      <w:tr w:rsidR="00FA4658" w:rsidRPr="00F472FE" w14:paraId="0EAB4186" w14:textId="77777777" w:rsidTr="00FA4658">
        <w:tc>
          <w:tcPr>
            <w:tcW w:w="3150" w:type="dxa"/>
            <w:tcBorders>
              <w:bottom w:val="nil"/>
            </w:tcBorders>
          </w:tcPr>
          <w:p w14:paraId="0C890BA8" w14:textId="77777777" w:rsidR="00FA4658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090E1D5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346BE3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1BD68E" w14:textId="77777777" w:rsidR="00FA4658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02EAE4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0F9F67C" w14:textId="77777777" w:rsidR="00FA4658" w:rsidRPr="000F348C" w:rsidRDefault="00FA4658" w:rsidP="00FA4658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71BBBA" w14:textId="77777777" w:rsidR="00FA4658" w:rsidRPr="000F348C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3BAFC2" w14:textId="77777777" w:rsidR="00FA4658" w:rsidRPr="000F348C" w:rsidRDefault="00FA4658" w:rsidP="00FA4658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AD24925" w14:textId="77777777" w:rsidR="00FA4658" w:rsidRPr="000F348C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4CD59A" w14:textId="77777777" w:rsidR="00FA4658" w:rsidRPr="000F348C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A4658" w:rsidRPr="00F472FE" w14:paraId="34131A85" w14:textId="77777777" w:rsidTr="002D6ABE">
        <w:tc>
          <w:tcPr>
            <w:tcW w:w="3150" w:type="dxa"/>
            <w:tcBorders>
              <w:bottom w:val="nil"/>
            </w:tcBorders>
          </w:tcPr>
          <w:p w14:paraId="384DB118" w14:textId="77777777" w:rsidR="00FA4658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178FB944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C32D7B" w14:textId="77777777" w:rsidR="00FA4658" w:rsidRPr="00F472FE" w:rsidRDefault="00FA4658" w:rsidP="00FA4658">
            <w:pPr>
              <w:tabs>
                <w:tab w:val="left" w:pos="72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DB4C855" w14:textId="77777777" w:rsidR="00FA4658" w:rsidRDefault="00FA4658" w:rsidP="00FA4658">
            <w:pPr>
              <w:tabs>
                <w:tab w:val="decimal" w:pos="702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766070" w14:textId="77777777" w:rsidR="00FA4658" w:rsidRPr="00F472FE" w:rsidRDefault="00FA4658" w:rsidP="00FA4658">
            <w:pPr>
              <w:spacing w:line="340" w:lineRule="exact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75E7065" w14:textId="77777777" w:rsidR="00FA4658" w:rsidRPr="000F348C" w:rsidRDefault="00FA4658" w:rsidP="00FA4658">
            <w:pPr>
              <w:tabs>
                <w:tab w:val="decimal" w:pos="68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0AA602" w14:textId="77777777" w:rsidR="00FA4658" w:rsidRPr="000F348C" w:rsidRDefault="00FA4658" w:rsidP="00FA4658">
            <w:pPr>
              <w:spacing w:line="340" w:lineRule="exact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8F9A54" w14:textId="77777777" w:rsidR="00FA4658" w:rsidRPr="000F348C" w:rsidRDefault="00FA4658" w:rsidP="00FA4658">
            <w:pPr>
              <w:tabs>
                <w:tab w:val="decimal" w:pos="72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206F3E" w14:textId="77777777" w:rsidR="00FA4658" w:rsidRPr="000F348C" w:rsidRDefault="00FA4658" w:rsidP="00FA4658">
            <w:pPr>
              <w:tabs>
                <w:tab w:val="decimal" w:pos="82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358787D" w14:textId="77777777" w:rsidR="00FA4658" w:rsidRPr="000F348C" w:rsidRDefault="00FA4658" w:rsidP="00FA4658">
            <w:pPr>
              <w:tabs>
                <w:tab w:val="decimal" w:pos="696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A4658" w:rsidRPr="001A69B6" w14:paraId="082053C2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0B56FB3E" w14:textId="73DD2598" w:rsidR="00FA4658" w:rsidRPr="001A69B6" w:rsidRDefault="00FA4658" w:rsidP="00FA465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</w:tcPr>
          <w:p w14:paraId="22F14162" w14:textId="7777777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6077F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7"/>
          </w:tcPr>
          <w:p w14:paraId="113A6423" w14:textId="7777777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658" w:rsidRPr="001A69B6" w14:paraId="185D1896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5B39E010" w14:textId="05F82774" w:rsidR="00FA4658" w:rsidRPr="001A69B6" w:rsidRDefault="00FA4658" w:rsidP="00FA465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5655B48E" w14:textId="24F1F340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0FC9742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543997D" w14:textId="2170C0FD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D643A6E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39228EFD" w14:textId="2C49DD92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7DD451A7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4D7A63" w14:textId="0B51E6A6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A4658" w:rsidRPr="001A69B6" w14:paraId="0E9A91DB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26082C16" w14:textId="77777777" w:rsidR="00FA4658" w:rsidRPr="001A69B6" w:rsidRDefault="00FA4658" w:rsidP="00FA465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22902222" w14:textId="0B2355DE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E7A3989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1FE05AE" w14:textId="358464D9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92C8D93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0D3FFE13" w14:textId="0FC55343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6B02D5D0" w14:textId="77777777" w:rsidR="00FA4658" w:rsidRPr="001A69B6" w:rsidRDefault="00FA4658" w:rsidP="00FA46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D182FA" w14:textId="130EFCAC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A4658" w:rsidRPr="001A69B6" w14:paraId="08D07245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4684E631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15"/>
          </w:tcPr>
          <w:p w14:paraId="737FCC60" w14:textId="77777777" w:rsidR="00FA4658" w:rsidRPr="001A69B6" w:rsidRDefault="00FA4658" w:rsidP="00FA46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A4658" w:rsidRPr="001A69B6" w14:paraId="0B2DEBD4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2673253F" w14:textId="6E7691BB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310" w:type="dxa"/>
            <w:gridSpan w:val="15"/>
          </w:tcPr>
          <w:p w14:paraId="2A68A27A" w14:textId="77777777" w:rsidR="00FA4658" w:rsidRPr="001A69B6" w:rsidRDefault="00FA4658" w:rsidP="00FA46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A4658" w:rsidRPr="001A69B6" w14:paraId="222A495C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55530BBF" w14:textId="6AF1B4A5" w:rsidR="00FA4658" w:rsidRPr="001A69B6" w:rsidRDefault="00FA4658" w:rsidP="00FA4658">
            <w:pPr>
              <w:tabs>
                <w:tab w:val="left" w:pos="197"/>
              </w:tabs>
              <w:spacing w:line="240" w:lineRule="atLeast"/>
              <w:ind w:right="65" w:firstLine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310" w:type="dxa"/>
            <w:gridSpan w:val="15"/>
          </w:tcPr>
          <w:p w14:paraId="6DF66FC2" w14:textId="77777777" w:rsidR="00FA4658" w:rsidRPr="001A69B6" w:rsidRDefault="00FA4658" w:rsidP="00FA46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A4658" w:rsidRPr="001A69B6" w14:paraId="0C6AAC26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gridSpan w:val="2"/>
          </w:tcPr>
          <w:p w14:paraId="3FBC6A0D" w14:textId="77777777" w:rsidR="00FA4658" w:rsidRPr="001A69B6" w:rsidRDefault="00FA4658" w:rsidP="00FA46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</w:tcPr>
          <w:p w14:paraId="3A3D5C46" w14:textId="77777777" w:rsidR="00FA4658" w:rsidRPr="001A69B6" w:rsidRDefault="00FA4658" w:rsidP="00FA46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9C451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4BD3DEE" w14:textId="77777777" w:rsidR="00FA4658" w:rsidRPr="001A69B6" w:rsidRDefault="00FA4658" w:rsidP="00FA46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D9985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DF756CA" w14:textId="77777777" w:rsidR="00FA4658" w:rsidRPr="001A69B6" w:rsidRDefault="00FA4658" w:rsidP="00FA46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C94433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4A1093" w14:textId="7777777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658" w:rsidRPr="001A69B6" w14:paraId="06271860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735AF1FD" w14:textId="77777777" w:rsidR="00FA4658" w:rsidRPr="001A69B6" w:rsidRDefault="00FA4658" w:rsidP="00FA46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3025BFE" w14:textId="23D49D86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8FD41A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4C89F1A" w14:textId="6AF3DF1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8C4EA7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4B21950" w14:textId="608FF78C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2,423</w:t>
            </w:r>
          </w:p>
        </w:tc>
        <w:tc>
          <w:tcPr>
            <w:tcW w:w="270" w:type="dxa"/>
            <w:gridSpan w:val="2"/>
          </w:tcPr>
          <w:p w14:paraId="1F81F14C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12C547" w14:textId="60F7602E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</w:tr>
      <w:tr w:rsidR="00FA4658" w:rsidRPr="001A69B6" w14:paraId="41F47F95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24DEDDB7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EC69DC" w14:textId="2EABE39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A5CF20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007CCEE" w14:textId="423C9949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4D72D2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43AAA25" w14:textId="0A42201C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88,447</w:t>
            </w:r>
          </w:p>
        </w:tc>
        <w:tc>
          <w:tcPr>
            <w:tcW w:w="270" w:type="dxa"/>
            <w:gridSpan w:val="2"/>
          </w:tcPr>
          <w:p w14:paraId="499E2EB3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725A06" w14:textId="0D31A526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74,970</w:t>
            </w:r>
          </w:p>
        </w:tc>
      </w:tr>
      <w:tr w:rsidR="00FA4658" w:rsidRPr="001A69B6" w14:paraId="678E6B09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5BCF4414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973A203" w14:textId="1346DD64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1B1267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D9DAD92" w14:textId="61F62A90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187DB3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79B16B0" w14:textId="531AC042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10,588</w:t>
            </w:r>
          </w:p>
        </w:tc>
        <w:tc>
          <w:tcPr>
            <w:tcW w:w="270" w:type="dxa"/>
            <w:gridSpan w:val="2"/>
          </w:tcPr>
          <w:p w14:paraId="13C255E7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662B0E" w14:textId="44994D84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16,508</w:t>
            </w:r>
          </w:p>
        </w:tc>
      </w:tr>
      <w:tr w:rsidR="00FA4658" w:rsidRPr="001A69B6" w14:paraId="5E80315D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2D51D58E" w14:textId="3F5F88B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77A6FC5" w14:textId="20A80E63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F1EA178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5256EAF" w14:textId="42F89F11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13ED3E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F8129CD" w14:textId="16AC02BF" w:rsidR="00FA4658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14,188</w:t>
            </w:r>
          </w:p>
        </w:tc>
        <w:tc>
          <w:tcPr>
            <w:tcW w:w="270" w:type="dxa"/>
            <w:gridSpan w:val="2"/>
          </w:tcPr>
          <w:p w14:paraId="192DAC37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346E82" w14:textId="48760E33" w:rsidR="00FA4658" w:rsidRDefault="00FA4658" w:rsidP="00D3223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200,014</w:t>
            </w:r>
          </w:p>
        </w:tc>
      </w:tr>
      <w:tr w:rsidR="00FA4658" w:rsidRPr="001A69B6" w14:paraId="4080FEC9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4261405A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7EE878D" w14:textId="6A3CA342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D2F14F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B80294F" w14:textId="14C96358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BD8BB8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8A611BE" w14:textId="361C5B05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100,753</w:t>
            </w:r>
          </w:p>
        </w:tc>
        <w:tc>
          <w:tcPr>
            <w:tcW w:w="270" w:type="dxa"/>
            <w:gridSpan w:val="2"/>
          </w:tcPr>
          <w:p w14:paraId="1603A8A0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68CCAE" w14:textId="740B8348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98,994</w:t>
            </w:r>
          </w:p>
        </w:tc>
      </w:tr>
      <w:tr w:rsidR="00FA4658" w:rsidRPr="001A69B6" w14:paraId="2C2E165C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2FBB3B1D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CD7960F" w14:textId="33501D21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4A513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85DABC3" w14:textId="2A922063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313DC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16DA55C" w14:textId="54B0980F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  <w:gridSpan w:val="2"/>
          </w:tcPr>
          <w:p w14:paraId="666D6401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A2734D" w14:textId="78B8494E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FA4658" w:rsidRPr="001A69B6" w14:paraId="32EBFEA8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7F1C8289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3C8CE0A" w14:textId="237A4206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950A4F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5B946C6" w14:textId="3B84668E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DCFE1B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C0D4C77" w14:textId="767C5AC8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gridSpan w:val="2"/>
          </w:tcPr>
          <w:p w14:paraId="653B5854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B88C52" w14:textId="50E121C2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FA4658" w:rsidRPr="001A69B6" w14:paraId="66A35C1B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229536D8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165BEB4" w14:textId="24439B26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51EF1C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D4ED858" w14:textId="1C3DD3AD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E7346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F290CF6" w14:textId="4C3F977E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gridSpan w:val="2"/>
          </w:tcPr>
          <w:p w14:paraId="24E30C9D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67B54F" w14:textId="67D8E305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FA4658" w:rsidRPr="001A69B6" w14:paraId="0A3C04D6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241171CB" w14:textId="77777777" w:rsidR="00FA4658" w:rsidRPr="001A69B6" w:rsidRDefault="00FA4658" w:rsidP="00FA4658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C47477F" w14:textId="50A3D8C5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8EA94D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01EAD5" w14:textId="75214B11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9AAA85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18C928B" w14:textId="3EA3A825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8DEE3B8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D2E22F" w14:textId="068A24F7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A4658" w:rsidRPr="001A69B6" w14:paraId="6D7A40F8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3B923E77" w14:textId="0E1111D8" w:rsidR="00FA4658" w:rsidRPr="00FB0CDD" w:rsidRDefault="00FB0CDD" w:rsidP="008150F6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0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พลังชีวมวล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50F6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 w:rsidR="00FA4658"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FA4658"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="00FA4658"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A4658"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="00FA4658"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FA4658"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FA4658"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7321F6" w14:textId="38BFE0D9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EAC62F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CC207F6" w14:textId="3EC43D4B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B85131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C0FA323" w14:textId="27767872" w:rsidR="00FA4658" w:rsidRPr="009041E6" w:rsidRDefault="00FA4658" w:rsidP="009041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1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F2437E" w14:textId="77777777" w:rsidR="00FA4658" w:rsidRPr="004A307D" w:rsidRDefault="00FA4658" w:rsidP="009041E6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140114" w14:textId="7CB8CBA7" w:rsidR="00FA4658" w:rsidRPr="001A69B6" w:rsidRDefault="00FA4658" w:rsidP="009041E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FA4658" w:rsidRPr="001A69B6" w14:paraId="34E24E0A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7E996C98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EE811BB" w14:textId="3421B229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FD1F5C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4A8B988" w14:textId="503B9FE2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E25739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138DDC1" w14:textId="7EA04C37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DA009DB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FA7011C" w14:textId="5869C126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A4658" w:rsidRPr="001A69B6" w14:paraId="672DE270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68D89851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8584E97" w14:textId="0BBC93C2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CBD7AA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D1D624E" w14:textId="0DE26899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14A76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8A28216" w14:textId="4FE60B07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23,205</w:t>
            </w:r>
          </w:p>
        </w:tc>
        <w:tc>
          <w:tcPr>
            <w:tcW w:w="270" w:type="dxa"/>
            <w:gridSpan w:val="2"/>
          </w:tcPr>
          <w:p w14:paraId="7D654B26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200E3BF" w14:textId="6C23B5D4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36,319</w:t>
            </w:r>
          </w:p>
        </w:tc>
      </w:tr>
      <w:tr w:rsidR="00FA4658" w:rsidRPr="001A69B6" w14:paraId="2B6B9007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350CC75E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6493166" w14:textId="5C7D2A2E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F8DE24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66EB483" w14:textId="67160EBF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FF097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E8D9E7B" w14:textId="49D266B1" w:rsidR="00FA4658" w:rsidRPr="00925592" w:rsidRDefault="00FA4658" w:rsidP="00FA4658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gridSpan w:val="2"/>
          </w:tcPr>
          <w:p w14:paraId="5A05B56A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80D9075" w14:textId="31037CDA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FA4658" w:rsidRPr="001A69B6" w14:paraId="40F15DB8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588126DF" w14:textId="77777777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DBD1A0B" w14:textId="48C80319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CFA75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34101B1" w14:textId="50BCDC73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ABD11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B63FFE1" w14:textId="1766850F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  <w:gridSpan w:val="2"/>
          </w:tcPr>
          <w:p w14:paraId="265C3840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AE6BD1A" w14:textId="6DD99454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FA4658" w:rsidRPr="001A69B6" w14:paraId="174CF5EF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334DFA09" w14:textId="77777777" w:rsidR="00FA4658" w:rsidRPr="001A69B6" w:rsidRDefault="00FA4658" w:rsidP="00FA465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17DFD17" w14:textId="3C2BAE7F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342AE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001F98F" w14:textId="7777777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CFAF74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88ABA13" w14:textId="530B5C33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D1148F0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B27F775" w14:textId="4F1C5240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FA4658" w:rsidRPr="001A69B6" w14:paraId="28409586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77C9B183" w14:textId="2EC6B1A2" w:rsidR="00FA4658" w:rsidRPr="001A69B6" w:rsidRDefault="00FB0CDD" w:rsidP="00FA465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ศูนย์กระจายสินค้า ทีพีไอ จำกัด </w:t>
            </w:r>
            <w:r w:rsidR="008150F6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 w:rsidR="00FA46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  <w:r w:rsidR="00502D2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FABF264" w14:textId="72D224DC" w:rsidR="00FA4658" w:rsidRPr="001A69B6" w:rsidRDefault="00FA4658" w:rsidP="009041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27EAD49" w14:textId="77777777" w:rsidR="00FA4658" w:rsidRPr="001A69B6" w:rsidRDefault="00FA4658" w:rsidP="009041E6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0CAA3E2" w14:textId="757218FB" w:rsidR="00FA4658" w:rsidRPr="001A69B6" w:rsidRDefault="00FA4658" w:rsidP="009041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8FDF130" w14:textId="77777777" w:rsidR="00FA4658" w:rsidRPr="001A69B6" w:rsidRDefault="00FA4658" w:rsidP="009041E6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11AA158" w14:textId="75DD02DD" w:rsidR="00FA4658" w:rsidRPr="001A69B6" w:rsidRDefault="00FA4658" w:rsidP="009041E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15AC7DD2" w14:textId="77777777" w:rsidR="00FA4658" w:rsidRPr="001A69B6" w:rsidRDefault="00FA4658" w:rsidP="009041E6">
            <w:pPr>
              <w:tabs>
                <w:tab w:val="decimal" w:pos="740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639465" w14:textId="0C8C4548" w:rsidR="00FA4658" w:rsidRPr="00E84E3C" w:rsidRDefault="00FA4658" w:rsidP="009041E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4658" w:rsidRPr="001A69B6" w14:paraId="5529DDEB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182F70CD" w14:textId="6E95EE21" w:rsidR="00FA4658" w:rsidRDefault="00FA4658" w:rsidP="00FA465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F0718E0" w14:textId="02DD0D41" w:rsidR="00FA4658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23040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211F03A" w14:textId="4CEBDAD6" w:rsidR="00FA4658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39A6FA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FC7B0B8" w14:textId="3AC3DF88" w:rsidR="00FA4658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AD34BE6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139437" w14:textId="4E57673E" w:rsidR="00FA4658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658" w:rsidRPr="001A69B6" w14:paraId="2A3BBFBB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</w:tcPr>
          <w:p w14:paraId="0A8B8567" w14:textId="61FEF3A9" w:rsidR="00FA4658" w:rsidRPr="001A69B6" w:rsidRDefault="00FA4658" w:rsidP="00FA4658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5897744" w14:textId="7777777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B1440C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C8C39C2" w14:textId="77777777" w:rsidR="00FA4658" w:rsidRPr="001A69B6" w:rsidRDefault="00FA4658" w:rsidP="00FA46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908032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492EB43" w14:textId="77777777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582ECD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908308F" w14:textId="77777777" w:rsidR="00FA4658" w:rsidRPr="00E84E3C" w:rsidRDefault="00FA4658" w:rsidP="00FA465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4658" w:rsidRPr="001A69B6" w14:paraId="6D182E2B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28B455EA" w14:textId="1B836478" w:rsidR="00FA4658" w:rsidRPr="001A69B6" w:rsidRDefault="00FA4658" w:rsidP="00FA46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950B72B" w14:textId="251AAA81" w:rsidR="00FA4658" w:rsidRPr="001A69B6" w:rsidRDefault="009865C4" w:rsidP="00FA46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4,673</w:t>
            </w:r>
          </w:p>
        </w:tc>
        <w:tc>
          <w:tcPr>
            <w:tcW w:w="270" w:type="dxa"/>
            <w:shd w:val="clear" w:color="auto" w:fill="auto"/>
          </w:tcPr>
          <w:p w14:paraId="188FB933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CC0A56E" w14:textId="04A3EDAB" w:rsidR="00FA4658" w:rsidRPr="001A69B6" w:rsidRDefault="00FA4658" w:rsidP="00FA46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5,415</w:t>
            </w:r>
          </w:p>
        </w:tc>
        <w:tc>
          <w:tcPr>
            <w:tcW w:w="270" w:type="dxa"/>
          </w:tcPr>
          <w:p w14:paraId="659746DF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786D803" w14:textId="15CA9574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  <w:tc>
          <w:tcPr>
            <w:tcW w:w="270" w:type="dxa"/>
            <w:gridSpan w:val="2"/>
          </w:tcPr>
          <w:p w14:paraId="0B19E6BA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B515F4" w14:textId="797DF28C" w:rsidR="00FA4658" w:rsidRPr="001A69B6" w:rsidRDefault="00FA4658" w:rsidP="00FA46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4,642</w:t>
            </w:r>
          </w:p>
        </w:tc>
      </w:tr>
      <w:tr w:rsidR="00FA4658" w:rsidRPr="001A69B6" w14:paraId="0D86405F" w14:textId="77777777" w:rsidTr="002A3F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53B023A0" w14:textId="485FF1B3" w:rsidR="00FA4658" w:rsidRPr="001A69B6" w:rsidRDefault="00FA4658" w:rsidP="00FA4658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753A2A5" w14:textId="0B0BE518" w:rsidR="00FA4658" w:rsidRPr="008E06D1" w:rsidRDefault="009865C4" w:rsidP="00FA46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934E89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438B943" w14:textId="1FE175BE" w:rsidR="00FA4658" w:rsidRPr="001A69B6" w:rsidRDefault="00FA4658" w:rsidP="00FA46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F27EA80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95BFBF5" w14:textId="17D44D9F" w:rsidR="00FA4658" w:rsidRPr="001A69B6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28DD961C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7D47B2D" w14:textId="6FCED998" w:rsidR="00FA4658" w:rsidRPr="001A69B6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A4658" w:rsidRPr="001A69B6" w14:paraId="7C7718DE" w14:textId="77777777" w:rsidTr="00362E3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870" w:type="dxa"/>
            <w:gridSpan w:val="2"/>
            <w:vAlign w:val="bottom"/>
          </w:tcPr>
          <w:p w14:paraId="0C49D19A" w14:textId="77777777" w:rsidR="00FA4658" w:rsidRPr="001A69B6" w:rsidRDefault="00FA4658" w:rsidP="00FA46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6FAA750" w14:textId="77777777" w:rsidR="00FA4658" w:rsidRDefault="00FA4658" w:rsidP="00FA46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F15B89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E518ECE" w14:textId="77777777" w:rsidR="00FA4658" w:rsidRDefault="00FA4658" w:rsidP="00FA46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E04E39" w14:textId="77777777" w:rsidR="00FA4658" w:rsidRPr="001A69B6" w:rsidRDefault="00FA4658" w:rsidP="00FA46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D25D54D" w14:textId="77777777" w:rsidR="00FA4658" w:rsidRDefault="00FA4658" w:rsidP="00FA46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74905C" w14:textId="77777777" w:rsidR="00FA4658" w:rsidRPr="001A69B6" w:rsidRDefault="00FA4658" w:rsidP="00FA46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5D30BC3" w14:textId="77777777" w:rsidR="00FA4658" w:rsidRDefault="00FA4658" w:rsidP="00FA46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CDE6A40" w14:textId="4F1CD13D" w:rsidR="00362E34" w:rsidRDefault="00362E34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362E34" w:rsidRPr="001A69B6" w14:paraId="35F0F427" w14:textId="77777777" w:rsidTr="00414341">
        <w:tc>
          <w:tcPr>
            <w:tcW w:w="3870" w:type="dxa"/>
          </w:tcPr>
          <w:p w14:paraId="505E72D1" w14:textId="77777777" w:rsidR="00362E34" w:rsidRPr="001A69B6" w:rsidRDefault="00362E34" w:rsidP="0041434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678E45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C9DECE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0757AB4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E34" w:rsidRPr="001A69B6" w14:paraId="708DD057" w14:textId="77777777" w:rsidTr="00414341">
        <w:tc>
          <w:tcPr>
            <w:tcW w:w="3870" w:type="dxa"/>
          </w:tcPr>
          <w:p w14:paraId="77D34ED0" w14:textId="77777777" w:rsidR="00362E34" w:rsidRPr="001A69B6" w:rsidRDefault="00362E34" w:rsidP="00362E3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837448" w14:textId="075DD31C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E10A53A" w14:textId="77777777" w:rsidR="00362E34" w:rsidRPr="001A69B6" w:rsidRDefault="00362E34" w:rsidP="00362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F8F50" w14:textId="77777777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49F549" w14:textId="77777777" w:rsidR="00362E34" w:rsidRPr="001A69B6" w:rsidRDefault="00362E34" w:rsidP="00362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53C9DC" w14:textId="77777777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873DCAE" w14:textId="77777777" w:rsidR="00362E34" w:rsidRPr="001A69B6" w:rsidRDefault="00362E34" w:rsidP="00362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5DE4C" w14:textId="77777777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2E34" w:rsidRPr="001A69B6" w14:paraId="7363830A" w14:textId="77777777" w:rsidTr="00414341">
        <w:tc>
          <w:tcPr>
            <w:tcW w:w="3870" w:type="dxa"/>
          </w:tcPr>
          <w:p w14:paraId="0B7E856E" w14:textId="77777777" w:rsidR="00362E34" w:rsidRPr="001A69B6" w:rsidRDefault="00362E34" w:rsidP="00414341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D18F20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6C8102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E2761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459A59A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32FE55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53C03E" w14:textId="77777777" w:rsidR="00362E34" w:rsidRPr="001A69B6" w:rsidRDefault="00362E34" w:rsidP="004143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301A9" w14:textId="77777777" w:rsidR="00362E34" w:rsidRPr="001A69B6" w:rsidRDefault="00362E34" w:rsidP="004143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62E34" w:rsidRPr="001A69B6" w14:paraId="5DF97B0C" w14:textId="77777777" w:rsidTr="00414341">
        <w:tc>
          <w:tcPr>
            <w:tcW w:w="3870" w:type="dxa"/>
          </w:tcPr>
          <w:p w14:paraId="4BA6FDE2" w14:textId="77777777" w:rsidR="00362E34" w:rsidRPr="001A69B6" w:rsidRDefault="00362E34" w:rsidP="004143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66ACA1" w14:textId="77777777" w:rsidR="00362E34" w:rsidRPr="001A69B6" w:rsidRDefault="00362E34" w:rsidP="0041434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2E34" w:rsidRPr="001A69B6" w14:paraId="21829201" w14:textId="77777777" w:rsidTr="00362E34">
        <w:tc>
          <w:tcPr>
            <w:tcW w:w="3870" w:type="dxa"/>
          </w:tcPr>
          <w:p w14:paraId="26699DB4" w14:textId="1462DD91" w:rsidR="00362E34" w:rsidRPr="001A69B6" w:rsidRDefault="00362E34" w:rsidP="00362E3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3CD3B86A" w14:textId="77777777" w:rsidR="00362E34" w:rsidRPr="008E06D1" w:rsidRDefault="00362E3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5692E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F4E77" w14:textId="77777777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1DFD5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4B57C" w14:textId="77777777" w:rsidR="00362E34" w:rsidRPr="001A69B6" w:rsidRDefault="00362E34" w:rsidP="00362E3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33E59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5BB02D" w14:textId="77777777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2E34" w:rsidRPr="001A69B6" w14:paraId="485BD79E" w14:textId="77777777" w:rsidTr="00362E34">
        <w:tc>
          <w:tcPr>
            <w:tcW w:w="3870" w:type="dxa"/>
          </w:tcPr>
          <w:p w14:paraId="09F13F54" w14:textId="18CBAB8A" w:rsidR="00362E34" w:rsidRPr="001A69B6" w:rsidRDefault="00362E34" w:rsidP="00362E34">
            <w:pPr>
              <w:spacing w:line="240" w:lineRule="auto"/>
              <w:ind w:left="524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07172235" w14:textId="77777777" w:rsidR="00362E34" w:rsidRPr="008E06D1" w:rsidRDefault="00362E3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7F092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24D60D" w14:textId="77777777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6F5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116EE" w14:textId="77777777" w:rsidR="00362E34" w:rsidRPr="001A69B6" w:rsidRDefault="00362E34" w:rsidP="00362E3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998A1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612F2E" w14:textId="77777777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2E34" w:rsidRPr="001A69B6" w14:paraId="2571AB11" w14:textId="77777777" w:rsidTr="00362E34">
        <w:tc>
          <w:tcPr>
            <w:tcW w:w="3870" w:type="dxa"/>
          </w:tcPr>
          <w:p w14:paraId="726039E0" w14:textId="2BF42CD4" w:rsidR="00362E34" w:rsidRPr="001A69B6" w:rsidRDefault="00362E34" w:rsidP="00362E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993D82" w14:textId="0796F6E9" w:rsidR="00362E34" w:rsidRPr="008E06D1" w:rsidRDefault="00362E3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D99D3C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EE1F" w14:textId="516882E0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C9079C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5B82D" w14:textId="718D36A6" w:rsidR="00362E34" w:rsidRPr="001A69B6" w:rsidRDefault="00362E34" w:rsidP="00362E3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75B49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A5B731" w14:textId="3171BE9E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2E34" w:rsidRPr="001A69B6" w14:paraId="6E281AB7" w14:textId="77777777" w:rsidTr="002A3FE0">
        <w:tc>
          <w:tcPr>
            <w:tcW w:w="3870" w:type="dxa"/>
            <w:vAlign w:val="bottom"/>
          </w:tcPr>
          <w:p w14:paraId="14BC83F8" w14:textId="6D5018FD" w:rsidR="00362E34" w:rsidRPr="001A69B6" w:rsidRDefault="00362E34" w:rsidP="00362E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1F7DF0" w14:textId="6B8371E1" w:rsidR="00362E34" w:rsidRPr="008E06D1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24,573</w:t>
            </w:r>
          </w:p>
        </w:tc>
        <w:tc>
          <w:tcPr>
            <w:tcW w:w="270" w:type="dxa"/>
            <w:shd w:val="clear" w:color="auto" w:fill="auto"/>
          </w:tcPr>
          <w:p w14:paraId="162F268C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691D7" w14:textId="40CDA343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86,615</w:t>
            </w:r>
          </w:p>
        </w:tc>
        <w:tc>
          <w:tcPr>
            <w:tcW w:w="270" w:type="dxa"/>
          </w:tcPr>
          <w:p w14:paraId="0D75BBC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26104" w14:textId="4DEAECD6" w:rsidR="00362E34" w:rsidRPr="001A69B6" w:rsidRDefault="00FA4658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21,361</w:t>
            </w:r>
          </w:p>
        </w:tc>
        <w:tc>
          <w:tcPr>
            <w:tcW w:w="270" w:type="dxa"/>
          </w:tcPr>
          <w:p w14:paraId="6E40C379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97DDE3" w14:textId="766103C7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35,173</w:t>
            </w:r>
          </w:p>
        </w:tc>
      </w:tr>
      <w:tr w:rsidR="00362E34" w:rsidRPr="001A69B6" w14:paraId="7697858D" w14:textId="77777777" w:rsidTr="002A3FE0">
        <w:tc>
          <w:tcPr>
            <w:tcW w:w="3870" w:type="dxa"/>
            <w:vAlign w:val="bottom"/>
          </w:tcPr>
          <w:p w14:paraId="1395C2BD" w14:textId="6A7CB8DE" w:rsidR="00362E34" w:rsidRPr="001A69B6" w:rsidRDefault="00362E34" w:rsidP="00362E3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35C81A2" w14:textId="1A540D65" w:rsidR="00362E34" w:rsidRPr="008E06D1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3,977</w:t>
            </w:r>
          </w:p>
        </w:tc>
        <w:tc>
          <w:tcPr>
            <w:tcW w:w="270" w:type="dxa"/>
            <w:shd w:val="clear" w:color="auto" w:fill="auto"/>
          </w:tcPr>
          <w:p w14:paraId="3EE60DC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C4552" w14:textId="2BFD0E98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2,718</w:t>
            </w:r>
          </w:p>
        </w:tc>
        <w:tc>
          <w:tcPr>
            <w:tcW w:w="270" w:type="dxa"/>
          </w:tcPr>
          <w:p w14:paraId="5DEC1814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4A76F" w14:textId="2F8556E6" w:rsidR="00362E34" w:rsidRPr="001A69B6" w:rsidRDefault="004B05B5" w:rsidP="004B05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7823F1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07AD7E" w14:textId="02DAF39D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362E34" w:rsidRPr="001A69B6" w14:paraId="075A3EB5" w14:textId="77777777" w:rsidTr="002A3FE0">
        <w:tc>
          <w:tcPr>
            <w:tcW w:w="3870" w:type="dxa"/>
            <w:vAlign w:val="bottom"/>
          </w:tcPr>
          <w:p w14:paraId="2DEB56B4" w14:textId="0F68CC8A" w:rsidR="00362E34" w:rsidRPr="001A69B6" w:rsidRDefault="00362E34" w:rsidP="00362E3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6A0132" w14:textId="2592A14E" w:rsidR="00362E34" w:rsidRPr="008E06D1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BCB1C8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D1E99" w14:textId="2625A693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038B9E5D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713E7" w14:textId="2963807C" w:rsidR="00362E34" w:rsidRPr="001A69B6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D34EA6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D05F3" w14:textId="24C08D80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362E34" w:rsidRPr="001A69B6" w14:paraId="1CAC8BC6" w14:textId="77777777" w:rsidTr="002A3FE0">
        <w:tc>
          <w:tcPr>
            <w:tcW w:w="3870" w:type="dxa"/>
            <w:vAlign w:val="bottom"/>
          </w:tcPr>
          <w:p w14:paraId="2C2449F2" w14:textId="7BF0F426" w:rsidR="00362E34" w:rsidRPr="001A69B6" w:rsidRDefault="00362E34" w:rsidP="00362E3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0735987E" w14:textId="0542EE01" w:rsidR="00362E34" w:rsidRPr="008E06D1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E27C981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A2863" w14:textId="0D742893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9C4597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693B6" w14:textId="49129839" w:rsidR="00362E34" w:rsidRPr="001A69B6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FD8F7F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6E7EE" w14:textId="0A013B93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2E34" w:rsidRPr="001A69B6" w14:paraId="199E8E04" w14:textId="77777777" w:rsidTr="002A3FE0">
        <w:tc>
          <w:tcPr>
            <w:tcW w:w="3870" w:type="dxa"/>
            <w:vAlign w:val="bottom"/>
          </w:tcPr>
          <w:p w14:paraId="33D0CC4A" w14:textId="059DE1C7" w:rsidR="00362E34" w:rsidRPr="001A69B6" w:rsidRDefault="00362E34" w:rsidP="00362E3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C3A1004" w14:textId="73B14678" w:rsidR="00362E34" w:rsidRPr="008E06D1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856131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E5278" w14:textId="3C455AB5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DE8BE1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8F8C1" w14:textId="696698B9" w:rsidR="00362E34" w:rsidRPr="001A69B6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5BB890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C44BD9" w14:textId="6C57393C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62E34" w:rsidRPr="001A69B6" w14:paraId="4A15CFBA" w14:textId="77777777" w:rsidTr="002A3FE0">
        <w:tc>
          <w:tcPr>
            <w:tcW w:w="3870" w:type="dxa"/>
            <w:vAlign w:val="bottom"/>
          </w:tcPr>
          <w:p w14:paraId="227AFD94" w14:textId="0AD74DC4" w:rsidR="00362E34" w:rsidRPr="001A69B6" w:rsidRDefault="00362E34" w:rsidP="00362E3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4076">
              <w:rPr>
                <w:rFonts w:ascii="Angsana New" w:hAnsi="Angsana New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35ED7A7" w14:textId="72E96CF1" w:rsidR="00362E34" w:rsidRPr="008E06D1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884070C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F27FC" w14:textId="4BB59A49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3C7DB31B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F45E" w14:textId="1FFDDF21" w:rsidR="00362E34" w:rsidRPr="00BC7383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4780A8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F83F2" w14:textId="693BB3E5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362E34" w:rsidRPr="001A69B6" w14:paraId="11899FDD" w14:textId="77777777" w:rsidTr="002A3FE0">
        <w:tc>
          <w:tcPr>
            <w:tcW w:w="3870" w:type="dxa"/>
            <w:vAlign w:val="bottom"/>
          </w:tcPr>
          <w:p w14:paraId="41CEF34E" w14:textId="078BDACA" w:rsidR="00362E34" w:rsidRPr="001A69B6" w:rsidRDefault="00362E34" w:rsidP="00362E3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58BDEB" w14:textId="42E143B4" w:rsidR="00362E34" w:rsidRPr="00A96A33" w:rsidRDefault="009865C4" w:rsidP="00362E3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33,242</w:t>
            </w:r>
          </w:p>
        </w:tc>
        <w:tc>
          <w:tcPr>
            <w:tcW w:w="270" w:type="dxa"/>
            <w:shd w:val="clear" w:color="auto" w:fill="auto"/>
          </w:tcPr>
          <w:p w14:paraId="567ABE41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E1B44E" w14:textId="10ECB5C5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</w:tcPr>
          <w:p w14:paraId="16CEF55F" w14:textId="77777777" w:rsidR="00362E34" w:rsidRPr="001A69B6" w:rsidRDefault="00362E34" w:rsidP="00362E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A7F99B" w14:textId="51D390C8" w:rsidR="00362E34" w:rsidRPr="00A96A33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266,068</w:t>
            </w:r>
          </w:p>
        </w:tc>
        <w:tc>
          <w:tcPr>
            <w:tcW w:w="270" w:type="dxa"/>
          </w:tcPr>
          <w:p w14:paraId="731F7CB5" w14:textId="77777777" w:rsidR="00362E34" w:rsidRPr="001A69B6" w:rsidRDefault="00362E34" w:rsidP="00362E3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001DF2" w14:textId="32715732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470,831</w:t>
            </w:r>
          </w:p>
        </w:tc>
      </w:tr>
      <w:tr w:rsidR="00362E34" w:rsidRPr="001A69B6" w14:paraId="45A6D8BC" w14:textId="77777777" w:rsidTr="002A3FE0">
        <w:tc>
          <w:tcPr>
            <w:tcW w:w="3870" w:type="dxa"/>
            <w:vAlign w:val="bottom"/>
          </w:tcPr>
          <w:p w14:paraId="151D4D4C" w14:textId="77777777" w:rsidR="00362E34" w:rsidRDefault="00362E34" w:rsidP="00362E34">
            <w:pPr>
              <w:spacing w:line="240" w:lineRule="auto"/>
              <w:ind w:left="254" w:hanging="2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617223" w14:textId="79D2553F" w:rsidR="00362E34" w:rsidRPr="001A69B6" w:rsidRDefault="00362E34" w:rsidP="00362E34">
            <w:pPr>
              <w:spacing w:line="240" w:lineRule="auto"/>
              <w:ind w:left="254" w:hanging="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28D0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61BC" w14:textId="56EF267B" w:rsidR="00362E34" w:rsidRPr="001A69B6" w:rsidRDefault="009865C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4BE8" w14:textId="77777777" w:rsidR="00362E34" w:rsidRPr="001A69B6" w:rsidRDefault="00362E34" w:rsidP="00362E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AB841" w14:textId="06123412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B7F91" w14:textId="77777777" w:rsidR="00362E34" w:rsidRPr="001A69B6" w:rsidRDefault="00362E34" w:rsidP="00362E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8B02" w14:textId="3C6628CA" w:rsidR="00362E34" w:rsidRPr="001A69B6" w:rsidRDefault="004B05B5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6A173" w14:textId="77777777" w:rsidR="00362E34" w:rsidRPr="001A69B6" w:rsidRDefault="00362E34" w:rsidP="00362E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C6476" w14:textId="3B6C769F" w:rsidR="00362E34" w:rsidRPr="001A69B6" w:rsidRDefault="00362E34" w:rsidP="00362E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2E34" w:rsidRPr="001A69B6" w14:paraId="0363F04F" w14:textId="77777777" w:rsidTr="002A3FE0">
        <w:tc>
          <w:tcPr>
            <w:tcW w:w="3870" w:type="dxa"/>
            <w:vAlign w:val="bottom"/>
          </w:tcPr>
          <w:p w14:paraId="627612E6" w14:textId="302050F6" w:rsidR="00362E34" w:rsidRPr="00AE28D0" w:rsidRDefault="00362E34" w:rsidP="00362E34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FDACB" w14:textId="66179048" w:rsidR="00362E34" w:rsidRPr="00A96A33" w:rsidRDefault="009865C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33,242</w:t>
            </w:r>
          </w:p>
        </w:tc>
        <w:tc>
          <w:tcPr>
            <w:tcW w:w="270" w:type="dxa"/>
            <w:shd w:val="clear" w:color="auto" w:fill="auto"/>
          </w:tcPr>
          <w:p w14:paraId="69398465" w14:textId="77777777" w:rsidR="00362E34" w:rsidRPr="001A69B6" w:rsidRDefault="00362E34" w:rsidP="00362E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110C" w14:textId="4F83F4E0" w:rsidR="00362E34" w:rsidRPr="001A69B6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312FEAF4" w14:textId="77777777" w:rsidR="00362E34" w:rsidRPr="001A69B6" w:rsidRDefault="00362E34" w:rsidP="00362E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5435" w14:textId="10592468" w:rsidR="00362E34" w:rsidRPr="00EB67CE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266,068</w:t>
            </w:r>
          </w:p>
        </w:tc>
        <w:tc>
          <w:tcPr>
            <w:tcW w:w="270" w:type="dxa"/>
            <w:shd w:val="clear" w:color="auto" w:fill="auto"/>
          </w:tcPr>
          <w:p w14:paraId="628C2641" w14:textId="77777777" w:rsidR="00362E34" w:rsidRPr="001A69B6" w:rsidRDefault="00362E34" w:rsidP="00362E3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83E0" w14:textId="14560B05" w:rsidR="00362E34" w:rsidRPr="001A69B6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470,831</w:t>
            </w:r>
          </w:p>
        </w:tc>
      </w:tr>
    </w:tbl>
    <w:p w14:paraId="05665CF4" w14:textId="08B9913C" w:rsidR="00A3057C" w:rsidRDefault="00A3057C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2F2A0E07" w14:textId="77777777" w:rsidTr="004F7299">
        <w:tc>
          <w:tcPr>
            <w:tcW w:w="3870" w:type="dxa"/>
          </w:tcPr>
          <w:p w14:paraId="6F3EC54F" w14:textId="17C58941" w:rsidR="001A69B6" w:rsidRPr="003445BE" w:rsidRDefault="001A69B6" w:rsidP="004F729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20" w:type="dxa"/>
            <w:gridSpan w:val="3"/>
          </w:tcPr>
          <w:p w14:paraId="562455D8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FE19E8" w14:textId="77777777" w:rsidR="001A69B6" w:rsidRPr="008B4D50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1134BC57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E34" w:rsidRPr="00744476" w14:paraId="2F3E35FB" w14:textId="77777777" w:rsidTr="004F7299">
        <w:tc>
          <w:tcPr>
            <w:tcW w:w="3870" w:type="dxa"/>
          </w:tcPr>
          <w:p w14:paraId="7B68F3C3" w14:textId="77777777" w:rsidR="00362E34" w:rsidRPr="00744476" w:rsidRDefault="00362E34" w:rsidP="00362E3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7C26" w14:textId="64EF35B5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B137E77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79211" w14:textId="7BB556B3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B734F" w14:textId="77777777" w:rsidR="00362E34" w:rsidRPr="008B4D50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39570" w14:textId="27F4DB0B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2625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9041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55E8A75A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691457" w14:textId="34371426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2E34" w:rsidRPr="00744476" w14:paraId="38128EC8" w14:textId="77777777" w:rsidTr="004F7299">
        <w:tc>
          <w:tcPr>
            <w:tcW w:w="3870" w:type="dxa"/>
          </w:tcPr>
          <w:p w14:paraId="72AAF4B5" w14:textId="77777777" w:rsidR="00362E34" w:rsidRPr="00744476" w:rsidRDefault="00362E34" w:rsidP="00362E3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63F" w14:textId="50E2A9E3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5AE5758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973E" w14:textId="38FFDF65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40C2248" w14:textId="77777777" w:rsidR="00362E34" w:rsidRPr="008B4D50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BE844" w14:textId="6344312C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25A56D1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C148CB" w14:textId="22151A6C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62E34" w:rsidRPr="00744476" w14:paraId="2BFFD82B" w14:textId="77777777" w:rsidTr="004F7299">
        <w:tc>
          <w:tcPr>
            <w:tcW w:w="3870" w:type="dxa"/>
          </w:tcPr>
          <w:p w14:paraId="00A9B900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0A2AEE2D" w14:textId="77777777" w:rsidR="00362E34" w:rsidRPr="008B4D50" w:rsidRDefault="00362E34" w:rsidP="00362E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2E34" w:rsidRPr="00744476" w14:paraId="67CA1AF7" w14:textId="77777777" w:rsidTr="004F7299">
        <w:tc>
          <w:tcPr>
            <w:tcW w:w="3870" w:type="dxa"/>
          </w:tcPr>
          <w:p w14:paraId="1114A1DC" w14:textId="1CDAFA6B" w:rsidR="00362E34" w:rsidRDefault="00362E34" w:rsidP="00362E3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80" w:type="dxa"/>
          </w:tcPr>
          <w:p w14:paraId="5F92218A" w14:textId="77777777" w:rsidR="00362E34" w:rsidRPr="00717049" w:rsidRDefault="00362E34" w:rsidP="00362E3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1D9E90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8B9FF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47AFA" w14:textId="77777777" w:rsidR="00362E34" w:rsidRPr="008B4D50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E8EBB" w14:textId="77777777" w:rsidR="00362E34" w:rsidRPr="00744476" w:rsidRDefault="00362E34" w:rsidP="00362E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66177" w14:textId="77777777" w:rsidR="00362E34" w:rsidRPr="00744476" w:rsidRDefault="00362E34" w:rsidP="00362E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9601A5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E34" w:rsidRPr="00744476" w14:paraId="0C71436F" w14:textId="77777777" w:rsidTr="004F7299">
        <w:tc>
          <w:tcPr>
            <w:tcW w:w="3870" w:type="dxa"/>
          </w:tcPr>
          <w:p w14:paraId="5AD1A4B0" w14:textId="27C6499D" w:rsidR="00362E34" w:rsidRDefault="00362E34" w:rsidP="00362E3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7A7E860" w14:textId="77777777" w:rsidR="00362E34" w:rsidRPr="00717049" w:rsidRDefault="00362E34" w:rsidP="00362E3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8A8F0E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E04E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F079" w14:textId="77777777" w:rsidR="00362E34" w:rsidRPr="008B4D50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90729" w14:textId="77777777" w:rsidR="00362E34" w:rsidRPr="00744476" w:rsidRDefault="00362E34" w:rsidP="00362E3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46205" w14:textId="77777777" w:rsidR="00362E34" w:rsidRPr="00744476" w:rsidRDefault="00362E34" w:rsidP="00362E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914784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E34" w:rsidRPr="002A2E92" w14:paraId="7D10CE61" w14:textId="77777777" w:rsidTr="002A3FE0">
        <w:tc>
          <w:tcPr>
            <w:tcW w:w="3870" w:type="dxa"/>
            <w:vAlign w:val="bottom"/>
          </w:tcPr>
          <w:p w14:paraId="4F7951AB" w14:textId="77777777" w:rsidR="00362E34" w:rsidRPr="009154B5" w:rsidRDefault="00362E34" w:rsidP="00362E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3EE216" w14:textId="3C1F1CB8" w:rsidR="00362E34" w:rsidRPr="002A2E92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3746573" w14:textId="77777777" w:rsidR="00362E34" w:rsidRPr="004D6741" w:rsidRDefault="00362E34" w:rsidP="00362E3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49F34" w14:textId="4ECA4B80" w:rsidR="00362E34" w:rsidRPr="002A2E92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63C7118" w14:textId="77777777" w:rsidR="00362E34" w:rsidRPr="008B4D50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CB9272" w14:textId="109DA3A0" w:rsidR="00362E34" w:rsidRPr="006C117A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7BDC21C" w14:textId="77777777" w:rsidR="00362E34" w:rsidRPr="004D6741" w:rsidRDefault="00362E34" w:rsidP="00362E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5CC6378" w14:textId="644E4D30" w:rsidR="00362E34" w:rsidRPr="00FC705E" w:rsidRDefault="00362E34" w:rsidP="00362E34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4646AB6" w14:textId="2CF67CE8" w:rsidR="00FF3042" w:rsidRDefault="00FF3042">
      <w:pPr>
        <w:rPr>
          <w:rFonts w:asciiTheme="majorBidi" w:hAnsiTheme="majorBidi" w:cstheme="majorBidi"/>
          <w:sz w:val="20"/>
          <w:szCs w:val="20"/>
          <w:cs/>
        </w:rPr>
      </w:pPr>
    </w:p>
    <w:p w14:paraId="0722A4F4" w14:textId="77777777" w:rsidR="00FF3042" w:rsidRDefault="00FF3042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1A69B6" w:rsidRPr="00744476" w14:paraId="426BA52E" w14:textId="77777777" w:rsidTr="00664668">
        <w:tc>
          <w:tcPr>
            <w:tcW w:w="3960" w:type="dxa"/>
          </w:tcPr>
          <w:p w14:paraId="5701BDE9" w14:textId="0D8DC9FF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DF8768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A92F9" w14:textId="77777777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C52D67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E34" w:rsidRPr="00744476" w14:paraId="57D5E571" w14:textId="77777777" w:rsidTr="00664668">
        <w:tc>
          <w:tcPr>
            <w:tcW w:w="3960" w:type="dxa"/>
          </w:tcPr>
          <w:p w14:paraId="36ACAA9B" w14:textId="138AF137" w:rsidR="00362E34" w:rsidRPr="00FD68FC" w:rsidRDefault="00362E34" w:rsidP="00362E34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E6F" w14:textId="6AB84865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E112ECD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D23F9" w14:textId="0CEB15DF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899D574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9EC6B7" w14:textId="287538D9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63A32D3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820D" w14:textId="08523E48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2E34" w:rsidRPr="00744476" w14:paraId="55719937" w14:textId="77777777" w:rsidTr="00664668">
        <w:tc>
          <w:tcPr>
            <w:tcW w:w="3960" w:type="dxa"/>
          </w:tcPr>
          <w:p w14:paraId="2B2C7FA9" w14:textId="100441E5" w:rsidR="00362E34" w:rsidRPr="00744476" w:rsidRDefault="00362E34" w:rsidP="00362E34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A3063" w14:textId="30E9FA94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E8F366F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0C73" w14:textId="7BF57047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6728698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267F0" w14:textId="51800B66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B7A1930" w14:textId="77777777" w:rsidR="00362E34" w:rsidRPr="00744476" w:rsidRDefault="00362E34" w:rsidP="00362E3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5065C" w14:textId="0915F55B" w:rsidR="00362E34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62E34" w:rsidRPr="00744476" w14:paraId="396962CA" w14:textId="77777777" w:rsidTr="00664668">
        <w:tc>
          <w:tcPr>
            <w:tcW w:w="3960" w:type="dxa"/>
          </w:tcPr>
          <w:p w14:paraId="43D00D25" w14:textId="77777777" w:rsidR="00362E34" w:rsidRPr="00744476" w:rsidRDefault="00362E34" w:rsidP="00362E3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F953044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2E34" w:rsidRPr="00744476" w14:paraId="2508BF98" w14:textId="77777777" w:rsidTr="00664668">
        <w:tc>
          <w:tcPr>
            <w:tcW w:w="3960" w:type="dxa"/>
          </w:tcPr>
          <w:p w14:paraId="73F430E6" w14:textId="75E0BE89" w:rsidR="00362E34" w:rsidRPr="00744476" w:rsidRDefault="00362E34" w:rsidP="00362E3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7A04CBBB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62E34" w:rsidRPr="00744476" w14:paraId="23BC5D48" w14:textId="77777777" w:rsidTr="00664668">
        <w:tc>
          <w:tcPr>
            <w:tcW w:w="3960" w:type="dxa"/>
          </w:tcPr>
          <w:p w14:paraId="1C6BB76D" w14:textId="49FA844E" w:rsidR="00362E34" w:rsidRPr="00744476" w:rsidRDefault="00362E34" w:rsidP="00362E34">
            <w:pPr>
              <w:tabs>
                <w:tab w:val="left" w:pos="720"/>
              </w:tabs>
              <w:spacing w:line="240" w:lineRule="auto"/>
              <w:ind w:right="-108" w:firstLine="2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6B6884D2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62E34" w:rsidRPr="00744476" w14:paraId="0F6E8E3B" w14:textId="77777777" w:rsidTr="00664668">
        <w:tc>
          <w:tcPr>
            <w:tcW w:w="3960" w:type="dxa"/>
          </w:tcPr>
          <w:p w14:paraId="1AFFC12B" w14:textId="77777777" w:rsidR="00362E34" w:rsidRPr="00744476" w:rsidRDefault="00362E34" w:rsidP="00362E3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A243AB" w14:textId="77777777" w:rsidR="00362E34" w:rsidRPr="00744476" w:rsidRDefault="00362E34" w:rsidP="00362E3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AE80A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49735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258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5FEDC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FF30" w14:textId="77777777" w:rsidR="00362E34" w:rsidRPr="00744476" w:rsidRDefault="00362E34" w:rsidP="00362E3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08FEE" w14:textId="77777777" w:rsidR="00362E34" w:rsidRPr="00744476" w:rsidRDefault="00362E34" w:rsidP="00362E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E34" w:rsidRPr="00744476" w14:paraId="57F420A3" w14:textId="77777777" w:rsidTr="002A3FE0">
        <w:tc>
          <w:tcPr>
            <w:tcW w:w="3960" w:type="dxa"/>
            <w:vAlign w:val="bottom"/>
          </w:tcPr>
          <w:p w14:paraId="1F532F13" w14:textId="77777777" w:rsidR="00362E34" w:rsidRPr="00744476" w:rsidRDefault="00362E34" w:rsidP="00362E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5541A3DF" w14:textId="0A9AF05E" w:rsidR="00362E34" w:rsidRPr="00744476" w:rsidRDefault="004B05B5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389626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51E79" w14:textId="77777777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EECA8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9EE07" w14:textId="2C928BAB" w:rsidR="00362E34" w:rsidRPr="00E072EC" w:rsidRDefault="004B05B5" w:rsidP="00362E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690D6C44" w14:textId="77777777" w:rsidR="00362E34" w:rsidRPr="00BC5D5C" w:rsidRDefault="00362E34" w:rsidP="00362E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F51DB" w14:textId="4FCA1BE8" w:rsidR="00362E34" w:rsidRPr="00BC5D5C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362E34" w:rsidRPr="00744476" w14:paraId="06246A85" w14:textId="77777777" w:rsidTr="002A3FE0">
        <w:tc>
          <w:tcPr>
            <w:tcW w:w="3960" w:type="dxa"/>
            <w:vAlign w:val="bottom"/>
          </w:tcPr>
          <w:p w14:paraId="4B950480" w14:textId="2114BEFB" w:rsidR="00362E34" w:rsidRPr="00744476" w:rsidRDefault="00362E34" w:rsidP="00362E34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A82EF" w14:textId="7504054F" w:rsidR="00362E34" w:rsidRDefault="004B05B5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DDDBE6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9CE8F" w14:textId="77777777" w:rsidR="00362E34" w:rsidRPr="00744476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63325" w14:textId="77777777" w:rsidR="00362E34" w:rsidRPr="00744476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DB32" w14:textId="029CBEC7" w:rsidR="00362E34" w:rsidRDefault="009865C4" w:rsidP="00362E3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 w:rsidR="006376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39F551" w14:textId="77777777" w:rsidR="00362E34" w:rsidRPr="00BC5D5C" w:rsidRDefault="00362E34" w:rsidP="00362E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4EA7D" w14:textId="179D64E2" w:rsidR="00362E34" w:rsidRPr="00BC5D5C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(869)</w:t>
            </w:r>
          </w:p>
        </w:tc>
      </w:tr>
      <w:tr w:rsidR="00362E34" w:rsidRPr="00744476" w14:paraId="43A2080B" w14:textId="77777777" w:rsidTr="002A3FE0">
        <w:tc>
          <w:tcPr>
            <w:tcW w:w="3960" w:type="dxa"/>
            <w:vAlign w:val="bottom"/>
          </w:tcPr>
          <w:p w14:paraId="3E173122" w14:textId="77777777" w:rsidR="00362E34" w:rsidRPr="00413A72" w:rsidRDefault="00362E34" w:rsidP="00362E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4A8E6" w14:textId="364CAC9F" w:rsidR="00362E34" w:rsidRPr="00413A72" w:rsidRDefault="004B05B5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9034FC" w14:textId="77777777" w:rsidR="00362E34" w:rsidRPr="00413A72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D4838" w14:textId="77777777" w:rsidR="00362E34" w:rsidRPr="00413A72" w:rsidRDefault="00362E34" w:rsidP="00362E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84751" w14:textId="77777777" w:rsidR="00362E34" w:rsidRPr="00413A72" w:rsidRDefault="00362E34" w:rsidP="00362E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4A007" w14:textId="4FE89F4B" w:rsidR="00362E34" w:rsidRPr="00413A72" w:rsidRDefault="009865C4" w:rsidP="009865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421,03</w:t>
            </w:r>
            <w:r w:rsidR="006376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0EC0FD4" w14:textId="77777777" w:rsidR="00362E34" w:rsidRPr="00413A72" w:rsidRDefault="00362E34" w:rsidP="00362E3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27DEFA" w14:textId="0C33DE2A" w:rsidR="00362E34" w:rsidRPr="00413A72" w:rsidRDefault="00362E34" w:rsidP="00362E3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421,115</w:t>
            </w:r>
          </w:p>
        </w:tc>
      </w:tr>
    </w:tbl>
    <w:p w14:paraId="1DDE3548" w14:textId="262CD62F" w:rsidR="00CE198C" w:rsidRDefault="00CE198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900E345" w14:textId="321D9B08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984B3F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984B3F">
        <w:rPr>
          <w:spacing w:val="2"/>
          <w:lang w:val="en-US"/>
        </w:rPr>
        <w:t>47</w:t>
      </w:r>
      <w:r w:rsidR="00984B3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984B3F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984B3F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984B3F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2405AF43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984B3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84B3F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58409B6F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362E34">
        <w:rPr>
          <w:spacing w:val="6"/>
          <w:lang w:val="en-US"/>
        </w:rPr>
        <w:t>30</w:t>
      </w:r>
      <w:r w:rsidR="00362E34">
        <w:rPr>
          <w:spacing w:val="-2"/>
        </w:rPr>
        <w:t xml:space="preserve"> </w:t>
      </w:r>
      <w:r w:rsidR="00362E34">
        <w:rPr>
          <w:rFonts w:hint="cs"/>
          <w:spacing w:val="-2"/>
          <w:cs/>
        </w:rPr>
        <w:t>มิถุนายน</w:t>
      </w:r>
      <w:r w:rsidR="00362E34" w:rsidRPr="00E4496F">
        <w:rPr>
          <w:rFonts w:hint="cs"/>
          <w:spacing w:val="-2"/>
          <w:cs/>
          <w:lang w:val="en-US"/>
        </w:rPr>
        <w:t xml:space="preserve"> </w:t>
      </w:r>
      <w:r w:rsidR="0057505D">
        <w:rPr>
          <w:spacing w:val="6"/>
          <w:lang w:val="en-US"/>
        </w:rPr>
        <w:t>2565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4B05B5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="009041E6">
        <w:rPr>
          <w:spacing w:val="6"/>
          <w:lang w:val="en-US"/>
        </w:rPr>
        <w:t xml:space="preserve"> </w:t>
      </w:r>
      <w:r w:rsidRPr="00E4496F">
        <w:rPr>
          <w:rFonts w:hint="cs"/>
          <w:cs/>
          <w:lang w:val="en-US"/>
        </w:rPr>
        <w:t>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4435C0">
        <w:rPr>
          <w:lang w:val="en-US"/>
        </w:rPr>
        <w:t xml:space="preserve"> </w:t>
      </w:r>
      <w:r w:rsidR="004B05B5">
        <w:rPr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</w:t>
      </w:r>
      <w:r w:rsidR="00534E53" w:rsidRPr="001247E7">
        <w:rPr>
          <w:rFonts w:hint="cs"/>
          <w:cs/>
          <w:lang w:val="en-US"/>
        </w:rPr>
        <w:t xml:space="preserve"> </w:t>
      </w:r>
      <w:r w:rsidRPr="00E4496F">
        <w:rPr>
          <w:rFonts w:hint="cs"/>
          <w:cs/>
          <w:lang w:val="en-US"/>
        </w:rPr>
        <w:t xml:space="preserve">ดอกเบี้ยรับรอรับรู้ </w:t>
      </w:r>
      <w:r w:rsidR="004B05B5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</w:t>
      </w:r>
      <w:r w:rsidR="009041E6">
        <w:rPr>
          <w:lang w:val="en-US"/>
        </w:rPr>
        <w:t xml:space="preserve"> </w:t>
      </w:r>
      <w:r w:rsidR="00FC0404">
        <w:rPr>
          <w:i/>
          <w:iCs/>
          <w:spacing w:val="6"/>
          <w:cs/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5CB794C4" w:rsidR="00482849" w:rsidRDefault="0048284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901A37" w:rsidRPr="00744476" w14:paraId="72E9DCA7" w14:textId="77777777" w:rsidTr="000221B7">
        <w:trPr>
          <w:tblHeader/>
        </w:trPr>
        <w:tc>
          <w:tcPr>
            <w:tcW w:w="3817" w:type="dxa"/>
          </w:tcPr>
          <w:p w14:paraId="0983AA8D" w14:textId="3AB9F44C" w:rsidR="00901A37" w:rsidRPr="00744476" w:rsidRDefault="00901A37" w:rsidP="00901A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B32938E" w14:textId="77777777" w:rsidR="00901A37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536821" w14:textId="77777777" w:rsidR="00901A37" w:rsidRPr="00744476" w:rsidRDefault="00901A37" w:rsidP="00901A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60CEA702" w14:textId="77777777" w:rsidR="00901A37" w:rsidRPr="00744476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A37" w:rsidRPr="00744476" w14:paraId="10A771BE" w14:textId="77777777" w:rsidTr="000221B7">
        <w:trPr>
          <w:tblHeader/>
        </w:trPr>
        <w:tc>
          <w:tcPr>
            <w:tcW w:w="3817" w:type="dxa"/>
          </w:tcPr>
          <w:p w14:paraId="61AFEF1A" w14:textId="0ADDD8FC" w:rsidR="00901A37" w:rsidRPr="00744476" w:rsidRDefault="00901A37" w:rsidP="00901A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74955B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492A6E3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1942B6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920F756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00BD996E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4B3B5C1" w14:textId="77777777" w:rsidR="00901A37" w:rsidRPr="00744476" w:rsidRDefault="00901A37" w:rsidP="00901A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5067B4" w14:textId="77777777" w:rsidR="00901A37" w:rsidRDefault="00901A37" w:rsidP="00901A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20023" w:rsidRPr="00744476" w14:paraId="24A99421" w14:textId="77777777" w:rsidTr="000221B7">
        <w:trPr>
          <w:tblHeader/>
        </w:trPr>
        <w:tc>
          <w:tcPr>
            <w:tcW w:w="3817" w:type="dxa"/>
          </w:tcPr>
          <w:p w14:paraId="02C3384E" w14:textId="77777777" w:rsidR="00120023" w:rsidRPr="00744476" w:rsidRDefault="00120023" w:rsidP="000221B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653B73E" w14:textId="77777777" w:rsidR="00120023" w:rsidRPr="00744476" w:rsidRDefault="00120023" w:rsidP="000221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382C" w:rsidRPr="00744476" w14:paraId="3E08FB24" w14:textId="77777777" w:rsidTr="000221B7">
        <w:tc>
          <w:tcPr>
            <w:tcW w:w="3817" w:type="dxa"/>
          </w:tcPr>
          <w:p w14:paraId="28799D1F" w14:textId="2112A772" w:rsidR="00E7382C" w:rsidRPr="00744476" w:rsidRDefault="00E7382C" w:rsidP="00E738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6" w:type="dxa"/>
            <w:shd w:val="clear" w:color="auto" w:fill="auto"/>
          </w:tcPr>
          <w:p w14:paraId="5C8D6B54" w14:textId="165980DB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5B50C7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36C546" w14:textId="0F42F263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A3AE63F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9FD43B" w14:textId="1D4F88E1" w:rsidR="00E7382C" w:rsidRPr="00744476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9DB100" w14:textId="77777777" w:rsidR="00E7382C" w:rsidRPr="00744476" w:rsidRDefault="00E7382C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9C377A" w14:textId="76AE71C5" w:rsidR="00E7382C" w:rsidRDefault="00E7382C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1A16" w:rsidRPr="00744476" w14:paraId="516B37BA" w14:textId="77777777" w:rsidTr="00934E6C">
        <w:tc>
          <w:tcPr>
            <w:tcW w:w="5003" w:type="dxa"/>
            <w:gridSpan w:val="2"/>
          </w:tcPr>
          <w:p w14:paraId="4882AB2C" w14:textId="2E259445" w:rsidR="00F21A16" w:rsidRPr="00744476" w:rsidRDefault="00F21A16" w:rsidP="00F21A16">
            <w:pPr>
              <w:tabs>
                <w:tab w:val="left" w:pos="250"/>
              </w:tabs>
              <w:spacing w:line="240" w:lineRule="atLeast"/>
              <w:ind w:left="-115" w:right="-115" w:hanging="8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57ED9DDC" w14:textId="77777777" w:rsidR="00F21A16" w:rsidRPr="00744476" w:rsidRDefault="00F21A16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CDE9D2" w14:textId="77777777" w:rsidR="00F21A16" w:rsidRPr="00744476" w:rsidRDefault="00F21A16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3900284" w14:textId="77777777" w:rsidR="00F21A16" w:rsidRPr="00744476" w:rsidRDefault="00F21A16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6BD6B01" w14:textId="77777777" w:rsidR="00F21A16" w:rsidRPr="00744476" w:rsidRDefault="00F21A16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BBED22A" w14:textId="77777777" w:rsidR="00F21A16" w:rsidRPr="00744476" w:rsidRDefault="00F21A16" w:rsidP="00E7382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917610" w14:textId="77777777" w:rsidR="00F21A16" w:rsidRPr="00744476" w:rsidRDefault="00F21A16" w:rsidP="00E738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B05B5" w:rsidRPr="00744476" w14:paraId="5CDCC0B5" w14:textId="77777777" w:rsidTr="002A3FE0">
        <w:tc>
          <w:tcPr>
            <w:tcW w:w="3817" w:type="dxa"/>
          </w:tcPr>
          <w:p w14:paraId="5DAA233A" w14:textId="35AEEC54" w:rsidR="004B05B5" w:rsidRPr="007E7E83" w:rsidRDefault="004B05B5" w:rsidP="004B05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E7E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186" w:type="dxa"/>
            <w:shd w:val="clear" w:color="auto" w:fill="auto"/>
          </w:tcPr>
          <w:p w14:paraId="63165BE8" w14:textId="628FDC58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D0CC70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3FD9E0" w14:textId="1B0E48A7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964382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FA8C9F5" w14:textId="59F3686C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958C640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DBA3DAC" w14:textId="14C8B6D9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5B5" w:rsidRPr="00744476" w14:paraId="07DA79C4" w14:textId="77777777" w:rsidTr="002A3FE0">
        <w:tc>
          <w:tcPr>
            <w:tcW w:w="3817" w:type="dxa"/>
          </w:tcPr>
          <w:p w14:paraId="79977A48" w14:textId="03157E56" w:rsidR="004B05B5" w:rsidRPr="00744476" w:rsidRDefault="004B05B5" w:rsidP="004B05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44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6" w:type="dxa"/>
            <w:shd w:val="clear" w:color="auto" w:fill="auto"/>
          </w:tcPr>
          <w:p w14:paraId="433B03B5" w14:textId="44051A26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A0A11CB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F5966D1" w14:textId="0E060031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3CA6A78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76351E4" w14:textId="69F9EA8C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5891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D78A1F" w14:textId="731B5721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B05B5" w:rsidRPr="00744476" w14:paraId="1BC872B1" w14:textId="77777777" w:rsidTr="002A3FE0">
        <w:tc>
          <w:tcPr>
            <w:tcW w:w="3817" w:type="dxa"/>
          </w:tcPr>
          <w:p w14:paraId="637E1803" w14:textId="0D4FDCFE" w:rsidR="004B05B5" w:rsidRPr="00744476" w:rsidRDefault="004B05B5" w:rsidP="004B05B5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เกี่ยวข้องกัน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76C13B0" w14:textId="12C8F927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3C36A9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9099E48" w14:textId="17422342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109DC10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24C3C97" w14:textId="33A7EB9B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BD1A1D" w14:textId="77777777" w:rsidR="004B05B5" w:rsidRPr="00744476" w:rsidRDefault="004B05B5" w:rsidP="004B05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9F994A" w14:textId="7AEA84F2" w:rsidR="004B05B5" w:rsidRPr="00744476" w:rsidRDefault="004B05B5" w:rsidP="004B05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556A066" w14:textId="77777777" w:rsidR="00120023" w:rsidRDefault="00120023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4F7299" w:rsidRPr="00744476" w14:paraId="0EEE65EB" w14:textId="77777777" w:rsidTr="00120023">
        <w:trPr>
          <w:tblHeader/>
        </w:trPr>
        <w:tc>
          <w:tcPr>
            <w:tcW w:w="3817" w:type="dxa"/>
          </w:tcPr>
          <w:p w14:paraId="4A924520" w14:textId="34D3854E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58" w:type="dxa"/>
            <w:gridSpan w:val="3"/>
          </w:tcPr>
          <w:p w14:paraId="6872AB5F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5580C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3DAF737D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EB2" w:rsidRPr="00744476" w14:paraId="6DF2E98F" w14:textId="77777777" w:rsidTr="00120023">
        <w:trPr>
          <w:tblHeader/>
        </w:trPr>
        <w:tc>
          <w:tcPr>
            <w:tcW w:w="3817" w:type="dxa"/>
          </w:tcPr>
          <w:p w14:paraId="6AC8A43D" w14:textId="77777777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519705" w14:textId="135723BF" w:rsidR="00E04EB2" w:rsidRPr="00745748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B1B7329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1DA54A" w14:textId="47EB73F8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AE6F8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55B7ED3" w14:textId="41C7EE5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21D5079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51A69" w14:textId="31C86229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4EB2" w:rsidRPr="00744476" w14:paraId="0216EE02" w14:textId="77777777" w:rsidTr="00120023">
        <w:trPr>
          <w:tblHeader/>
        </w:trPr>
        <w:tc>
          <w:tcPr>
            <w:tcW w:w="3817" w:type="dxa"/>
          </w:tcPr>
          <w:p w14:paraId="29CB869A" w14:textId="63A85775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F78035" w14:textId="3DAD8430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4FE6F48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0000B14" w14:textId="7E951FF3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B5C3A6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41F98C9" w14:textId="6FA94D57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B353CED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6F04C6" w14:textId="6B2F173A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04EB2" w:rsidRPr="00744476" w14:paraId="03D61134" w14:textId="77777777" w:rsidTr="00745748">
        <w:trPr>
          <w:tblHeader/>
        </w:trPr>
        <w:tc>
          <w:tcPr>
            <w:tcW w:w="3817" w:type="dxa"/>
          </w:tcPr>
          <w:p w14:paraId="1AF714BA" w14:textId="77777777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3E2EE21" w14:textId="7777777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4EB2" w:rsidRPr="00744476" w14:paraId="0E340D8A" w14:textId="77777777" w:rsidTr="00745748">
        <w:trPr>
          <w:tblHeader/>
        </w:trPr>
        <w:tc>
          <w:tcPr>
            <w:tcW w:w="3817" w:type="dxa"/>
          </w:tcPr>
          <w:p w14:paraId="02223C87" w14:textId="06C3D4FD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4" w:type="dxa"/>
            <w:gridSpan w:val="7"/>
          </w:tcPr>
          <w:p w14:paraId="7678AA8E" w14:textId="7777777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4EB2" w:rsidRPr="00744476" w14:paraId="43B4F8A6" w14:textId="77777777" w:rsidTr="00120023">
        <w:tc>
          <w:tcPr>
            <w:tcW w:w="3817" w:type="dxa"/>
          </w:tcPr>
          <w:p w14:paraId="465EA79F" w14:textId="77777777" w:rsidR="00E04EB2" w:rsidRPr="00744476" w:rsidRDefault="00E04EB2" w:rsidP="00E04EB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8514D4A" w14:textId="77777777" w:rsidR="00E04EB2" w:rsidRPr="00744476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D126" w14:textId="77777777" w:rsidR="00E04EB2" w:rsidRPr="00744476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7A5A4D" w14:textId="77777777" w:rsidR="00E04EB2" w:rsidRPr="00744476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6F7FD" w14:textId="77777777" w:rsidR="00E04EB2" w:rsidRPr="00744476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C491B5" w14:textId="77777777" w:rsidR="00E04EB2" w:rsidRPr="00744476" w:rsidRDefault="00E04EB2" w:rsidP="00E04EB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169CB3" w14:textId="77777777" w:rsidR="00E04EB2" w:rsidRPr="00744476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8677F6" w14:textId="77777777" w:rsidR="00E04EB2" w:rsidRPr="00744476" w:rsidRDefault="00E04EB2" w:rsidP="00E04EB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67EF431A" w14:textId="77777777" w:rsidTr="002A3FE0">
        <w:tc>
          <w:tcPr>
            <w:tcW w:w="3817" w:type="dxa"/>
            <w:vAlign w:val="bottom"/>
          </w:tcPr>
          <w:p w14:paraId="073DDEC8" w14:textId="77A126AB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86" w:type="dxa"/>
            <w:shd w:val="clear" w:color="auto" w:fill="auto"/>
          </w:tcPr>
          <w:p w14:paraId="6B985CD8" w14:textId="2B4B0C63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2EC187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FC34A02" w14:textId="7B2B0201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FB132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819C21C" w14:textId="3E3053BD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38A64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50DB05" w14:textId="33A2B343" w:rsidR="009865C4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9865C4" w:rsidRPr="00744476" w14:paraId="5718DE37" w14:textId="77777777" w:rsidTr="002A3FE0">
        <w:tc>
          <w:tcPr>
            <w:tcW w:w="3817" w:type="dxa"/>
            <w:vAlign w:val="bottom"/>
          </w:tcPr>
          <w:p w14:paraId="417AD81A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20C1454C" w14:textId="7926F9D1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8C450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4033BE" w14:textId="234B3C0C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0DEDF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86E225F" w14:textId="78968B64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110,047</w:t>
            </w:r>
          </w:p>
        </w:tc>
        <w:tc>
          <w:tcPr>
            <w:tcW w:w="236" w:type="dxa"/>
          </w:tcPr>
          <w:p w14:paraId="14297EF7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88527" w14:textId="03C3E1D1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43,595</w:t>
            </w:r>
          </w:p>
        </w:tc>
      </w:tr>
      <w:tr w:rsidR="009865C4" w:rsidRPr="00744476" w14:paraId="49F8FC55" w14:textId="77777777" w:rsidTr="002A3FE0">
        <w:tc>
          <w:tcPr>
            <w:tcW w:w="3817" w:type="dxa"/>
            <w:vAlign w:val="bottom"/>
          </w:tcPr>
          <w:p w14:paraId="7011D4E5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86" w:type="dxa"/>
            <w:shd w:val="clear" w:color="auto" w:fill="auto"/>
          </w:tcPr>
          <w:p w14:paraId="77214B20" w14:textId="674ACE8B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4C073B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BE3EF9" w14:textId="1EB9DF1C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82967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BD271E7" w14:textId="08B54F81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11,489</w:t>
            </w:r>
          </w:p>
        </w:tc>
        <w:tc>
          <w:tcPr>
            <w:tcW w:w="236" w:type="dxa"/>
          </w:tcPr>
          <w:p w14:paraId="23686058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44D6FF" w14:textId="0CBAC58D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13,872</w:t>
            </w:r>
          </w:p>
        </w:tc>
      </w:tr>
      <w:tr w:rsidR="009865C4" w:rsidRPr="00744476" w14:paraId="37391F95" w14:textId="77777777" w:rsidTr="002A3FE0">
        <w:tc>
          <w:tcPr>
            <w:tcW w:w="3817" w:type="dxa"/>
            <w:vAlign w:val="bottom"/>
          </w:tcPr>
          <w:p w14:paraId="6FF520EB" w14:textId="7B4DF250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1186" w:type="dxa"/>
            <w:shd w:val="clear" w:color="auto" w:fill="auto"/>
          </w:tcPr>
          <w:p w14:paraId="29FCC19F" w14:textId="3BE2A202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CBA1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79CE411" w14:textId="30A86E23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E651D7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DE9414" w14:textId="7D1A56C9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10,047</w:t>
            </w:r>
          </w:p>
        </w:tc>
        <w:tc>
          <w:tcPr>
            <w:tcW w:w="236" w:type="dxa"/>
          </w:tcPr>
          <w:p w14:paraId="73E3771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5D880C" w14:textId="743975A8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</w:tr>
      <w:tr w:rsidR="009865C4" w:rsidRPr="00744476" w14:paraId="3303AEB2" w14:textId="77777777" w:rsidTr="002A3FE0">
        <w:tc>
          <w:tcPr>
            <w:tcW w:w="3817" w:type="dxa"/>
            <w:vAlign w:val="bottom"/>
          </w:tcPr>
          <w:p w14:paraId="257D6E46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86" w:type="dxa"/>
            <w:shd w:val="clear" w:color="auto" w:fill="auto"/>
          </w:tcPr>
          <w:p w14:paraId="57FC306C" w14:textId="006DF5B5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DA7388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78EE925" w14:textId="3D43AB95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9307E3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3A24D6E" w14:textId="71A338F6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236" w:type="dxa"/>
          </w:tcPr>
          <w:p w14:paraId="4481571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F7F1CA" w14:textId="5B639A27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9865C4" w:rsidRPr="00744476" w14:paraId="6F19E31A" w14:textId="77777777" w:rsidTr="002A3FE0">
        <w:tc>
          <w:tcPr>
            <w:tcW w:w="3817" w:type="dxa"/>
          </w:tcPr>
          <w:p w14:paraId="2F51B41D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86" w:type="dxa"/>
            <w:shd w:val="clear" w:color="auto" w:fill="auto"/>
          </w:tcPr>
          <w:p w14:paraId="6C778104" w14:textId="1577BF1A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9D7768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FA9B7D" w14:textId="513BD7F8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BC18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AD58CC" w14:textId="086CBA51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8,469</w:t>
            </w:r>
          </w:p>
        </w:tc>
        <w:tc>
          <w:tcPr>
            <w:tcW w:w="236" w:type="dxa"/>
          </w:tcPr>
          <w:p w14:paraId="19347FC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5A2F9" w14:textId="171DA835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9,288</w:t>
            </w:r>
          </w:p>
        </w:tc>
      </w:tr>
      <w:tr w:rsidR="009865C4" w:rsidRPr="00744476" w14:paraId="725E23D7" w14:textId="77777777" w:rsidTr="002A3FE0">
        <w:tc>
          <w:tcPr>
            <w:tcW w:w="3817" w:type="dxa"/>
          </w:tcPr>
          <w:p w14:paraId="4F2A4292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86" w:type="dxa"/>
            <w:shd w:val="clear" w:color="auto" w:fill="auto"/>
          </w:tcPr>
          <w:p w14:paraId="2348CB0F" w14:textId="2DEB1194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A2C72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1E2C" w14:textId="460079F4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984803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E0F869C" w14:textId="6005D945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10,252</w:t>
            </w:r>
          </w:p>
        </w:tc>
        <w:tc>
          <w:tcPr>
            <w:tcW w:w="236" w:type="dxa"/>
          </w:tcPr>
          <w:p w14:paraId="34AC019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C6B016" w14:textId="67CAAB27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4,499</w:t>
            </w:r>
          </w:p>
        </w:tc>
      </w:tr>
      <w:tr w:rsidR="009865C4" w:rsidRPr="00744476" w14:paraId="232B56E0" w14:textId="77777777" w:rsidTr="002A3FE0">
        <w:tc>
          <w:tcPr>
            <w:tcW w:w="3817" w:type="dxa"/>
          </w:tcPr>
          <w:p w14:paraId="2091E5DE" w14:textId="72438240" w:rsidR="009865C4" w:rsidRPr="00744476" w:rsidRDefault="009865C4" w:rsidP="009865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ไบโอ ฟาร์มา ซูติคอลส์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6" w:type="dxa"/>
            <w:shd w:val="clear" w:color="auto" w:fill="auto"/>
          </w:tcPr>
          <w:p w14:paraId="182C4BBE" w14:textId="2E0E2489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62868C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D0907C" w14:textId="6B5722C3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3C6FB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B354E2B" w14:textId="029F0EE7" w:rsidR="009865C4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5704B04B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EC23EE" w14:textId="6514F652" w:rsidR="009865C4" w:rsidRPr="00744476" w:rsidRDefault="009865C4" w:rsidP="009865C4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865C4" w:rsidRPr="00744476" w14:paraId="3C74F04D" w14:textId="77777777" w:rsidTr="00120023">
        <w:tc>
          <w:tcPr>
            <w:tcW w:w="3817" w:type="dxa"/>
          </w:tcPr>
          <w:p w14:paraId="50B09B0D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6" w:type="dxa"/>
            <w:shd w:val="clear" w:color="auto" w:fill="auto"/>
          </w:tcPr>
          <w:p w14:paraId="22392D19" w14:textId="77777777" w:rsidR="009865C4" w:rsidRPr="00744476" w:rsidRDefault="009865C4" w:rsidP="009865C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83D6BA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AD14B5B" w14:textId="77777777" w:rsidR="009865C4" w:rsidRPr="00744476" w:rsidRDefault="009865C4" w:rsidP="009865C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4494D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0F9B9B" w14:textId="77777777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D1616C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935D73" w14:textId="77777777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32340109" w14:textId="77777777" w:rsidTr="002A3FE0">
        <w:tc>
          <w:tcPr>
            <w:tcW w:w="3817" w:type="dxa"/>
          </w:tcPr>
          <w:p w14:paraId="6D33869F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86" w:type="dxa"/>
            <w:shd w:val="clear" w:color="auto" w:fill="auto"/>
          </w:tcPr>
          <w:p w14:paraId="6CC07AFE" w14:textId="300318C3" w:rsidR="009865C4" w:rsidRPr="00744476" w:rsidRDefault="009865C4" w:rsidP="009865C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2,347</w:t>
            </w:r>
          </w:p>
        </w:tc>
        <w:tc>
          <w:tcPr>
            <w:tcW w:w="236" w:type="dxa"/>
          </w:tcPr>
          <w:p w14:paraId="2F3B5E95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A83ACC" w14:textId="390EC7FE" w:rsidR="009865C4" w:rsidRPr="00744476" w:rsidRDefault="009865C4" w:rsidP="009865C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36" w:type="dxa"/>
          </w:tcPr>
          <w:p w14:paraId="37E44E38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C999754" w14:textId="2B0B67B2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4F5B5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6EF82E" w14:textId="703A8AFE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9865C4" w:rsidRPr="00744476" w14:paraId="0DBF36C6" w14:textId="77777777" w:rsidTr="002A3FE0">
        <w:tc>
          <w:tcPr>
            <w:tcW w:w="3817" w:type="dxa"/>
          </w:tcPr>
          <w:p w14:paraId="101887B8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86" w:type="dxa"/>
            <w:shd w:val="clear" w:color="auto" w:fill="auto"/>
          </w:tcPr>
          <w:p w14:paraId="181B6255" w14:textId="01259320" w:rsidR="009865C4" w:rsidRPr="00744476" w:rsidRDefault="009865C4" w:rsidP="009865C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130,494</w:t>
            </w:r>
          </w:p>
        </w:tc>
        <w:tc>
          <w:tcPr>
            <w:tcW w:w="236" w:type="dxa"/>
          </w:tcPr>
          <w:p w14:paraId="6D980B1A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D56F" w14:textId="071B28D4" w:rsidR="009865C4" w:rsidRPr="00744476" w:rsidRDefault="009865C4" w:rsidP="009865C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142,098</w:t>
            </w:r>
          </w:p>
        </w:tc>
        <w:tc>
          <w:tcPr>
            <w:tcW w:w="236" w:type="dxa"/>
          </w:tcPr>
          <w:p w14:paraId="717F003A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38A97B" w14:textId="05665A4A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130,082</w:t>
            </w:r>
          </w:p>
        </w:tc>
        <w:tc>
          <w:tcPr>
            <w:tcW w:w="236" w:type="dxa"/>
          </w:tcPr>
          <w:p w14:paraId="08CAA9A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DA4613" w14:textId="10F31EFF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141,620</w:t>
            </w:r>
          </w:p>
        </w:tc>
      </w:tr>
      <w:tr w:rsidR="009865C4" w:rsidRPr="00744476" w14:paraId="4E0DB586" w14:textId="77777777" w:rsidTr="002A3FE0">
        <w:tc>
          <w:tcPr>
            <w:tcW w:w="3817" w:type="dxa"/>
          </w:tcPr>
          <w:p w14:paraId="7BA504AC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86" w:type="dxa"/>
            <w:shd w:val="clear" w:color="auto" w:fill="auto"/>
          </w:tcPr>
          <w:p w14:paraId="04B123EA" w14:textId="7541CC7C" w:rsidR="009865C4" w:rsidRPr="00744476" w:rsidRDefault="009865C4" w:rsidP="009865C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195,143</w:t>
            </w:r>
          </w:p>
        </w:tc>
        <w:tc>
          <w:tcPr>
            <w:tcW w:w="236" w:type="dxa"/>
          </w:tcPr>
          <w:p w14:paraId="1ABB6B0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304B22C" w14:textId="37FA006B" w:rsidR="009865C4" w:rsidRPr="00744476" w:rsidRDefault="009865C4" w:rsidP="009865C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167,372</w:t>
            </w:r>
          </w:p>
        </w:tc>
        <w:tc>
          <w:tcPr>
            <w:tcW w:w="236" w:type="dxa"/>
          </w:tcPr>
          <w:p w14:paraId="06340D4B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5EE986B" w14:textId="171F6A36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187,156</w:t>
            </w:r>
          </w:p>
        </w:tc>
        <w:tc>
          <w:tcPr>
            <w:tcW w:w="236" w:type="dxa"/>
          </w:tcPr>
          <w:p w14:paraId="7D59EDC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2D762" w14:textId="59F8E5B1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159,573</w:t>
            </w:r>
          </w:p>
        </w:tc>
      </w:tr>
      <w:tr w:rsidR="009865C4" w:rsidRPr="00744476" w14:paraId="714E3A59" w14:textId="77777777" w:rsidTr="002A3FE0">
        <w:tc>
          <w:tcPr>
            <w:tcW w:w="3817" w:type="dxa"/>
            <w:vAlign w:val="bottom"/>
          </w:tcPr>
          <w:p w14:paraId="7EF9B74F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458A" w14:textId="00F14AF7" w:rsidR="009865C4" w:rsidRPr="00744476" w:rsidRDefault="009865C4" w:rsidP="009865C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327,984</w:t>
            </w:r>
          </w:p>
        </w:tc>
        <w:tc>
          <w:tcPr>
            <w:tcW w:w="236" w:type="dxa"/>
          </w:tcPr>
          <w:p w14:paraId="384A9214" w14:textId="77777777" w:rsidR="009865C4" w:rsidRPr="00744476" w:rsidRDefault="009865C4" w:rsidP="009865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FD2E607" w14:textId="0CEED394" w:rsidR="009865C4" w:rsidRPr="00744476" w:rsidRDefault="009865C4" w:rsidP="009865C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312,029</w:t>
            </w:r>
          </w:p>
        </w:tc>
        <w:tc>
          <w:tcPr>
            <w:tcW w:w="236" w:type="dxa"/>
          </w:tcPr>
          <w:p w14:paraId="78CF6F6F" w14:textId="77777777" w:rsidR="009865C4" w:rsidRPr="00744476" w:rsidRDefault="009865C4" w:rsidP="009865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EDCF" w14:textId="6C37DC2C" w:rsidR="009865C4" w:rsidRPr="00744476" w:rsidRDefault="009865C4" w:rsidP="009865C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467,774</w:t>
            </w:r>
          </w:p>
        </w:tc>
        <w:tc>
          <w:tcPr>
            <w:tcW w:w="236" w:type="dxa"/>
          </w:tcPr>
          <w:p w14:paraId="2A99FB09" w14:textId="77777777" w:rsidR="009865C4" w:rsidRPr="00744476" w:rsidRDefault="009865C4" w:rsidP="009865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0406421" w14:textId="3C9094F6" w:rsidR="009865C4" w:rsidRPr="00744476" w:rsidRDefault="009865C4" w:rsidP="009865C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373,773</w:t>
            </w:r>
          </w:p>
        </w:tc>
      </w:tr>
    </w:tbl>
    <w:p w14:paraId="1A98170E" w14:textId="77777777" w:rsidR="000221B7" w:rsidRDefault="000221B7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A195B" w:rsidRPr="000E72B7" w14:paraId="43536FF1" w14:textId="77777777" w:rsidTr="006743FA">
        <w:trPr>
          <w:tblHeader/>
        </w:trPr>
        <w:tc>
          <w:tcPr>
            <w:tcW w:w="3240" w:type="dxa"/>
            <w:vAlign w:val="bottom"/>
          </w:tcPr>
          <w:p w14:paraId="6E25CDA4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AFE8761" w14:textId="02DCC602" w:rsidR="000A195B" w:rsidRPr="00435338" w:rsidRDefault="000A195B" w:rsidP="003322E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33F9FAD" w14:textId="4C49EC64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ADDA018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95B" w:rsidRPr="000E72B7" w14:paraId="5A9E0F43" w14:textId="77777777" w:rsidTr="006743F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2FA455E" w14:textId="7725DF1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7187F62" w14:textId="6CABF7E2" w:rsidR="000A195B" w:rsidRPr="000A195B" w:rsidRDefault="006743FA" w:rsidP="006743F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0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0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4568ECD0" w14:textId="219C5FEB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237C2" w14:textId="66697A79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17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173E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3173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2921B664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5ED48D" w14:textId="36979EE8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A0CDDDF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73C7" w14:textId="71B7F548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6E62E0" w14:textId="77777777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3B4A4D" w14:textId="406DC852" w:rsidR="000A195B" w:rsidRPr="00435338" w:rsidRDefault="000A195B" w:rsidP="000A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0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0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A195B" w:rsidRPr="000E72B7" w14:paraId="37BF4A4A" w14:textId="77777777" w:rsidTr="006743FA">
        <w:trPr>
          <w:tblHeader/>
        </w:trPr>
        <w:tc>
          <w:tcPr>
            <w:tcW w:w="3240" w:type="dxa"/>
          </w:tcPr>
          <w:p w14:paraId="0D799E6C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1D285A" w14:textId="7CAB32C1" w:rsidR="000A195B" w:rsidRPr="00435338" w:rsidRDefault="000A195B" w:rsidP="000A1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F6373A1" w14:textId="49153849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2557E37F" w14:textId="77777777" w:rsidR="000A195B" w:rsidRPr="00435338" w:rsidRDefault="000A195B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95B" w:rsidRPr="000E72B7" w14:paraId="4A7E7A5F" w14:textId="77777777" w:rsidTr="006743FA">
        <w:trPr>
          <w:tblHeader/>
        </w:trPr>
        <w:tc>
          <w:tcPr>
            <w:tcW w:w="3240" w:type="dxa"/>
            <w:vAlign w:val="bottom"/>
          </w:tcPr>
          <w:p w14:paraId="2C674644" w14:textId="7357471A" w:rsidR="000A195B" w:rsidRPr="00BD080F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260" w:type="dxa"/>
          </w:tcPr>
          <w:p w14:paraId="11B78A5D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A33B6" w14:textId="4FA1EABF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1B3E9247" w14:textId="77777777" w:rsidR="000A195B" w:rsidRPr="00435338" w:rsidRDefault="000A195B" w:rsidP="00201E1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A195B" w:rsidRPr="000E72B7" w14:paraId="73A7B660" w14:textId="77777777" w:rsidTr="006743FA">
        <w:tc>
          <w:tcPr>
            <w:tcW w:w="3240" w:type="dxa"/>
            <w:vAlign w:val="bottom"/>
          </w:tcPr>
          <w:p w14:paraId="4091D9D7" w14:textId="664A8F50" w:rsidR="000A195B" w:rsidRPr="00BD080F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B3AD54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9B2DE" w14:textId="4943D79E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F9A42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DA4E0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B097C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780EF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A3515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326EB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8D95F" w14:textId="77777777" w:rsidR="000A195B" w:rsidRPr="00435338" w:rsidRDefault="000A195B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080F" w:rsidRPr="000E72B7" w14:paraId="59B52999" w14:textId="77777777" w:rsidTr="006743FA">
        <w:tc>
          <w:tcPr>
            <w:tcW w:w="3240" w:type="dxa"/>
            <w:vAlign w:val="bottom"/>
          </w:tcPr>
          <w:p w14:paraId="16EB81E3" w14:textId="7F8406B9" w:rsidR="00BD080F" w:rsidRPr="00BD080F" w:rsidRDefault="00BD080F" w:rsidP="00BD080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3E29430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5BF485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C04831" w14:textId="77777777" w:rsidR="00BD080F" w:rsidRPr="00435338" w:rsidRDefault="00BD080F" w:rsidP="00201E12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E4A48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9474C3" w14:textId="77777777" w:rsidR="00BD080F" w:rsidRPr="00435338" w:rsidRDefault="00BD080F" w:rsidP="00201E12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0370D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5CE23D" w14:textId="77777777" w:rsidR="00BD080F" w:rsidRPr="00435338" w:rsidRDefault="00BD080F" w:rsidP="00201E1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002F2" w14:textId="77777777" w:rsidR="00BD080F" w:rsidRPr="00435338" w:rsidRDefault="00BD080F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5DCE03" w14:textId="77777777" w:rsidR="00BD080F" w:rsidRPr="00435338" w:rsidRDefault="00BD080F" w:rsidP="00201E12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195B" w:rsidRPr="004B05B5" w14:paraId="2A6D3FCA" w14:textId="77777777" w:rsidTr="006743FA">
        <w:tc>
          <w:tcPr>
            <w:tcW w:w="3240" w:type="dxa"/>
          </w:tcPr>
          <w:p w14:paraId="040C68CE" w14:textId="77777777" w:rsidR="000A195B" w:rsidRPr="00BD080F" w:rsidRDefault="000A195B" w:rsidP="00201E12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8DE2F97" w14:textId="4977F982" w:rsidR="000A195B" w:rsidRPr="00435338" w:rsidRDefault="004B05B5" w:rsidP="000A1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1.45</w:t>
            </w:r>
          </w:p>
        </w:tc>
        <w:tc>
          <w:tcPr>
            <w:tcW w:w="270" w:type="dxa"/>
          </w:tcPr>
          <w:p w14:paraId="22BA386B" w14:textId="6A0D3CB1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1321FB" w14:textId="753FA19C" w:rsidR="000A195B" w:rsidRPr="00435338" w:rsidRDefault="000A195B" w:rsidP="00201E12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B9477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B83DA" w14:textId="39F02019" w:rsidR="000A195B" w:rsidRPr="003833DF" w:rsidRDefault="004B05B5" w:rsidP="0020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590E2E3E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0D785" w14:textId="72149651" w:rsidR="000A195B" w:rsidRPr="00435338" w:rsidRDefault="004B05B5" w:rsidP="00201E12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7128B85E" w14:textId="77777777" w:rsidR="000A195B" w:rsidRPr="00435338" w:rsidRDefault="000A195B" w:rsidP="00201E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5F10C" w14:textId="1AD79C03" w:rsidR="000A195B" w:rsidRPr="007A7237" w:rsidRDefault="004B05B5" w:rsidP="004B05B5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05B5" w:rsidRPr="000E72B7" w14:paraId="7D51992D" w14:textId="77777777" w:rsidTr="006743FA">
        <w:tc>
          <w:tcPr>
            <w:tcW w:w="3240" w:type="dxa"/>
          </w:tcPr>
          <w:p w14:paraId="3C34E779" w14:textId="77777777" w:rsidR="004B05B5" w:rsidRPr="00BD080F" w:rsidRDefault="004B05B5" w:rsidP="004B05B5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8DF870F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3B781" w14:textId="0E62A1A2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33922E" w14:textId="7C45DCCF" w:rsidR="004B05B5" w:rsidRDefault="004B05B5" w:rsidP="004B05B5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B98AD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9CCD89" w14:textId="1C53641D" w:rsidR="004B05B5" w:rsidRPr="006F5372" w:rsidRDefault="004B05B5" w:rsidP="004B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3885CC73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011CCA" w14:textId="463480C2" w:rsidR="004B05B5" w:rsidRDefault="004B05B5" w:rsidP="004B05B5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45BA3006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D12A54" w14:textId="2A59547A" w:rsidR="004B05B5" w:rsidRPr="007A7237" w:rsidRDefault="004B05B5" w:rsidP="004B05B5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05B5" w:rsidRPr="000E72B7" w14:paraId="4021D0F2" w14:textId="77777777" w:rsidTr="006743FA">
        <w:tc>
          <w:tcPr>
            <w:tcW w:w="3240" w:type="dxa"/>
          </w:tcPr>
          <w:p w14:paraId="3E6E4A2F" w14:textId="77777777" w:rsidR="004B05B5" w:rsidRPr="00BD080F" w:rsidRDefault="004B05B5" w:rsidP="004B05B5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</w:tcPr>
          <w:p w14:paraId="59D11EDD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3B718" w14:textId="324D4808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3DDF8" w14:textId="134FECA7" w:rsidR="004B05B5" w:rsidRDefault="004B05B5" w:rsidP="004B05B5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77386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C79C0B" w14:textId="4190F171" w:rsidR="004B05B5" w:rsidRDefault="004B05B5" w:rsidP="004B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2,336</w:t>
            </w:r>
          </w:p>
        </w:tc>
        <w:tc>
          <w:tcPr>
            <w:tcW w:w="270" w:type="dxa"/>
          </w:tcPr>
          <w:p w14:paraId="17BA2CF6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5BA079" w14:textId="000A3BFB" w:rsidR="004B05B5" w:rsidRDefault="004B05B5" w:rsidP="004B05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(2,336)</w:t>
            </w:r>
          </w:p>
        </w:tc>
        <w:tc>
          <w:tcPr>
            <w:tcW w:w="270" w:type="dxa"/>
          </w:tcPr>
          <w:p w14:paraId="42282A42" w14:textId="77777777" w:rsidR="004B05B5" w:rsidRPr="00435338" w:rsidRDefault="004B05B5" w:rsidP="004B05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E9F9D3" w14:textId="431CC20E" w:rsidR="004B05B5" w:rsidRDefault="004B05B5" w:rsidP="004B05B5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05B5" w:rsidRPr="000E72B7" w14:paraId="7E43CA33" w14:textId="77777777" w:rsidTr="006743FA">
        <w:tc>
          <w:tcPr>
            <w:tcW w:w="3240" w:type="dxa"/>
          </w:tcPr>
          <w:p w14:paraId="6C599DB7" w14:textId="77777777" w:rsidR="004B05B5" w:rsidRPr="00BD080F" w:rsidRDefault="004B05B5" w:rsidP="004B05B5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C3831C4" w14:textId="77777777" w:rsidR="004B05B5" w:rsidRPr="007620FD" w:rsidRDefault="004B05B5" w:rsidP="004B05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FC74C" w14:textId="4699FAD2" w:rsidR="004B05B5" w:rsidRPr="007620FD" w:rsidRDefault="004B05B5" w:rsidP="004B05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9EB4" w14:textId="4717E841" w:rsidR="004B05B5" w:rsidRPr="007620FD" w:rsidRDefault="004B05B5" w:rsidP="004B05B5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BAE2F0A" w14:textId="77777777" w:rsidR="004B05B5" w:rsidRPr="007620FD" w:rsidRDefault="004B05B5" w:rsidP="004B05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F6FB1" w14:textId="230358FC" w:rsidR="004B05B5" w:rsidRPr="003833DF" w:rsidRDefault="004B05B5" w:rsidP="004B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702,336</w:t>
            </w:r>
          </w:p>
        </w:tc>
        <w:tc>
          <w:tcPr>
            <w:tcW w:w="270" w:type="dxa"/>
          </w:tcPr>
          <w:p w14:paraId="267CCA12" w14:textId="77777777" w:rsidR="004B05B5" w:rsidRPr="007620FD" w:rsidRDefault="004B05B5" w:rsidP="004B05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0D641" w14:textId="69C494F7" w:rsidR="004B05B5" w:rsidRPr="007620FD" w:rsidRDefault="004B05B5" w:rsidP="004B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(702,</w:t>
            </w:r>
            <w:r w:rsidRPr="004B05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083A8E" w14:textId="77777777" w:rsidR="004B05B5" w:rsidRPr="007620FD" w:rsidRDefault="004B05B5" w:rsidP="004B05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233E" w14:textId="414D6F3F" w:rsidR="004B05B5" w:rsidRPr="00C6536F" w:rsidRDefault="004B05B5" w:rsidP="004B05B5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E4DAB8E" w14:textId="327BCA40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BC0009" w:rsidRPr="00744476" w14:paraId="53A1A4A5" w14:textId="77777777" w:rsidTr="002200C5">
        <w:trPr>
          <w:tblHeader/>
        </w:trPr>
        <w:tc>
          <w:tcPr>
            <w:tcW w:w="3848" w:type="dxa"/>
          </w:tcPr>
          <w:p w14:paraId="3A323680" w14:textId="618A8AE2" w:rsidR="00BC0009" w:rsidRPr="00744476" w:rsidRDefault="00BC0009" w:rsidP="00504C9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3618F30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BEF13D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83991F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EB2" w:rsidRPr="00744476" w14:paraId="1F5C0984" w14:textId="77777777" w:rsidTr="002200C5">
        <w:trPr>
          <w:tblHeader/>
        </w:trPr>
        <w:tc>
          <w:tcPr>
            <w:tcW w:w="3848" w:type="dxa"/>
          </w:tcPr>
          <w:p w14:paraId="7B3627C7" w14:textId="1AFEEF13" w:rsidR="00E04EB2" w:rsidRPr="00F76B5D" w:rsidRDefault="00E04EB2" w:rsidP="00E04EB2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A0F553" w14:textId="192F2115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4F0710F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E0240" w14:textId="5F5A8C12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B1914C2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C3E4992" w14:textId="639BA2BE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C991984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874AEA0" w14:textId="553E98FF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4EB2" w:rsidRPr="00744476" w14:paraId="22C3905E" w14:textId="77777777" w:rsidTr="002200C5">
        <w:trPr>
          <w:tblHeader/>
        </w:trPr>
        <w:tc>
          <w:tcPr>
            <w:tcW w:w="3848" w:type="dxa"/>
          </w:tcPr>
          <w:p w14:paraId="4FFCC701" w14:textId="1232A8B4" w:rsidR="00E04EB2" w:rsidRPr="00744476" w:rsidRDefault="00E04EB2" w:rsidP="00E04EB2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6B5252" w14:textId="7484A9A3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341EF47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3854850" w14:textId="4C6702FF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B3416E1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85E8C34" w14:textId="05D79DF1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E359842" w14:textId="77777777" w:rsidR="00E04EB2" w:rsidRPr="00744476" w:rsidRDefault="00E04EB2" w:rsidP="00E04EB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91EEF00" w14:textId="196C103A" w:rsidR="00E04EB2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04EB2" w:rsidRPr="00744476" w14:paraId="118D8436" w14:textId="77777777" w:rsidTr="002200C5">
        <w:trPr>
          <w:tblHeader/>
        </w:trPr>
        <w:tc>
          <w:tcPr>
            <w:tcW w:w="3848" w:type="dxa"/>
          </w:tcPr>
          <w:p w14:paraId="28E5DB2E" w14:textId="77777777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14:paraId="15163F77" w14:textId="7777777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4EB2" w:rsidRPr="00744476" w14:paraId="54B58AC5" w14:textId="77777777" w:rsidTr="002200C5">
        <w:tc>
          <w:tcPr>
            <w:tcW w:w="3848" w:type="dxa"/>
          </w:tcPr>
          <w:p w14:paraId="128BC8E0" w14:textId="24E01D72" w:rsidR="00E04EB2" w:rsidRPr="00744476" w:rsidRDefault="00E04EB2" w:rsidP="00E04EB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0" w:type="dxa"/>
            <w:gridSpan w:val="7"/>
          </w:tcPr>
          <w:p w14:paraId="17A5F505" w14:textId="7777777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4EB2" w:rsidRPr="00744476" w14:paraId="67458D73" w14:textId="77777777" w:rsidTr="002200C5">
        <w:tc>
          <w:tcPr>
            <w:tcW w:w="3848" w:type="dxa"/>
          </w:tcPr>
          <w:p w14:paraId="48168174" w14:textId="44D65A35" w:rsidR="00E04EB2" w:rsidRPr="00744476" w:rsidRDefault="00E04EB2" w:rsidP="00E04EB2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0" w:type="dxa"/>
            <w:gridSpan w:val="7"/>
          </w:tcPr>
          <w:p w14:paraId="22711529" w14:textId="77777777" w:rsidR="00E04EB2" w:rsidRPr="00744476" w:rsidRDefault="00E04EB2" w:rsidP="00E04E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4EB2" w:rsidRPr="00744476" w14:paraId="3B689384" w14:textId="77777777" w:rsidTr="00745748">
        <w:tc>
          <w:tcPr>
            <w:tcW w:w="3848" w:type="dxa"/>
          </w:tcPr>
          <w:p w14:paraId="7D15C622" w14:textId="77777777" w:rsidR="00E04EB2" w:rsidRPr="00744476" w:rsidRDefault="00E04EB2" w:rsidP="00E04EB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75F013C" w14:textId="77777777" w:rsidR="00E04EB2" w:rsidRPr="00744476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3071" w14:textId="77777777" w:rsidR="00E04EB2" w:rsidRPr="00744476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B22A22" w14:textId="77777777" w:rsidR="00E04EB2" w:rsidRPr="00744476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70DFB" w14:textId="77777777" w:rsidR="00E04EB2" w:rsidRPr="00744476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B00F6E" w14:textId="77777777" w:rsidR="00E04EB2" w:rsidRPr="00744476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CC01C" w14:textId="77777777" w:rsidR="00E04EB2" w:rsidRPr="00744476" w:rsidRDefault="00E04EB2" w:rsidP="00E04E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72C125" w14:textId="77777777" w:rsidR="00E04EB2" w:rsidRPr="00744476" w:rsidRDefault="00E04EB2" w:rsidP="00E04EB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5C4" w:rsidRPr="00744476" w14:paraId="3A58D111" w14:textId="77777777" w:rsidTr="002A3FE0">
        <w:tc>
          <w:tcPr>
            <w:tcW w:w="3848" w:type="dxa"/>
          </w:tcPr>
          <w:p w14:paraId="35EFF816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520D2242" w14:textId="514F7B86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E815A4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932259" w14:textId="0592AC4D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998E24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EEE4CE" w14:textId="0ED9FF87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1,715</w:t>
            </w:r>
          </w:p>
        </w:tc>
        <w:tc>
          <w:tcPr>
            <w:tcW w:w="236" w:type="dxa"/>
          </w:tcPr>
          <w:p w14:paraId="15CC71B4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32C913" w14:textId="5E3E5751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1,944</w:t>
            </w:r>
          </w:p>
        </w:tc>
      </w:tr>
      <w:tr w:rsidR="009865C4" w:rsidRPr="00744476" w14:paraId="3ABD4408" w14:textId="77777777" w:rsidTr="002A3FE0">
        <w:tc>
          <w:tcPr>
            <w:tcW w:w="3848" w:type="dxa"/>
            <w:vAlign w:val="bottom"/>
          </w:tcPr>
          <w:p w14:paraId="7C5959FB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ADDE61A" w14:textId="71429234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126EB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BCEFD68" w14:textId="0673213C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DC585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6351DF3" w14:textId="5FEE6EDE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1,664,391</w:t>
            </w:r>
          </w:p>
        </w:tc>
        <w:tc>
          <w:tcPr>
            <w:tcW w:w="236" w:type="dxa"/>
          </w:tcPr>
          <w:p w14:paraId="4ECADD27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2EDE5" w14:textId="18A8A934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966,211</w:t>
            </w:r>
          </w:p>
        </w:tc>
      </w:tr>
      <w:tr w:rsidR="009865C4" w:rsidRPr="00744476" w14:paraId="1AD85E1B" w14:textId="77777777" w:rsidTr="002A3FE0">
        <w:tc>
          <w:tcPr>
            <w:tcW w:w="3848" w:type="dxa"/>
            <w:vAlign w:val="bottom"/>
          </w:tcPr>
          <w:p w14:paraId="09E7B895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19A0DF28" w14:textId="21EFBC85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B9DCFC2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38113C" w14:textId="56712296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F9D06A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BD2D07" w14:textId="6DB9136D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5F75486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168C19C" w14:textId="196FDD26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9865C4" w:rsidRPr="00744476" w14:paraId="1C3AE1A2" w14:textId="77777777" w:rsidTr="002A3FE0">
        <w:tc>
          <w:tcPr>
            <w:tcW w:w="3848" w:type="dxa"/>
            <w:vAlign w:val="bottom"/>
          </w:tcPr>
          <w:p w14:paraId="799F02E1" w14:textId="65148C52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643E601B" w14:textId="051FF5E3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F9DB14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565DFD" w14:textId="7B17E4BC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6096F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8B61D5" w14:textId="45F933F2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613510C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BD096ED" w14:textId="7383C98D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9865C4" w:rsidRPr="00744476" w14:paraId="6602ECFE" w14:textId="77777777" w:rsidTr="002A3FE0">
        <w:tc>
          <w:tcPr>
            <w:tcW w:w="3848" w:type="dxa"/>
            <w:vAlign w:val="bottom"/>
          </w:tcPr>
          <w:p w14:paraId="19EECE09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7962DC00" w14:textId="3628C874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ED6B2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9F5DAE" w14:textId="782F1D36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D9AF15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E8E6C" w14:textId="66F52242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7,899</w:t>
            </w:r>
          </w:p>
        </w:tc>
        <w:tc>
          <w:tcPr>
            <w:tcW w:w="236" w:type="dxa"/>
          </w:tcPr>
          <w:p w14:paraId="054A9E4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5CF00" w14:textId="21D822C1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5,084</w:t>
            </w:r>
          </w:p>
        </w:tc>
      </w:tr>
      <w:tr w:rsidR="009865C4" w:rsidRPr="00744476" w14:paraId="03EE2BF6" w14:textId="77777777" w:rsidTr="002A3FE0">
        <w:tc>
          <w:tcPr>
            <w:tcW w:w="3848" w:type="dxa"/>
            <w:vAlign w:val="bottom"/>
          </w:tcPr>
          <w:p w14:paraId="11AC73E7" w14:textId="4C86BC19" w:rsidR="009865C4" w:rsidRPr="00744476" w:rsidRDefault="009865C4" w:rsidP="009865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1FE72AAE" w14:textId="559ECC74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25D0CD0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C1327F" w14:textId="67EAD915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BB0F0C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3D3932" w14:textId="7A8D76D8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5,438</w:t>
            </w:r>
          </w:p>
        </w:tc>
        <w:tc>
          <w:tcPr>
            <w:tcW w:w="236" w:type="dxa"/>
          </w:tcPr>
          <w:p w14:paraId="5AC7F42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3ED5BF9" w14:textId="7BBA1BC1" w:rsidR="009865C4" w:rsidRPr="00C76147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</w:tr>
      <w:tr w:rsidR="009865C4" w:rsidRPr="00744476" w14:paraId="5E248189" w14:textId="77777777" w:rsidTr="002A3FE0">
        <w:tc>
          <w:tcPr>
            <w:tcW w:w="3848" w:type="dxa"/>
            <w:vAlign w:val="bottom"/>
          </w:tcPr>
          <w:p w14:paraId="557CE069" w14:textId="77777777" w:rsidR="009865C4" w:rsidRPr="00744476" w:rsidRDefault="009865C4" w:rsidP="009865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2B9F396" w14:textId="48164E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C29A5C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EA87F3C" w14:textId="6A708B9C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25E309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83999F" w14:textId="7A03A0DC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36" w:type="dxa"/>
          </w:tcPr>
          <w:p w14:paraId="04A9624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2CC8E9" w14:textId="2DC7AC8E" w:rsidR="009865C4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9865C4" w:rsidRPr="00744476" w14:paraId="03C9682C" w14:textId="77777777" w:rsidTr="002A3FE0">
        <w:tc>
          <w:tcPr>
            <w:tcW w:w="3848" w:type="dxa"/>
            <w:vAlign w:val="bottom"/>
          </w:tcPr>
          <w:p w14:paraId="03782412" w14:textId="27B9C805" w:rsidR="009865C4" w:rsidRPr="00744476" w:rsidRDefault="009865C4" w:rsidP="009865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330C7E5D" w14:textId="1ACCFA48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5875A1" w14:textId="77777777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A54BAC" w14:textId="7FF6822A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54E971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8C5ED4" w14:textId="32DD2247" w:rsidR="009865C4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</w:p>
        </w:tc>
        <w:tc>
          <w:tcPr>
            <w:tcW w:w="236" w:type="dxa"/>
          </w:tcPr>
          <w:p w14:paraId="251ECF7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A0B04F1" w14:textId="166B6284" w:rsidR="009865C4" w:rsidRDefault="009865C4" w:rsidP="009865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865C4" w:rsidRPr="00744476" w14:paraId="21753299" w14:textId="77777777" w:rsidTr="002A3FE0">
        <w:tc>
          <w:tcPr>
            <w:tcW w:w="3848" w:type="dxa"/>
          </w:tcPr>
          <w:p w14:paraId="398A5E61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  <w:shd w:val="clear" w:color="auto" w:fill="auto"/>
          </w:tcPr>
          <w:p w14:paraId="0C538183" w14:textId="77777777" w:rsidR="009865C4" w:rsidRPr="00744476" w:rsidRDefault="009865C4" w:rsidP="009865C4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9C42F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C32A9E" w14:textId="77777777" w:rsidR="009865C4" w:rsidRPr="00744476" w:rsidRDefault="009865C4" w:rsidP="009865C4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46E48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B94BC2" w14:textId="77777777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C271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59B57" w14:textId="77777777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4B0A16A9" w14:textId="77777777" w:rsidTr="002A3FE0">
        <w:tc>
          <w:tcPr>
            <w:tcW w:w="3848" w:type="dxa"/>
            <w:vAlign w:val="bottom"/>
          </w:tcPr>
          <w:p w14:paraId="2822D0D4" w14:textId="77777777" w:rsidR="009865C4" w:rsidRPr="00744476" w:rsidRDefault="009865C4" w:rsidP="009865C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5AB22629" w14:textId="6A099E08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7F6EE83B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CD00A81" w14:textId="29CDC4F5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342FE66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CA7F58F" w14:textId="76DCD6DF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4284427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6F7C9EA" w14:textId="507435F8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9865C4" w:rsidRPr="00744476" w14:paraId="493407E5" w14:textId="77777777" w:rsidTr="002A3FE0">
        <w:tc>
          <w:tcPr>
            <w:tcW w:w="3848" w:type="dxa"/>
          </w:tcPr>
          <w:p w14:paraId="5D142683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916569D" w14:textId="6CE0EA90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3,552</w:t>
            </w:r>
          </w:p>
        </w:tc>
        <w:tc>
          <w:tcPr>
            <w:tcW w:w="236" w:type="dxa"/>
            <w:shd w:val="clear" w:color="auto" w:fill="auto"/>
          </w:tcPr>
          <w:p w14:paraId="1905BBE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053700" w14:textId="5609A6F2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3F1BBE7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659473" w14:textId="112C11FD" w:rsidR="009865C4" w:rsidRPr="00744476" w:rsidRDefault="009865C4" w:rsidP="009865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CB76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13AF2B" w14:textId="15474E4D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865C4" w:rsidRPr="00744476" w14:paraId="52131760" w14:textId="77777777" w:rsidTr="002A3FE0">
        <w:tc>
          <w:tcPr>
            <w:tcW w:w="3848" w:type="dxa"/>
          </w:tcPr>
          <w:p w14:paraId="6C1FBF05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01310" w14:textId="25F20D4D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236" w:type="dxa"/>
            <w:shd w:val="clear" w:color="auto" w:fill="auto"/>
          </w:tcPr>
          <w:p w14:paraId="4D18042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D6561D5" w14:textId="4B5677BE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2566EB4B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5D5796" w14:textId="63E0E1E8" w:rsidR="009865C4" w:rsidRPr="00744476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36" w:type="dxa"/>
            <w:shd w:val="clear" w:color="auto" w:fill="auto"/>
          </w:tcPr>
          <w:p w14:paraId="2FF6104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DDC28BA" w14:textId="6B93A654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9865C4" w:rsidRPr="00744476" w14:paraId="5AB0B60A" w14:textId="77777777" w:rsidTr="006743FA">
        <w:tc>
          <w:tcPr>
            <w:tcW w:w="3848" w:type="dxa"/>
          </w:tcPr>
          <w:p w14:paraId="5F1A6405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7C0051" w14:textId="77777777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24D780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26C2C8E" w14:textId="77777777" w:rsidR="009865C4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F6225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F9167BC" w14:textId="77777777" w:rsidR="009865C4" w:rsidRPr="00744476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56D3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3A7CA41D" w14:textId="77777777" w:rsidR="009865C4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5AF3863D" w14:textId="77777777" w:rsidTr="00745748">
        <w:tc>
          <w:tcPr>
            <w:tcW w:w="3848" w:type="dxa"/>
          </w:tcPr>
          <w:p w14:paraId="4174935E" w14:textId="441A3E1C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1166" w:type="dxa"/>
            <w:shd w:val="clear" w:color="auto" w:fill="auto"/>
          </w:tcPr>
          <w:p w14:paraId="304660A8" w14:textId="77777777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6C8E7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485FE6B" w14:textId="77777777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7E00B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3EDA4D9" w14:textId="77777777" w:rsidR="009865C4" w:rsidRPr="00744476" w:rsidRDefault="009865C4" w:rsidP="009865C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DA0029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44EAE0" w14:textId="77777777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7714404E" w14:textId="77777777" w:rsidTr="00745748">
        <w:tc>
          <w:tcPr>
            <w:tcW w:w="3848" w:type="dxa"/>
          </w:tcPr>
          <w:p w14:paraId="19B23D4E" w14:textId="4E7FEFE1" w:rsidR="009865C4" w:rsidRPr="00744476" w:rsidRDefault="009865C4" w:rsidP="009865C4">
            <w:pPr>
              <w:spacing w:line="240" w:lineRule="auto"/>
              <w:ind w:firstLine="2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66" w:type="dxa"/>
            <w:shd w:val="clear" w:color="auto" w:fill="auto"/>
          </w:tcPr>
          <w:p w14:paraId="65E69700" w14:textId="77777777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3BC7A5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266ED51" w14:textId="77777777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AB173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BA75EB2" w14:textId="77777777" w:rsidR="009865C4" w:rsidRPr="00744476" w:rsidRDefault="009865C4" w:rsidP="009865C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E89CD8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D5F491" w14:textId="77777777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2B86FEF6" w14:textId="77777777" w:rsidTr="00745748">
        <w:tc>
          <w:tcPr>
            <w:tcW w:w="3848" w:type="dxa"/>
          </w:tcPr>
          <w:p w14:paraId="2C73E736" w14:textId="30D2857A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7579BE2F" w14:textId="77777777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81FA6C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770EA0F" w14:textId="77777777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D01FB5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85D4FED" w14:textId="1652F749" w:rsidR="009865C4" w:rsidRPr="00744476" w:rsidRDefault="009865C4" w:rsidP="009865C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D00386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241002" w14:textId="77777777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65C4" w:rsidRPr="00744476" w14:paraId="307E6115" w14:textId="77777777" w:rsidTr="002A3FE0">
        <w:tc>
          <w:tcPr>
            <w:tcW w:w="3848" w:type="dxa"/>
          </w:tcPr>
          <w:p w14:paraId="4B71BD75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57E0F89" w14:textId="22D2ECB9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1,463</w:t>
            </w:r>
          </w:p>
        </w:tc>
        <w:tc>
          <w:tcPr>
            <w:tcW w:w="236" w:type="dxa"/>
            <w:shd w:val="clear" w:color="auto" w:fill="auto"/>
          </w:tcPr>
          <w:p w14:paraId="3026F966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23A96D8" w14:textId="2E1DD944" w:rsidR="009865C4" w:rsidRPr="0074447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236" w:type="dxa"/>
            <w:shd w:val="clear" w:color="auto" w:fill="auto"/>
          </w:tcPr>
          <w:p w14:paraId="7CB9BFAC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FB1634" w14:textId="5C98E0B5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1,156</w:t>
            </w:r>
          </w:p>
        </w:tc>
        <w:tc>
          <w:tcPr>
            <w:tcW w:w="236" w:type="dxa"/>
            <w:shd w:val="clear" w:color="auto" w:fill="auto"/>
          </w:tcPr>
          <w:p w14:paraId="478FB84F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F9E8C6F" w14:textId="5FDF5BAE" w:rsidR="009865C4" w:rsidRPr="0074447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9865C4" w:rsidRPr="00744476" w14:paraId="7D5B7D42" w14:textId="77777777" w:rsidTr="002A3FE0">
        <w:tc>
          <w:tcPr>
            <w:tcW w:w="3848" w:type="dxa"/>
          </w:tcPr>
          <w:p w14:paraId="4AC7EDC0" w14:textId="04264733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F8CB9E" w14:textId="58E2F749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5,111</w:t>
            </w:r>
          </w:p>
        </w:tc>
        <w:tc>
          <w:tcPr>
            <w:tcW w:w="236" w:type="dxa"/>
          </w:tcPr>
          <w:p w14:paraId="4DA869AE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0EB06A9" w14:textId="4A24C372" w:rsidR="009865C4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2,998</w:t>
            </w:r>
          </w:p>
        </w:tc>
        <w:tc>
          <w:tcPr>
            <w:tcW w:w="236" w:type="dxa"/>
          </w:tcPr>
          <w:p w14:paraId="636B620D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9D72B4" w14:textId="3FC73656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4,864</w:t>
            </w:r>
          </w:p>
        </w:tc>
        <w:tc>
          <w:tcPr>
            <w:tcW w:w="236" w:type="dxa"/>
          </w:tcPr>
          <w:p w14:paraId="18461F09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216639" w14:textId="16CD0C3D" w:rsidR="009865C4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2,711</w:t>
            </w:r>
          </w:p>
        </w:tc>
      </w:tr>
      <w:tr w:rsidR="009865C4" w:rsidRPr="00744476" w14:paraId="479748A0" w14:textId="77777777" w:rsidTr="002A3FE0">
        <w:tc>
          <w:tcPr>
            <w:tcW w:w="3848" w:type="dxa"/>
          </w:tcPr>
          <w:p w14:paraId="23CAA498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301919C9" w14:textId="78DD57EE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4DFF013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DDB873" w14:textId="7F6AB9A9" w:rsidR="009865C4" w:rsidRPr="008546E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</w:tcPr>
          <w:p w14:paraId="36F9F316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DEF6EA2" w14:textId="0DBDD027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5573F5F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AF2E7D" w14:textId="535B3476" w:rsidR="009865C4" w:rsidRPr="008546E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9865C4" w:rsidRPr="00744476" w14:paraId="7F7E0076" w14:textId="77777777" w:rsidTr="002A3FE0">
        <w:tc>
          <w:tcPr>
            <w:tcW w:w="3848" w:type="dxa"/>
          </w:tcPr>
          <w:p w14:paraId="11CA0C74" w14:textId="77777777" w:rsidR="009865C4" w:rsidRPr="00744476" w:rsidRDefault="009865C4" w:rsidP="009865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0F4C67F4" w14:textId="699664A6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013CBCC2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220C09" w14:textId="3C619303" w:rsidR="009865C4" w:rsidRPr="00BC0009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3F347988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272797" w14:textId="5183536D" w:rsidR="009865C4" w:rsidRPr="005C21C7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0826B176" w14:textId="77777777" w:rsidR="009865C4" w:rsidRPr="00744476" w:rsidRDefault="009865C4" w:rsidP="009865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F72BB08" w14:textId="6CF86476" w:rsidR="009865C4" w:rsidRPr="00BC0009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9865C4" w:rsidRPr="008546E6" w14:paraId="763BD635" w14:textId="77777777" w:rsidTr="002A3FE0">
        <w:tc>
          <w:tcPr>
            <w:tcW w:w="3848" w:type="dxa"/>
            <w:vAlign w:val="bottom"/>
          </w:tcPr>
          <w:p w14:paraId="1FE4B7EA" w14:textId="77777777" w:rsidR="009865C4" w:rsidRPr="00744476" w:rsidRDefault="009865C4" w:rsidP="009865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4807" w14:textId="7C294743" w:rsidR="009865C4" w:rsidRPr="005C21C7" w:rsidRDefault="009865C4" w:rsidP="009865C4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11,503</w:t>
            </w:r>
          </w:p>
        </w:tc>
        <w:tc>
          <w:tcPr>
            <w:tcW w:w="236" w:type="dxa"/>
          </w:tcPr>
          <w:p w14:paraId="0287FAFB" w14:textId="77777777" w:rsidR="009865C4" w:rsidRPr="00744476" w:rsidRDefault="009865C4" w:rsidP="009865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5B418C5" w14:textId="0651B56E" w:rsidR="009865C4" w:rsidRPr="008546E6" w:rsidRDefault="009865C4" w:rsidP="009865C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7,513</w:t>
            </w:r>
          </w:p>
        </w:tc>
        <w:tc>
          <w:tcPr>
            <w:tcW w:w="236" w:type="dxa"/>
          </w:tcPr>
          <w:p w14:paraId="59271023" w14:textId="77777777" w:rsidR="009865C4" w:rsidRPr="008546E6" w:rsidRDefault="009865C4" w:rsidP="009865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30600" w14:textId="2A6F591E" w:rsidR="009865C4" w:rsidRPr="008546E6" w:rsidRDefault="009865C4" w:rsidP="009865C4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1,692,409</w:t>
            </w:r>
          </w:p>
        </w:tc>
        <w:tc>
          <w:tcPr>
            <w:tcW w:w="236" w:type="dxa"/>
          </w:tcPr>
          <w:p w14:paraId="6B2A0E6E" w14:textId="77777777" w:rsidR="009865C4" w:rsidRPr="00744476" w:rsidRDefault="009865C4" w:rsidP="009865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788966" w14:textId="1032FBA8" w:rsidR="009865C4" w:rsidRPr="008546E6" w:rsidRDefault="009865C4" w:rsidP="009865C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984,447</w:t>
            </w:r>
          </w:p>
        </w:tc>
      </w:tr>
    </w:tbl>
    <w:p w14:paraId="7394C095" w14:textId="0EED0804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848B5" w:rsidRPr="00A82EE4" w14:paraId="1B312BA9" w14:textId="77777777" w:rsidTr="00B95BC6">
        <w:trPr>
          <w:gridAfter w:val="1"/>
          <w:wAfter w:w="6" w:type="dxa"/>
        </w:trPr>
        <w:tc>
          <w:tcPr>
            <w:tcW w:w="3870" w:type="dxa"/>
          </w:tcPr>
          <w:p w14:paraId="569485C2" w14:textId="10F23795" w:rsidR="003848B5" w:rsidRPr="001E6E65" w:rsidRDefault="003848B5" w:rsidP="003848B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ADC3F57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E76BA9C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BE1A984" w14:textId="77777777" w:rsidR="003848B5" w:rsidRPr="00A82EE4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EB2" w14:paraId="29DA0D80" w14:textId="77777777" w:rsidTr="004F7299">
        <w:trPr>
          <w:tblHeader/>
        </w:trPr>
        <w:tc>
          <w:tcPr>
            <w:tcW w:w="3870" w:type="dxa"/>
          </w:tcPr>
          <w:p w14:paraId="4864ABDD" w14:textId="09FF3102" w:rsidR="00E04EB2" w:rsidRPr="003848B5" w:rsidRDefault="00E04EB2" w:rsidP="00E04EB2">
            <w:pPr>
              <w:spacing w:line="380" w:lineRule="exact"/>
              <w:ind w:right="65"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222356" w14:textId="3BB27EDE" w:rsidR="00E04EB2" w:rsidRPr="00F32380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DB28338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60C12E" w14:textId="5AA70B74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EDFC046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E030F8" w14:textId="1AC8E76D" w:rsidR="00E04EB2" w:rsidRPr="00F32380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5BC37761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4C7A38B" w14:textId="2A9FA8AE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4EB2" w14:paraId="6C64BD08" w14:textId="77777777" w:rsidTr="004F7299">
        <w:trPr>
          <w:tblHeader/>
        </w:trPr>
        <w:tc>
          <w:tcPr>
            <w:tcW w:w="3870" w:type="dxa"/>
          </w:tcPr>
          <w:p w14:paraId="454298B5" w14:textId="7C669BCD" w:rsidR="00E04EB2" w:rsidRPr="001E6E65" w:rsidRDefault="00E04EB2" w:rsidP="00E04EB2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93F15" w14:textId="23FD24F7" w:rsidR="00E04EB2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D25CE9C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74298A" w14:textId="4DA1026F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196A5812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C16237" w14:textId="62553760" w:rsidR="00E04EB2" w:rsidRDefault="00E04EB2" w:rsidP="00E04EB2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58E189E2" w14:textId="77777777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737BE4" w14:textId="26B0C870" w:rsidR="00E04EB2" w:rsidRDefault="00E04EB2" w:rsidP="00E04EB2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04EB2" w:rsidRPr="00D87537" w14:paraId="468A3CDA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2D44A0AC" w14:textId="77777777" w:rsidR="00E04EB2" w:rsidRPr="00970BCB" w:rsidRDefault="00E04EB2" w:rsidP="00E04EB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3CD4B0AA" w14:textId="77777777" w:rsidR="00E04EB2" w:rsidRPr="00D87537" w:rsidRDefault="00E04EB2" w:rsidP="00E04EB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4EB2" w:rsidRPr="00D87537" w14:paraId="078C8B78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39A9FDCF" w14:textId="0F2CC2CE" w:rsidR="00E04EB2" w:rsidRPr="00AA6554" w:rsidRDefault="00E04EB2" w:rsidP="00E04EB2">
            <w:pPr>
              <w:spacing w:line="380" w:lineRule="exact"/>
              <w:ind w:right="-21"/>
              <w:jc w:val="both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05" w:type="dxa"/>
            <w:gridSpan w:val="7"/>
          </w:tcPr>
          <w:p w14:paraId="497AD00E" w14:textId="77777777" w:rsidR="00E04EB2" w:rsidRPr="00970BCB" w:rsidRDefault="00E04EB2" w:rsidP="00E04EB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4EB2" w:rsidRPr="00D87537" w14:paraId="2874FD55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53808CB" w14:textId="404A13E9" w:rsidR="00E04EB2" w:rsidRPr="00970BCB" w:rsidRDefault="00E04EB2" w:rsidP="00E04EB2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05" w:type="dxa"/>
            <w:gridSpan w:val="7"/>
          </w:tcPr>
          <w:p w14:paraId="61B644A9" w14:textId="77777777" w:rsidR="00E04EB2" w:rsidRPr="00970BCB" w:rsidRDefault="00E04EB2" w:rsidP="00E04EB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4EB2" w:rsidRPr="0033434F" w14:paraId="5F3EA8C7" w14:textId="77777777" w:rsidTr="004F7299">
        <w:tc>
          <w:tcPr>
            <w:tcW w:w="3870" w:type="dxa"/>
          </w:tcPr>
          <w:p w14:paraId="404D61E5" w14:textId="77777777" w:rsidR="00E04EB2" w:rsidRPr="00C12557" w:rsidRDefault="00E04EB2" w:rsidP="00E04EB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3B15AD7" w14:textId="77777777" w:rsidR="00E04EB2" w:rsidRPr="0033434F" w:rsidRDefault="00E04EB2" w:rsidP="00E04EB2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6E356" w14:textId="77777777" w:rsidR="00E04EB2" w:rsidRDefault="00E04EB2" w:rsidP="00E04EB2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B7C568D" w14:textId="77777777" w:rsidR="00E04EB2" w:rsidRPr="0033434F" w:rsidRDefault="00E04EB2" w:rsidP="00E04EB2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111FE4" w14:textId="77777777" w:rsidR="00E04EB2" w:rsidRPr="00BE704B" w:rsidRDefault="00E04EB2" w:rsidP="00E04E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0117F1" w14:textId="77777777" w:rsidR="00E04EB2" w:rsidRPr="0033434F" w:rsidRDefault="00E04EB2" w:rsidP="00E04EB2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D002F2D" w14:textId="77777777" w:rsidR="00E04EB2" w:rsidRPr="00BE704B" w:rsidRDefault="00E04EB2" w:rsidP="00E04E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B1E94C8" w14:textId="77777777" w:rsidR="00E04EB2" w:rsidRPr="0033434F" w:rsidRDefault="00E04EB2" w:rsidP="00E04EB2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5B5" w:rsidRPr="0033434F" w14:paraId="0F3C3EC4" w14:textId="77777777" w:rsidTr="002A3FE0">
        <w:tc>
          <w:tcPr>
            <w:tcW w:w="3870" w:type="dxa"/>
          </w:tcPr>
          <w:p w14:paraId="01DDB855" w14:textId="77777777" w:rsidR="004B05B5" w:rsidRPr="00C12557" w:rsidRDefault="004B05B5" w:rsidP="004B05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31F546C8" w14:textId="4AED167D" w:rsidR="004B05B5" w:rsidRPr="0033434F" w:rsidRDefault="004B05B5" w:rsidP="004B05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93F73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F3F29F" w14:textId="439DEC24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AFA16B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D04FAE" w14:textId="7C1961E4" w:rsidR="004B05B5" w:rsidRPr="0033434F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4,989</w:t>
            </w:r>
          </w:p>
        </w:tc>
        <w:tc>
          <w:tcPr>
            <w:tcW w:w="245" w:type="dxa"/>
          </w:tcPr>
          <w:p w14:paraId="0B8D7678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068C2B" w14:textId="341D3612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5B5" w:rsidRPr="0033434F" w14:paraId="3EE95421" w14:textId="77777777" w:rsidTr="002A3FE0">
        <w:tc>
          <w:tcPr>
            <w:tcW w:w="3870" w:type="dxa"/>
          </w:tcPr>
          <w:p w14:paraId="1540A352" w14:textId="77777777" w:rsidR="004B05B5" w:rsidRPr="00C12557" w:rsidRDefault="004B05B5" w:rsidP="004B05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BC64A84" w14:textId="0484A5D6" w:rsidR="004B05B5" w:rsidRPr="0033434F" w:rsidRDefault="004B05B5" w:rsidP="004B05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9FF7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76A3DF" w14:textId="65CC373C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1794D05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8C9CB3" w14:textId="399C4AAE" w:rsidR="004B05B5" w:rsidRPr="0033434F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3,104</w:t>
            </w:r>
          </w:p>
        </w:tc>
        <w:tc>
          <w:tcPr>
            <w:tcW w:w="245" w:type="dxa"/>
          </w:tcPr>
          <w:p w14:paraId="7E64375F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5AD2821" w14:textId="5FB01625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5B5" w:rsidRPr="0033434F" w14:paraId="32FE2C77" w14:textId="77777777" w:rsidTr="002A3FE0">
        <w:tc>
          <w:tcPr>
            <w:tcW w:w="3870" w:type="dxa"/>
          </w:tcPr>
          <w:p w14:paraId="184D3D2C" w14:textId="77777777" w:rsidR="004B05B5" w:rsidRPr="00744476" w:rsidRDefault="004B05B5" w:rsidP="004B05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63089E3" w14:textId="6FDAAFD9" w:rsidR="004B05B5" w:rsidRPr="0033434F" w:rsidRDefault="004B05B5" w:rsidP="004B05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6BF8D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8F6841" w14:textId="6D466DFC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9F4BF8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325870" w14:textId="689808F5" w:rsidR="004B05B5" w:rsidRPr="0033434F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45" w:type="dxa"/>
          </w:tcPr>
          <w:p w14:paraId="7C779760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2F74426" w14:textId="014E7FD5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4B05B5" w:rsidRPr="0033434F" w14:paraId="5470A141" w14:textId="77777777" w:rsidTr="002A3FE0">
        <w:tc>
          <w:tcPr>
            <w:tcW w:w="3870" w:type="dxa"/>
          </w:tcPr>
          <w:p w14:paraId="1876A323" w14:textId="6321A89B" w:rsidR="004B05B5" w:rsidRPr="00B37E56" w:rsidRDefault="004B05B5" w:rsidP="004B05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1A5D2692" w14:textId="3398FF02" w:rsidR="004B05B5" w:rsidRDefault="004B05B5" w:rsidP="004B05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D7301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D51972C" w14:textId="5D187BBF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E215A76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984BCB" w14:textId="341C9EF8" w:rsidR="004B05B5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1,528</w:t>
            </w:r>
          </w:p>
        </w:tc>
        <w:tc>
          <w:tcPr>
            <w:tcW w:w="245" w:type="dxa"/>
          </w:tcPr>
          <w:p w14:paraId="3DA06604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7674EE" w14:textId="4D8C2781" w:rsidR="004B05B5" w:rsidRDefault="004B05B5" w:rsidP="004B05B5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5B5" w:rsidRPr="0033434F" w14:paraId="55FA2CF8" w14:textId="77777777" w:rsidTr="003848B5">
        <w:tc>
          <w:tcPr>
            <w:tcW w:w="3870" w:type="dxa"/>
          </w:tcPr>
          <w:p w14:paraId="5BFC8FB8" w14:textId="77777777" w:rsidR="004B05B5" w:rsidRPr="00B37E56" w:rsidRDefault="004B05B5" w:rsidP="004B05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322726B" w14:textId="77777777" w:rsidR="004B05B5" w:rsidRPr="0033434F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C2DEA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BCA48F2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5D3BB7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C8A01E" w14:textId="77777777" w:rsidR="004B05B5" w:rsidRPr="0033434F" w:rsidRDefault="004B05B5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CB3610F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89F6533" w14:textId="77777777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5B5" w:rsidRPr="0033434F" w14:paraId="6F76E7AB" w14:textId="77777777" w:rsidTr="002A3FE0">
        <w:tc>
          <w:tcPr>
            <w:tcW w:w="3870" w:type="dxa"/>
          </w:tcPr>
          <w:p w14:paraId="799BFEF5" w14:textId="77777777" w:rsidR="004B05B5" w:rsidRPr="00B37E56" w:rsidRDefault="004B05B5" w:rsidP="004B05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090E72D" w14:textId="0E7914B9" w:rsidR="004B05B5" w:rsidRPr="0033434F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7,824</w:t>
            </w:r>
          </w:p>
        </w:tc>
        <w:tc>
          <w:tcPr>
            <w:tcW w:w="236" w:type="dxa"/>
            <w:shd w:val="clear" w:color="auto" w:fill="auto"/>
          </w:tcPr>
          <w:p w14:paraId="02019207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14BC095" w14:textId="4739F787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6,612</w:t>
            </w:r>
          </w:p>
        </w:tc>
        <w:tc>
          <w:tcPr>
            <w:tcW w:w="260" w:type="dxa"/>
            <w:shd w:val="clear" w:color="auto" w:fill="auto"/>
          </w:tcPr>
          <w:p w14:paraId="2227C3CA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8ED494" w14:textId="48D95C79" w:rsidR="004B05B5" w:rsidRPr="00721EB8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3,680</w:t>
            </w:r>
          </w:p>
        </w:tc>
        <w:tc>
          <w:tcPr>
            <w:tcW w:w="245" w:type="dxa"/>
          </w:tcPr>
          <w:p w14:paraId="047E1473" w14:textId="77777777" w:rsidR="004B05B5" w:rsidRPr="00721EB8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3E33BB8" w14:textId="3B8AC18E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1,449</w:t>
            </w:r>
          </w:p>
        </w:tc>
      </w:tr>
      <w:tr w:rsidR="004B05B5" w14:paraId="252E9FA8" w14:textId="77777777" w:rsidTr="003848B5">
        <w:tc>
          <w:tcPr>
            <w:tcW w:w="3870" w:type="dxa"/>
          </w:tcPr>
          <w:p w14:paraId="3FA285A1" w14:textId="77777777" w:rsidR="004B05B5" w:rsidRPr="00522E6A" w:rsidRDefault="004B05B5" w:rsidP="004B05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8ED4ABA" w14:textId="302415C6" w:rsidR="004B05B5" w:rsidRDefault="004B05B5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58A839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3A66B4" w14:textId="77777777" w:rsidR="004B05B5" w:rsidRDefault="004B05B5" w:rsidP="004B05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82D29E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D6DF52" w14:textId="77777777" w:rsidR="004B05B5" w:rsidRDefault="004B05B5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424A85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31A25C" w14:textId="77777777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5B5" w14:paraId="7A69E49A" w14:textId="77777777" w:rsidTr="002A3FE0">
        <w:tc>
          <w:tcPr>
            <w:tcW w:w="3870" w:type="dxa"/>
          </w:tcPr>
          <w:p w14:paraId="08AFA9A8" w14:textId="77777777" w:rsidR="004B05B5" w:rsidRPr="00C12557" w:rsidRDefault="004B05B5" w:rsidP="004B05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60C394B" w14:textId="4B5EB06C" w:rsidR="004B05B5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</w:t>
            </w:r>
            <w:r w:rsidR="00AB6E40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shd w:val="clear" w:color="auto" w:fill="auto"/>
          </w:tcPr>
          <w:p w14:paraId="2DFED2FB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3F0ADC5" w14:textId="15D9C685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35,233</w:t>
            </w:r>
          </w:p>
        </w:tc>
        <w:tc>
          <w:tcPr>
            <w:tcW w:w="260" w:type="dxa"/>
            <w:shd w:val="clear" w:color="auto" w:fill="auto"/>
          </w:tcPr>
          <w:p w14:paraId="63471616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3AAF" w14:textId="615D5820" w:rsidR="004B05B5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</w:t>
            </w:r>
            <w:r w:rsidR="00AB6E4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45" w:type="dxa"/>
          </w:tcPr>
          <w:p w14:paraId="31032C9C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D318C3" w14:textId="553040BF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31,294</w:t>
            </w:r>
          </w:p>
        </w:tc>
      </w:tr>
      <w:tr w:rsidR="004B05B5" w14:paraId="3129F821" w14:textId="77777777" w:rsidTr="002A3FE0">
        <w:tc>
          <w:tcPr>
            <w:tcW w:w="3870" w:type="dxa"/>
          </w:tcPr>
          <w:p w14:paraId="4B73DA23" w14:textId="77777777" w:rsidR="004B05B5" w:rsidRPr="00C12557" w:rsidRDefault="004B05B5" w:rsidP="004B05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443A9" w14:textId="6B19ABAB" w:rsidR="004B05B5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2,322</w:t>
            </w:r>
          </w:p>
        </w:tc>
        <w:tc>
          <w:tcPr>
            <w:tcW w:w="236" w:type="dxa"/>
            <w:shd w:val="clear" w:color="auto" w:fill="auto"/>
          </w:tcPr>
          <w:p w14:paraId="0B248729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61DE6E" w14:textId="5EA192F0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60" w:type="dxa"/>
            <w:shd w:val="clear" w:color="auto" w:fill="auto"/>
          </w:tcPr>
          <w:p w14:paraId="2C9ECDB8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E8AE" w14:textId="3ED219E2" w:rsidR="004B05B5" w:rsidRPr="00C44085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2,054</w:t>
            </w:r>
          </w:p>
        </w:tc>
        <w:tc>
          <w:tcPr>
            <w:tcW w:w="245" w:type="dxa"/>
          </w:tcPr>
          <w:p w14:paraId="32593713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3A2A1E8" w14:textId="3730D4BA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2,015</w:t>
            </w:r>
          </w:p>
        </w:tc>
      </w:tr>
      <w:tr w:rsidR="004B05B5" w14:paraId="31B908D1" w14:textId="77777777" w:rsidTr="002A3FE0">
        <w:tc>
          <w:tcPr>
            <w:tcW w:w="3870" w:type="dxa"/>
          </w:tcPr>
          <w:p w14:paraId="3220E254" w14:textId="77777777" w:rsidR="004B05B5" w:rsidRPr="00F63BCB" w:rsidRDefault="004B05B5" w:rsidP="004B05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79046" w14:textId="5133DCE6" w:rsidR="004B05B5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7B86AC83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950AAF" w14:textId="778EEAFC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0" w:type="dxa"/>
            <w:shd w:val="clear" w:color="auto" w:fill="auto"/>
          </w:tcPr>
          <w:p w14:paraId="08C7C766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5637" w14:textId="7FFD73E2" w:rsidR="004B05B5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45" w:type="dxa"/>
          </w:tcPr>
          <w:p w14:paraId="79AD64BA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FE3161" w14:textId="675DA847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4B05B5" w14:paraId="06556F17" w14:textId="77777777" w:rsidTr="002A3FE0">
        <w:tc>
          <w:tcPr>
            <w:tcW w:w="3870" w:type="dxa"/>
          </w:tcPr>
          <w:p w14:paraId="229404B5" w14:textId="77777777" w:rsidR="004B05B5" w:rsidRPr="004D39E2" w:rsidRDefault="004B05B5" w:rsidP="004B05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51DF" w14:textId="2AA72F27" w:rsidR="004B05B5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</w:t>
            </w:r>
            <w:r w:rsidR="00AB6E4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CA2A1BE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623C5AD" w14:textId="40D9B1AB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2,144</w:t>
            </w:r>
          </w:p>
        </w:tc>
        <w:tc>
          <w:tcPr>
            <w:tcW w:w="260" w:type="dxa"/>
            <w:shd w:val="clear" w:color="auto" w:fill="auto"/>
          </w:tcPr>
          <w:p w14:paraId="7563348B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A943" w14:textId="60E4F878" w:rsidR="004B05B5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245" w:type="dxa"/>
          </w:tcPr>
          <w:p w14:paraId="2DE1576B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8E362E3" w14:textId="0F0D9B4A" w:rsidR="004B05B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4B05B5" w14:paraId="769C6D8E" w14:textId="77777777" w:rsidTr="002A3FE0">
        <w:tc>
          <w:tcPr>
            <w:tcW w:w="3870" w:type="dxa"/>
          </w:tcPr>
          <w:p w14:paraId="169389EB" w14:textId="77777777" w:rsidR="004B05B5" w:rsidRPr="00B37E56" w:rsidRDefault="004B05B5" w:rsidP="004B05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EB791" w14:textId="5BC671DE" w:rsidR="004B05B5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4,216</w:t>
            </w:r>
          </w:p>
        </w:tc>
        <w:tc>
          <w:tcPr>
            <w:tcW w:w="236" w:type="dxa"/>
            <w:shd w:val="clear" w:color="auto" w:fill="auto"/>
          </w:tcPr>
          <w:p w14:paraId="7674FC2E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FB6DFF" w14:textId="7A81CB27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4,204</w:t>
            </w:r>
          </w:p>
        </w:tc>
        <w:tc>
          <w:tcPr>
            <w:tcW w:w="260" w:type="dxa"/>
            <w:shd w:val="clear" w:color="auto" w:fill="auto"/>
          </w:tcPr>
          <w:p w14:paraId="48B777B9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D4DE" w14:textId="4B1CFD2B" w:rsidR="004B05B5" w:rsidRDefault="00006153" w:rsidP="004B05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38B13BA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980A090" w14:textId="180B2427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5B5" w14:paraId="6243A5B9" w14:textId="77777777" w:rsidTr="002A3FE0">
        <w:tc>
          <w:tcPr>
            <w:tcW w:w="3870" w:type="dxa"/>
          </w:tcPr>
          <w:p w14:paraId="6A23D818" w14:textId="77777777" w:rsidR="004B05B5" w:rsidRPr="00F63BCB" w:rsidRDefault="004B05B5" w:rsidP="004B05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60621" w14:textId="17D06C03" w:rsidR="004B05B5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236" w:type="dxa"/>
            <w:shd w:val="clear" w:color="auto" w:fill="auto"/>
          </w:tcPr>
          <w:p w14:paraId="59C61207" w14:textId="77777777" w:rsidR="004B05B5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AE8211" w14:textId="605B95CC" w:rsidR="004B05B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60" w:type="dxa"/>
            <w:shd w:val="clear" w:color="auto" w:fill="auto"/>
          </w:tcPr>
          <w:p w14:paraId="27C092C1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C205" w14:textId="322931D7" w:rsidR="004B05B5" w:rsidRDefault="00006153" w:rsidP="004B05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A81ED5D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7C07C9" w14:textId="7E769D78" w:rsidR="004B05B5" w:rsidRDefault="004B05B5" w:rsidP="004B05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4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5B5" w:rsidRPr="00911ADB" w14:paraId="1AE95E10" w14:textId="77777777" w:rsidTr="002A3FE0">
        <w:tc>
          <w:tcPr>
            <w:tcW w:w="3870" w:type="dxa"/>
            <w:vAlign w:val="bottom"/>
          </w:tcPr>
          <w:p w14:paraId="5839A623" w14:textId="77777777" w:rsidR="004B05B5" w:rsidRPr="00AD37E5" w:rsidRDefault="004B05B5" w:rsidP="004B05B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77730" w14:textId="58BE927A" w:rsidR="004B05B5" w:rsidRPr="00457348" w:rsidRDefault="00006153" w:rsidP="004B05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</w:t>
            </w:r>
            <w:r w:rsidR="00AB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51944A8C" w14:textId="77777777" w:rsidR="004B05B5" w:rsidRPr="00911ADB" w:rsidRDefault="004B05B5" w:rsidP="004B05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BC18" w14:textId="348E8C0D" w:rsidR="004B05B5" w:rsidRPr="00C44085" w:rsidRDefault="004B05B5" w:rsidP="004B05B5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260" w:type="dxa"/>
            <w:shd w:val="clear" w:color="auto" w:fill="auto"/>
          </w:tcPr>
          <w:p w14:paraId="3AC8B963" w14:textId="77777777" w:rsidR="004B05B5" w:rsidRPr="00911AD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EE8B" w14:textId="15F06814" w:rsidR="004B05B5" w:rsidRPr="00D030E9" w:rsidRDefault="00006153" w:rsidP="004B05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</w:t>
            </w:r>
            <w:r w:rsidR="00AB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245" w:type="dxa"/>
          </w:tcPr>
          <w:p w14:paraId="70D833B1" w14:textId="77777777" w:rsidR="004B05B5" w:rsidRPr="00BE704B" w:rsidRDefault="004B05B5" w:rsidP="004B05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0E67" w14:textId="2783F25E" w:rsidR="004B05B5" w:rsidRPr="00C44085" w:rsidRDefault="004B05B5" w:rsidP="004B05B5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35,904</w:t>
            </w:r>
          </w:p>
        </w:tc>
      </w:tr>
      <w:tr w:rsidR="004B05B5" w:rsidRPr="00A82EE4" w14:paraId="4E00F338" w14:textId="77777777" w:rsidTr="004F7299">
        <w:trPr>
          <w:tblHeader/>
        </w:trPr>
        <w:tc>
          <w:tcPr>
            <w:tcW w:w="3870" w:type="dxa"/>
          </w:tcPr>
          <w:p w14:paraId="3A3B7372" w14:textId="40A9BE01" w:rsidR="004B05B5" w:rsidRPr="00A7698F" w:rsidRDefault="004B05B5" w:rsidP="004B05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5C8A4A6" w14:textId="77777777" w:rsidR="004B05B5" w:rsidRDefault="004B05B5" w:rsidP="004B05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D612BAD" w14:textId="77777777" w:rsidR="004B05B5" w:rsidRDefault="004B05B5" w:rsidP="004B05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4"/>
          </w:tcPr>
          <w:p w14:paraId="23D56E9B" w14:textId="77777777" w:rsidR="004B05B5" w:rsidRPr="00A82EE4" w:rsidRDefault="004B05B5" w:rsidP="004B05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05B5" w14:paraId="080E6FC3" w14:textId="77777777" w:rsidTr="004F7299">
        <w:trPr>
          <w:tblHeader/>
        </w:trPr>
        <w:tc>
          <w:tcPr>
            <w:tcW w:w="3870" w:type="dxa"/>
          </w:tcPr>
          <w:p w14:paraId="157F8D0E" w14:textId="77777777" w:rsidR="004B05B5" w:rsidRPr="00FC5BFF" w:rsidRDefault="004B05B5" w:rsidP="004B05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53002A" w14:textId="49C39F04" w:rsidR="004B05B5" w:rsidRPr="00F32380" w:rsidRDefault="004B05B5" w:rsidP="004B05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03A404B" w14:textId="77777777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5C172CF" w14:textId="78FB32A6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95E48D0" w14:textId="77777777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C36B2" w14:textId="5E22AAA6" w:rsidR="004B05B5" w:rsidRPr="00F32380" w:rsidRDefault="004B05B5" w:rsidP="004B05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026B0A0F" w14:textId="77777777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6D8830" w14:textId="6190C661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05B5" w14:paraId="1B44024B" w14:textId="77777777" w:rsidTr="004F7299">
        <w:trPr>
          <w:tblHeader/>
        </w:trPr>
        <w:tc>
          <w:tcPr>
            <w:tcW w:w="3870" w:type="dxa"/>
          </w:tcPr>
          <w:p w14:paraId="6D8FA947" w14:textId="36DFE163" w:rsidR="004B05B5" w:rsidRPr="00FC5BFF" w:rsidRDefault="004B05B5" w:rsidP="004B05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FB95" w14:textId="2A2FAE59" w:rsidR="004B05B5" w:rsidRDefault="004B05B5" w:rsidP="004B05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1F896776" w14:textId="77777777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52D5A8" w14:textId="7540E76A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05DB8C4A" w14:textId="77777777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A1A8E8" w14:textId="785ADD28" w:rsidR="004B05B5" w:rsidRDefault="004B05B5" w:rsidP="004B05B5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1ED9A4B3" w14:textId="77777777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E902765" w14:textId="0EDB51A9" w:rsidR="004B05B5" w:rsidRDefault="004B05B5" w:rsidP="004B05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B05B5" w:rsidRPr="00D87537" w14:paraId="437836E4" w14:textId="77777777" w:rsidTr="004F7299">
        <w:trPr>
          <w:tblHeader/>
        </w:trPr>
        <w:tc>
          <w:tcPr>
            <w:tcW w:w="3870" w:type="dxa"/>
          </w:tcPr>
          <w:p w14:paraId="2CE2398C" w14:textId="77777777" w:rsidR="004B05B5" w:rsidRPr="00970BCB" w:rsidRDefault="004B05B5" w:rsidP="004B05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8"/>
          </w:tcPr>
          <w:p w14:paraId="7DC6820D" w14:textId="77777777" w:rsidR="004B05B5" w:rsidRPr="00D87537" w:rsidRDefault="004B05B5" w:rsidP="004B05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05B5" w:rsidRPr="00D87537" w14:paraId="15865C03" w14:textId="77777777" w:rsidTr="004F7299">
        <w:trPr>
          <w:tblHeader/>
        </w:trPr>
        <w:tc>
          <w:tcPr>
            <w:tcW w:w="3870" w:type="dxa"/>
          </w:tcPr>
          <w:p w14:paraId="668E21E6" w14:textId="4AEB0753" w:rsidR="004B05B5" w:rsidRPr="00970BCB" w:rsidRDefault="004B05B5" w:rsidP="004B05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8"/>
          </w:tcPr>
          <w:p w14:paraId="75B756B5" w14:textId="77777777" w:rsidR="004B05B5" w:rsidRPr="00970BCB" w:rsidRDefault="004B05B5" w:rsidP="004B05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B05B5" w:rsidRPr="0033434F" w14:paraId="3F290675" w14:textId="77777777" w:rsidTr="004F7299">
        <w:tc>
          <w:tcPr>
            <w:tcW w:w="3870" w:type="dxa"/>
          </w:tcPr>
          <w:p w14:paraId="75DEA091" w14:textId="77777777" w:rsidR="004B05B5" w:rsidRPr="00C12557" w:rsidRDefault="004B05B5" w:rsidP="004B05B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8C2CF69" w14:textId="77777777" w:rsidR="004B05B5" w:rsidRPr="0033434F" w:rsidRDefault="004B05B5" w:rsidP="004B05B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BEF58" w14:textId="77777777" w:rsidR="004B05B5" w:rsidRDefault="004B05B5" w:rsidP="004B05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39FB14" w14:textId="77777777" w:rsidR="004B05B5" w:rsidRPr="0033434F" w:rsidRDefault="004B05B5" w:rsidP="004B05B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620EA0" w14:textId="77777777" w:rsidR="004B05B5" w:rsidRPr="00BE704B" w:rsidRDefault="004B05B5" w:rsidP="004B05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D7DA3C" w14:textId="77777777" w:rsidR="004B05B5" w:rsidRPr="0033434F" w:rsidRDefault="004B05B5" w:rsidP="004B05B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3DBD58F" w14:textId="77777777" w:rsidR="004B05B5" w:rsidRPr="00BE704B" w:rsidRDefault="004B05B5" w:rsidP="004B05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39CBDC5" w14:textId="77777777" w:rsidR="004B05B5" w:rsidRPr="0033434F" w:rsidRDefault="004B05B5" w:rsidP="004B05B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153" w:rsidRPr="0033434F" w14:paraId="56662B24" w14:textId="77777777" w:rsidTr="002A3FE0">
        <w:tc>
          <w:tcPr>
            <w:tcW w:w="3870" w:type="dxa"/>
          </w:tcPr>
          <w:p w14:paraId="6B794C07" w14:textId="2BBC4A5C" w:rsidR="00006153" w:rsidRPr="00C12557" w:rsidRDefault="00006153" w:rsidP="0000615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7668AA0" w14:textId="42D56712" w:rsidR="00006153" w:rsidRPr="00AA7F22" w:rsidRDefault="00006153" w:rsidP="00006153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E0ED20" w14:textId="77777777" w:rsidR="00006153" w:rsidRDefault="00006153" w:rsidP="000061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F5A5AB" w14:textId="70DF5E46" w:rsidR="00006153" w:rsidRPr="0033434F" w:rsidRDefault="00006153" w:rsidP="00006153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E137B6" w14:textId="77777777" w:rsidR="00006153" w:rsidRPr="00BE704B" w:rsidRDefault="00006153" w:rsidP="000061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230980" w14:textId="0EE2C7F2" w:rsidR="00006153" w:rsidRPr="0033434F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7,856</w:t>
            </w:r>
          </w:p>
        </w:tc>
        <w:tc>
          <w:tcPr>
            <w:tcW w:w="245" w:type="dxa"/>
          </w:tcPr>
          <w:p w14:paraId="423038CF" w14:textId="77777777" w:rsidR="00006153" w:rsidRPr="00BE704B" w:rsidRDefault="00006153" w:rsidP="000061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F0037B6" w14:textId="4FE5ED00" w:rsidR="00006153" w:rsidRPr="0033434F" w:rsidRDefault="00006153" w:rsidP="00006153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6153" w:rsidRPr="0033434F" w14:paraId="2AAF9547" w14:textId="77777777" w:rsidTr="002A3FE0">
        <w:tc>
          <w:tcPr>
            <w:tcW w:w="3870" w:type="dxa"/>
          </w:tcPr>
          <w:p w14:paraId="7CC30D0B" w14:textId="717D888E" w:rsidR="00006153" w:rsidRPr="00C12557" w:rsidRDefault="00006153" w:rsidP="0000615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1D84CFD" w14:textId="0FE00146" w:rsidR="00006153" w:rsidRPr="00AA7F22" w:rsidRDefault="00006153" w:rsidP="00006153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E78A0" w14:textId="77777777" w:rsidR="00006153" w:rsidRDefault="00006153" w:rsidP="000061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366F7C" w14:textId="4430A8E1" w:rsidR="00006153" w:rsidRPr="0033434F" w:rsidRDefault="00006153" w:rsidP="00006153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35FCE54" w14:textId="77777777" w:rsidR="00006153" w:rsidRPr="00BE704B" w:rsidRDefault="00006153" w:rsidP="000061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7B1DAC" w14:textId="7FE016BE" w:rsidR="00006153" w:rsidRPr="0033434F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4,888</w:t>
            </w:r>
          </w:p>
        </w:tc>
        <w:tc>
          <w:tcPr>
            <w:tcW w:w="245" w:type="dxa"/>
          </w:tcPr>
          <w:p w14:paraId="472E08F4" w14:textId="77777777" w:rsidR="00006153" w:rsidRPr="00BE704B" w:rsidRDefault="00006153" w:rsidP="000061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C1A5EB1" w14:textId="42C20007" w:rsidR="00006153" w:rsidRPr="0033434F" w:rsidRDefault="00006153" w:rsidP="00006153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33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6153" w:rsidRPr="0033434F" w14:paraId="10502AEA" w14:textId="77777777" w:rsidTr="002A3FE0">
        <w:tc>
          <w:tcPr>
            <w:tcW w:w="3870" w:type="dxa"/>
          </w:tcPr>
          <w:p w14:paraId="23E992D1" w14:textId="77777777" w:rsidR="00006153" w:rsidRPr="00744476" w:rsidRDefault="00006153" w:rsidP="0000615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52B22D5F" w14:textId="1F9D84D7" w:rsidR="00006153" w:rsidRPr="00F063F6" w:rsidRDefault="00006153" w:rsidP="00006153">
            <w:pPr>
              <w:pStyle w:val="Bo-Blankline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805D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7E02404" w14:textId="71759A15" w:rsidR="00006153" w:rsidRDefault="00006153" w:rsidP="00006153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CD251B8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95D662" w14:textId="62517051" w:rsidR="00006153" w:rsidRPr="0033434F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15,164</w:t>
            </w:r>
          </w:p>
        </w:tc>
        <w:tc>
          <w:tcPr>
            <w:tcW w:w="245" w:type="dxa"/>
          </w:tcPr>
          <w:p w14:paraId="6E4E65EF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0A9773C" w14:textId="7DD347DA" w:rsidR="00006153" w:rsidRDefault="00006153" w:rsidP="00006153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14,878</w:t>
            </w:r>
          </w:p>
        </w:tc>
      </w:tr>
      <w:tr w:rsidR="00006153" w:rsidRPr="0033434F" w14:paraId="231910A8" w14:textId="77777777" w:rsidTr="00A82A45">
        <w:tc>
          <w:tcPr>
            <w:tcW w:w="3870" w:type="dxa"/>
          </w:tcPr>
          <w:p w14:paraId="6E8B1EFC" w14:textId="77777777" w:rsidR="00006153" w:rsidRPr="00B37E56" w:rsidRDefault="00006153" w:rsidP="0000615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6A308A6D" w14:textId="77777777" w:rsidR="00006153" w:rsidRPr="0033434F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B728E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A68E32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2AA017C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07CC7D" w14:textId="77777777" w:rsidR="00006153" w:rsidRPr="0033434F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93C941A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40A883C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153" w:rsidRPr="0033434F" w14:paraId="3D26612F" w14:textId="77777777" w:rsidTr="002A3FE0">
        <w:tc>
          <w:tcPr>
            <w:tcW w:w="3870" w:type="dxa"/>
          </w:tcPr>
          <w:p w14:paraId="13A0D2FA" w14:textId="77777777" w:rsidR="00006153" w:rsidRPr="00B37E56" w:rsidRDefault="00006153" w:rsidP="0000615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BCA8169" w14:textId="1B500EDB" w:rsidR="00006153" w:rsidRPr="0033434F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98,887</w:t>
            </w:r>
          </w:p>
        </w:tc>
        <w:tc>
          <w:tcPr>
            <w:tcW w:w="236" w:type="dxa"/>
            <w:shd w:val="clear" w:color="auto" w:fill="auto"/>
          </w:tcPr>
          <w:p w14:paraId="42D362A6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7C5B69" w14:textId="2D8ED301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153,723</w:t>
            </w:r>
          </w:p>
        </w:tc>
        <w:tc>
          <w:tcPr>
            <w:tcW w:w="260" w:type="dxa"/>
            <w:shd w:val="clear" w:color="auto" w:fill="auto"/>
          </w:tcPr>
          <w:p w14:paraId="37CBB492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DB0E52" w14:textId="2BD84FCF" w:rsidR="00006153" w:rsidRPr="00AA7F22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3,801</w:t>
            </w:r>
          </w:p>
        </w:tc>
        <w:tc>
          <w:tcPr>
            <w:tcW w:w="245" w:type="dxa"/>
          </w:tcPr>
          <w:p w14:paraId="1AC12BFE" w14:textId="77777777" w:rsidR="00006153" w:rsidRPr="00BE7F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7FC17EB2" w14:textId="2D7875BA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7F22">
              <w:rPr>
                <w:rFonts w:ascii="Angsana New" w:hAnsi="Angsana New"/>
                <w:sz w:val="30"/>
                <w:szCs w:val="30"/>
                <w:lang w:val="en-US"/>
              </w:rPr>
              <w:t>2,281</w:t>
            </w:r>
          </w:p>
        </w:tc>
      </w:tr>
      <w:tr w:rsidR="00006153" w14:paraId="486B7475" w14:textId="77777777" w:rsidTr="00A82A45">
        <w:tc>
          <w:tcPr>
            <w:tcW w:w="3870" w:type="dxa"/>
          </w:tcPr>
          <w:p w14:paraId="046B1EEC" w14:textId="77777777" w:rsidR="00006153" w:rsidRPr="00522E6A" w:rsidRDefault="00006153" w:rsidP="0000615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8DE4DB" w14:textId="77777777" w:rsidR="00006153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163FA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B52D10" w14:textId="77777777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F8E7DF9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83BE61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2B7213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AC3E66A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6153" w14:paraId="7CFF8B7A" w14:textId="77777777" w:rsidTr="002A3FE0">
        <w:tc>
          <w:tcPr>
            <w:tcW w:w="3870" w:type="dxa"/>
          </w:tcPr>
          <w:p w14:paraId="5D5F8CEF" w14:textId="77777777" w:rsidR="00006153" w:rsidRPr="00C12557" w:rsidRDefault="00006153" w:rsidP="0000615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A443" w14:textId="717A97D6" w:rsidR="00006153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="00AB6E40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7E0665A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C32D2A" w14:textId="5B41906C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33,440</w:t>
            </w:r>
          </w:p>
        </w:tc>
        <w:tc>
          <w:tcPr>
            <w:tcW w:w="260" w:type="dxa"/>
            <w:shd w:val="clear" w:color="auto" w:fill="auto"/>
          </w:tcPr>
          <w:p w14:paraId="48A86D03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F43F" w14:textId="1C686540" w:rsidR="00006153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6E4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6E40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5" w:type="dxa"/>
          </w:tcPr>
          <w:p w14:paraId="2228B46F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E9ECBDD" w14:textId="01491A0B" w:rsidR="00006153" w:rsidRDefault="00006153" w:rsidP="00006153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26,297</w:t>
            </w:r>
          </w:p>
        </w:tc>
      </w:tr>
      <w:tr w:rsidR="00006153" w14:paraId="6B1192FD" w14:textId="77777777" w:rsidTr="002A3FE0">
        <w:tc>
          <w:tcPr>
            <w:tcW w:w="3870" w:type="dxa"/>
          </w:tcPr>
          <w:p w14:paraId="7296B3A0" w14:textId="77777777" w:rsidR="00006153" w:rsidRPr="00C12557" w:rsidRDefault="00006153" w:rsidP="0000615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603BA" w14:textId="11E527D8" w:rsidR="00006153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1,594</w:t>
            </w:r>
          </w:p>
        </w:tc>
        <w:tc>
          <w:tcPr>
            <w:tcW w:w="236" w:type="dxa"/>
            <w:shd w:val="clear" w:color="auto" w:fill="auto"/>
          </w:tcPr>
          <w:p w14:paraId="3C79C120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F2B833" w14:textId="7D4E6EE0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  <w:tc>
          <w:tcPr>
            <w:tcW w:w="260" w:type="dxa"/>
            <w:shd w:val="clear" w:color="auto" w:fill="auto"/>
          </w:tcPr>
          <w:p w14:paraId="6B91529E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6C49" w14:textId="148AD1BA" w:rsidR="00006153" w:rsidRPr="00F971DF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1,594</w:t>
            </w:r>
          </w:p>
        </w:tc>
        <w:tc>
          <w:tcPr>
            <w:tcW w:w="245" w:type="dxa"/>
          </w:tcPr>
          <w:p w14:paraId="54161425" w14:textId="77777777" w:rsidR="00006153" w:rsidRPr="00E34057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6E0FB14C" w14:textId="6C78D7AF" w:rsidR="00006153" w:rsidRDefault="00006153" w:rsidP="00006153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</w:tr>
      <w:tr w:rsidR="00006153" w14:paraId="0DA841A4" w14:textId="77777777" w:rsidTr="002A3FE0">
        <w:tc>
          <w:tcPr>
            <w:tcW w:w="3870" w:type="dxa"/>
          </w:tcPr>
          <w:p w14:paraId="1C40E0C9" w14:textId="77777777" w:rsidR="00006153" w:rsidRPr="00B37E56" w:rsidRDefault="00006153" w:rsidP="0000615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C2FA5" w14:textId="2C463614" w:rsidR="00006153" w:rsidRPr="00651B2A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  <w:shd w:val="clear" w:color="auto" w:fill="auto"/>
          </w:tcPr>
          <w:p w14:paraId="08BCC8BA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D6D3DBE" w14:textId="450079F1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60" w:type="dxa"/>
            <w:shd w:val="clear" w:color="auto" w:fill="auto"/>
          </w:tcPr>
          <w:p w14:paraId="72E6885F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A95D" w14:textId="7E4368E6" w:rsidR="00006153" w:rsidRPr="00651B2A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45" w:type="dxa"/>
          </w:tcPr>
          <w:p w14:paraId="61100A35" w14:textId="77777777" w:rsidR="00006153" w:rsidRPr="009E4206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3F6480A6" w14:textId="72F73D8C" w:rsidR="00006153" w:rsidRDefault="00006153" w:rsidP="00006153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</w:tr>
      <w:tr w:rsidR="00006153" w14:paraId="0689640F" w14:textId="77777777" w:rsidTr="002A3FE0">
        <w:tc>
          <w:tcPr>
            <w:tcW w:w="3870" w:type="dxa"/>
          </w:tcPr>
          <w:p w14:paraId="0F2EF090" w14:textId="77777777" w:rsidR="00006153" w:rsidRPr="00B37E56" w:rsidRDefault="00006153" w:rsidP="0000615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F838E" w14:textId="09FC2129" w:rsidR="00006153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36" w:type="dxa"/>
            <w:shd w:val="clear" w:color="auto" w:fill="auto"/>
          </w:tcPr>
          <w:p w14:paraId="31F69DC0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0EAD4F" w14:textId="3E52E20D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60" w:type="dxa"/>
            <w:shd w:val="clear" w:color="auto" w:fill="auto"/>
          </w:tcPr>
          <w:p w14:paraId="171B9262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758C" w14:textId="7B1C412D" w:rsidR="00006153" w:rsidRDefault="00006153" w:rsidP="00006153">
            <w:pPr>
              <w:pStyle w:val="Bo-Blankline"/>
              <w:spacing w:line="240" w:lineRule="atLeas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3693B52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2715B339" w14:textId="12011BAC" w:rsidR="00006153" w:rsidRDefault="00006153" w:rsidP="00006153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006153" w14:paraId="5ADC368B" w14:textId="77777777" w:rsidTr="002A3FE0">
        <w:tc>
          <w:tcPr>
            <w:tcW w:w="3870" w:type="dxa"/>
          </w:tcPr>
          <w:p w14:paraId="0AAB031B" w14:textId="77777777" w:rsidR="00006153" w:rsidRPr="00F63BCB" w:rsidRDefault="00006153" w:rsidP="0000615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2C786" w14:textId="440BF31B" w:rsidR="00006153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7,707</w:t>
            </w:r>
          </w:p>
        </w:tc>
        <w:tc>
          <w:tcPr>
            <w:tcW w:w="236" w:type="dxa"/>
            <w:shd w:val="clear" w:color="auto" w:fill="auto"/>
          </w:tcPr>
          <w:p w14:paraId="48CD39AB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42A34BC" w14:textId="0CB6DBDA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9,811</w:t>
            </w:r>
          </w:p>
        </w:tc>
        <w:tc>
          <w:tcPr>
            <w:tcW w:w="260" w:type="dxa"/>
            <w:shd w:val="clear" w:color="auto" w:fill="auto"/>
          </w:tcPr>
          <w:p w14:paraId="6235BB14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E39A" w14:textId="05FD64D8" w:rsidR="00006153" w:rsidRDefault="00006153" w:rsidP="00006153">
            <w:pPr>
              <w:pStyle w:val="Bo-Blankline"/>
              <w:spacing w:line="240" w:lineRule="atLeas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667605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7CA66F2" w14:textId="4F8F5A0B" w:rsidR="00006153" w:rsidRPr="00FA54BC" w:rsidRDefault="00006153" w:rsidP="00006153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6153" w14:paraId="1C484E60" w14:textId="77777777" w:rsidTr="002A3FE0">
        <w:tc>
          <w:tcPr>
            <w:tcW w:w="3870" w:type="dxa"/>
          </w:tcPr>
          <w:p w14:paraId="4D254A29" w14:textId="77777777" w:rsidR="00006153" w:rsidRPr="00F63BCB" w:rsidRDefault="00006153" w:rsidP="0000615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F4AB" w14:textId="20AC1255" w:rsidR="00006153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36" w:type="dxa"/>
            <w:shd w:val="clear" w:color="auto" w:fill="auto"/>
          </w:tcPr>
          <w:p w14:paraId="15A8FB92" w14:textId="77777777" w:rsidR="00006153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C7D367" w14:textId="5E1CE67A" w:rsidR="00006153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60" w:type="dxa"/>
            <w:shd w:val="clear" w:color="auto" w:fill="auto"/>
          </w:tcPr>
          <w:p w14:paraId="2305D536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3456" w14:textId="651271EE" w:rsidR="00006153" w:rsidRDefault="00006153" w:rsidP="00006153">
            <w:pPr>
              <w:pStyle w:val="Bo-Blankline"/>
              <w:spacing w:line="240" w:lineRule="atLeas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1D1982A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0C763B1" w14:textId="497E398D" w:rsidR="00006153" w:rsidRPr="00FA54BC" w:rsidRDefault="00006153" w:rsidP="00006153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6153" w:rsidRPr="00911ADB" w14:paraId="2B48AD81" w14:textId="77777777" w:rsidTr="002A3FE0">
        <w:tc>
          <w:tcPr>
            <w:tcW w:w="3870" w:type="dxa"/>
            <w:vAlign w:val="bottom"/>
          </w:tcPr>
          <w:p w14:paraId="1CF380E2" w14:textId="77777777" w:rsidR="00006153" w:rsidRPr="00AD37E5" w:rsidRDefault="00006153" w:rsidP="0000615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6EF" w14:textId="5BD33784" w:rsidR="00006153" w:rsidRPr="00457348" w:rsidRDefault="00006153" w:rsidP="00006153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AB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236" w:type="dxa"/>
            <w:shd w:val="clear" w:color="auto" w:fill="auto"/>
          </w:tcPr>
          <w:p w14:paraId="68766794" w14:textId="77777777" w:rsidR="00006153" w:rsidRPr="00911ADB" w:rsidRDefault="00006153" w:rsidP="00006153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80EB" w14:textId="15C2BD93" w:rsidR="00006153" w:rsidRPr="00911ADB" w:rsidRDefault="00006153" w:rsidP="00006153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207,328</w:t>
            </w:r>
          </w:p>
        </w:tc>
        <w:tc>
          <w:tcPr>
            <w:tcW w:w="260" w:type="dxa"/>
            <w:shd w:val="clear" w:color="auto" w:fill="auto"/>
          </w:tcPr>
          <w:p w14:paraId="740E7D47" w14:textId="77777777" w:rsidR="00006153" w:rsidRPr="00911AD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8F8B0" w14:textId="0F575002" w:rsidR="00006153" w:rsidRPr="00F97036" w:rsidRDefault="00006153" w:rsidP="00006153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</w:t>
            </w:r>
            <w:r w:rsidR="00AB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</w:tcPr>
          <w:p w14:paraId="0699675C" w14:textId="77777777" w:rsidR="00006153" w:rsidRPr="00BE704B" w:rsidRDefault="00006153" w:rsidP="00006153">
            <w:pPr>
              <w:pStyle w:val="Bo-Blankline"/>
              <w:tabs>
                <w:tab w:val="decimal" w:pos="844"/>
              </w:tabs>
              <w:spacing w:line="240" w:lineRule="atLeas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1EEBCB" w14:textId="0A72C319" w:rsidR="00006153" w:rsidRPr="00F97036" w:rsidRDefault="00006153" w:rsidP="00006153">
            <w:pPr>
              <w:tabs>
                <w:tab w:val="decimal" w:pos="821"/>
              </w:tabs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47,531</w:t>
            </w:r>
          </w:p>
        </w:tc>
      </w:tr>
    </w:tbl>
    <w:p w14:paraId="6506523F" w14:textId="24399B90" w:rsidR="009E4206" w:rsidRDefault="009E4206">
      <w:pPr>
        <w:spacing w:line="240" w:lineRule="auto"/>
        <w:rPr>
          <w:rFonts w:ascii="Angsana New" w:hAnsi="Angsana New"/>
          <w:sz w:val="20"/>
          <w:szCs w:val="20"/>
        </w:rPr>
      </w:pPr>
    </w:p>
    <w:p w14:paraId="5111AB78" w14:textId="77777777" w:rsidR="009E4206" w:rsidRDefault="009E420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197C435" w14:textId="77777777" w:rsidR="00F91B1B" w:rsidRPr="0074097D" w:rsidRDefault="00F91B1B" w:rsidP="00F91B1B">
      <w:pPr>
        <w:pStyle w:val="Bo-C1Content"/>
        <w:rPr>
          <w:b/>
          <w:bCs/>
          <w:i/>
          <w:iCs/>
          <w:lang w:val="en-US"/>
        </w:rPr>
      </w:pPr>
      <w:bookmarkStart w:id="0" w:name="_Hlk77412452"/>
      <w:r w:rsidRPr="0074097D">
        <w:rPr>
          <w:rFonts w:hint="cs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74097D" w:rsidRDefault="00F91B1B" w:rsidP="00F91B1B">
      <w:pPr>
        <w:pStyle w:val="Bo-Blankline"/>
        <w:rPr>
          <w:sz w:val="30"/>
          <w:szCs w:val="30"/>
          <w:cs/>
        </w:rPr>
      </w:pPr>
    </w:p>
    <w:p w14:paraId="011E3C24" w14:textId="77777777" w:rsidR="00F91B1B" w:rsidRPr="0074097D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4097D" w:rsidRDefault="00F91B1B" w:rsidP="00F91B1B">
      <w:pPr>
        <w:pStyle w:val="Bo-Blankline"/>
        <w:rPr>
          <w:sz w:val="30"/>
          <w:szCs w:val="30"/>
        </w:rPr>
      </w:pPr>
    </w:p>
    <w:p w14:paraId="19F2508E" w14:textId="0E591FBE" w:rsidR="00B61835" w:rsidRPr="0074097D" w:rsidRDefault="00F91B1B" w:rsidP="00B61835">
      <w:pPr>
        <w:pStyle w:val="Bo-C1Content"/>
        <w:ind w:right="18"/>
      </w:pPr>
      <w:r w:rsidRPr="0074097D">
        <w:rPr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84B3F" w:rsidRPr="0074097D">
        <w:rPr>
          <w:lang w:val="en-US"/>
        </w:rPr>
        <w:t>3</w:t>
      </w:r>
      <w:r w:rsidRPr="0074097D">
        <w:t xml:space="preserve"> </w:t>
      </w:r>
      <w:r w:rsidRPr="0074097D">
        <w:rPr>
          <w:cs/>
        </w:rPr>
        <w:t xml:space="preserve">ปี โดยได้สิทธิต่ออายุสัญญาเช่าใหม่ทุก </w:t>
      </w:r>
      <w:r w:rsidR="00984B3F" w:rsidRPr="0074097D">
        <w:rPr>
          <w:lang w:val="en-US"/>
        </w:rPr>
        <w:t>3</w:t>
      </w:r>
      <w:r w:rsidRPr="0074097D">
        <w:rPr>
          <w:rFonts w:hint="cs"/>
        </w:rPr>
        <w:t xml:space="preserve"> </w:t>
      </w:r>
      <w:r w:rsidRPr="0074097D">
        <w:rPr>
          <w:cs/>
        </w:rPr>
        <w:t xml:space="preserve">ปี ในเดือนกรกฎาคม </w:t>
      </w:r>
      <w:r w:rsidR="00984B3F" w:rsidRPr="0074097D">
        <w:rPr>
          <w:lang w:val="en-US"/>
        </w:rPr>
        <w:t>2542</w:t>
      </w:r>
      <w:r w:rsidRPr="0074097D">
        <w:t xml:space="preserve"> </w:t>
      </w:r>
      <w:r w:rsidRPr="0074097D"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4097D">
        <w:rPr>
          <w:spacing w:val="-2"/>
          <w:cs/>
        </w:rPr>
        <w:t xml:space="preserve">ระยะเวลาเช่าใหม่เป็น </w:t>
      </w:r>
      <w:r w:rsidR="00984B3F" w:rsidRPr="0074097D">
        <w:rPr>
          <w:spacing w:val="-2"/>
          <w:lang w:val="en-US"/>
        </w:rPr>
        <w:t>90</w:t>
      </w:r>
      <w:r w:rsidRPr="0074097D">
        <w:rPr>
          <w:spacing w:val="-2"/>
        </w:rPr>
        <w:t xml:space="preserve"> </w:t>
      </w:r>
      <w:r w:rsidRPr="0074097D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4097D">
        <w:rPr>
          <w:rFonts w:hint="cs"/>
          <w:i/>
          <w:iCs/>
          <w:spacing w:val="-2"/>
        </w:rPr>
        <w:t>(</w:t>
      </w:r>
      <w:r w:rsidRPr="0074097D">
        <w:rPr>
          <w:rFonts w:hint="cs"/>
          <w:i/>
          <w:iCs/>
          <w:spacing w:val="-2"/>
          <w:cs/>
        </w:rPr>
        <w:t xml:space="preserve">ค่าเช่าตลอด </w:t>
      </w:r>
      <w:r w:rsidR="00984B3F" w:rsidRPr="0074097D">
        <w:rPr>
          <w:i/>
          <w:iCs/>
          <w:spacing w:val="-2"/>
          <w:lang w:val="en-US"/>
        </w:rPr>
        <w:t>90</w:t>
      </w:r>
      <w:r w:rsidRPr="0074097D">
        <w:rPr>
          <w:i/>
          <w:iCs/>
          <w:spacing w:val="-2"/>
          <w:lang w:val="en-US"/>
        </w:rPr>
        <w:t xml:space="preserve"> </w:t>
      </w:r>
      <w:r w:rsidRPr="0074097D">
        <w:rPr>
          <w:rFonts w:hint="cs"/>
          <w:i/>
          <w:iCs/>
          <w:spacing w:val="-2"/>
          <w:cs/>
          <w:lang w:val="en-US"/>
        </w:rPr>
        <w:t>ปี</w:t>
      </w:r>
      <w:r w:rsidR="00402D37" w:rsidRPr="0074097D">
        <w:rPr>
          <w:i/>
          <w:iCs/>
          <w:lang w:val="en-US"/>
        </w:rPr>
        <w:t xml:space="preserve"> </w:t>
      </w:r>
      <w:r w:rsidRPr="0074097D">
        <w:rPr>
          <w:rFonts w:hint="cs"/>
          <w:i/>
          <w:iCs/>
          <w:cs/>
        </w:rPr>
        <w:t xml:space="preserve">เป็นเงิน </w:t>
      </w:r>
      <w:r w:rsidR="00984B3F" w:rsidRPr="0074097D">
        <w:rPr>
          <w:i/>
          <w:iCs/>
          <w:lang w:val="en-US"/>
        </w:rPr>
        <w:t>40</w:t>
      </w:r>
      <w:r w:rsidRPr="0074097D">
        <w:rPr>
          <w:i/>
          <w:iCs/>
          <w:lang w:val="en-US"/>
        </w:rPr>
        <w:t>,</w:t>
      </w:r>
      <w:r w:rsidR="00984B3F" w:rsidRPr="0074097D">
        <w:rPr>
          <w:i/>
          <w:iCs/>
          <w:lang w:val="en-US"/>
        </w:rPr>
        <w:t>000</w:t>
      </w:r>
      <w:r w:rsidRPr="0074097D">
        <w:rPr>
          <w:i/>
          <w:iCs/>
          <w:lang w:val="en-US"/>
        </w:rPr>
        <w:t xml:space="preserve"> </w:t>
      </w:r>
      <w:r w:rsidRPr="0074097D"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 w:rsidRPr="0074097D">
        <w:rPr>
          <w:i/>
          <w:iCs/>
          <w:lang w:val="en-US"/>
        </w:rPr>
        <w:t>37</w:t>
      </w:r>
      <w:r w:rsidRPr="0074097D">
        <w:rPr>
          <w:rFonts w:hint="cs"/>
          <w:i/>
          <w:iCs/>
          <w:cs/>
          <w:lang w:val="en-US"/>
        </w:rPr>
        <w:t xml:space="preserve"> บาทต่อตารางเมตร</w:t>
      </w:r>
      <w:r w:rsidRPr="0074097D">
        <w:rPr>
          <w:rFonts w:hint="cs"/>
          <w:i/>
          <w:iCs/>
          <w:lang w:val="en-US"/>
        </w:rPr>
        <w:t>)</w:t>
      </w:r>
      <w:r w:rsidRPr="0074097D"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 w:rsidRPr="0074097D">
        <w:rPr>
          <w:rFonts w:hint="cs"/>
          <w:cs/>
        </w:rPr>
        <w:t>เมื่อ</w:t>
      </w:r>
      <w:r w:rsidRPr="0074097D">
        <w:rPr>
          <w:cs/>
        </w:rPr>
        <w:t xml:space="preserve">วันที่ </w:t>
      </w:r>
      <w:r w:rsidR="00984B3F" w:rsidRPr="0074097D">
        <w:rPr>
          <w:lang w:val="en-US"/>
        </w:rPr>
        <w:t>24</w:t>
      </w:r>
      <w:r w:rsidRPr="0074097D">
        <w:t xml:space="preserve"> </w:t>
      </w:r>
      <w:r w:rsidRPr="0074097D">
        <w:rPr>
          <w:cs/>
        </w:rPr>
        <w:t xml:space="preserve">กรกฎาคม </w:t>
      </w:r>
      <w:r w:rsidR="00984B3F" w:rsidRPr="0074097D">
        <w:rPr>
          <w:lang w:val="en-US"/>
        </w:rPr>
        <w:t>2544</w:t>
      </w:r>
      <w:r w:rsidRPr="0074097D">
        <w:t xml:space="preserve"> </w:t>
      </w:r>
      <w:r w:rsidR="00084DB1" w:rsidRPr="0074097D">
        <w:rPr>
          <w:cs/>
        </w:rPr>
        <w:br/>
      </w:r>
      <w:r w:rsidRPr="0074097D"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4097D">
        <w:rPr>
          <w:cs/>
        </w:rPr>
        <w:br/>
      </w:r>
      <w:r w:rsidRPr="0074097D">
        <w:rPr>
          <w:rFonts w:hint="cs"/>
          <w:cs/>
        </w:rPr>
        <w:t>มี</w:t>
      </w:r>
      <w:r w:rsidRPr="0074097D">
        <w:rPr>
          <w:cs/>
        </w:rPr>
        <w:t>กำหนดระยะเวลาการเช่า</w:t>
      </w:r>
      <w:r w:rsidRPr="0074097D">
        <w:rPr>
          <w:rFonts w:hint="cs"/>
          <w:cs/>
        </w:rPr>
        <w:t>ครั้งละ</w:t>
      </w:r>
      <w:r w:rsidRPr="0074097D">
        <w:t xml:space="preserve"> </w:t>
      </w:r>
      <w:r w:rsidR="0057505D" w:rsidRPr="0074097D">
        <w:rPr>
          <w:lang w:val="en-US"/>
        </w:rPr>
        <w:t>3</w:t>
      </w:r>
      <w:r w:rsidR="003E4BB0" w:rsidRPr="0074097D">
        <w:rPr>
          <w:lang w:val="en-US"/>
        </w:rPr>
        <w:t>0</w:t>
      </w:r>
      <w:r w:rsidRPr="0074097D">
        <w:t xml:space="preserve"> </w:t>
      </w:r>
      <w:r w:rsidRPr="0074097D">
        <w:rPr>
          <w:cs/>
        </w:rPr>
        <w:t>ปี</w:t>
      </w:r>
      <w:r w:rsidRPr="0074097D">
        <w:rPr>
          <w:rFonts w:hint="cs"/>
        </w:rPr>
        <w:t xml:space="preserve"> </w:t>
      </w:r>
      <w:r w:rsidRPr="0074097D">
        <w:rPr>
          <w:cs/>
        </w:rPr>
        <w:t>นับจากวันที่ได้มีการวางเงินค่าเช่าล่วงหน้าตามสัญญา</w:t>
      </w:r>
      <w:r w:rsidRPr="0074097D">
        <w:rPr>
          <w:rFonts w:hint="cs"/>
          <w:cs/>
        </w:rPr>
        <w:t>ดังกล่าว</w:t>
      </w:r>
      <w:r w:rsidRPr="0074097D">
        <w:rPr>
          <w:cs/>
        </w:rPr>
        <w:t>แต่เริ่มแรก</w:t>
      </w:r>
      <w:r w:rsidRPr="0074097D">
        <w:rPr>
          <w:rFonts w:hint="cs"/>
        </w:rPr>
        <w:t xml:space="preserve"> </w:t>
      </w:r>
      <w:r w:rsidRPr="0074097D">
        <w:rPr>
          <w:cs/>
        </w:rPr>
        <w:t>โดยบริษัท</w:t>
      </w:r>
      <w:r w:rsidRPr="0074097D"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 w:rsidRPr="0074097D">
        <w:rPr>
          <w:cs/>
        </w:rPr>
        <w:t xml:space="preserve">ครั้งละ </w:t>
      </w:r>
      <w:r w:rsidR="0057505D" w:rsidRPr="0074097D">
        <w:rPr>
          <w:lang w:val="en-US"/>
        </w:rPr>
        <w:t>3</w:t>
      </w:r>
      <w:r w:rsidR="003E4BB0" w:rsidRPr="0074097D">
        <w:rPr>
          <w:lang w:val="en-US"/>
        </w:rPr>
        <w:t>0</w:t>
      </w:r>
      <w:r w:rsidRPr="0074097D">
        <w:t xml:space="preserve"> </w:t>
      </w:r>
      <w:r w:rsidRPr="0074097D">
        <w:rPr>
          <w:cs/>
        </w:rPr>
        <w:t>ปี</w:t>
      </w:r>
      <w:r w:rsidRPr="0074097D">
        <w:rPr>
          <w:rFonts w:hint="cs"/>
          <w:cs/>
        </w:rPr>
        <w:t xml:space="preserve"> เป็นจำนวน</w:t>
      </w:r>
      <w:r w:rsidR="00826E4B" w:rsidRPr="0074097D">
        <w:br/>
      </w:r>
      <w:r w:rsidR="00984B3F" w:rsidRPr="0074097D">
        <w:rPr>
          <w:lang w:val="en-US"/>
        </w:rPr>
        <w:t>2</w:t>
      </w:r>
      <w:r w:rsidRPr="0074097D">
        <w:t xml:space="preserve"> </w:t>
      </w:r>
      <w:r w:rsidRPr="0074097D">
        <w:rPr>
          <w:rFonts w:hint="cs"/>
          <w:cs/>
        </w:rPr>
        <w:t>ครั้ง โดยให้อยู่</w:t>
      </w:r>
      <w:r w:rsidRPr="0074097D">
        <w:rPr>
          <w:cs/>
        </w:rPr>
        <w:t>ภายใต้เงื่อนไขและอัตราเช่าเดิม</w:t>
      </w:r>
      <w:r w:rsidRPr="0074097D">
        <w:rPr>
          <w:rFonts w:hint="cs"/>
        </w:rPr>
        <w:t xml:space="preserve"> </w:t>
      </w:r>
    </w:p>
    <w:p w14:paraId="78177582" w14:textId="77777777" w:rsidR="009E4206" w:rsidRPr="0074097D" w:rsidRDefault="009E4206" w:rsidP="009E4206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00092704" w14:textId="36E4B2BB" w:rsidR="00F91B1B" w:rsidRPr="0074097D" w:rsidRDefault="00F91B1B" w:rsidP="00D21AFE">
      <w:pPr>
        <w:pStyle w:val="Bo-C1Content"/>
        <w:ind w:right="-115"/>
      </w:pPr>
      <w:r w:rsidRPr="0074097D">
        <w:rPr>
          <w:rFonts w:hint="cs"/>
          <w:cs/>
        </w:rPr>
        <w:t xml:space="preserve">เมื่อวันที่ </w:t>
      </w:r>
      <w:r w:rsidR="00984B3F" w:rsidRPr="0074097D">
        <w:rPr>
          <w:lang w:val="en-US"/>
        </w:rPr>
        <w:t>25</w:t>
      </w:r>
      <w:r w:rsidRPr="0074097D">
        <w:rPr>
          <w:lang w:val="en-US"/>
        </w:rPr>
        <w:t xml:space="preserve"> </w:t>
      </w:r>
      <w:r w:rsidRPr="0074097D">
        <w:rPr>
          <w:cs/>
        </w:rPr>
        <w:t>สิงหาคม</w:t>
      </w:r>
      <w:r w:rsidRPr="0074097D">
        <w:rPr>
          <w:rFonts w:hint="cs"/>
          <w:lang w:val="en-US"/>
        </w:rPr>
        <w:t xml:space="preserve"> </w:t>
      </w:r>
      <w:r w:rsidR="00984B3F" w:rsidRPr="0074097D">
        <w:rPr>
          <w:lang w:val="en-US"/>
        </w:rPr>
        <w:t>2549</w:t>
      </w:r>
      <w:r w:rsidRPr="0074097D">
        <w:rPr>
          <w:lang w:val="en-US"/>
        </w:rPr>
        <w:t xml:space="preserve"> </w:t>
      </w:r>
      <w:r w:rsidRPr="0074097D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4097D" w:rsidRDefault="00C74FA0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1220ABF2" w14:textId="1B7840BC" w:rsidR="004F7299" w:rsidRPr="0074097D" w:rsidRDefault="00F91B1B" w:rsidP="00EC5ABA">
      <w:pPr>
        <w:pStyle w:val="Ang15"/>
        <w:tabs>
          <w:tab w:val="left" w:pos="547"/>
        </w:tabs>
      </w:pPr>
      <w:r w:rsidRPr="0074097D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74097D">
        <w:rPr>
          <w:rFonts w:hint="cs"/>
          <w:cs/>
        </w:rPr>
        <w:t>ค่าเช่า</w:t>
      </w:r>
      <w:r w:rsidRPr="0074097D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</w:t>
      </w:r>
      <w:r w:rsidRPr="0074097D">
        <w:rPr>
          <w:rFonts w:hint="cs"/>
          <w:cs/>
        </w:rPr>
        <w:t>า</w:t>
      </w:r>
      <w:r w:rsidRPr="0074097D">
        <w:rPr>
          <w:cs/>
        </w:rPr>
        <w:t>เช่าจ่าย</w:t>
      </w:r>
      <w:r w:rsidRPr="0074097D">
        <w:rPr>
          <w:spacing w:val="4"/>
          <w:cs/>
        </w:rPr>
        <w:t>ล่วงหน้า</w:t>
      </w:r>
      <w:r w:rsidRPr="0074097D">
        <w:rPr>
          <w:rFonts w:hint="cs"/>
          <w:spacing w:val="4"/>
          <w:cs/>
        </w:rPr>
        <w:t xml:space="preserve"> ซึ่ง</w:t>
      </w:r>
      <w:r w:rsidRPr="0074097D">
        <w:rPr>
          <w:spacing w:val="4"/>
          <w:cs/>
        </w:rPr>
        <w:t xml:space="preserve"> ณ วันที่ </w:t>
      </w:r>
      <w:r w:rsidR="0057505D" w:rsidRPr="0074097D">
        <w:rPr>
          <w:lang w:val="en-US"/>
        </w:rPr>
        <w:t>3</w:t>
      </w:r>
      <w:r w:rsidR="00B02E0E">
        <w:rPr>
          <w:lang w:val="en-US"/>
        </w:rPr>
        <w:t xml:space="preserve">0 </w:t>
      </w:r>
      <w:r w:rsidR="00B02E0E">
        <w:rPr>
          <w:rFonts w:hint="cs"/>
          <w:cs/>
          <w:lang w:val="en-US"/>
        </w:rPr>
        <w:t>มิถุนายน</w:t>
      </w:r>
      <w:r w:rsidR="00231569" w:rsidRPr="0074097D">
        <w:t xml:space="preserve"> </w:t>
      </w:r>
      <w:r w:rsidR="0057505D" w:rsidRPr="0074097D">
        <w:rPr>
          <w:lang w:val="en-US"/>
        </w:rPr>
        <w:t>2565</w:t>
      </w:r>
      <w:r w:rsidR="00231569" w:rsidRPr="0074097D">
        <w:rPr>
          <w:lang w:val="en-US"/>
        </w:rPr>
        <w:t xml:space="preserve"> </w:t>
      </w:r>
      <w:r w:rsidRPr="0074097D">
        <w:rPr>
          <w:spacing w:val="4"/>
          <w:cs/>
        </w:rPr>
        <w:t>ยังไม่มีการ</w:t>
      </w:r>
      <w:r w:rsidRPr="0074097D">
        <w:rPr>
          <w:spacing w:val="2"/>
          <w:cs/>
        </w:rPr>
        <w:t>ทำสัญญาจดจำนองเพื่อเป็นหลักประกันสำหรับ</w:t>
      </w:r>
      <w:r w:rsidRPr="0074097D">
        <w:rPr>
          <w:cs/>
        </w:rPr>
        <w:t xml:space="preserve">เงินค่าเช่าจ่ายล่วงหน้า </w:t>
      </w:r>
      <w:r w:rsidRPr="0074097D">
        <w:rPr>
          <w:rFonts w:hint="cs"/>
          <w:cs/>
        </w:rPr>
        <w:t>ซึ่ง</w:t>
      </w:r>
      <w:r w:rsidRPr="0074097D">
        <w:rPr>
          <w:cs/>
        </w:rPr>
        <w:t>มูลค่าที่คาดว่าจะได้รับคืนของเงินค่าเช่า</w:t>
      </w:r>
      <w:r w:rsidRPr="0074097D">
        <w:rPr>
          <w:rFonts w:hint="cs"/>
          <w:cs/>
        </w:rPr>
        <w:t>จ่ายล่วงหน้า</w:t>
      </w:r>
      <w:r w:rsidRPr="0074097D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4097D" w:rsidRDefault="00A3057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35FDC56" w14:textId="77777777" w:rsidR="00F91B1B" w:rsidRPr="0074097D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4097D" w:rsidRDefault="00F91B1B" w:rsidP="00C61F28">
      <w:pPr>
        <w:pStyle w:val="Bo-Blankline"/>
        <w:rPr>
          <w:sz w:val="30"/>
          <w:szCs w:val="30"/>
        </w:rPr>
      </w:pPr>
    </w:p>
    <w:p w14:paraId="5E568ACD" w14:textId="77777777" w:rsidR="00F91B1B" w:rsidRPr="0074097D" w:rsidRDefault="00F91B1B" w:rsidP="00F91B1B">
      <w:pPr>
        <w:pStyle w:val="Bo-C1Content"/>
      </w:pPr>
      <w:r w:rsidRPr="0074097D">
        <w:rPr>
          <w:cs/>
        </w:rPr>
        <w:t>บริษัทได้ทำสัญญาซื้อขายไฟฟ้าและบริการกับบริษัทย่อยแห่งหนึ่ง</w:t>
      </w:r>
      <w:r w:rsidRPr="0074097D">
        <w:t xml:space="preserve"> </w:t>
      </w:r>
      <w:r w:rsidRPr="0074097D">
        <w:rPr>
          <w:cs/>
        </w:rPr>
        <w:t>โดยบริษัทจะขายก</w:t>
      </w:r>
      <w:r w:rsidRPr="0074097D">
        <w:rPr>
          <w:rFonts w:hint="cs"/>
          <w:cs/>
        </w:rPr>
        <w:t>๊</w:t>
      </w:r>
      <w:r w:rsidRPr="0074097D">
        <w:rPr>
          <w:cs/>
        </w:rPr>
        <w:t xml:space="preserve">าซร้อนเพื่อให้บริษัทย่อยนำไปใช้ผลิตไฟฟ้า </w:t>
      </w:r>
      <w:r w:rsidRPr="0074097D">
        <w:rPr>
          <w:rFonts w:hint="cs"/>
          <w:cs/>
        </w:rPr>
        <w:t>และ</w:t>
      </w:r>
      <w:r w:rsidRPr="0074097D">
        <w:rPr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46C607DD" w:rsidR="009E4206" w:rsidRPr="0074097D" w:rsidRDefault="009E4206">
      <w:pPr>
        <w:spacing w:line="240" w:lineRule="auto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/>
          <w:sz w:val="30"/>
          <w:szCs w:val="30"/>
        </w:rPr>
        <w:br w:type="page"/>
      </w:r>
    </w:p>
    <w:p w14:paraId="5E89C5EE" w14:textId="1303074F" w:rsidR="00F91B1B" w:rsidRPr="0074097D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74097D">
        <w:rPr>
          <w:rFonts w:ascii="Angsana New" w:hAnsi="Angsana New" w:hint="cs"/>
          <w:sz w:val="30"/>
          <w:szCs w:val="30"/>
          <w:cs/>
        </w:rPr>
        <w:lastRenderedPageBreak/>
        <w:t>สัญ</w:t>
      </w:r>
      <w:r w:rsidR="006409D6" w:rsidRPr="0074097D">
        <w:rPr>
          <w:rFonts w:ascii="Angsana New" w:hAnsi="Angsana New" w:hint="cs"/>
          <w:sz w:val="30"/>
          <w:szCs w:val="30"/>
          <w:cs/>
        </w:rPr>
        <w:t>ญา</w:t>
      </w:r>
      <w:r w:rsidR="008E70F1" w:rsidRPr="0074097D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4097D" w:rsidRDefault="00F91B1B" w:rsidP="00C61F28">
      <w:pPr>
        <w:pStyle w:val="Bo-Blankline"/>
        <w:rPr>
          <w:sz w:val="30"/>
          <w:szCs w:val="30"/>
          <w:cs/>
        </w:rPr>
      </w:pPr>
    </w:p>
    <w:p w14:paraId="1CF5453D" w14:textId="6BB1137F" w:rsidR="00F91B1B" w:rsidRPr="0074097D" w:rsidRDefault="00F91B1B" w:rsidP="00F91B1B">
      <w:pPr>
        <w:pStyle w:val="Bo-C1Content"/>
      </w:pPr>
      <w:r w:rsidRPr="0074097D">
        <w:rPr>
          <w:rFonts w:hint="cs"/>
          <w:cs/>
        </w:rPr>
        <w:t>บริษัทและบริษัทย่อยทำสัญญา</w:t>
      </w:r>
      <w:r w:rsidR="006409D6" w:rsidRPr="0074097D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 w:rsidRPr="0074097D">
        <w:rPr>
          <w:rFonts w:hint="cs"/>
          <w:cs/>
        </w:rPr>
        <w:t xml:space="preserve">ที่เกี่ยวข้องกัน กำหนดระยะเวลา </w:t>
      </w:r>
      <w:r w:rsidR="00984B3F" w:rsidRPr="0074097D">
        <w:rPr>
          <w:lang w:val="en-US"/>
        </w:rPr>
        <w:t>3</w:t>
      </w:r>
      <w:r w:rsidRPr="0074097D">
        <w:rPr>
          <w:rFonts w:hint="cs"/>
          <w:cs/>
        </w:rPr>
        <w:t xml:space="preserve"> ปี </w:t>
      </w:r>
      <w:r w:rsidR="006409D6" w:rsidRPr="0074097D">
        <w:rPr>
          <w:rFonts w:hint="cs"/>
          <w:cs/>
        </w:rPr>
        <w:t>มี</w:t>
      </w:r>
      <w:r w:rsidRPr="0074097D">
        <w:rPr>
          <w:rFonts w:hint="cs"/>
          <w:cs/>
        </w:rPr>
        <w:t>รายละเอียดดังนี้</w:t>
      </w:r>
    </w:p>
    <w:p w14:paraId="086DFD8B" w14:textId="77777777" w:rsidR="00C5445E" w:rsidRPr="0074097D" w:rsidRDefault="00C5445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74097D" w14:paraId="2FDF9B42" w14:textId="77777777" w:rsidTr="00884799">
        <w:tc>
          <w:tcPr>
            <w:tcW w:w="5580" w:type="dxa"/>
            <w:vAlign w:val="bottom"/>
          </w:tcPr>
          <w:p w14:paraId="7EA482CD" w14:textId="76CE7BF2" w:rsidR="003539FF" w:rsidRPr="0074097D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97D" w:rsidRPr="00740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4097D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C00005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7505D" w:rsidRPr="00740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3AF35A" w14:textId="77777777" w:rsidR="003539FF" w:rsidRPr="0074097D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74097D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74097D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74097D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 w:rsidRPr="0074097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 w:rsidRPr="00740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740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74097D" w14:paraId="04486F69" w14:textId="77777777" w:rsidTr="00884799">
        <w:tc>
          <w:tcPr>
            <w:tcW w:w="5580" w:type="dxa"/>
          </w:tcPr>
          <w:p w14:paraId="30540553" w14:textId="77777777" w:rsidR="003539FF" w:rsidRPr="0074097D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74097D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74097D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409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409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74097D" w14:paraId="5FA3CF2F" w14:textId="77777777" w:rsidTr="00884799">
        <w:tc>
          <w:tcPr>
            <w:tcW w:w="5580" w:type="dxa"/>
          </w:tcPr>
          <w:p w14:paraId="69E6BB6D" w14:textId="77777777" w:rsidR="003539FF" w:rsidRPr="0074097D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4D3229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74097D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74097D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74097D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74097D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74097D" w14:paraId="6C60D8AF" w14:textId="77777777" w:rsidTr="00391CD8">
        <w:tc>
          <w:tcPr>
            <w:tcW w:w="5580" w:type="dxa"/>
          </w:tcPr>
          <w:p w14:paraId="2A502B19" w14:textId="77777777" w:rsidR="004678A1" w:rsidRPr="0074097D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7409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0710222F" w:rsidR="004678A1" w:rsidRPr="0074097D" w:rsidRDefault="00006153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22,231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7468FB78" w:rsidR="004678A1" w:rsidRPr="0074097D" w:rsidRDefault="00006153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13,489</w:t>
            </w:r>
          </w:p>
        </w:tc>
      </w:tr>
      <w:tr w:rsidR="004678A1" w:rsidRPr="0074097D" w14:paraId="4E3C2EC3" w14:textId="77777777" w:rsidTr="00391CD8">
        <w:tc>
          <w:tcPr>
            <w:tcW w:w="5580" w:type="dxa"/>
          </w:tcPr>
          <w:p w14:paraId="5A65A5A3" w14:textId="77777777" w:rsidR="004678A1" w:rsidRPr="0074097D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97D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7409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72B1E69C" w:rsidR="004678A1" w:rsidRPr="0074097D" w:rsidRDefault="00006153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21,618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5B737A94" w:rsidR="004678A1" w:rsidRPr="0074097D" w:rsidRDefault="00006153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13,106</w:t>
            </w:r>
          </w:p>
        </w:tc>
      </w:tr>
      <w:tr w:rsidR="004678A1" w:rsidRPr="0074097D" w14:paraId="530480A0" w14:textId="77777777" w:rsidTr="00391CD8">
        <w:tc>
          <w:tcPr>
            <w:tcW w:w="5580" w:type="dxa"/>
          </w:tcPr>
          <w:p w14:paraId="75DABEA3" w14:textId="77777777" w:rsidR="004678A1" w:rsidRPr="0074097D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3B9F0995" w:rsidR="004678A1" w:rsidRPr="0074097D" w:rsidRDefault="00006153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43,849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4678A1" w:rsidRPr="0074097D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5E8209AA" w:rsidR="004678A1" w:rsidRPr="0074097D" w:rsidRDefault="00006153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26,595</w:t>
            </w:r>
          </w:p>
        </w:tc>
      </w:tr>
    </w:tbl>
    <w:p w14:paraId="6EC76C8A" w14:textId="77777777" w:rsidR="00F91B1B" w:rsidRPr="0074097D" w:rsidRDefault="00F91B1B" w:rsidP="002D33BA">
      <w:pPr>
        <w:pStyle w:val="Ang15"/>
        <w:tabs>
          <w:tab w:val="left" w:pos="547"/>
        </w:tabs>
      </w:pPr>
    </w:p>
    <w:p w14:paraId="739BD1FB" w14:textId="2009634B" w:rsidR="00F91B1B" w:rsidRPr="0074097D" w:rsidRDefault="00F91B1B" w:rsidP="00F91B1B">
      <w:pPr>
        <w:pStyle w:val="Bo-Blankline"/>
        <w:ind w:left="547"/>
        <w:jc w:val="thaiDistribute"/>
        <w:rPr>
          <w:sz w:val="30"/>
          <w:szCs w:val="30"/>
          <w:lang w:val="en-US"/>
        </w:rPr>
      </w:pPr>
      <w:r w:rsidRPr="0074097D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74097D">
        <w:rPr>
          <w:rFonts w:hint="cs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Pr="0074097D">
        <w:rPr>
          <w:rFonts w:hint="cs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7F0CA6">
        <w:rPr>
          <w:sz w:val="30"/>
          <w:szCs w:val="30"/>
        </w:rPr>
        <w:t xml:space="preserve"> </w:t>
      </w:r>
      <w:r w:rsidR="007F0CA6">
        <w:rPr>
          <w:sz w:val="30"/>
          <w:szCs w:val="30"/>
          <w:lang w:val="en-US"/>
        </w:rPr>
        <w:t xml:space="preserve">30 </w:t>
      </w:r>
      <w:r w:rsidR="00584806">
        <w:rPr>
          <w:rFonts w:hint="cs"/>
          <w:sz w:val="30"/>
          <w:szCs w:val="30"/>
          <w:cs/>
          <w:lang w:val="en-US"/>
        </w:rPr>
        <w:t>มิถุนายน</w:t>
      </w:r>
      <w:r w:rsidR="00782C32" w:rsidRPr="0074097D">
        <w:rPr>
          <w:rFonts w:hint="cs"/>
          <w:sz w:val="30"/>
          <w:szCs w:val="30"/>
          <w:cs/>
        </w:rPr>
        <w:t xml:space="preserve"> </w:t>
      </w:r>
      <w:r w:rsidR="0057505D" w:rsidRPr="0074097D">
        <w:rPr>
          <w:sz w:val="30"/>
          <w:szCs w:val="30"/>
          <w:lang w:val="en-US"/>
        </w:rPr>
        <w:t>2565</w:t>
      </w:r>
      <w:r w:rsidR="00782C32" w:rsidRPr="0074097D">
        <w:rPr>
          <w:rFonts w:hint="cs"/>
          <w:sz w:val="30"/>
          <w:szCs w:val="30"/>
          <w:cs/>
        </w:rPr>
        <w:t xml:space="preserve"> เป็นจำนวน</w:t>
      </w:r>
      <w:r w:rsidR="00685327" w:rsidRPr="0074097D">
        <w:rPr>
          <w:sz w:val="30"/>
          <w:szCs w:val="30"/>
        </w:rPr>
        <w:t xml:space="preserve"> </w:t>
      </w:r>
      <w:r w:rsidR="00006153">
        <w:rPr>
          <w:sz w:val="30"/>
          <w:szCs w:val="30"/>
        </w:rPr>
        <w:t>299.6</w:t>
      </w:r>
      <w:r w:rsidR="00782C32" w:rsidRPr="0074097D">
        <w:rPr>
          <w:rFonts w:hint="cs"/>
          <w:sz w:val="30"/>
          <w:szCs w:val="30"/>
          <w:cs/>
        </w:rPr>
        <w:t xml:space="preserve"> ล้านบาท </w:t>
      </w:r>
      <w:r w:rsidRPr="0074097D">
        <w:rPr>
          <w:i/>
          <w:iCs/>
          <w:sz w:val="30"/>
          <w:szCs w:val="30"/>
          <w:lang w:val="en-US"/>
        </w:rPr>
        <w:t>(</w:t>
      </w:r>
      <w:r w:rsidR="00984B3F" w:rsidRPr="0074097D">
        <w:rPr>
          <w:i/>
          <w:iCs/>
          <w:sz w:val="30"/>
          <w:szCs w:val="30"/>
          <w:lang w:val="en-US"/>
        </w:rPr>
        <w:t>31</w:t>
      </w:r>
      <w:r w:rsidR="00782C32" w:rsidRPr="0074097D">
        <w:rPr>
          <w:i/>
          <w:iCs/>
          <w:sz w:val="30"/>
          <w:szCs w:val="30"/>
        </w:rPr>
        <w:t xml:space="preserve"> </w:t>
      </w:r>
      <w:r w:rsidR="00782C32" w:rsidRPr="0074097D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F47DB8" w:rsidRPr="0074097D">
        <w:rPr>
          <w:i/>
          <w:iCs/>
          <w:sz w:val="30"/>
          <w:szCs w:val="30"/>
          <w:lang w:val="en-US"/>
        </w:rPr>
        <w:t>2564</w:t>
      </w:r>
      <w:r w:rsidRPr="0074097D">
        <w:rPr>
          <w:i/>
          <w:iCs/>
          <w:sz w:val="30"/>
          <w:szCs w:val="30"/>
          <w:lang w:val="en-US"/>
        </w:rPr>
        <w:t>:</w:t>
      </w:r>
      <w:r w:rsidR="00FC0A5B" w:rsidRPr="0074097D">
        <w:rPr>
          <w:i/>
          <w:iCs/>
          <w:sz w:val="30"/>
          <w:szCs w:val="30"/>
          <w:lang w:val="en-US"/>
        </w:rPr>
        <w:t xml:space="preserve"> </w:t>
      </w:r>
      <w:r w:rsidR="00B078AC" w:rsidRPr="0074097D">
        <w:rPr>
          <w:rFonts w:asciiTheme="majorBidi" w:hAnsiTheme="majorBidi" w:cstheme="majorBidi"/>
          <w:i/>
          <w:iCs/>
          <w:sz w:val="30"/>
          <w:szCs w:val="30"/>
        </w:rPr>
        <w:t>298.3</w:t>
      </w:r>
      <w:r w:rsidRPr="0074097D">
        <w:rPr>
          <w:i/>
          <w:iCs/>
          <w:sz w:val="30"/>
          <w:szCs w:val="30"/>
          <w:lang w:val="en-US"/>
        </w:rPr>
        <w:t xml:space="preserve"> </w:t>
      </w:r>
      <w:r w:rsidRPr="0074097D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9348BD" w:rsidRPr="0074097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Pr="0005210A" w:rsidRDefault="008B59B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br w:type="page"/>
      </w:r>
    </w:p>
    <w:p w14:paraId="3C0C59C0" w14:textId="52C0CD76" w:rsidR="00204756" w:rsidRPr="00584806" w:rsidRDefault="002A3A8C" w:rsidP="00AC3574">
      <w:pPr>
        <w:pStyle w:val="Caption"/>
        <w:ind w:hanging="900"/>
      </w:pPr>
      <w:r w:rsidRPr="00584806">
        <w:rPr>
          <w:rFonts w:hint="cs"/>
          <w:cs/>
        </w:rPr>
        <w:lastRenderedPageBreak/>
        <w:t>ลูกหนี้การค้า</w:t>
      </w:r>
    </w:p>
    <w:p w14:paraId="40DBE108" w14:textId="77777777" w:rsidR="00FA7ADF" w:rsidRPr="00584806" w:rsidRDefault="00FA7ADF" w:rsidP="00584806">
      <w:pPr>
        <w:pStyle w:val="Ang15"/>
        <w:tabs>
          <w:tab w:val="left" w:pos="547"/>
        </w:tabs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147E88" w:rsidRPr="00584806" w14:paraId="46C4B5BB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0663A064" w14:textId="6FE6E4F6" w:rsidR="00147E88" w:rsidRPr="00584806" w:rsidRDefault="00147E88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C1F9A" w14:textId="77777777" w:rsidR="00147E88" w:rsidRPr="00584806" w:rsidRDefault="00147E88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0CC8FD" w14:textId="01F36165" w:rsidR="00147E88" w:rsidRPr="00584806" w:rsidRDefault="00147E88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0875AC7" w14:textId="77777777" w:rsidR="00147E88" w:rsidRPr="00584806" w:rsidRDefault="00147E88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63B235BE" w14:textId="64D7732A" w:rsidR="00147E88" w:rsidRPr="00584806" w:rsidRDefault="00147E88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3574" w:rsidRPr="00584806" w14:paraId="48BF1D8A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037CA7F8" w14:textId="191FB170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141990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44912F" w14:textId="42C6B7D0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4182ABD7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0722EF" w14:textId="74D8F80A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8" w:type="dxa"/>
          </w:tcPr>
          <w:p w14:paraId="25D3FDC6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0BB4B54" w14:textId="5A9D99CB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3C45AA69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57A75044" w14:textId="17945838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C3574" w:rsidRPr="00584806" w14:paraId="004C1ADE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20202A38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A94F88" w14:textId="193B213F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D005A92" w14:textId="500325B5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19F5DAA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D93FAA" w14:textId="2D839DE8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5E6C2EBA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7498AD4" w14:textId="2AFD11A3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B5FF17B" w14:textId="77777777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0ABFEF4D" w14:textId="15A9D21A" w:rsidR="00AC3574" w:rsidRPr="00584806" w:rsidRDefault="00AC3574" w:rsidP="00AC3574">
            <w:pPr>
              <w:spacing w:line="240" w:lineRule="auto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AC3574" w:rsidRPr="00584806" w14:paraId="7722E06C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66DD12FE" w14:textId="77777777" w:rsidR="00AC3574" w:rsidRPr="00584806" w:rsidRDefault="00AC3574" w:rsidP="00AC35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4263" w14:textId="77777777" w:rsidR="00AC3574" w:rsidRPr="00584806" w:rsidRDefault="00AC3574" w:rsidP="00AC35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A2E8EA3" w14:textId="225CE88E" w:rsidR="00AC3574" w:rsidRPr="00584806" w:rsidRDefault="00AC3574" w:rsidP="00AC35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574" w:rsidRPr="00584806" w14:paraId="0A9F236A" w14:textId="77777777" w:rsidTr="002A3FE0">
        <w:trPr>
          <w:cantSplit/>
        </w:trPr>
        <w:tc>
          <w:tcPr>
            <w:tcW w:w="2520" w:type="dxa"/>
          </w:tcPr>
          <w:p w14:paraId="5487F1A4" w14:textId="25B0C92F" w:rsidR="00AC3574" w:rsidRPr="00584806" w:rsidRDefault="00AC3574" w:rsidP="00AC3574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3644B6B" w14:textId="7D5F8534" w:rsidR="00AC3574" w:rsidRPr="00584806" w:rsidRDefault="00AC3574" w:rsidP="00AC357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E4DF279" w14:textId="11F93619" w:rsidR="00AC3574" w:rsidRPr="00584806" w:rsidRDefault="009D3851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180" w:type="dxa"/>
          </w:tcPr>
          <w:p w14:paraId="0F5BFA41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C5179" w14:textId="733F0FB3" w:rsidR="00AC3574" w:rsidRPr="00584806" w:rsidRDefault="00AC3574" w:rsidP="00AC3574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770</w:t>
            </w:r>
          </w:p>
        </w:tc>
        <w:tc>
          <w:tcPr>
            <w:tcW w:w="178" w:type="dxa"/>
          </w:tcPr>
          <w:p w14:paraId="45EE8232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A059FF0" w14:textId="281AE20D" w:rsidR="00AC3574" w:rsidRPr="00584806" w:rsidRDefault="00006153" w:rsidP="00AC3574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3,308,482</w:t>
            </w:r>
          </w:p>
        </w:tc>
        <w:tc>
          <w:tcPr>
            <w:tcW w:w="180" w:type="dxa"/>
          </w:tcPr>
          <w:p w14:paraId="74D5A9FA" w14:textId="77777777" w:rsidR="00AC3574" w:rsidRPr="00584806" w:rsidRDefault="00AC3574" w:rsidP="00AC35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E6DC53" w14:textId="3112CBB4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7,712,296</w:t>
            </w:r>
          </w:p>
        </w:tc>
      </w:tr>
      <w:tr w:rsidR="00AC3574" w:rsidRPr="00584806" w14:paraId="2B47C561" w14:textId="77777777" w:rsidTr="002A3FE0">
        <w:trPr>
          <w:cantSplit/>
        </w:trPr>
        <w:tc>
          <w:tcPr>
            <w:tcW w:w="2520" w:type="dxa"/>
          </w:tcPr>
          <w:p w14:paraId="026146E7" w14:textId="00796FA3" w:rsidR="00AC3574" w:rsidRPr="00584806" w:rsidRDefault="00AC3574" w:rsidP="00AC357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5848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5BD0EC83" w14:textId="77777777" w:rsidR="00AC3574" w:rsidRPr="00584806" w:rsidRDefault="00AC3574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9C1CA" w14:textId="6444150C" w:rsidR="00AC3574" w:rsidRPr="00584806" w:rsidRDefault="007F0CA6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6,625,999</w:t>
            </w:r>
          </w:p>
        </w:tc>
        <w:tc>
          <w:tcPr>
            <w:tcW w:w="180" w:type="dxa"/>
          </w:tcPr>
          <w:p w14:paraId="6ABC533A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D1B7AE" w14:textId="554A294E" w:rsidR="00AC3574" w:rsidRPr="00584806" w:rsidRDefault="00AC3574" w:rsidP="00AC3574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178" w:type="dxa"/>
          </w:tcPr>
          <w:p w14:paraId="69805F5B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CD71B65" w14:textId="23FB7808" w:rsidR="00AC3574" w:rsidRPr="00584806" w:rsidRDefault="00006153" w:rsidP="00AC3574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3,249,432</w:t>
            </w:r>
          </w:p>
        </w:tc>
        <w:tc>
          <w:tcPr>
            <w:tcW w:w="180" w:type="dxa"/>
          </w:tcPr>
          <w:p w14:paraId="6342DCC3" w14:textId="77777777" w:rsidR="00AC3574" w:rsidRPr="00584806" w:rsidRDefault="00AC3574" w:rsidP="00AC35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1C1469" w14:textId="391D7CCD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977,274</w:t>
            </w:r>
          </w:p>
        </w:tc>
      </w:tr>
      <w:tr w:rsidR="00AC3574" w:rsidRPr="00584806" w14:paraId="442F47FB" w14:textId="77777777" w:rsidTr="002A3FE0">
        <w:trPr>
          <w:cantSplit/>
        </w:trPr>
        <w:tc>
          <w:tcPr>
            <w:tcW w:w="2520" w:type="dxa"/>
          </w:tcPr>
          <w:p w14:paraId="5F59FBA6" w14:textId="44D13481" w:rsidR="00AC3574" w:rsidRPr="00584806" w:rsidRDefault="00AC3574" w:rsidP="00AC35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343D4F" w14:textId="77777777" w:rsidR="00AC3574" w:rsidRPr="00584806" w:rsidRDefault="00AC3574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17F669" w14:textId="0FD56465" w:rsidR="00AC3574" w:rsidRPr="00584806" w:rsidRDefault="007F0CA6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6,631,840</w:t>
            </w:r>
          </w:p>
        </w:tc>
        <w:tc>
          <w:tcPr>
            <w:tcW w:w="180" w:type="dxa"/>
          </w:tcPr>
          <w:p w14:paraId="2454CB39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52292" w14:textId="191F891A" w:rsidR="00AC3574" w:rsidRPr="00584806" w:rsidRDefault="00AC3574" w:rsidP="00AC3574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6,015,535</w:t>
            </w:r>
          </w:p>
        </w:tc>
        <w:tc>
          <w:tcPr>
            <w:tcW w:w="178" w:type="dxa"/>
          </w:tcPr>
          <w:p w14:paraId="340C2537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0FC7137" w14:textId="0A9774BA" w:rsidR="00AC3574" w:rsidRPr="00584806" w:rsidRDefault="00006153" w:rsidP="00AC3574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6,557,914</w:t>
            </w:r>
          </w:p>
        </w:tc>
        <w:tc>
          <w:tcPr>
            <w:tcW w:w="180" w:type="dxa"/>
          </w:tcPr>
          <w:p w14:paraId="7F903AB2" w14:textId="77777777" w:rsidR="00AC3574" w:rsidRPr="00584806" w:rsidRDefault="00AC3574" w:rsidP="00AC357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B28B832" w14:textId="3B499818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8,689,570</w:t>
            </w:r>
          </w:p>
        </w:tc>
      </w:tr>
      <w:tr w:rsidR="00AC3574" w:rsidRPr="00584806" w14:paraId="11AE5C7A" w14:textId="77777777" w:rsidTr="002A3FE0">
        <w:trPr>
          <w:cantSplit/>
        </w:trPr>
        <w:tc>
          <w:tcPr>
            <w:tcW w:w="3510" w:type="dxa"/>
            <w:gridSpan w:val="2"/>
          </w:tcPr>
          <w:p w14:paraId="49B3ED7A" w14:textId="77777777" w:rsidR="00AC3574" w:rsidRPr="00584806" w:rsidRDefault="00AC3574" w:rsidP="00AC357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74C148B" w14:textId="6D6152D7" w:rsidR="00AC3574" w:rsidRPr="00584806" w:rsidRDefault="00AC3574" w:rsidP="00AC3574">
            <w:pPr>
              <w:spacing w:line="240" w:lineRule="auto"/>
              <w:ind w:firstLine="279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2B0" w14:textId="0CFED0C8" w:rsidR="00AC3574" w:rsidRPr="00584806" w:rsidRDefault="009D3851" w:rsidP="00AC3574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(43,567)</w:t>
            </w:r>
          </w:p>
        </w:tc>
        <w:tc>
          <w:tcPr>
            <w:tcW w:w="180" w:type="dxa"/>
          </w:tcPr>
          <w:p w14:paraId="24FE879B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50B97" w14:textId="69DB7645" w:rsidR="00AC3574" w:rsidRPr="00584806" w:rsidRDefault="00AC3574" w:rsidP="00AC3574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178" w:type="dxa"/>
          </w:tcPr>
          <w:p w14:paraId="7DBA883A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A3E" w14:textId="6E0278BC" w:rsidR="00AC3574" w:rsidRPr="00584806" w:rsidRDefault="00006153" w:rsidP="00AC3574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(33,375)</w:t>
            </w:r>
          </w:p>
        </w:tc>
        <w:tc>
          <w:tcPr>
            <w:tcW w:w="180" w:type="dxa"/>
          </w:tcPr>
          <w:p w14:paraId="1040C26C" w14:textId="77777777" w:rsidR="00AC3574" w:rsidRPr="00584806" w:rsidRDefault="00AC3574" w:rsidP="00AC35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F6F737E" w14:textId="115C9F79" w:rsidR="00AC3574" w:rsidRPr="00584806" w:rsidRDefault="00AC3574" w:rsidP="00AC3574">
            <w:pPr>
              <w:tabs>
                <w:tab w:val="decimal" w:pos="12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(32,507)</w:t>
            </w:r>
          </w:p>
        </w:tc>
      </w:tr>
      <w:tr w:rsidR="00AC3574" w:rsidRPr="00584806" w14:paraId="37F46A86" w14:textId="77777777" w:rsidTr="002A3FE0">
        <w:trPr>
          <w:cantSplit/>
        </w:trPr>
        <w:tc>
          <w:tcPr>
            <w:tcW w:w="2520" w:type="dxa"/>
          </w:tcPr>
          <w:p w14:paraId="4D7D3525" w14:textId="299F5A01" w:rsidR="00AC3574" w:rsidRPr="00584806" w:rsidRDefault="00AC3574" w:rsidP="00AC35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1BEBC7" w14:textId="77777777" w:rsidR="00AC3574" w:rsidRPr="00584806" w:rsidRDefault="00AC3574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C9CB0" w14:textId="5B3D9542" w:rsidR="00AC3574" w:rsidRPr="00584806" w:rsidRDefault="009D3851" w:rsidP="00AC3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6,588,273</w:t>
            </w:r>
          </w:p>
        </w:tc>
        <w:tc>
          <w:tcPr>
            <w:tcW w:w="180" w:type="dxa"/>
          </w:tcPr>
          <w:p w14:paraId="7CC3FA61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95167" w14:textId="23552E61" w:rsidR="00AC3574" w:rsidRPr="00584806" w:rsidRDefault="00AC3574" w:rsidP="00AC3574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178" w:type="dxa"/>
          </w:tcPr>
          <w:p w14:paraId="3464A121" w14:textId="77777777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381F" w14:textId="14A81251" w:rsidR="00AC3574" w:rsidRPr="00584806" w:rsidRDefault="00006153" w:rsidP="00006153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6,524,539</w:t>
            </w:r>
          </w:p>
        </w:tc>
        <w:tc>
          <w:tcPr>
            <w:tcW w:w="180" w:type="dxa"/>
          </w:tcPr>
          <w:p w14:paraId="1F23BB88" w14:textId="77777777" w:rsidR="00AC3574" w:rsidRPr="00584806" w:rsidRDefault="00AC3574" w:rsidP="00AC357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8DE01B6" w14:textId="295E94C3" w:rsidR="00AC3574" w:rsidRPr="00584806" w:rsidRDefault="00AC3574" w:rsidP="00AC3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8,657,063</w:t>
            </w:r>
          </w:p>
        </w:tc>
      </w:tr>
    </w:tbl>
    <w:p w14:paraId="3C44E90E" w14:textId="235EA20C" w:rsidR="00D6376B" w:rsidRPr="00584806" w:rsidRDefault="00D6376B" w:rsidP="00584806">
      <w:pPr>
        <w:pStyle w:val="Bo-Blankline"/>
        <w:rPr>
          <w:sz w:val="30"/>
          <w:szCs w:val="30"/>
        </w:rPr>
      </w:pPr>
    </w:p>
    <w:p w14:paraId="54A94ADB" w14:textId="77777777" w:rsidR="00147E88" w:rsidRPr="00584806" w:rsidRDefault="00147E88" w:rsidP="00584806">
      <w:pPr>
        <w:pStyle w:val="Bo-C1Content"/>
        <w:tabs>
          <w:tab w:val="left" w:pos="547"/>
        </w:tabs>
      </w:pPr>
      <w:r w:rsidRPr="00584806">
        <w:rPr>
          <w:rFonts w:hint="cs"/>
          <w:cs/>
        </w:rPr>
        <w:t>การวิเคราะห์อายุของลูกหนี้การค้า</w:t>
      </w:r>
      <w:r w:rsidRPr="00584806">
        <w:rPr>
          <w:rFonts w:hint="cs"/>
        </w:rPr>
        <w:t xml:space="preserve"> </w:t>
      </w:r>
      <w:r w:rsidRPr="00584806">
        <w:rPr>
          <w:rFonts w:hint="cs"/>
          <w:cs/>
        </w:rPr>
        <w:t>มีดังนี้</w:t>
      </w:r>
    </w:p>
    <w:p w14:paraId="5CA8587C" w14:textId="77777777" w:rsidR="00147E88" w:rsidRPr="00584806" w:rsidRDefault="00147E88" w:rsidP="00584806">
      <w:pPr>
        <w:pStyle w:val="Bo-Blanklin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55"/>
      </w:tblGrid>
      <w:tr w:rsidR="00147E88" w:rsidRPr="00584806" w14:paraId="251F554B" w14:textId="77777777" w:rsidTr="00983707">
        <w:trPr>
          <w:tblHeader/>
        </w:trPr>
        <w:tc>
          <w:tcPr>
            <w:tcW w:w="3420" w:type="dxa"/>
          </w:tcPr>
          <w:p w14:paraId="4ECBE26B" w14:textId="77777777" w:rsidR="00147E88" w:rsidRPr="00584806" w:rsidRDefault="00147E88" w:rsidP="0058480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EBA1249" w14:textId="77777777" w:rsidR="00147E88" w:rsidRPr="00584806" w:rsidRDefault="00147E88" w:rsidP="005848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C7E8B" w14:textId="77777777" w:rsidR="00147E88" w:rsidRPr="00584806" w:rsidRDefault="00147E88" w:rsidP="00584806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14:paraId="4E6F766F" w14:textId="77777777" w:rsidR="00147E88" w:rsidRPr="00584806" w:rsidRDefault="00147E88" w:rsidP="0058480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574" w:rsidRPr="00584806" w14:paraId="2D944276" w14:textId="77777777" w:rsidTr="00983707">
        <w:trPr>
          <w:tblHeader/>
        </w:trPr>
        <w:tc>
          <w:tcPr>
            <w:tcW w:w="3420" w:type="dxa"/>
          </w:tcPr>
          <w:p w14:paraId="3E17F756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7876F5" w14:textId="7257D602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0078713F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9D2201" w14:textId="351B388A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22E48F8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54B237CF" w14:textId="141D40F3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</w:tcPr>
          <w:p w14:paraId="5413DCF6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109E43" w14:textId="3D68ED75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5848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C3574" w:rsidRPr="00584806" w14:paraId="2573D783" w14:textId="77777777" w:rsidTr="00983707">
        <w:trPr>
          <w:tblHeader/>
        </w:trPr>
        <w:tc>
          <w:tcPr>
            <w:tcW w:w="3420" w:type="dxa"/>
          </w:tcPr>
          <w:p w14:paraId="2BC685B4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042640" w14:textId="43C80140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</w:tcPr>
          <w:p w14:paraId="0C3C599E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46B953" w14:textId="798B8DDB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405E18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3666C0B9" w14:textId="68C5A2E0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1EFC494F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9515D8" w14:textId="711DC58C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AC3574" w:rsidRPr="00584806" w14:paraId="142BAD48" w14:textId="77777777" w:rsidTr="00983707">
        <w:trPr>
          <w:tblHeader/>
        </w:trPr>
        <w:tc>
          <w:tcPr>
            <w:tcW w:w="3420" w:type="dxa"/>
          </w:tcPr>
          <w:p w14:paraId="681F8079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B909187" w14:textId="77777777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8480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C3574" w:rsidRPr="00584806" w14:paraId="10FFD97F" w14:textId="77777777" w:rsidTr="00983707">
        <w:tc>
          <w:tcPr>
            <w:tcW w:w="3420" w:type="dxa"/>
          </w:tcPr>
          <w:p w14:paraId="6AA35056" w14:textId="77777777" w:rsidR="00AC3574" w:rsidRPr="00584806" w:rsidRDefault="00AC3574" w:rsidP="00AC3574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164DE164" w14:textId="77777777" w:rsidR="00AC3574" w:rsidRPr="00584806" w:rsidRDefault="00AC3574" w:rsidP="00AC3574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CC6D41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882BBB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28BF7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C02CEA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87F0F7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33F30C" w14:textId="77777777" w:rsidR="00AC3574" w:rsidRPr="00584806" w:rsidRDefault="00AC3574" w:rsidP="00AC3574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74" w:rsidRPr="00584806" w14:paraId="0B8D5D8C" w14:textId="77777777" w:rsidTr="002A3FE0">
        <w:tc>
          <w:tcPr>
            <w:tcW w:w="3420" w:type="dxa"/>
          </w:tcPr>
          <w:p w14:paraId="42479136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4E9AA7AC" w14:textId="04BB4F71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5,549</w:t>
            </w:r>
          </w:p>
        </w:tc>
        <w:tc>
          <w:tcPr>
            <w:tcW w:w="238" w:type="dxa"/>
          </w:tcPr>
          <w:p w14:paraId="1E1F5045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57384A" w14:textId="3043ACAB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571744D3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2B8399B" w14:textId="71C8D518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1,039,</w:t>
            </w:r>
            <w:r w:rsidR="00CE28A2"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242" w:type="dxa"/>
          </w:tcPr>
          <w:p w14:paraId="6086B8D0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B6CE4AC" w14:textId="2141419D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2,024,029</w:t>
            </w:r>
          </w:p>
        </w:tc>
      </w:tr>
      <w:tr w:rsidR="00AC3574" w:rsidRPr="00584806" w14:paraId="79B0700B" w14:textId="77777777" w:rsidTr="002A3FE0">
        <w:tc>
          <w:tcPr>
            <w:tcW w:w="3420" w:type="dxa"/>
          </w:tcPr>
          <w:p w14:paraId="494A8D24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156A48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9B1B94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7DEB4A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265D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5A48545" w14:textId="77777777" w:rsidR="00AC3574" w:rsidRPr="00584806" w:rsidRDefault="00AC3574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99667C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D624A" w14:textId="77777777" w:rsidR="00AC3574" w:rsidRPr="00584806" w:rsidRDefault="00AC3574" w:rsidP="00AC3574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574" w:rsidRPr="00584806" w14:paraId="635E2946" w14:textId="77777777" w:rsidTr="002A3FE0">
        <w:tc>
          <w:tcPr>
            <w:tcW w:w="3420" w:type="dxa"/>
          </w:tcPr>
          <w:p w14:paraId="00C75AEC" w14:textId="689E53EF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7AF7CC33" w14:textId="7393B75C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38" w:type="dxa"/>
          </w:tcPr>
          <w:p w14:paraId="0F61B0C6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C75EB1" w14:textId="2F43DB49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8888012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7A60F3A" w14:textId="0CE680EE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594,353</w:t>
            </w:r>
          </w:p>
        </w:tc>
        <w:tc>
          <w:tcPr>
            <w:tcW w:w="242" w:type="dxa"/>
          </w:tcPr>
          <w:p w14:paraId="78A2F1F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2A99E2" w14:textId="5F7EE73F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1,536,660</w:t>
            </w:r>
          </w:p>
        </w:tc>
      </w:tr>
      <w:tr w:rsidR="00AC3574" w:rsidRPr="00584806" w14:paraId="1E8A35F3" w14:textId="77777777" w:rsidTr="002A3FE0">
        <w:tc>
          <w:tcPr>
            <w:tcW w:w="3420" w:type="dxa"/>
          </w:tcPr>
          <w:p w14:paraId="2E6248C8" w14:textId="15AD2494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B8EFF25" w14:textId="04EE31D2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07DEE3CB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D5A2D0" w14:textId="59405E14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D3C4A6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92C1243" w14:textId="781B6E09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476,862</w:t>
            </w:r>
          </w:p>
        </w:tc>
        <w:tc>
          <w:tcPr>
            <w:tcW w:w="242" w:type="dxa"/>
          </w:tcPr>
          <w:p w14:paraId="1AC554DB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551819" w14:textId="227A331B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1,389,295</w:t>
            </w:r>
          </w:p>
        </w:tc>
      </w:tr>
      <w:tr w:rsidR="00AC3574" w:rsidRPr="00584806" w14:paraId="01C06CC4" w14:textId="77777777" w:rsidTr="002A3FE0">
        <w:tc>
          <w:tcPr>
            <w:tcW w:w="3420" w:type="dxa"/>
            <w:vAlign w:val="center"/>
          </w:tcPr>
          <w:p w14:paraId="37446DF7" w14:textId="7C2FABD5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573B6988" w14:textId="51E8BBF1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8" w:type="dxa"/>
          </w:tcPr>
          <w:p w14:paraId="1D4C6737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07689" w14:textId="156607F3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370192B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E8277B1" w14:textId="175B48F7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230,602</w:t>
            </w:r>
          </w:p>
        </w:tc>
        <w:tc>
          <w:tcPr>
            <w:tcW w:w="242" w:type="dxa"/>
          </w:tcPr>
          <w:p w14:paraId="3E367873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AB7A1A1" w14:textId="450756C5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1,086,110</w:t>
            </w:r>
          </w:p>
        </w:tc>
      </w:tr>
      <w:tr w:rsidR="00AC3574" w:rsidRPr="00584806" w14:paraId="7D614913" w14:textId="77777777" w:rsidTr="002A3FE0">
        <w:tc>
          <w:tcPr>
            <w:tcW w:w="3420" w:type="dxa"/>
            <w:vAlign w:val="center"/>
          </w:tcPr>
          <w:p w14:paraId="4E19556C" w14:textId="513BBF31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CEEEF3F" w14:textId="687EEFD4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355D1AA8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FD45F8B" w14:textId="064BB139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624066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14D47EB" w14:textId="58EB5E77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CE28A2">
              <w:rPr>
                <w:rFonts w:ascii="Angsana New" w:hAnsi="Angsana New"/>
                <w:sz w:val="30"/>
                <w:szCs w:val="30"/>
                <w:lang w:val="en-US"/>
              </w:rPr>
              <w:t>6,736</w:t>
            </w:r>
          </w:p>
        </w:tc>
        <w:tc>
          <w:tcPr>
            <w:tcW w:w="242" w:type="dxa"/>
          </w:tcPr>
          <w:p w14:paraId="1CCCEB6C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705B08" w14:textId="459893BD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>1,676,202</w:t>
            </w:r>
          </w:p>
        </w:tc>
      </w:tr>
      <w:tr w:rsidR="00AC3574" w:rsidRPr="00584806" w14:paraId="1FF9317C" w14:textId="77777777" w:rsidTr="002A3FE0">
        <w:tc>
          <w:tcPr>
            <w:tcW w:w="3420" w:type="dxa"/>
          </w:tcPr>
          <w:p w14:paraId="183D51D2" w14:textId="4E51FD2E" w:rsidR="00AC3574" w:rsidRPr="00584806" w:rsidRDefault="00AC3574" w:rsidP="00AC3574">
            <w:pPr>
              <w:spacing w:line="240" w:lineRule="auto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7898C5" w14:textId="6A559DCB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5,841</w:t>
            </w:r>
          </w:p>
        </w:tc>
        <w:tc>
          <w:tcPr>
            <w:tcW w:w="238" w:type="dxa"/>
          </w:tcPr>
          <w:p w14:paraId="448968E0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68932C3" w14:textId="20DA972C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386D576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5BFE2B6" w14:textId="40764B9F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3,308,482</w:t>
            </w:r>
          </w:p>
        </w:tc>
        <w:tc>
          <w:tcPr>
            <w:tcW w:w="242" w:type="dxa"/>
          </w:tcPr>
          <w:p w14:paraId="3D695275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D3364" w14:textId="0968A124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7,712,296</w:t>
            </w:r>
          </w:p>
        </w:tc>
      </w:tr>
      <w:tr w:rsidR="00AC3574" w:rsidRPr="00584806" w14:paraId="01498571" w14:textId="77777777" w:rsidTr="002A3FE0">
        <w:tc>
          <w:tcPr>
            <w:tcW w:w="3420" w:type="dxa"/>
            <w:vAlign w:val="center"/>
          </w:tcPr>
          <w:p w14:paraId="35EC37B1" w14:textId="551613DF" w:rsidR="00AC3574" w:rsidRPr="00584806" w:rsidRDefault="00AC3574" w:rsidP="00AC3574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4C61" w14:textId="71935B78" w:rsidR="00AC3574" w:rsidRPr="00584806" w:rsidRDefault="007F0CA6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7BFF3B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9FB33AE" w14:textId="4AC1A473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A6B5B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57765" w14:textId="153FE509" w:rsidR="00AC3574" w:rsidRPr="00584806" w:rsidRDefault="00006153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4F248E9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E41014" w14:textId="10C0A302" w:rsidR="00AC3574" w:rsidRPr="00584806" w:rsidRDefault="00AC3574" w:rsidP="00AC35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C3574" w:rsidRPr="00584806" w14:paraId="0D08C33F" w14:textId="77777777" w:rsidTr="002A3FE0">
        <w:tc>
          <w:tcPr>
            <w:tcW w:w="3420" w:type="dxa"/>
          </w:tcPr>
          <w:p w14:paraId="7C910009" w14:textId="56705C35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5E1E" w14:textId="5BB3722F" w:rsidR="00AC3574" w:rsidRPr="00584806" w:rsidRDefault="007F0CA6" w:rsidP="00AC3574">
            <w:pPr>
              <w:tabs>
                <w:tab w:val="decimal" w:pos="98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5,841</w:t>
            </w:r>
          </w:p>
        </w:tc>
        <w:tc>
          <w:tcPr>
            <w:tcW w:w="238" w:type="dxa"/>
          </w:tcPr>
          <w:p w14:paraId="6C168C39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80E530E" w14:textId="50775901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18950CB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8188" w14:textId="45369FDB" w:rsidR="00AC3574" w:rsidRPr="00584806" w:rsidRDefault="00006153" w:rsidP="00AC3574">
            <w:pPr>
              <w:tabs>
                <w:tab w:val="decimal" w:pos="102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3,308,482</w:t>
            </w:r>
          </w:p>
        </w:tc>
        <w:tc>
          <w:tcPr>
            <w:tcW w:w="242" w:type="dxa"/>
          </w:tcPr>
          <w:p w14:paraId="5F741433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37C18C" w14:textId="4BE4C230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</w:rPr>
              <w:t>7,712,296</w:t>
            </w:r>
          </w:p>
        </w:tc>
      </w:tr>
      <w:tr w:rsidR="00AC3574" w:rsidRPr="00584806" w14:paraId="04A24D52" w14:textId="77777777" w:rsidTr="00D71C0D">
        <w:tc>
          <w:tcPr>
            <w:tcW w:w="3420" w:type="dxa"/>
            <w:vAlign w:val="center"/>
          </w:tcPr>
          <w:p w14:paraId="243701E3" w14:textId="77777777" w:rsidR="00AC3574" w:rsidRPr="00584806" w:rsidRDefault="00AC3574" w:rsidP="00AC3574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6D501C32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56AAB4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DF9946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0320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6C9D4B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DB28B4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B54EF1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574" w:rsidRPr="00584806" w14:paraId="17895A09" w14:textId="77777777" w:rsidTr="00983707">
        <w:tc>
          <w:tcPr>
            <w:tcW w:w="3420" w:type="dxa"/>
            <w:vAlign w:val="center"/>
          </w:tcPr>
          <w:p w14:paraId="49F746F4" w14:textId="77777777" w:rsidR="00AC3574" w:rsidRPr="00584806" w:rsidRDefault="00AC3574" w:rsidP="00AC3574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2E69CE37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18EA13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2D8A96D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A239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3A44690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3E4B2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D94719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574" w:rsidRPr="00584806" w14:paraId="510E023B" w14:textId="77777777" w:rsidTr="00983707">
        <w:tc>
          <w:tcPr>
            <w:tcW w:w="3420" w:type="dxa"/>
            <w:vAlign w:val="center"/>
          </w:tcPr>
          <w:p w14:paraId="617CE721" w14:textId="77777777" w:rsidR="00AC3574" w:rsidRPr="00584806" w:rsidRDefault="00AC3574" w:rsidP="00AC3574">
            <w:pPr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0FBBBA81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EE8E5A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D7E1F8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4C7A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86D16EE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15958F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175469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574" w:rsidRPr="00584806" w14:paraId="711951E3" w14:textId="77777777" w:rsidTr="002A3FE0">
        <w:tc>
          <w:tcPr>
            <w:tcW w:w="3420" w:type="dxa"/>
            <w:vAlign w:val="center"/>
          </w:tcPr>
          <w:p w14:paraId="21787338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4E8E065" w14:textId="75C1640C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6,059,506</w:t>
            </w:r>
          </w:p>
        </w:tc>
        <w:tc>
          <w:tcPr>
            <w:tcW w:w="238" w:type="dxa"/>
          </w:tcPr>
          <w:p w14:paraId="14F54D3F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1A13976" w14:textId="44805DEE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5,533,308</w:t>
            </w:r>
          </w:p>
        </w:tc>
        <w:tc>
          <w:tcPr>
            <w:tcW w:w="270" w:type="dxa"/>
          </w:tcPr>
          <w:p w14:paraId="412639F6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28A60E4" w14:textId="51001A29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3,049,648</w:t>
            </w:r>
          </w:p>
        </w:tc>
        <w:tc>
          <w:tcPr>
            <w:tcW w:w="242" w:type="dxa"/>
          </w:tcPr>
          <w:p w14:paraId="41B3F274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2F692E13" w14:textId="02A4AC71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810,043</w:t>
            </w:r>
          </w:p>
        </w:tc>
      </w:tr>
      <w:tr w:rsidR="00AC3574" w:rsidRPr="00584806" w14:paraId="6AF369BA" w14:textId="77777777" w:rsidTr="002A3FE0">
        <w:tc>
          <w:tcPr>
            <w:tcW w:w="3420" w:type="dxa"/>
            <w:vAlign w:val="center"/>
          </w:tcPr>
          <w:p w14:paraId="73675A23" w14:textId="77777777" w:rsidR="00AC3574" w:rsidRPr="00584806" w:rsidRDefault="00AC3574" w:rsidP="00AC35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5EF9E77A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2096A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E9FF607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7888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52DB57" w14:textId="32D8234C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6B55B98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879888" w14:textId="77777777" w:rsidR="00AC3574" w:rsidRPr="00584806" w:rsidRDefault="00AC3574" w:rsidP="00AC3574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3574" w:rsidRPr="00584806" w14:paraId="685266A1" w14:textId="77777777" w:rsidTr="002A3FE0">
        <w:tc>
          <w:tcPr>
            <w:tcW w:w="3420" w:type="dxa"/>
          </w:tcPr>
          <w:p w14:paraId="172BF9FC" w14:textId="383FC978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="00DA7C85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</w:t>
            </w:r>
            <w:r w:rsidR="007421D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D22044E" w14:textId="70DA7372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309,026</w:t>
            </w:r>
          </w:p>
        </w:tc>
        <w:tc>
          <w:tcPr>
            <w:tcW w:w="238" w:type="dxa"/>
            <w:vAlign w:val="center"/>
          </w:tcPr>
          <w:p w14:paraId="6D0BC9F3" w14:textId="77777777" w:rsidR="00AC3574" w:rsidRPr="00584806" w:rsidRDefault="00AC3574" w:rsidP="00AC3574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84F5028" w14:textId="0BA04A28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321,775</w:t>
            </w:r>
          </w:p>
        </w:tc>
        <w:tc>
          <w:tcPr>
            <w:tcW w:w="270" w:type="dxa"/>
            <w:vAlign w:val="center"/>
          </w:tcPr>
          <w:p w14:paraId="15C3097E" w14:textId="77777777" w:rsidR="00AC3574" w:rsidRPr="00584806" w:rsidRDefault="00AC3574" w:rsidP="00AC3574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64FDD18" w14:textId="551BC04E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120,316</w:t>
            </w:r>
          </w:p>
        </w:tc>
        <w:tc>
          <w:tcPr>
            <w:tcW w:w="242" w:type="dxa"/>
          </w:tcPr>
          <w:p w14:paraId="70E1D601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DBE0F9" w14:textId="02781085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106,223</w:t>
            </w:r>
          </w:p>
        </w:tc>
      </w:tr>
      <w:tr w:rsidR="00AC3574" w:rsidRPr="00584806" w14:paraId="0A1CC97E" w14:textId="77777777" w:rsidTr="002A3FE0">
        <w:tc>
          <w:tcPr>
            <w:tcW w:w="3420" w:type="dxa"/>
          </w:tcPr>
          <w:p w14:paraId="3C3814D7" w14:textId="1E9D412E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E845A97" w14:textId="4C05820F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87,586</w:t>
            </w:r>
          </w:p>
        </w:tc>
        <w:tc>
          <w:tcPr>
            <w:tcW w:w="238" w:type="dxa"/>
            <w:vAlign w:val="center"/>
          </w:tcPr>
          <w:p w14:paraId="46942E91" w14:textId="77777777" w:rsidR="00AC3574" w:rsidRPr="00584806" w:rsidRDefault="00AC3574" w:rsidP="00AC3574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CB571A" w14:textId="1F499A14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48,208</w:t>
            </w:r>
          </w:p>
        </w:tc>
        <w:tc>
          <w:tcPr>
            <w:tcW w:w="270" w:type="dxa"/>
            <w:vAlign w:val="center"/>
          </w:tcPr>
          <w:p w14:paraId="3CD965E6" w14:textId="77777777" w:rsidR="00AC3574" w:rsidRPr="00584806" w:rsidRDefault="00AC3574" w:rsidP="00AC3574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B270024" w14:textId="2702724E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25,130</w:t>
            </w:r>
          </w:p>
        </w:tc>
        <w:tc>
          <w:tcPr>
            <w:tcW w:w="242" w:type="dxa"/>
          </w:tcPr>
          <w:p w14:paraId="223D723F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A549675" w14:textId="531E6AE6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6,451</w:t>
            </w:r>
          </w:p>
        </w:tc>
      </w:tr>
      <w:tr w:rsidR="00AC3574" w:rsidRPr="00584806" w14:paraId="0A0EBED5" w14:textId="77777777" w:rsidTr="002A3FE0">
        <w:tc>
          <w:tcPr>
            <w:tcW w:w="3420" w:type="dxa"/>
            <w:vAlign w:val="center"/>
          </w:tcPr>
          <w:p w14:paraId="0D6AA917" w14:textId="7A5C515A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FE58151" w14:textId="3FD125D7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44,037</w:t>
            </w:r>
          </w:p>
        </w:tc>
        <w:tc>
          <w:tcPr>
            <w:tcW w:w="238" w:type="dxa"/>
          </w:tcPr>
          <w:p w14:paraId="329ECF7A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18A4700" w14:textId="65A8B7EC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25,980</w:t>
            </w:r>
          </w:p>
        </w:tc>
        <w:tc>
          <w:tcPr>
            <w:tcW w:w="270" w:type="dxa"/>
          </w:tcPr>
          <w:p w14:paraId="00D29003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8EB81BB" w14:textId="047B12DD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2,496</w:t>
            </w:r>
          </w:p>
        </w:tc>
        <w:tc>
          <w:tcPr>
            <w:tcW w:w="242" w:type="dxa"/>
          </w:tcPr>
          <w:p w14:paraId="6DDCB714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7685EEF" w14:textId="50F7ED50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2,939</w:t>
            </w:r>
          </w:p>
        </w:tc>
      </w:tr>
      <w:tr w:rsidR="00AC3574" w:rsidRPr="00584806" w14:paraId="6957CDA1" w14:textId="77777777" w:rsidTr="002A3FE0">
        <w:tc>
          <w:tcPr>
            <w:tcW w:w="3420" w:type="dxa"/>
            <w:vAlign w:val="center"/>
          </w:tcPr>
          <w:p w14:paraId="72BBBA35" w14:textId="0987E4DD" w:rsidR="00AC3574" w:rsidRPr="00584806" w:rsidRDefault="00AC3574" w:rsidP="00AC3574">
            <w:pPr>
              <w:spacing w:line="240" w:lineRule="auto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E37260" w14:textId="69A78EF2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125,844</w:t>
            </w:r>
          </w:p>
        </w:tc>
        <w:tc>
          <w:tcPr>
            <w:tcW w:w="238" w:type="dxa"/>
          </w:tcPr>
          <w:p w14:paraId="7EA78EBC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D1BB588" w14:textId="14A4BD97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85,494</w:t>
            </w:r>
          </w:p>
        </w:tc>
        <w:tc>
          <w:tcPr>
            <w:tcW w:w="270" w:type="dxa"/>
          </w:tcPr>
          <w:p w14:paraId="2B1030B2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728F41B" w14:textId="19B64759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51,842</w:t>
            </w:r>
          </w:p>
        </w:tc>
        <w:tc>
          <w:tcPr>
            <w:tcW w:w="242" w:type="dxa"/>
          </w:tcPr>
          <w:p w14:paraId="692988AC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6D18A8" w14:textId="5258009C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51,618</w:t>
            </w:r>
          </w:p>
        </w:tc>
      </w:tr>
      <w:tr w:rsidR="00AC3574" w:rsidRPr="00584806" w14:paraId="19AA8C34" w14:textId="77777777" w:rsidTr="002A3FE0">
        <w:tc>
          <w:tcPr>
            <w:tcW w:w="3420" w:type="dxa"/>
            <w:vAlign w:val="center"/>
          </w:tcPr>
          <w:p w14:paraId="68788934" w14:textId="0FA43C52" w:rsidR="00AC3574" w:rsidRPr="00584806" w:rsidRDefault="00AC3574" w:rsidP="00AC3574">
            <w:pPr>
              <w:tabs>
                <w:tab w:val="left" w:pos="2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7334896C" w14:textId="6729689E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6,625,999</w:t>
            </w:r>
          </w:p>
        </w:tc>
        <w:tc>
          <w:tcPr>
            <w:tcW w:w="238" w:type="dxa"/>
          </w:tcPr>
          <w:p w14:paraId="4188E5E7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BE89786" w14:textId="0F0A1011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270" w:type="dxa"/>
          </w:tcPr>
          <w:p w14:paraId="6509C9E4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3932457" w14:textId="27DD6979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3,249,432</w:t>
            </w:r>
          </w:p>
        </w:tc>
        <w:tc>
          <w:tcPr>
            <w:tcW w:w="242" w:type="dxa"/>
          </w:tcPr>
          <w:p w14:paraId="7EE608C0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EAA436" w14:textId="151C45C1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977,274</w:t>
            </w:r>
          </w:p>
        </w:tc>
      </w:tr>
      <w:tr w:rsidR="00AC3574" w:rsidRPr="00584806" w14:paraId="2976D4A2" w14:textId="77777777" w:rsidTr="002A3FE0">
        <w:tc>
          <w:tcPr>
            <w:tcW w:w="3420" w:type="dxa"/>
            <w:vAlign w:val="center"/>
          </w:tcPr>
          <w:p w14:paraId="3ED15F89" w14:textId="4B053358" w:rsidR="00AC3574" w:rsidRPr="00584806" w:rsidRDefault="00AC3574" w:rsidP="00AC3574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</w:r>
            <w:r w:rsidRPr="005848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4AF0E7" w14:textId="7922F4EC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(43,567)</w:t>
            </w:r>
          </w:p>
        </w:tc>
        <w:tc>
          <w:tcPr>
            <w:tcW w:w="238" w:type="dxa"/>
          </w:tcPr>
          <w:p w14:paraId="33087123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5E90D6D" w14:textId="10171739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</w:tcPr>
          <w:p w14:paraId="38B4FF67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2B6EAB0" w14:textId="639E4014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0E56145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75816FE" w14:textId="78ACB1DC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(32,507)</w:t>
            </w:r>
          </w:p>
        </w:tc>
      </w:tr>
      <w:tr w:rsidR="00AC3574" w:rsidRPr="00584806" w14:paraId="1FC2373B" w14:textId="77777777" w:rsidTr="002A3FE0">
        <w:tc>
          <w:tcPr>
            <w:tcW w:w="3420" w:type="dxa"/>
            <w:vAlign w:val="center"/>
          </w:tcPr>
          <w:p w14:paraId="4EC813D5" w14:textId="070B71E2" w:rsidR="00AC3574" w:rsidRPr="00584806" w:rsidRDefault="00AC3574" w:rsidP="00AC3574">
            <w:pPr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A912" w14:textId="0AFAF2D3" w:rsidR="00AC3574" w:rsidRPr="00584806" w:rsidRDefault="007F0CA6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6,582,432</w:t>
            </w:r>
          </w:p>
        </w:tc>
        <w:tc>
          <w:tcPr>
            <w:tcW w:w="238" w:type="dxa"/>
          </w:tcPr>
          <w:p w14:paraId="5D3BF772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BD6F" w14:textId="60E29E47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5,965,228</w:t>
            </w:r>
          </w:p>
        </w:tc>
        <w:tc>
          <w:tcPr>
            <w:tcW w:w="270" w:type="dxa"/>
          </w:tcPr>
          <w:p w14:paraId="2BC0302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1AEC" w14:textId="51558A16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3,216,057</w:t>
            </w:r>
          </w:p>
        </w:tc>
        <w:tc>
          <w:tcPr>
            <w:tcW w:w="242" w:type="dxa"/>
          </w:tcPr>
          <w:p w14:paraId="69E68AC7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C66D33A" w14:textId="14304055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944,767</w:t>
            </w:r>
          </w:p>
        </w:tc>
      </w:tr>
      <w:tr w:rsidR="00AC3574" w:rsidRPr="00584806" w14:paraId="644BC159" w14:textId="77777777" w:rsidTr="002A3FE0">
        <w:tc>
          <w:tcPr>
            <w:tcW w:w="3420" w:type="dxa"/>
            <w:vAlign w:val="center"/>
          </w:tcPr>
          <w:p w14:paraId="78CDA022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85200E" w14:textId="77777777" w:rsidR="00AC3574" w:rsidRPr="00584806" w:rsidRDefault="00AC3574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2B7B8D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02F881F" w14:textId="77777777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5D413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B2582F7" w14:textId="77777777" w:rsidR="00AC3574" w:rsidRPr="00584806" w:rsidRDefault="00AC3574" w:rsidP="00AC3574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91E220E" w14:textId="77777777" w:rsidR="00AC3574" w:rsidRPr="00584806" w:rsidRDefault="00AC3574" w:rsidP="00AC357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0D7B9C" w14:textId="77777777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3574" w:rsidRPr="00584806" w14:paraId="7B8202D1" w14:textId="77777777" w:rsidTr="002A3FE0">
        <w:tc>
          <w:tcPr>
            <w:tcW w:w="3420" w:type="dxa"/>
            <w:vAlign w:val="center"/>
          </w:tcPr>
          <w:p w14:paraId="49455D95" w14:textId="1AAF3D95" w:rsidR="00AC3574" w:rsidRPr="00584806" w:rsidRDefault="00AC3574" w:rsidP="00AC3574">
            <w:pPr>
              <w:spacing w:line="240" w:lineRule="auto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23E656" w14:textId="06C26BA8" w:rsidR="00AC3574" w:rsidRPr="00584806" w:rsidRDefault="00FC0404" w:rsidP="00AC3574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6,588,273</w:t>
            </w:r>
          </w:p>
        </w:tc>
        <w:tc>
          <w:tcPr>
            <w:tcW w:w="238" w:type="dxa"/>
            <w:shd w:val="clear" w:color="auto" w:fill="auto"/>
          </w:tcPr>
          <w:p w14:paraId="4D48367A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EB9DD" w14:textId="70DEE8F3" w:rsidR="00AC3574" w:rsidRPr="00584806" w:rsidRDefault="00AC3574" w:rsidP="00AC3574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270" w:type="dxa"/>
          </w:tcPr>
          <w:p w14:paraId="5B0D416E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693F340" w14:textId="7567223C" w:rsidR="00AC3574" w:rsidRPr="00584806" w:rsidRDefault="002E13B6" w:rsidP="00AC3574">
            <w:pPr>
              <w:tabs>
                <w:tab w:val="decimal" w:pos="10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6,524,539</w:t>
            </w:r>
          </w:p>
        </w:tc>
        <w:tc>
          <w:tcPr>
            <w:tcW w:w="242" w:type="dxa"/>
          </w:tcPr>
          <w:p w14:paraId="14E7B35F" w14:textId="77777777" w:rsidR="00AC3574" w:rsidRPr="00584806" w:rsidRDefault="00AC3574" w:rsidP="00AC357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7D9042D" w14:textId="1A20B6A7" w:rsidR="00AC3574" w:rsidRPr="00584806" w:rsidRDefault="00AC3574" w:rsidP="00AC3574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80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8,657,063</w:t>
            </w:r>
          </w:p>
        </w:tc>
      </w:tr>
    </w:tbl>
    <w:p w14:paraId="68C835AC" w14:textId="63BFF028" w:rsidR="00147E88" w:rsidRPr="00584806" w:rsidRDefault="00147E88" w:rsidP="00584806">
      <w:pPr>
        <w:pStyle w:val="Bo-Blanklin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262"/>
        <w:gridCol w:w="268"/>
        <w:gridCol w:w="1350"/>
      </w:tblGrid>
      <w:tr w:rsidR="002A3A8C" w:rsidRPr="00584806" w14:paraId="47E1A14F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2757BC3" w14:textId="2BC6FECE" w:rsidR="002A3A8C" w:rsidRPr="00584806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584806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19ABD3" w14:textId="161C22A0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584806" w14:paraId="5229BE6B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35F61D81" w14:textId="23C9AC4A" w:rsidR="002A3A8C" w:rsidRPr="00584806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35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AC35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C35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DD6B47B" w14:textId="6CFB2E36" w:rsidR="002A3A8C" w:rsidRPr="00584806" w:rsidRDefault="0057505D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584806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4449B84A" w:rsidR="002A3A8C" w:rsidRPr="00584806" w:rsidRDefault="00F47DB8" w:rsidP="0058480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6DF98D" w14:textId="77777777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0B479A" w14:textId="67F6C85D" w:rsidR="002A3A8C" w:rsidRPr="00584806" w:rsidRDefault="0057505D" w:rsidP="0058480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vAlign w:val="bottom"/>
          </w:tcPr>
          <w:p w14:paraId="0FC6AD53" w14:textId="77777777" w:rsidR="002A3A8C" w:rsidRPr="00584806" w:rsidRDefault="002A3A8C" w:rsidP="0058480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3FC7A" w14:textId="5159E838" w:rsidR="002A3A8C" w:rsidRPr="00584806" w:rsidRDefault="00F47DB8" w:rsidP="0058480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</w:tr>
      <w:tr w:rsidR="002A3A8C" w:rsidRPr="00584806" w14:paraId="4488A667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67AF081" w14:textId="4CEDF65C" w:rsidR="002A3A8C" w:rsidRPr="00584806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695257" w14:textId="2DC9BBFE" w:rsidR="002A3A8C" w:rsidRPr="00584806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highlight w:val="cyan"/>
              </w:rPr>
            </w:pPr>
            <w:r w:rsidRPr="0058480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DF3" w:rsidRPr="00584806" w14:paraId="39C7E557" w14:textId="77777777" w:rsidTr="002A3FE0">
        <w:trPr>
          <w:cantSplit/>
        </w:trPr>
        <w:tc>
          <w:tcPr>
            <w:tcW w:w="3420" w:type="dxa"/>
          </w:tcPr>
          <w:p w14:paraId="7FDFCFB8" w14:textId="0350D242" w:rsidR="000A4DF3" w:rsidRPr="00584806" w:rsidRDefault="008F59F5" w:rsidP="00584806">
            <w:pPr>
              <w:tabs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480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F90E6E" w:rsidRPr="00584806">
              <w:rPr>
                <w:rFonts w:ascii="Angsana New" w:hAnsi="Angsana New" w:hint="cs"/>
                <w:sz w:val="30"/>
                <w:szCs w:val="30"/>
              </w:rPr>
              <w:t>(</w:t>
            </w:r>
            <w:r w:rsidR="000A4DF3" w:rsidRPr="0058480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F90E6E" w:rsidRPr="00584806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="00F90E6E" w:rsidRPr="0058480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="00154BF5" w:rsidRPr="0058480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F90E6E" w:rsidRPr="0058480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003328CD" w:rsidR="000A4DF3" w:rsidRPr="00584806" w:rsidRDefault="002E13B6" w:rsidP="00584806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(5,970)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0A4DF3" w:rsidRPr="00584806" w:rsidRDefault="000A4DF3" w:rsidP="005848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2D1D4C19" w:rsidR="000A4DF3" w:rsidRPr="00584806" w:rsidRDefault="002E13B6" w:rsidP="00584806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0A4DF3" w:rsidRPr="00584806" w:rsidRDefault="000A4DF3" w:rsidP="005848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C6E88A4" w14:textId="05A20964" w:rsidR="000A4DF3" w:rsidRPr="00584806" w:rsidRDefault="002E13B6" w:rsidP="00584806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68" w:type="dxa"/>
            <w:shd w:val="clear" w:color="auto" w:fill="auto"/>
          </w:tcPr>
          <w:p w14:paraId="377D00E0" w14:textId="77777777" w:rsidR="000A4DF3" w:rsidRPr="00584806" w:rsidRDefault="000A4DF3" w:rsidP="0058480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97709C" w14:textId="2EECFE6D" w:rsidR="000A4DF3" w:rsidRPr="00584806" w:rsidRDefault="002E13B6" w:rsidP="00584806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(1,604)</w:t>
            </w:r>
          </w:p>
        </w:tc>
      </w:tr>
    </w:tbl>
    <w:p w14:paraId="6E140E4C" w14:textId="57F93196" w:rsidR="002A3A8C" w:rsidRPr="00584806" w:rsidRDefault="002A3A8C" w:rsidP="00584806">
      <w:pPr>
        <w:pStyle w:val="Bo-Blankline"/>
        <w:rPr>
          <w:sz w:val="30"/>
          <w:szCs w:val="30"/>
        </w:rPr>
      </w:pPr>
    </w:p>
    <w:p w14:paraId="4F3E96EE" w14:textId="28F1A277" w:rsidR="004E6664" w:rsidRPr="00584806" w:rsidRDefault="004E6664" w:rsidP="00584806">
      <w:pPr>
        <w:pStyle w:val="Bo-C1Content"/>
        <w:rPr>
          <w:cs/>
          <w:lang w:val="en-US"/>
        </w:rPr>
      </w:pPr>
      <w:r w:rsidRPr="00584806">
        <w:rPr>
          <w:rFonts w:hint="cs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="007C5431" w:rsidRPr="00584806">
        <w:rPr>
          <w:rFonts w:hint="cs"/>
          <w:lang w:val="en-US"/>
        </w:rPr>
        <w:t xml:space="preserve">  </w:t>
      </w:r>
      <w:r w:rsidR="007C5431" w:rsidRPr="00584806">
        <w:rPr>
          <w:rFonts w:hint="cs"/>
          <w:cs/>
          <w:lang w:val="en-US"/>
        </w:rPr>
        <w:t xml:space="preserve"> </w:t>
      </w:r>
    </w:p>
    <w:p w14:paraId="2F31133C" w14:textId="77777777" w:rsidR="004E6664" w:rsidRPr="00584806" w:rsidRDefault="004E6664" w:rsidP="00584806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8BBB86C" w14:textId="2C43FA4C" w:rsidR="004E6664" w:rsidRPr="00584806" w:rsidRDefault="004E6664" w:rsidP="00584806">
      <w:pPr>
        <w:pStyle w:val="Bo-C1Content"/>
      </w:pPr>
      <w:r w:rsidRPr="00584806"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7505D" w:rsidRPr="00584806">
        <w:rPr>
          <w:rFonts w:hint="cs"/>
          <w:lang w:val="en-US"/>
        </w:rPr>
        <w:t>3</w:t>
      </w:r>
      <w:r w:rsidR="00B12912" w:rsidRPr="00584806">
        <w:rPr>
          <w:rFonts w:hint="cs"/>
          <w:lang w:val="en-US"/>
        </w:rPr>
        <w:t>0</w:t>
      </w:r>
      <w:r w:rsidRPr="00584806">
        <w:rPr>
          <w:rFonts w:hint="cs"/>
        </w:rPr>
        <w:t xml:space="preserve"> </w:t>
      </w:r>
      <w:r w:rsidRPr="00584806">
        <w:rPr>
          <w:rFonts w:hint="cs"/>
          <w:cs/>
        </w:rPr>
        <w:t>วัน ถึง</w:t>
      </w:r>
      <w:r w:rsidRPr="00584806">
        <w:rPr>
          <w:rFonts w:hint="cs"/>
        </w:rPr>
        <w:t xml:space="preserve"> </w:t>
      </w:r>
      <w:r w:rsidR="00984B3F" w:rsidRPr="00584806">
        <w:rPr>
          <w:rFonts w:hint="cs"/>
          <w:lang w:val="en-US"/>
        </w:rPr>
        <w:t>360</w:t>
      </w:r>
      <w:r w:rsidRPr="00584806">
        <w:rPr>
          <w:rFonts w:hint="cs"/>
        </w:rPr>
        <w:t xml:space="preserve"> </w:t>
      </w:r>
      <w:r w:rsidRPr="00584806">
        <w:rPr>
          <w:rFonts w:hint="cs"/>
          <w:cs/>
        </w:rPr>
        <w:t>วัน</w:t>
      </w:r>
    </w:p>
    <w:p w14:paraId="0DF01ABE" w14:textId="77777777" w:rsidR="004E6664" w:rsidRPr="00584806" w:rsidRDefault="004E6664" w:rsidP="00584806">
      <w:pPr>
        <w:pStyle w:val="Bo-Blankline"/>
        <w:rPr>
          <w:sz w:val="30"/>
          <w:szCs w:val="30"/>
          <w:cs/>
        </w:rPr>
      </w:pPr>
    </w:p>
    <w:p w14:paraId="385E7FDC" w14:textId="77777777" w:rsidR="002A3A8C" w:rsidRDefault="002A3A8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23476202" w14:textId="31988101" w:rsidR="007B2482" w:rsidRPr="00437086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437086">
        <w:rPr>
          <w:rFonts w:asciiTheme="majorBidi" w:hAnsiTheme="majorBidi" w:cstheme="majorBidi"/>
          <w:cs/>
        </w:rPr>
        <w:t>เงินลงทุน</w:t>
      </w:r>
      <w:r w:rsidR="008D1AAA" w:rsidRPr="00437086">
        <w:rPr>
          <w:rFonts w:asciiTheme="majorBidi" w:hAnsiTheme="majorBidi" w:cstheme="majorBidi"/>
          <w:cs/>
        </w:rPr>
        <w:t>ในบริษัทย่อย</w:t>
      </w:r>
      <w:r w:rsidR="002407EE" w:rsidRPr="00437086">
        <w:rPr>
          <w:rFonts w:asciiTheme="majorBidi" w:hAnsiTheme="majorBidi" w:cstheme="majorBidi"/>
          <w:cs/>
        </w:rPr>
        <w:t>และบริษัทร่วม</w:t>
      </w:r>
    </w:p>
    <w:p w14:paraId="329AFE3A" w14:textId="59EE62BC" w:rsidR="00745748" w:rsidRPr="00437086" w:rsidRDefault="00745748" w:rsidP="00D510F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94EB51E" w14:textId="19BEAF98" w:rsidR="00916005" w:rsidRPr="00437086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37086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78EC79E2" w:rsidR="00916005" w:rsidRPr="00437086" w:rsidRDefault="00916005" w:rsidP="00D510F7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607"/>
        <w:gridCol w:w="810"/>
        <w:gridCol w:w="1258"/>
        <w:gridCol w:w="236"/>
        <w:gridCol w:w="1294"/>
      </w:tblGrid>
      <w:tr w:rsidR="007F11EA" w:rsidRPr="00437086" w14:paraId="7F271766" w14:textId="77777777" w:rsidTr="00E26E1D">
        <w:tc>
          <w:tcPr>
            <w:tcW w:w="5607" w:type="dxa"/>
            <w:shd w:val="clear" w:color="auto" w:fill="auto"/>
          </w:tcPr>
          <w:p w14:paraId="41246EA4" w14:textId="77777777" w:rsidR="007F11EA" w:rsidRPr="00437086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B561B2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271B485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1EA" w:rsidRPr="00437086" w14:paraId="147BC4BD" w14:textId="77777777" w:rsidTr="00E26E1D">
        <w:tc>
          <w:tcPr>
            <w:tcW w:w="5607" w:type="dxa"/>
            <w:shd w:val="clear" w:color="auto" w:fill="auto"/>
          </w:tcPr>
          <w:p w14:paraId="19B99007" w14:textId="40B484B5" w:rsidR="007F11EA" w:rsidRPr="00437086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34AC"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834AC"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4834AC"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7ED72CA3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FD87017" w14:textId="52C5A7C3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D50D408" w14:textId="77777777" w:rsidR="007F11EA" w:rsidRPr="00437086" w:rsidRDefault="007F11EA" w:rsidP="00C344C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32128" w14:textId="3E9B9F96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F11EA" w:rsidRPr="00437086" w14:paraId="302ED636" w14:textId="77777777" w:rsidTr="00E26E1D">
        <w:tc>
          <w:tcPr>
            <w:tcW w:w="5607" w:type="dxa"/>
            <w:shd w:val="clear" w:color="auto" w:fill="auto"/>
          </w:tcPr>
          <w:p w14:paraId="6B374BE4" w14:textId="77777777" w:rsidR="007F11EA" w:rsidRPr="00437086" w:rsidRDefault="007F11EA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6763BD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06A1184" w14:textId="77777777" w:rsidR="007F11EA" w:rsidRPr="00437086" w:rsidRDefault="007F11EA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4C9D" w:rsidRPr="00437086" w14:paraId="647E8378" w14:textId="77777777" w:rsidTr="00E26E1D">
        <w:tc>
          <w:tcPr>
            <w:tcW w:w="5607" w:type="dxa"/>
            <w:shd w:val="clear" w:color="auto" w:fill="auto"/>
          </w:tcPr>
          <w:p w14:paraId="264B4280" w14:textId="346E6DDC" w:rsidR="00304C9D" w:rsidRPr="00437086" w:rsidRDefault="00304C9D" w:rsidP="00C344C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042F261" w14:textId="77777777" w:rsidR="00304C9D" w:rsidRPr="00437086" w:rsidRDefault="00304C9D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135950D4" w14:textId="77777777" w:rsidR="00304C9D" w:rsidRPr="00437086" w:rsidRDefault="00304C9D" w:rsidP="00C344C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F11EA" w:rsidRPr="00437086" w14:paraId="45B3FF2D" w14:textId="77777777" w:rsidTr="00E26E1D">
        <w:tc>
          <w:tcPr>
            <w:tcW w:w="5607" w:type="dxa"/>
            <w:shd w:val="clear" w:color="auto" w:fill="auto"/>
          </w:tcPr>
          <w:p w14:paraId="0FDCA6C5" w14:textId="77777777" w:rsidR="007F11EA" w:rsidRPr="00437086" w:rsidRDefault="007F11EA" w:rsidP="007F11E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1EF67C2E" w14:textId="77777777" w:rsidR="007F11EA" w:rsidRPr="00437086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106B56B" w14:textId="6817719C" w:rsidR="007F11EA" w:rsidRPr="00437086" w:rsidRDefault="00DC7765" w:rsidP="001E1A8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  <w:tc>
          <w:tcPr>
            <w:tcW w:w="236" w:type="dxa"/>
            <w:shd w:val="clear" w:color="auto" w:fill="auto"/>
          </w:tcPr>
          <w:p w14:paraId="296AB95E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560969" w14:textId="03606436" w:rsidR="007F11EA" w:rsidRPr="00437086" w:rsidRDefault="00DC7765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24,911,629</w:t>
            </w:r>
          </w:p>
        </w:tc>
      </w:tr>
      <w:tr w:rsidR="007F11EA" w:rsidRPr="00437086" w14:paraId="7A2F3B58" w14:textId="77777777" w:rsidTr="00E26E1D">
        <w:tc>
          <w:tcPr>
            <w:tcW w:w="5607" w:type="dxa"/>
            <w:shd w:val="clear" w:color="auto" w:fill="auto"/>
          </w:tcPr>
          <w:p w14:paraId="255128E8" w14:textId="77777777" w:rsidR="007F11EA" w:rsidRPr="00437086" w:rsidRDefault="007F11EA" w:rsidP="007F11E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10" w:type="dxa"/>
          </w:tcPr>
          <w:p w14:paraId="359B11AA" w14:textId="77777777" w:rsidR="007F11EA" w:rsidRPr="00437086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901883E" w14:textId="2A3CADAD" w:rsidR="007F11EA" w:rsidRPr="00437086" w:rsidRDefault="00064358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1,501,892</w:t>
            </w:r>
          </w:p>
        </w:tc>
        <w:tc>
          <w:tcPr>
            <w:tcW w:w="236" w:type="dxa"/>
            <w:shd w:val="clear" w:color="auto" w:fill="auto"/>
          </w:tcPr>
          <w:p w14:paraId="6AD4720F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28AAD9" w14:textId="0DCCD4AB" w:rsidR="007F11EA" w:rsidRPr="00437086" w:rsidRDefault="00064358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1,829,311</w:t>
            </w:r>
          </w:p>
        </w:tc>
      </w:tr>
      <w:tr w:rsidR="00064358" w:rsidRPr="00437086" w14:paraId="6EA54FB0" w14:textId="77777777" w:rsidTr="00E26E1D">
        <w:tc>
          <w:tcPr>
            <w:tcW w:w="5607" w:type="dxa"/>
            <w:shd w:val="clear" w:color="auto" w:fill="auto"/>
          </w:tcPr>
          <w:p w14:paraId="6DFA5FFA" w14:textId="71326D34" w:rsidR="00064358" w:rsidRPr="00437086" w:rsidRDefault="00064358" w:rsidP="007F11E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3940EBC9" w14:textId="77777777" w:rsidR="00064358" w:rsidRPr="00437086" w:rsidRDefault="00064358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AA26280" w14:textId="62716339" w:rsidR="00064358" w:rsidRDefault="00064358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(818,56</w:t>
            </w:r>
            <w:r w:rsidR="00172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A9923C" w14:textId="77777777" w:rsidR="00064358" w:rsidRPr="00437086" w:rsidRDefault="00064358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5BB116" w14:textId="5F5169EF" w:rsidR="00064358" w:rsidRPr="00437086" w:rsidRDefault="00064358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(1,063,12</w:t>
            </w:r>
            <w:r w:rsidR="00AB6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F11EA" w:rsidRPr="00437086" w14:paraId="056FC886" w14:textId="77777777" w:rsidTr="00E26E1D">
        <w:tc>
          <w:tcPr>
            <w:tcW w:w="5607" w:type="dxa"/>
            <w:shd w:val="clear" w:color="auto" w:fill="auto"/>
          </w:tcPr>
          <w:p w14:paraId="01048A32" w14:textId="0F67621F" w:rsidR="007F11EA" w:rsidRPr="00437086" w:rsidRDefault="007F11EA" w:rsidP="007F11EA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810" w:type="dxa"/>
            <w:shd w:val="clear" w:color="auto" w:fill="auto"/>
          </w:tcPr>
          <w:p w14:paraId="263650F2" w14:textId="356413C0" w:rsidR="007F11EA" w:rsidRPr="00437086" w:rsidRDefault="00161401" w:rsidP="007F11E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0CCC10E9" w14:textId="1C97CF92" w:rsidR="007F11EA" w:rsidRPr="00437086" w:rsidRDefault="00172918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0BB17415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BEF2A7" w14:textId="7FE7A2C0" w:rsidR="007F11EA" w:rsidRPr="00437086" w:rsidRDefault="00064358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</w:t>
            </w:r>
            <w:r w:rsidR="00AB6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F14E0" w:rsidRPr="00437086" w14:paraId="610855E7" w14:textId="77777777" w:rsidTr="001F7244">
        <w:tc>
          <w:tcPr>
            <w:tcW w:w="6417" w:type="dxa"/>
            <w:gridSpan w:val="2"/>
            <w:shd w:val="clear" w:color="auto" w:fill="auto"/>
          </w:tcPr>
          <w:p w14:paraId="59D090D7" w14:textId="31A22171" w:rsidR="00EF14E0" w:rsidRPr="00437086" w:rsidRDefault="00EF14E0" w:rsidP="00EF14E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43708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3708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15172C4" w14:textId="069BF7F8" w:rsidR="00EF14E0" w:rsidRPr="00437086" w:rsidRDefault="00064358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(176)</w:t>
            </w:r>
          </w:p>
        </w:tc>
        <w:tc>
          <w:tcPr>
            <w:tcW w:w="236" w:type="dxa"/>
            <w:shd w:val="clear" w:color="auto" w:fill="auto"/>
          </w:tcPr>
          <w:p w14:paraId="1CACA584" w14:textId="77777777" w:rsidR="00EF14E0" w:rsidRPr="00437086" w:rsidRDefault="00EF14E0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568A67" w14:textId="35AB4944" w:rsidR="00EF14E0" w:rsidRPr="00437086" w:rsidRDefault="00064358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7F11EA" w:rsidRPr="00437086" w14:paraId="47FB35AC" w14:textId="77777777" w:rsidTr="00E26E1D">
        <w:tc>
          <w:tcPr>
            <w:tcW w:w="5607" w:type="dxa"/>
            <w:shd w:val="clear" w:color="auto" w:fill="auto"/>
          </w:tcPr>
          <w:p w14:paraId="17D45982" w14:textId="5A4D9A03" w:rsidR="007F11EA" w:rsidRPr="00437086" w:rsidRDefault="007F11EA" w:rsidP="007F11E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834AC"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4834AC"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487A9ADB" w14:textId="77777777" w:rsidR="007F11EA" w:rsidRPr="00437086" w:rsidRDefault="007F11EA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39A1A" w14:textId="4583E04B" w:rsidR="007F11EA" w:rsidRPr="00437086" w:rsidRDefault="00064358" w:rsidP="007F11E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26,771,398</w:t>
            </w:r>
          </w:p>
        </w:tc>
        <w:tc>
          <w:tcPr>
            <w:tcW w:w="236" w:type="dxa"/>
            <w:shd w:val="clear" w:color="auto" w:fill="auto"/>
          </w:tcPr>
          <w:p w14:paraId="138BA96B" w14:textId="77777777" w:rsidR="007F11EA" w:rsidRPr="00437086" w:rsidRDefault="007F11EA" w:rsidP="007F11E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3CC5" w14:textId="004FF248" w:rsidR="007F11EA" w:rsidRPr="00437086" w:rsidRDefault="00064358" w:rsidP="007F11EA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25,683,355</w:t>
            </w:r>
          </w:p>
        </w:tc>
      </w:tr>
    </w:tbl>
    <w:p w14:paraId="7251CD06" w14:textId="77777777" w:rsidR="00916005" w:rsidRPr="00437086" w:rsidRDefault="00916005" w:rsidP="0091600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9D446E" w14:textId="570E255C" w:rsidR="00916005" w:rsidRPr="00437086" w:rsidRDefault="00916005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  <w:i/>
          <w:iCs/>
          <w:spacing w:val="-2"/>
          <w:cs/>
        </w:rPr>
      </w:pPr>
      <w:r w:rsidRPr="00437086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437086">
        <w:rPr>
          <w:rFonts w:asciiTheme="majorBidi" w:hAnsiTheme="majorBidi" w:cstheme="majorBidi"/>
          <w:b w:val="0"/>
          <w:bCs w:val="0"/>
        </w:rPr>
        <w:t xml:space="preserve">30 </w:t>
      </w:r>
      <w:r w:rsidR="00437086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57505D" w:rsidRPr="00437086">
        <w:rPr>
          <w:rFonts w:asciiTheme="majorBidi" w:hAnsiTheme="majorBidi" w:cstheme="majorBidi"/>
          <w:b w:val="0"/>
          <w:bCs w:val="0"/>
        </w:rPr>
        <w:t>2565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8C75BA" w:rsidRPr="00437086">
        <w:rPr>
          <w:rFonts w:asciiTheme="majorBidi" w:hAnsiTheme="majorBidi" w:cstheme="majorBidi"/>
          <w:b w:val="0"/>
          <w:bCs w:val="0"/>
        </w:rPr>
        <w:t xml:space="preserve"> </w:t>
      </w:r>
      <w:r w:rsidR="00064358">
        <w:rPr>
          <w:rFonts w:asciiTheme="majorBidi" w:hAnsiTheme="majorBidi" w:cstheme="majorBidi"/>
          <w:b w:val="0"/>
          <w:bCs w:val="0"/>
        </w:rPr>
        <w:t>3.60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บาท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984B3F" w:rsidRPr="00437086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437086">
        <w:rPr>
          <w:rFonts w:asciiTheme="majorBidi" w:hAnsiTheme="majorBidi" w:cstheme="majorBidi"/>
          <w:b w:val="0"/>
          <w:bCs w:val="0"/>
          <w:i/>
          <w:iCs/>
        </w:rPr>
        <w:t>2564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984B3F" w:rsidRPr="00437086">
        <w:rPr>
          <w:rFonts w:asciiTheme="majorBidi" w:hAnsiTheme="majorBidi" w:cstheme="majorBidi"/>
          <w:b w:val="0"/>
          <w:bCs w:val="0"/>
          <w:i/>
          <w:iCs/>
        </w:rPr>
        <w:t>4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>.</w:t>
      </w:r>
      <w:r w:rsidR="00BC2C75" w:rsidRPr="00437086">
        <w:rPr>
          <w:rFonts w:asciiTheme="majorBidi" w:hAnsiTheme="majorBidi" w:cstheme="majorBidi"/>
          <w:b w:val="0"/>
          <w:bCs w:val="0"/>
          <w:i/>
          <w:iCs/>
        </w:rPr>
        <w:t>16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437086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8C75BA" w:rsidRPr="00437086">
        <w:rPr>
          <w:rFonts w:asciiTheme="majorBidi" w:hAnsiTheme="majorBidi" w:cstheme="majorBidi"/>
          <w:b w:val="0"/>
          <w:bCs w:val="0"/>
        </w:rPr>
        <w:t xml:space="preserve"> </w:t>
      </w:r>
      <w:r w:rsidR="00064358">
        <w:rPr>
          <w:rFonts w:asciiTheme="majorBidi" w:hAnsiTheme="majorBidi" w:cstheme="majorBidi"/>
          <w:b w:val="0"/>
          <w:bCs w:val="0"/>
        </w:rPr>
        <w:t>21,240</w:t>
      </w:r>
      <w:r w:rsidRPr="00437086">
        <w:rPr>
          <w:rFonts w:asciiTheme="majorBidi" w:hAnsiTheme="majorBidi" w:cstheme="majorBidi"/>
          <w:b w:val="0"/>
          <w:bCs w:val="0"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437086">
        <w:rPr>
          <w:rFonts w:asciiTheme="majorBidi" w:hAnsiTheme="majorBidi" w:cstheme="majorBidi"/>
          <w:b w:val="0"/>
          <w:bCs w:val="0"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984B3F" w:rsidRPr="00437086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437086">
        <w:rPr>
          <w:rFonts w:asciiTheme="majorBidi" w:hAnsiTheme="majorBidi" w:cstheme="majorBidi"/>
          <w:b w:val="0"/>
          <w:bCs w:val="0"/>
          <w:i/>
          <w:iCs/>
        </w:rPr>
        <w:t>2564</w:t>
      </w:r>
      <w:r w:rsidRPr="00437086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BC2C75" w:rsidRPr="00437086">
        <w:rPr>
          <w:rFonts w:asciiTheme="majorBidi" w:hAnsiTheme="majorBidi" w:cstheme="majorBidi"/>
          <w:b w:val="0"/>
          <w:bCs w:val="0"/>
          <w:i/>
          <w:iCs/>
        </w:rPr>
        <w:t>24,544</w:t>
      </w:r>
      <w:r w:rsidR="00BC2C75" w:rsidRPr="00437086">
        <w:rPr>
          <w:rFonts w:asciiTheme="majorBidi" w:hAnsiTheme="majorBidi" w:cstheme="majorBidi"/>
          <w:b w:val="0"/>
          <w:bCs w:val="0"/>
        </w:rPr>
        <w:t xml:space="preserve"> </w:t>
      </w:r>
      <w:r w:rsidRPr="00437086">
        <w:rPr>
          <w:rFonts w:asciiTheme="majorBidi" w:hAnsiTheme="majorBidi" w:cstheme="majorBidi"/>
          <w:b w:val="0"/>
          <w:bCs w:val="0"/>
          <w:i/>
          <w:iCs/>
          <w:cs/>
        </w:rPr>
        <w:t xml:space="preserve">ล้านบาท) </w:t>
      </w:r>
    </w:p>
    <w:p w14:paraId="1679A73B" w14:textId="77777777" w:rsidR="00BC2C75" w:rsidRPr="00437086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437086" w:rsidSect="005533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06" w:footer="706" w:gutter="0"/>
          <w:pgNumType w:start="18"/>
          <w:cols w:space="737"/>
          <w:docGrid w:linePitch="360"/>
        </w:sectPr>
      </w:pPr>
      <w:r w:rsidRPr="00437086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45629BB7" w:rsidR="007F11EA" w:rsidRDefault="007F11EA" w:rsidP="007F11E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8C6526">
        <w:rPr>
          <w:lang w:val="en-US"/>
        </w:rPr>
        <w:t xml:space="preserve">30 </w:t>
      </w:r>
      <w:r w:rsidR="008C6526">
        <w:rPr>
          <w:rFonts w:hint="cs"/>
          <w:cs/>
          <w:lang w:val="en-US"/>
        </w:rPr>
        <w:t>มิถุนายน</w:t>
      </w:r>
      <w:r>
        <w:rPr>
          <w:rFonts w:hint="cs"/>
          <w:cs/>
        </w:rPr>
        <w:t xml:space="preserve"> </w:t>
      </w:r>
      <w:r w:rsidRPr="00C76147">
        <w:rPr>
          <w:lang w:val="en-US"/>
        </w:rPr>
        <w:t>256</w:t>
      </w:r>
      <w:r>
        <w:rPr>
          <w:lang w:val="en-US"/>
        </w:rPr>
        <w:t>5</w:t>
      </w:r>
      <w:r>
        <w:t xml:space="preserve"> </w:t>
      </w:r>
      <w:r>
        <w:rPr>
          <w:rFonts w:hint="cs"/>
          <w:cs/>
        </w:rPr>
        <w:t xml:space="preserve">และ </w:t>
      </w:r>
      <w:r w:rsidRPr="00C76147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Pr="00C76147">
        <w:rPr>
          <w:lang w:val="en-US"/>
        </w:rPr>
        <w:t>256</w:t>
      </w:r>
      <w:r>
        <w:rPr>
          <w:lang w:val="en-US"/>
        </w:rPr>
        <w:t>4</w:t>
      </w:r>
      <w:r>
        <w:t xml:space="preserve"> </w:t>
      </w:r>
      <w:r>
        <w:rPr>
          <w:rFonts w:hint="cs"/>
          <w:cs/>
        </w:rPr>
        <w:t>และเงินปันผลรับจากเงินลงทุนสำหรับแต่ละงวด</w:t>
      </w:r>
      <w:r w:rsidR="008C6526">
        <w:rPr>
          <w:rFonts w:hint="cs"/>
          <w:cs/>
        </w:rPr>
        <w:t>หก</w:t>
      </w:r>
      <w:r w:rsidR="00B26D69">
        <w:rPr>
          <w:rFonts w:hint="cs"/>
          <w:cs/>
        </w:rPr>
        <w:t>เดือน</w:t>
      </w:r>
      <w:r>
        <w:rPr>
          <w:rFonts w:hint="cs"/>
          <w:cs/>
        </w:rPr>
        <w:t xml:space="preserve">สิ้นสุดวันที่ </w:t>
      </w:r>
      <w:r w:rsidR="008C6526">
        <w:rPr>
          <w:lang w:val="en-US"/>
        </w:rPr>
        <w:t xml:space="preserve">30 </w:t>
      </w:r>
      <w:r w:rsidR="008C6526">
        <w:rPr>
          <w:rFonts w:hint="cs"/>
          <w:cs/>
          <w:lang w:val="en-US"/>
        </w:rPr>
        <w:t>มิถุนายน</w:t>
      </w:r>
      <w:r>
        <w:rPr>
          <w:rFonts w:hint="cs"/>
          <w:cs/>
        </w:rPr>
        <w:t xml:space="preserve"> </w:t>
      </w:r>
      <w:r w:rsidRPr="00C76147">
        <w:rPr>
          <w:lang w:val="en-US"/>
        </w:rPr>
        <w:t>256</w:t>
      </w:r>
      <w:r>
        <w:rPr>
          <w:lang w:val="en-US"/>
        </w:rPr>
        <w:t>5</w:t>
      </w:r>
      <w:r>
        <w:t xml:space="preserve"> </w:t>
      </w:r>
      <w:r>
        <w:rPr>
          <w:rFonts w:hint="cs"/>
          <w:cs/>
        </w:rPr>
        <w:t xml:space="preserve">และ </w:t>
      </w:r>
      <w:r w:rsidRPr="00C76147">
        <w:rPr>
          <w:lang w:val="en-US"/>
        </w:rPr>
        <w:t>256</w:t>
      </w:r>
      <w:r>
        <w:rPr>
          <w:lang w:val="en-US"/>
        </w:rPr>
        <w:t>4</w:t>
      </w:r>
      <w:r>
        <w:t xml:space="preserve"> </w:t>
      </w:r>
      <w:r w:rsidRPr="00F8282A">
        <w:rPr>
          <w:cs/>
        </w:rPr>
        <w:t>มีดังนี้</w:t>
      </w:r>
    </w:p>
    <w:p w14:paraId="4D494ECA" w14:textId="77777777" w:rsidR="007F11EA" w:rsidRPr="00744476" w:rsidRDefault="007F11EA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7F11EA" w:rsidRPr="00C64277" w14:paraId="554AF0FD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10607440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F587F0F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10F4B0C" w14:textId="77777777" w:rsidR="007F11EA" w:rsidRPr="00C64277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2BEFB1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B30170" w14:textId="77777777" w:rsidR="007F11EA" w:rsidRPr="008C15A8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F11EA" w:rsidRPr="00C64277" w14:paraId="16A58BBB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370C08CE" w14:textId="77777777" w:rsidR="007F11EA" w:rsidRPr="00C64277" w:rsidRDefault="007F11EA" w:rsidP="00C344C6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3BA9A14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08B5E9E7" w14:textId="77777777" w:rsidR="007F11EA" w:rsidRPr="00C64277" w:rsidRDefault="007F11EA" w:rsidP="00C344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45DB0754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EB4F522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7F2D0E76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E90C178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125B1B7F" w14:textId="77777777" w:rsidR="007F11EA" w:rsidRPr="00C64277" w:rsidRDefault="007F11EA" w:rsidP="00C344C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C3A9733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7EC764FA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279C8C6" w14:textId="77777777" w:rsidR="007F11EA" w:rsidRPr="00E4226E" w:rsidRDefault="007F11EA" w:rsidP="00C3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มูลค่าตาม</w:t>
            </w:r>
          </w:p>
          <w:p w14:paraId="55183ACE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</w:tcPr>
          <w:p w14:paraId="1D94D9BD" w14:textId="77777777" w:rsidR="007F11EA" w:rsidRPr="00C64277" w:rsidRDefault="007F11EA" w:rsidP="00C344C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271E686" w14:textId="2339B071" w:rsidR="007F11EA" w:rsidRPr="00C64277" w:rsidRDefault="007F11EA" w:rsidP="00C344C6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เงินปันผลรับสำหรับงวด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="008C6526">
              <w:rPr>
                <w:rFonts w:asciiTheme="majorBidi" w:hAnsiTheme="majorBidi" w:cstheme="majorBidi" w:hint="cs"/>
                <w:cs/>
                <w:lang w:val="en-US"/>
              </w:rPr>
              <w:t>หก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เดือนสิ้นสุดวันที่</w:t>
            </w:r>
          </w:p>
        </w:tc>
      </w:tr>
      <w:tr w:rsidR="00D64919" w:rsidRPr="00C64277" w14:paraId="584C5CD7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67EE51E2" w14:textId="77777777" w:rsidR="00D64919" w:rsidRPr="00C64277" w:rsidRDefault="00D64919" w:rsidP="00D6491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C839D9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85FFF23" w14:textId="77777777" w:rsidR="00D64919" w:rsidRPr="00C64277" w:rsidRDefault="00D64919" w:rsidP="00D6491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5CBE297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9C0A4E1" w14:textId="7F13E330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E822667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080F04" w14:textId="77777777" w:rsidR="00D64919" w:rsidRPr="00B877E9" w:rsidRDefault="00D64919" w:rsidP="00D64919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s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34DEE0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5709B8" w14:textId="0DEF62CA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B1CC996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A6E4F24" w14:textId="77777777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4DEF524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86F307B" w14:textId="042999D0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A3C6B0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0A05EA" w14:textId="77777777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91896B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51BC8B" w14:textId="5DEC4818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9BAF5D8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760EAD" w14:textId="77777777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01DC6F5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166831E" w14:textId="7A0D2E8F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4C0CEC5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C9303E" w14:textId="36CC2492" w:rsidR="00D64919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D64919" w:rsidRPr="00C64277" w14:paraId="190F8C42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0492854B" w14:textId="77777777" w:rsidR="00D64919" w:rsidRPr="00C64277" w:rsidRDefault="00D64919" w:rsidP="00D6491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41031EA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C57A32A" w14:textId="77777777" w:rsidR="00D64919" w:rsidRPr="00C64277" w:rsidRDefault="00D64919" w:rsidP="00D6491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1B7533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3D6BF194" w14:textId="62D80476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11FA29D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5AE57CB" w14:textId="5FAB9832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6C6B0333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066B06A" w14:textId="75252381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5E8ABA22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138C36" w14:textId="6BAEE24E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7F6AFA3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BCC6A6" w14:textId="40E24296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6E1D9E40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14CF630" w14:textId="522D4612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08D4983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49D14D" w14:textId="6EC7100F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5EF4A7A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091132" w14:textId="51E79718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EE59424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1870EEFD" w14:textId="118D4938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3F8D2572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E24F79" w14:textId="1FF0A306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D64919" w:rsidRPr="00C64277" w14:paraId="060601ED" w14:textId="77777777" w:rsidTr="00C344C6">
        <w:trPr>
          <w:trHeight w:val="234"/>
          <w:tblHeader/>
        </w:trPr>
        <w:tc>
          <w:tcPr>
            <w:tcW w:w="2699" w:type="dxa"/>
            <w:vAlign w:val="bottom"/>
          </w:tcPr>
          <w:p w14:paraId="04847568" w14:textId="77777777" w:rsidR="00D64919" w:rsidRPr="00C64277" w:rsidRDefault="00D64919" w:rsidP="00D6491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898B773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5C2981C" w14:textId="77777777" w:rsidR="00D64919" w:rsidRPr="00C64277" w:rsidRDefault="00D64919" w:rsidP="00D6491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5524223" w14:textId="77777777" w:rsidR="00D64919" w:rsidRPr="00C64277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4FC01BFF" w14:textId="77777777" w:rsidR="00D64919" w:rsidRPr="00C3537D" w:rsidRDefault="00D64919" w:rsidP="00D6491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7FED2F7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25F01297" w14:textId="77777777" w:rsidR="00D64919" w:rsidRPr="00C3537D" w:rsidRDefault="00D64919" w:rsidP="00D6491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D64919" w:rsidRPr="00C64277" w14:paraId="35A35D23" w14:textId="77777777" w:rsidTr="00C344C6">
        <w:tc>
          <w:tcPr>
            <w:tcW w:w="2699" w:type="dxa"/>
          </w:tcPr>
          <w:p w14:paraId="2F84971F" w14:textId="77777777" w:rsidR="00D64919" w:rsidRPr="00444631" w:rsidRDefault="00D64919" w:rsidP="00D64919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6" w:type="dxa"/>
          </w:tcPr>
          <w:p w14:paraId="0CA658AE" w14:textId="77777777" w:rsidR="00D64919" w:rsidRPr="00C64277" w:rsidRDefault="00D64919" w:rsidP="00D6491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4A4CB93" w14:textId="77777777" w:rsidR="00D64919" w:rsidRPr="00C64277" w:rsidRDefault="00D64919" w:rsidP="00D64919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122A15E" w14:textId="77777777" w:rsidR="00D64919" w:rsidRPr="00C64277" w:rsidRDefault="00D64919" w:rsidP="00D6491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8955A41" w14:textId="77777777" w:rsidR="00D64919" w:rsidRPr="00C64277" w:rsidRDefault="00D64919" w:rsidP="00D6491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4B457EA" w14:textId="77777777" w:rsidR="00D64919" w:rsidRPr="00C64277" w:rsidRDefault="00D64919" w:rsidP="00D649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9D7FDB" w14:textId="77777777" w:rsidR="00D64919" w:rsidRPr="00C64277" w:rsidRDefault="00D64919" w:rsidP="00D6491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63EB1D9" w14:textId="77777777" w:rsidR="00D64919" w:rsidRPr="00C64277" w:rsidRDefault="00D64919" w:rsidP="00D649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39C200" w14:textId="77777777" w:rsidR="00D64919" w:rsidRPr="00C64277" w:rsidRDefault="00D64919" w:rsidP="00D64919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8D450B1" w14:textId="77777777" w:rsidR="00D64919" w:rsidRPr="00C64277" w:rsidRDefault="00D64919" w:rsidP="00D649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87636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F4BBC47" w14:textId="77777777" w:rsidR="00D64919" w:rsidRPr="00C64277" w:rsidRDefault="00D64919" w:rsidP="00D649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2AE48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B64ECBB" w14:textId="77777777" w:rsidR="00D64919" w:rsidRPr="00C64277" w:rsidRDefault="00D64919" w:rsidP="00D649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DA7CFB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DF961C2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280847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1D23322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0060B0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18A3FC3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D1765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376BC2" w14:textId="77777777" w:rsidR="00D64919" w:rsidRPr="00C64277" w:rsidRDefault="00D64919" w:rsidP="00D6491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2DEB2A" w14:textId="77777777" w:rsidR="00D64919" w:rsidRPr="00C64277" w:rsidRDefault="00D64919" w:rsidP="00D64919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251B" w:rsidRPr="00C64277" w14:paraId="19655D69" w14:textId="77777777" w:rsidTr="00C344C6">
        <w:tc>
          <w:tcPr>
            <w:tcW w:w="2699" w:type="dxa"/>
          </w:tcPr>
          <w:p w14:paraId="5738C801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385DA25C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B2A6EA6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25E3BE3B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5B4E0" w14:textId="2D151003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EF8CE3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0CE456" w14:textId="3B9F8327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BA0797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612D09" w14:textId="5758A6D2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0909ABCF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0C94A" w14:textId="22B63D39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4606F25A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8C31B4" w14:textId="21F5BD76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045B730D" w14:textId="77777777" w:rsidR="001A251B" w:rsidRPr="00C64277" w:rsidRDefault="001A251B" w:rsidP="001A251B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97717" w14:textId="7117F46F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5A3A7E20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058A7D" w14:textId="22D42BFC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1,443,427</w:t>
            </w:r>
          </w:p>
        </w:tc>
        <w:tc>
          <w:tcPr>
            <w:tcW w:w="90" w:type="dxa"/>
            <w:shd w:val="clear" w:color="auto" w:fill="auto"/>
          </w:tcPr>
          <w:p w14:paraId="1C9E905D" w14:textId="77777777" w:rsidR="001A251B" w:rsidRPr="00C64277" w:rsidRDefault="001A251B" w:rsidP="001A251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15070C" w14:textId="07BE3913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1,477,194</w:t>
            </w:r>
          </w:p>
        </w:tc>
        <w:tc>
          <w:tcPr>
            <w:tcW w:w="90" w:type="dxa"/>
            <w:shd w:val="clear" w:color="auto" w:fill="auto"/>
          </w:tcPr>
          <w:p w14:paraId="63BC00DE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7A369D" w14:textId="2BA0EFD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18E0970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0CF6CF" w14:textId="240D2344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49196A88" w14:textId="77777777" w:rsidTr="005924B7">
        <w:trPr>
          <w:trHeight w:val="60"/>
        </w:trPr>
        <w:tc>
          <w:tcPr>
            <w:tcW w:w="2699" w:type="dxa"/>
          </w:tcPr>
          <w:p w14:paraId="60BD4282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57AD6C5D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22FE48" w14:textId="77777777" w:rsidR="001A251B" w:rsidRPr="00754F45" w:rsidRDefault="001A251B" w:rsidP="001A251B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90" w:type="dxa"/>
          </w:tcPr>
          <w:p w14:paraId="6081E978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E68E36" w14:textId="1C1412E4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11EAA3D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9CD44F" w14:textId="7177311A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889CD0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8BD9AA" w14:textId="7F04BB2C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152A313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AED862" w14:textId="44576C34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4AFF36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1A95E8" w14:textId="6B7214DB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0FF5C20C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21F4E3" w14:textId="3F0940C2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4BBCA0F3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77671E" w14:textId="3B2841CE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21,621,241</w:t>
            </w:r>
          </w:p>
        </w:tc>
        <w:tc>
          <w:tcPr>
            <w:tcW w:w="90" w:type="dxa"/>
            <w:shd w:val="clear" w:color="auto" w:fill="auto"/>
          </w:tcPr>
          <w:p w14:paraId="65BB9F65" w14:textId="77777777" w:rsidR="001A251B" w:rsidRPr="00C64277" w:rsidRDefault="001A251B" w:rsidP="001A251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DEDA0E" w14:textId="27A0419B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21,227,078</w:t>
            </w:r>
          </w:p>
        </w:tc>
        <w:tc>
          <w:tcPr>
            <w:tcW w:w="90" w:type="dxa"/>
            <w:shd w:val="clear" w:color="auto" w:fill="auto"/>
          </w:tcPr>
          <w:p w14:paraId="2560284C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6C3F2" w14:textId="1C11013A" w:rsidR="001A251B" w:rsidRPr="00C64277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767,000</w:t>
            </w:r>
          </w:p>
        </w:tc>
        <w:tc>
          <w:tcPr>
            <w:tcW w:w="90" w:type="dxa"/>
          </w:tcPr>
          <w:p w14:paraId="39C82109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A83581" w14:textId="0738C30F" w:rsidR="001A251B" w:rsidRPr="00C64277" w:rsidRDefault="00AB6E40" w:rsidP="00AB6E40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885,000</w:t>
            </w:r>
          </w:p>
        </w:tc>
      </w:tr>
      <w:tr w:rsidR="001A251B" w:rsidRPr="00C64277" w14:paraId="3C0D7F65" w14:textId="77777777" w:rsidTr="00C344C6">
        <w:tc>
          <w:tcPr>
            <w:tcW w:w="2699" w:type="dxa"/>
          </w:tcPr>
          <w:p w14:paraId="6F18C6FC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4969AC0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0BB6C20" w14:textId="77777777" w:rsidR="001A251B" w:rsidRPr="00754F45" w:rsidRDefault="001A251B" w:rsidP="001A251B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</w:t>
            </w:r>
            <w:r>
              <w:rPr>
                <w:rFonts w:asciiTheme="majorBidi" w:hAnsiTheme="majorBidi" w:cstheme="majorBidi"/>
              </w:rPr>
              <w:br/>
            </w:r>
            <w:r w:rsidRPr="00754F45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2FE030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8861A" w14:textId="49257976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5FD663E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48275A" w14:textId="04A3ACA8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C1A5E7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A6F2F6" w14:textId="738D94F8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71C3D19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4D2C76" w14:textId="68DEDF14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BAF55C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7B7664" w14:textId="12971038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1B797ED2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030360" w14:textId="610624D2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51A54AFC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3A8438" w14:textId="30F543CA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377,464</w:t>
            </w:r>
          </w:p>
        </w:tc>
        <w:tc>
          <w:tcPr>
            <w:tcW w:w="90" w:type="dxa"/>
            <w:shd w:val="clear" w:color="auto" w:fill="auto"/>
          </w:tcPr>
          <w:p w14:paraId="58EF3242" w14:textId="77777777" w:rsidR="001A251B" w:rsidRPr="00C64277" w:rsidRDefault="001A251B" w:rsidP="001A251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7E69D" w14:textId="4A019786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316,923</w:t>
            </w:r>
          </w:p>
        </w:tc>
        <w:tc>
          <w:tcPr>
            <w:tcW w:w="90" w:type="dxa"/>
            <w:shd w:val="clear" w:color="auto" w:fill="auto"/>
          </w:tcPr>
          <w:p w14:paraId="0C0710AC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173EE0" w14:textId="23711169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4D3C72E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8D0535" w14:textId="76EB1F4D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530A986B" w14:textId="77777777" w:rsidTr="00C344C6">
        <w:tc>
          <w:tcPr>
            <w:tcW w:w="2699" w:type="dxa"/>
          </w:tcPr>
          <w:p w14:paraId="6CDD27EC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7B516797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000A8E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5A1EFC9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78B1C9" w14:textId="3DB18C65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149359A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9A16A9" w14:textId="16236667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264105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D37CE5" w14:textId="1998F664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736B4C3C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5891FB" w14:textId="4920FA73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3EE53183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A934A5" w14:textId="4855F528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6B5597C6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AC6E41" w14:textId="43BF7E08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6B0EA008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1E4CBE" w14:textId="7A25ED09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1,565,288</w:t>
            </w:r>
          </w:p>
        </w:tc>
        <w:tc>
          <w:tcPr>
            <w:tcW w:w="90" w:type="dxa"/>
            <w:shd w:val="clear" w:color="auto" w:fill="auto"/>
          </w:tcPr>
          <w:p w14:paraId="4472D5FC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8810E6" w14:textId="3A1EBCB5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1,590,417</w:t>
            </w:r>
          </w:p>
        </w:tc>
        <w:tc>
          <w:tcPr>
            <w:tcW w:w="90" w:type="dxa"/>
            <w:shd w:val="clear" w:color="auto" w:fill="auto"/>
          </w:tcPr>
          <w:p w14:paraId="72FCEDB1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378A99" w14:textId="43B5BD10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CCED9E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5C49EBD" w14:textId="351CCADA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6079E2D3" w14:textId="77777777" w:rsidTr="00C344C6">
        <w:tc>
          <w:tcPr>
            <w:tcW w:w="2699" w:type="dxa"/>
          </w:tcPr>
          <w:p w14:paraId="127D6F1D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711C74F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BC001DE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0148F45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C91A03" w14:textId="5F63C114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0F7DE0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0D6C9E" w14:textId="3E30C283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E0C941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9ABE2D" w14:textId="1C311D64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27EB39F" w14:textId="77777777" w:rsidR="001A251B" w:rsidRPr="00C64277" w:rsidRDefault="001A251B" w:rsidP="001A251B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BD8433" w14:textId="37ABD2CB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E855D2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53D66B" w14:textId="24AADDF1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455AFB1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421DED" w14:textId="16DF0CE9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182D40F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0DF774" w14:textId="5825137D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AD2DE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D856B0" w14:textId="7CFA3BFE" w:rsidR="001A251B" w:rsidRPr="00C64277" w:rsidRDefault="001A251B" w:rsidP="0029247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2A3CC" w14:textId="77777777" w:rsidR="001A251B" w:rsidRPr="00C64277" w:rsidRDefault="001A251B" w:rsidP="001A251B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2A31A" w14:textId="2E22F970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7D5B0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5DB874" w14:textId="67F80B98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0C74F749" w14:textId="77777777" w:rsidTr="00C344C6">
        <w:tc>
          <w:tcPr>
            <w:tcW w:w="2699" w:type="dxa"/>
          </w:tcPr>
          <w:p w14:paraId="3EFFAAB2" w14:textId="77777777" w:rsidR="001A251B" w:rsidRPr="00C64277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71444AAC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F1AAC8" w14:textId="77777777" w:rsidR="001A251B" w:rsidRPr="00754F45" w:rsidRDefault="001A251B" w:rsidP="001A251B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4931B610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2263E0" w14:textId="10F2F38F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95E369C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61B4EC" w14:textId="6FA2F4E7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56688B2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6C8A9" w14:textId="23414E9C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89CFDD8" w14:textId="77777777" w:rsidR="001A251B" w:rsidRPr="00C64277" w:rsidRDefault="001A251B" w:rsidP="001A251B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C32A60" w14:textId="55C2823F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6F3D75B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DA13AC" w14:textId="4A113B4B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003182D5" w14:textId="77777777" w:rsidR="001A251B" w:rsidRPr="00C64277" w:rsidRDefault="001A251B" w:rsidP="001A251B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74D496" w14:textId="05FEF2EE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B0C429A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63FA6E" w14:textId="5C1C856D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1,536,517</w:t>
            </w:r>
          </w:p>
        </w:tc>
        <w:tc>
          <w:tcPr>
            <w:tcW w:w="90" w:type="dxa"/>
            <w:shd w:val="clear" w:color="auto" w:fill="auto"/>
          </w:tcPr>
          <w:p w14:paraId="068B118D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2CFB8E" w14:textId="26DC8087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1,317,325</w:t>
            </w:r>
          </w:p>
        </w:tc>
        <w:tc>
          <w:tcPr>
            <w:tcW w:w="90" w:type="dxa"/>
            <w:shd w:val="clear" w:color="auto" w:fill="auto"/>
          </w:tcPr>
          <w:p w14:paraId="78BB4C4D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1E62" w14:textId="7376D3DE" w:rsidR="001A251B" w:rsidRPr="00C64277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51,5</w:t>
            </w:r>
            <w:r w:rsidR="00172918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" w:type="dxa"/>
          </w:tcPr>
          <w:p w14:paraId="5C796B8B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1F9A73" w14:textId="0FA702FE" w:rsidR="001A251B" w:rsidRPr="00C64277" w:rsidRDefault="00AB6E40" w:rsidP="00AB6E40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178,125</w:t>
            </w:r>
          </w:p>
        </w:tc>
      </w:tr>
      <w:tr w:rsidR="001A251B" w:rsidRPr="00C64277" w14:paraId="257D5FE3" w14:textId="77777777" w:rsidTr="00C344C6">
        <w:trPr>
          <w:trHeight w:val="243"/>
        </w:trPr>
        <w:tc>
          <w:tcPr>
            <w:tcW w:w="2699" w:type="dxa"/>
          </w:tcPr>
          <w:p w14:paraId="7E3F6643" w14:textId="77777777" w:rsidR="001A251B" w:rsidRPr="00C64277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6" w:type="dxa"/>
          </w:tcPr>
          <w:p w14:paraId="614301C3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2A7858E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4FBB921E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17A90" w14:textId="53767FE0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A27D536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52B2580" w14:textId="599A2F89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34A71C5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FB7D56" w14:textId="1B7182E0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70044639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06EDD1" w14:textId="220B9630" w:rsidR="001A251B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77DE678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36A8F2" w14:textId="121C96CC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0DFC0BFB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645B47" w14:textId="20BA555A" w:rsidR="001A251B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3A0E6406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1FFA9E" w14:textId="14D1A781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27,014</w:t>
            </w:r>
          </w:p>
        </w:tc>
        <w:tc>
          <w:tcPr>
            <w:tcW w:w="90" w:type="dxa"/>
            <w:shd w:val="clear" w:color="auto" w:fill="auto"/>
          </w:tcPr>
          <w:p w14:paraId="46DE6154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48BCDD" w14:textId="743B7B41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7,256</w:t>
            </w:r>
          </w:p>
        </w:tc>
        <w:tc>
          <w:tcPr>
            <w:tcW w:w="90" w:type="dxa"/>
          </w:tcPr>
          <w:p w14:paraId="6D8252F5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BB577B1" w14:textId="2A362A81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BBD905A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57985F" w14:textId="3A0AD6FF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2E7917C5" w14:textId="77777777" w:rsidTr="00C344C6">
        <w:tc>
          <w:tcPr>
            <w:tcW w:w="2699" w:type="dxa"/>
          </w:tcPr>
          <w:p w14:paraId="55D4462E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4B952DD3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50BCCB2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20B8A8B9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2D95CD" w14:textId="0414A6CB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5AD8B615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CE30F3" w14:textId="0B1E9116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6F38B4A3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76D3AA" w14:textId="6CB69ACC" w:rsidR="001A251B" w:rsidRPr="00C64277" w:rsidRDefault="001A251B" w:rsidP="001A251B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2A303BE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3418D" w14:textId="318D671C" w:rsidR="001A251B" w:rsidRPr="00C64277" w:rsidRDefault="001A251B" w:rsidP="001A251B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D869A8A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36238" w14:textId="6DD1CED2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BE021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12071C" w14:textId="27691CB6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7B50F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D9D771" w14:textId="5068A28F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5,419</w:t>
            </w:r>
          </w:p>
        </w:tc>
        <w:tc>
          <w:tcPr>
            <w:tcW w:w="90" w:type="dxa"/>
            <w:shd w:val="clear" w:color="auto" w:fill="auto"/>
          </w:tcPr>
          <w:p w14:paraId="7F2ADF77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CBDB22" w14:textId="759BE241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4,292</w:t>
            </w:r>
          </w:p>
        </w:tc>
        <w:tc>
          <w:tcPr>
            <w:tcW w:w="90" w:type="dxa"/>
            <w:shd w:val="clear" w:color="auto" w:fill="auto"/>
          </w:tcPr>
          <w:p w14:paraId="69A2676A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6632F7" w14:textId="7B096C4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9BDDEF5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F43CE" w14:textId="4CE6D991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7A674307" w14:textId="77777777" w:rsidTr="00C344C6">
        <w:tc>
          <w:tcPr>
            <w:tcW w:w="2699" w:type="dxa"/>
          </w:tcPr>
          <w:p w14:paraId="7691A38D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4C3C40E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E9287F4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167671A9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F327F3" w14:textId="274F7B3C" w:rsidR="001A251B" w:rsidRPr="00C64277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350810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72A4A9" w14:textId="2EB0A534" w:rsidR="001A251B" w:rsidRPr="00C64277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323CD4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87CEA6" w14:textId="345D72A1" w:rsidR="001A251B" w:rsidRPr="00C64277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80FA1AE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BA4ED9" w14:textId="18B97571" w:rsidR="001A251B" w:rsidRPr="00C64277" w:rsidRDefault="001A251B" w:rsidP="001A251B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86FD55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55843D8" w14:textId="24F84FC4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362F9C1F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52541" w14:textId="067F42BE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DF32035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2752D2" w14:textId="2E9782C2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11,167</w:t>
            </w:r>
          </w:p>
        </w:tc>
        <w:tc>
          <w:tcPr>
            <w:tcW w:w="90" w:type="dxa"/>
            <w:shd w:val="clear" w:color="auto" w:fill="auto"/>
          </w:tcPr>
          <w:p w14:paraId="66A0F34A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A25624" w14:textId="4213D5B6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10,211</w:t>
            </w:r>
          </w:p>
        </w:tc>
        <w:tc>
          <w:tcPr>
            <w:tcW w:w="90" w:type="dxa"/>
            <w:shd w:val="clear" w:color="auto" w:fill="auto"/>
          </w:tcPr>
          <w:p w14:paraId="39CF9160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08D1BC" w14:textId="338BE2B2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C630C89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E4CBB3" w14:textId="4F355CDA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78B30737" w14:textId="77777777" w:rsidTr="00C344C6">
        <w:trPr>
          <w:trHeight w:val="288"/>
        </w:trPr>
        <w:tc>
          <w:tcPr>
            <w:tcW w:w="2699" w:type="dxa"/>
          </w:tcPr>
          <w:p w14:paraId="66835BCD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5865B5D7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0FDE84C" w14:textId="77777777" w:rsidR="001A251B" w:rsidRPr="00754F45" w:rsidRDefault="001A251B" w:rsidP="001A251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37C59ABB" w14:textId="77777777" w:rsidR="001A251B" w:rsidRPr="00C64277" w:rsidRDefault="001A251B" w:rsidP="001A251B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CDB9B9" w14:textId="2F377D32" w:rsidR="001A251B" w:rsidRPr="009130AB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95AB41E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BCA86F" w14:textId="49BE75CF" w:rsidR="001A251B" w:rsidRPr="009130A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B967362" w14:textId="77777777" w:rsidR="001A251B" w:rsidRPr="009130AB" w:rsidRDefault="001A251B" w:rsidP="001A251B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D52DE6" w14:textId="00036156" w:rsidR="001A251B" w:rsidRPr="00C64277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1E4EAC5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367300" w14:textId="1DDB227B" w:rsidR="001A251B" w:rsidRPr="00C64277" w:rsidRDefault="001A251B" w:rsidP="001A251B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02E6A85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5D49CD8" w14:textId="6518E73F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891EDC1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5AC315" w14:textId="5B303795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11FAB86D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81DF20" w14:textId="79A57076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104,183</w:t>
            </w:r>
          </w:p>
        </w:tc>
        <w:tc>
          <w:tcPr>
            <w:tcW w:w="90" w:type="dxa"/>
            <w:shd w:val="clear" w:color="auto" w:fill="auto"/>
          </w:tcPr>
          <w:p w14:paraId="4359B670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B8C6BE" w14:textId="0DFA8EAC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102,172</w:t>
            </w:r>
          </w:p>
        </w:tc>
        <w:tc>
          <w:tcPr>
            <w:tcW w:w="90" w:type="dxa"/>
            <w:shd w:val="clear" w:color="auto" w:fill="auto"/>
          </w:tcPr>
          <w:p w14:paraId="42AD61FB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94B6CC" w14:textId="188486B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4357711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25A18B" w14:textId="4D37F47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33AD3CED" w14:textId="77777777" w:rsidTr="00C344C6">
        <w:tc>
          <w:tcPr>
            <w:tcW w:w="2699" w:type="dxa"/>
          </w:tcPr>
          <w:p w14:paraId="0728D241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6" w:type="dxa"/>
          </w:tcPr>
          <w:p w14:paraId="4416C92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9309AB7" w14:textId="77777777" w:rsidR="001A251B" w:rsidRPr="00754F45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90" w:type="dxa"/>
          </w:tcPr>
          <w:p w14:paraId="18AC3061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C8C12C" w14:textId="7ECABD2E" w:rsidR="001A251B" w:rsidRPr="009E54C8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0A776D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872FB5" w14:textId="2ABA6FB3" w:rsidR="001A251B" w:rsidRPr="009E54C8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43E1A8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8C9CD6" w14:textId="1CB9C15D" w:rsidR="001A251B" w:rsidRPr="00651B2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66997E2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F48049" w14:textId="7AC68586" w:rsidR="001A251B" w:rsidRPr="00651B2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EA396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DA9DA53" w14:textId="076C3BF3" w:rsidR="001A251B" w:rsidRPr="00651B2A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48295FD1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4DC192" w14:textId="63D130AF" w:rsidR="001A251B" w:rsidRPr="00651B2A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2007E66B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1F4B65" w14:textId="4DDFAA91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10,762</w:t>
            </w:r>
          </w:p>
        </w:tc>
        <w:tc>
          <w:tcPr>
            <w:tcW w:w="90" w:type="dxa"/>
            <w:shd w:val="clear" w:color="auto" w:fill="auto"/>
          </w:tcPr>
          <w:p w14:paraId="4D9C4831" w14:textId="77777777" w:rsidR="001A251B" w:rsidRPr="00F05B85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8A6C38" w14:textId="60401102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7,547</w:t>
            </w:r>
          </w:p>
        </w:tc>
        <w:tc>
          <w:tcPr>
            <w:tcW w:w="90" w:type="dxa"/>
            <w:shd w:val="clear" w:color="auto" w:fill="auto"/>
          </w:tcPr>
          <w:p w14:paraId="7C669A2C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3597AD" w14:textId="2F317306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088DE8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938D0C1" w14:textId="76AAF1FD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57A9FD43" w14:textId="77777777" w:rsidTr="00C344C6">
        <w:tc>
          <w:tcPr>
            <w:tcW w:w="2699" w:type="dxa"/>
          </w:tcPr>
          <w:p w14:paraId="1A952A9C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7905D1E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28512C74" w14:textId="77777777" w:rsidR="001A251B" w:rsidRPr="00754F45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232ED7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C8B9A2" w14:textId="77777777" w:rsidR="001A251B" w:rsidRPr="009E54C8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86594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1C32C4" w14:textId="77777777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D45C9A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F139CA" w14:textId="77777777" w:rsidR="001A251B" w:rsidRPr="00651B2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42DCEA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21D173" w14:textId="77777777" w:rsidR="001A251B" w:rsidRPr="00651B2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D1DD0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01DAA46" w14:textId="77777777" w:rsidR="001A251B" w:rsidRPr="00651B2A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1A26FA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564613" w14:textId="77777777" w:rsidR="001A251B" w:rsidRPr="00651B2A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CB071E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DCD6ED" w14:textId="77777777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2E1173" w14:textId="77777777" w:rsidR="001A251B" w:rsidRPr="00F05B85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6029F6" w14:textId="77777777" w:rsidR="001A251B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36C39F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FB6AF9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43C5D9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509E52F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251B" w:rsidRPr="00C64277" w14:paraId="7EB66FD0" w14:textId="77777777" w:rsidTr="00C344C6">
        <w:tc>
          <w:tcPr>
            <w:tcW w:w="2699" w:type="dxa"/>
          </w:tcPr>
          <w:p w14:paraId="18072E83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69005F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E41E5A4" w14:textId="77777777" w:rsidR="001A251B" w:rsidRPr="00754F45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113A9A9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06D24" w14:textId="77777777" w:rsidR="001A251B" w:rsidRPr="009E54C8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47F97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3AF592" w14:textId="77777777" w:rsidR="001A251B" w:rsidRPr="009E54C8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EBAE9D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96AF4C" w14:textId="77777777" w:rsidR="001A251B" w:rsidRPr="00651B2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CFF6E3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3F3B1B" w14:textId="77777777" w:rsidR="001A251B" w:rsidRPr="00651B2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CB5014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ECBDDDD" w14:textId="77777777" w:rsidR="001A251B" w:rsidRPr="00651B2A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0B55E1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A767A" w14:textId="77777777" w:rsidR="001A251B" w:rsidRPr="00651B2A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FE2B6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394964" w14:textId="77777777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C1631C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040496" w14:textId="77777777" w:rsidR="001A251B" w:rsidRPr="00C64277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30B90B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37D0EF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95736EA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1E2A3E5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251B" w:rsidRPr="00C64277" w14:paraId="50E03443" w14:textId="77777777" w:rsidTr="00C344C6">
        <w:tc>
          <w:tcPr>
            <w:tcW w:w="2699" w:type="dxa"/>
          </w:tcPr>
          <w:p w14:paraId="37EC86C8" w14:textId="77777777" w:rsidR="001A251B" w:rsidRPr="008854AA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6" w:type="dxa"/>
          </w:tcPr>
          <w:p w14:paraId="07FB8931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7CACACE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D32EE9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BB4D9A" w14:textId="77777777" w:rsidR="001A251B" w:rsidRPr="009E54C8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9CE630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377FBA" w14:textId="77777777" w:rsidR="001A251B" w:rsidRPr="009E54C8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BD692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D343E8" w14:textId="77777777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0DCD8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8521D6" w14:textId="77777777" w:rsidR="001A251B" w:rsidRPr="00C64277" w:rsidRDefault="001A251B" w:rsidP="001A251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6FE0A4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009BB83" w14:textId="77777777" w:rsidR="001A251B" w:rsidRPr="00C64277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6B5274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46F905" w14:textId="77777777" w:rsidR="001A251B" w:rsidRPr="00C64277" w:rsidRDefault="001A251B" w:rsidP="001A251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CBF63A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B1FEDC" w14:textId="77777777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B3E6C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E6A2DA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27B82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48FCCC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316FE64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42A2BD4" w14:textId="77777777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251B" w:rsidRPr="00C64277" w14:paraId="3CB21BB0" w14:textId="77777777" w:rsidTr="00C344C6">
        <w:tc>
          <w:tcPr>
            <w:tcW w:w="2699" w:type="dxa"/>
          </w:tcPr>
          <w:p w14:paraId="4441DCC9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2DBFDAD2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43A6EED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0BE3C42" w14:textId="77777777" w:rsidR="001A251B" w:rsidRPr="00C64277" w:rsidRDefault="001A251B" w:rsidP="001A251B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A98BA" w14:textId="6B15FDF6" w:rsidR="001A251B" w:rsidRPr="00444631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061EEDC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55F37" w14:textId="5C9A54C2" w:rsidR="001A251B" w:rsidRPr="00444631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56F28D08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1953C2" w14:textId="0D780A9F" w:rsidR="001A251B" w:rsidRPr="00A453E5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0AF09E1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1AAC65" w14:textId="2BE83259" w:rsidR="001A251B" w:rsidRPr="00A453E5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54663F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E36AA3" w14:textId="632389D6" w:rsidR="001A251B" w:rsidRPr="008C15A8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177EAA5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5964C7" w14:textId="4263B0DA" w:rsidR="001A251B" w:rsidRPr="008C15A8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0D7C27B3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0BA5D0" w14:textId="49BDF063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9,533</w:t>
            </w:r>
          </w:p>
        </w:tc>
        <w:tc>
          <w:tcPr>
            <w:tcW w:w="90" w:type="dxa"/>
            <w:shd w:val="clear" w:color="auto" w:fill="auto"/>
          </w:tcPr>
          <w:p w14:paraId="2CE507B6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5A15D" w14:textId="2175BA93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9,479</w:t>
            </w:r>
          </w:p>
        </w:tc>
        <w:tc>
          <w:tcPr>
            <w:tcW w:w="90" w:type="dxa"/>
            <w:shd w:val="clear" w:color="auto" w:fill="auto"/>
          </w:tcPr>
          <w:p w14:paraId="7AEC5B3A" w14:textId="77777777" w:rsidR="001A251B" w:rsidRPr="00017A78" w:rsidRDefault="001A251B" w:rsidP="001A251B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74B63B" w14:textId="0E90E7AA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07FE082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4D4A45C" w14:textId="09CE507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1B144763" w14:textId="77777777" w:rsidTr="007F0CA6">
        <w:tc>
          <w:tcPr>
            <w:tcW w:w="2699" w:type="dxa"/>
          </w:tcPr>
          <w:p w14:paraId="17DD069B" w14:textId="0CE77A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B94DDB">
              <w:rPr>
                <w:rFonts w:asciiTheme="majorBidi" w:hAnsiTheme="majorBidi" w:cstheme="majorBidi" w:hint="cs"/>
                <w:cs/>
              </w:rPr>
              <w:t>บริษัท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ซิลิกอน</w:t>
            </w:r>
            <w:r w:rsidRPr="00B94DDB">
              <w:rPr>
                <w:rFonts w:asciiTheme="majorBidi" w:hAnsiTheme="majorBidi" w:cstheme="majorBidi" w:hint="cs"/>
                <w:cs/>
              </w:rPr>
              <w:t xml:space="preserve"> โพลีน จำกัด</w:t>
            </w:r>
          </w:p>
        </w:tc>
        <w:tc>
          <w:tcPr>
            <w:tcW w:w="86" w:type="dxa"/>
          </w:tcPr>
          <w:p w14:paraId="15532FB8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  <w:shd w:val="clear" w:color="auto" w:fill="auto"/>
          </w:tcPr>
          <w:p w14:paraId="335A5D4B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F0CA6"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2CB9C99C" w14:textId="77777777" w:rsidR="001A251B" w:rsidRPr="00C64277" w:rsidRDefault="001A251B" w:rsidP="001A251B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782476" w14:textId="45BCC31F" w:rsidR="001A251B" w:rsidRPr="00444631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21BA4F4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93CF46" w14:textId="27B27A95" w:rsidR="001A251B" w:rsidRPr="00444631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468397D5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649355" w14:textId="513C28CA" w:rsidR="001A251B" w:rsidRPr="00A453E5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74EC42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88BA7" w14:textId="05E057A1" w:rsidR="001A251B" w:rsidRPr="00A453E5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3239D2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E0F0F3" w14:textId="656BC868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888BF2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6D8B84" w14:textId="05848539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E4788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5AFA8E" w14:textId="2B2DE24F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59,383</w:t>
            </w:r>
          </w:p>
        </w:tc>
        <w:tc>
          <w:tcPr>
            <w:tcW w:w="90" w:type="dxa"/>
            <w:shd w:val="clear" w:color="auto" w:fill="auto"/>
          </w:tcPr>
          <w:p w14:paraId="3E4B04BC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01708B" w14:textId="2FC6384B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18,273</w:t>
            </w:r>
          </w:p>
        </w:tc>
        <w:tc>
          <w:tcPr>
            <w:tcW w:w="90" w:type="dxa"/>
            <w:shd w:val="clear" w:color="auto" w:fill="auto"/>
          </w:tcPr>
          <w:p w14:paraId="554772F0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11575A" w14:textId="68140B58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150DC55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216B0B" w14:textId="4AF23169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6AB4A42B" w14:textId="77777777" w:rsidTr="00C344C6">
        <w:tc>
          <w:tcPr>
            <w:tcW w:w="2699" w:type="dxa"/>
          </w:tcPr>
          <w:p w14:paraId="74035D64" w14:textId="77777777" w:rsidR="001A251B" w:rsidRPr="00181846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>TPI Polene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6" w:type="dxa"/>
          </w:tcPr>
          <w:p w14:paraId="4022C545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0F6B492" w14:textId="45E7278E" w:rsidR="001A251B" w:rsidRPr="006743FA" w:rsidRDefault="001A251B" w:rsidP="001A251B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  <w:lang w:val="en-US"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(เลิกกิจการ)</w:t>
            </w:r>
          </w:p>
        </w:tc>
        <w:tc>
          <w:tcPr>
            <w:tcW w:w="90" w:type="dxa"/>
          </w:tcPr>
          <w:p w14:paraId="637A09F9" w14:textId="77777777" w:rsidR="001A251B" w:rsidRPr="00C64277" w:rsidRDefault="001A251B" w:rsidP="001A251B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D737E" w14:textId="5B8B4CCB" w:rsidR="001A251B" w:rsidRPr="00444631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A4810A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F7356D" w14:textId="05157362" w:rsidR="001A251B" w:rsidRPr="00444631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4C95371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2DC68" w14:textId="0A0DF7B1" w:rsidR="001A251B" w:rsidRPr="00F3681A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1E7120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E6AF51" w14:textId="0A8E600F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75E09655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F427E6" w14:textId="72F42CAC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B877D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796D39" w14:textId="47F79002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6000FE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12EF96" w14:textId="54E40303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E02C4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3CF8A9" w14:textId="18C3B064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C54F9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F48550" w14:textId="64041DB6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AB120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7DF405B" w14:textId="485E61DC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679D0B97" w14:textId="77777777" w:rsidTr="00C344C6">
        <w:tc>
          <w:tcPr>
            <w:tcW w:w="2699" w:type="dxa"/>
          </w:tcPr>
          <w:p w14:paraId="2F0AFFE8" w14:textId="15EB99DD" w:rsidR="001A251B" w:rsidRPr="007F0CA6" w:rsidRDefault="007F0CA6" w:rsidP="007F0CA6">
            <w:pPr>
              <w:pStyle w:val="Bo-Blankline"/>
              <w:ind w:left="160" w:hanging="160"/>
              <w:jc w:val="left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 w:hint="cs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4082B8A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87B392E" w14:textId="4F59B30B" w:rsidR="001A251B" w:rsidRPr="00444631" w:rsidRDefault="00FC0404" w:rsidP="00FC0404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 w:rsidRPr="00FC0404">
              <w:rPr>
                <w:rFonts w:asciiTheme="majorBidi" w:hAnsiTheme="majorBidi"/>
                <w:cs/>
              </w:rPr>
              <w:t xml:space="preserve">ดำเนินธุรกิจเกี่ยวกับผลิตกระแสไฟฟ้าจากขยะและชีวมวล </w:t>
            </w:r>
            <w:r w:rsidR="001A251B"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A4D70B5" w14:textId="77777777" w:rsidR="001A251B" w:rsidRPr="00C64277" w:rsidRDefault="001A251B" w:rsidP="001A251B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E97ECF" w14:textId="23CE1D07" w:rsidR="001A251B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3B2A7BD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D9BDA6" w14:textId="22F8347F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74D67CB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8C18" w14:textId="7E30CE2F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A725B25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1F7FE5" w14:textId="1307C524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37A4BC8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BA1E75" w14:textId="1C62BC18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2F5070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2D9BAD" w14:textId="7F5C6E52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B9FE29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583B37" w14:textId="06BD7C54" w:rsidR="001A251B" w:rsidRPr="00C64277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E4A265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36C85F" w14:textId="26529DB5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B1A985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C13852" w14:textId="0CF4BAC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69A75EF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EAB2AFD" w14:textId="67DD1128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7DCB3E19" w14:textId="77777777" w:rsidTr="00C344C6">
        <w:tc>
          <w:tcPr>
            <w:tcW w:w="2699" w:type="dxa"/>
          </w:tcPr>
          <w:p w14:paraId="0ED29E56" w14:textId="77777777" w:rsidR="001A251B" w:rsidRPr="00734A1F" w:rsidRDefault="001A251B" w:rsidP="001A251B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</w:p>
        </w:tc>
        <w:tc>
          <w:tcPr>
            <w:tcW w:w="86" w:type="dxa"/>
          </w:tcPr>
          <w:p w14:paraId="41111419" w14:textId="77777777" w:rsidR="001A251B" w:rsidRPr="00734A1F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3CC82A" w14:textId="77777777" w:rsidR="001A251B" w:rsidRPr="00734A1F" w:rsidRDefault="001A251B" w:rsidP="001A251B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/>
              </w:rPr>
              <w:br/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1D7DF3C" w14:textId="77777777" w:rsidR="001A251B" w:rsidRPr="00734A1F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9BAA75" w14:textId="353C48F2" w:rsidR="001A251B" w:rsidRPr="00734A1F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BE7240B" w14:textId="77777777" w:rsidR="001A251B" w:rsidRPr="00734A1F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5EAD29" w14:textId="2702A0F7" w:rsidR="001A251B" w:rsidRPr="00734A1F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425DEB4" w14:textId="77777777" w:rsidR="001A251B" w:rsidRPr="00734A1F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DD6CF0" w14:textId="3162D4D7" w:rsidR="001A251B" w:rsidRPr="00734A1F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A93350" w14:textId="77777777" w:rsidR="001A251B" w:rsidRPr="00734A1F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227548" w14:textId="2C22B791" w:rsidR="001A251B" w:rsidRPr="00734A1F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FA1050" w14:textId="77777777" w:rsidR="001A251B" w:rsidRPr="00734A1F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50C001" w14:textId="12D6B711" w:rsidR="001A251B" w:rsidRPr="00734A1F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2B245" w14:textId="77777777" w:rsidR="001A251B" w:rsidRPr="00734A1F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DDB49D" w14:textId="18013894" w:rsidR="001A251B" w:rsidRPr="00734A1F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66EA09" w14:textId="77777777" w:rsidR="001A251B" w:rsidRPr="00734A1F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2D56FA" w14:textId="2E5755EB" w:rsidR="001A251B" w:rsidRPr="00734A1F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6E8A78" w14:textId="77777777" w:rsidR="001A251B" w:rsidRPr="00734A1F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C2C24F" w14:textId="4A78F721" w:rsidR="001A251B" w:rsidRPr="00734A1F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A52AB1" w14:textId="77777777" w:rsidR="001A251B" w:rsidRPr="00734A1F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63818C" w14:textId="23AEB1E6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6DA901" w14:textId="77777777" w:rsidR="001A251B" w:rsidRPr="00734A1F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BF980B4" w14:textId="26E81C60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2F5A9902" w14:textId="77777777" w:rsidTr="00C344C6">
        <w:tc>
          <w:tcPr>
            <w:tcW w:w="2699" w:type="dxa"/>
          </w:tcPr>
          <w:p w14:paraId="791A3492" w14:textId="77777777" w:rsidR="001A251B" w:rsidRPr="005012C7" w:rsidRDefault="001A251B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D5FD007" w14:textId="77777777" w:rsidR="001A251B" w:rsidRPr="005012C7" w:rsidRDefault="001A251B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FBC9AA5" w14:textId="77777777" w:rsidR="001A251B" w:rsidRPr="005012C7" w:rsidRDefault="001A251B" w:rsidP="001A251B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ประกอบกิจการท่าเทียบเรือ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185A0C1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74ECC5" w14:textId="64C7369E" w:rsidR="001A251B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6AC278B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75E180" w14:textId="2AE5D961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658DBD2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F5C57B" w14:textId="378C0802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A5D062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380B22" w14:textId="4AE90613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90FCE6C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E6EF27B" w14:textId="5239D28E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592C15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CDB78" w14:textId="01E431C1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C937D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32F6DA" w14:textId="6787E313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4FE3C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0A1326" w14:textId="1DAD86AE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8D59FF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C2402A" w14:textId="7FEB8836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244B6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F6D4E1D" w14:textId="3195577B" w:rsidR="001A251B" w:rsidRPr="00C64277" w:rsidRDefault="001A251B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25C05BED" w14:textId="77777777" w:rsidTr="00C344C6">
        <w:tc>
          <w:tcPr>
            <w:tcW w:w="2699" w:type="dxa"/>
          </w:tcPr>
          <w:p w14:paraId="41ACBFD6" w14:textId="0A7A63EB" w:rsidR="001A251B" w:rsidRPr="005012C7" w:rsidRDefault="007F0CA6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86" w:type="dxa"/>
          </w:tcPr>
          <w:p w14:paraId="1B4853FB" w14:textId="77777777" w:rsidR="001A251B" w:rsidRPr="005012C7" w:rsidRDefault="001A251B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0CA727D" w14:textId="0DD9B707" w:rsidR="001A251B" w:rsidRPr="005012C7" w:rsidRDefault="00FC0404" w:rsidP="001A251B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404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ดำเนินธุรกิจเกี่ยวกับรวบรวม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US"/>
              </w:rPr>
              <w:t xml:space="preserve"> </w:t>
            </w:r>
            <w:r w:rsidR="00EE4D8A">
              <w:rPr>
                <w:rFonts w:asciiTheme="majorBidi" w:hAnsiTheme="majorBidi"/>
                <w:sz w:val="22"/>
                <w:szCs w:val="22"/>
                <w:cs/>
                <w:lang w:val="en-US"/>
              </w:rPr>
              <w:br/>
            </w:r>
            <w:r w:rsidRPr="00FC0404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จัดเก็บและกระจายสินค้าสู่ผู้บริโภค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US"/>
              </w:rPr>
              <w:t xml:space="preserve"> </w:t>
            </w:r>
            <w:r w:rsidR="00EE4D8A">
              <w:rPr>
                <w:rFonts w:asciiTheme="majorBidi" w:hAnsiTheme="majorBidi"/>
                <w:sz w:val="22"/>
                <w:szCs w:val="22"/>
                <w:cs/>
                <w:lang w:val="en-US"/>
              </w:rPr>
              <w:br/>
            </w:r>
            <w:r w:rsidR="001A251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19708FE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40BB1D" w14:textId="498728E9" w:rsidR="001A251B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056FBE8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0AF235" w14:textId="4ED13A2D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2FAD011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0CFCD6" w14:textId="121C0EA5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4C5D5C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A64E12" w14:textId="689ADCEB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F0DAC21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91528A" w14:textId="0F4F6117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186F58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745C83" w14:textId="2A555E21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0DC364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0D96D7" w14:textId="631F2D69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6082D5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87FF38" w14:textId="251484F3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6D904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D047D7" w14:textId="09D580A6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60F7B1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10B336C" w14:textId="4949E3E6" w:rsidR="001A251B" w:rsidRPr="00C64277" w:rsidRDefault="001A251B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E4D8A" w:rsidRPr="00C64277" w14:paraId="252C1E34" w14:textId="77777777" w:rsidTr="00C344C6">
        <w:tc>
          <w:tcPr>
            <w:tcW w:w="2699" w:type="dxa"/>
          </w:tcPr>
          <w:p w14:paraId="382F7037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0EF0C3DA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5963BD1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F818E8E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4697F5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405896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935061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7F6391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1B92B5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80C49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5C20E4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669289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0106517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02FC98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A139DF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35F427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E47BB2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6A3B7F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795D30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8E369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391F57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A743189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9D21F3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2B5480FF" w14:textId="77777777" w:rsidTr="00C344C6">
        <w:tc>
          <w:tcPr>
            <w:tcW w:w="2699" w:type="dxa"/>
          </w:tcPr>
          <w:p w14:paraId="6631E8BF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23BAD682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1C3FB03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6818E5C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3F4B52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3951D7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05A920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3632EE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4C8325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4FDC24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BCFF4F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9B5650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D4B0204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99542D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3F44F3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44E8D4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A502F5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6F20E2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4D5A90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9825B1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EB0046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4763267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578835D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1D6A5D49" w14:textId="77777777" w:rsidTr="00C344C6">
        <w:tc>
          <w:tcPr>
            <w:tcW w:w="2699" w:type="dxa"/>
          </w:tcPr>
          <w:p w14:paraId="323C6E3E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535E0262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88E5CD7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88C8BE1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DF2687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6098B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39071E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D2D9D9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FC2C67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404BB4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A4FB87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23A4A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931754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F2C151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EF0510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A1F8FA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D95135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0D358B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CC06CA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2D3F6F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E76D2C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5427BE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C85A07B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3910FF3A" w14:textId="77777777" w:rsidTr="00C344C6">
        <w:tc>
          <w:tcPr>
            <w:tcW w:w="2699" w:type="dxa"/>
          </w:tcPr>
          <w:p w14:paraId="42F248EB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63E4475F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92E5D9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988839B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2DBFFB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2ABE86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DBF950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F85BB5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E33374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39B6FE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DFD8D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64C470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D10210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48DF93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B5FA59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51EA32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924D0A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A26069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596594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9A928B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F4A5AE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284E420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F303FEB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593812D3" w14:textId="77777777" w:rsidTr="00C344C6">
        <w:tc>
          <w:tcPr>
            <w:tcW w:w="2699" w:type="dxa"/>
          </w:tcPr>
          <w:p w14:paraId="7A7E16D8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523F4D9C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1913E4D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C0FE7A4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3645FD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27B25C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F236C8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2C7BCF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969649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101915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9EF4B3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1E481A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CC0D573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C98BF9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0B9837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DB37C4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F74679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577BED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A297B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565397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D17DBB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D13969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A94601C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0B6F05A3" w14:textId="77777777" w:rsidTr="00C344C6">
        <w:tc>
          <w:tcPr>
            <w:tcW w:w="2699" w:type="dxa"/>
          </w:tcPr>
          <w:p w14:paraId="594CBA73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6F99BEFE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4101B8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0EBDBF6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6270C4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8CE78C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9B9F41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395FB2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191CC3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712A4D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708E10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06B73B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B02DD9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DBA862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D7AD8A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295D60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F00855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7CAAA0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AA9ECF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9B2725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3975E7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6D1959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C7263E4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0E8FBF52" w14:textId="77777777" w:rsidTr="00C344C6">
        <w:tc>
          <w:tcPr>
            <w:tcW w:w="2699" w:type="dxa"/>
          </w:tcPr>
          <w:p w14:paraId="6013FD6A" w14:textId="77777777" w:rsid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79EDA4BF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CD61A0A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CB1C5C7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FD3C75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053431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AFED8F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392B71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445323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364254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9B5779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779751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F500E1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2F745C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8F9EDF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CECCB8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90847D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377A7E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62E767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5413AA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8348E8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90D88D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4D0851F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D8A" w:rsidRPr="00C64277" w14:paraId="733397F2" w14:textId="77777777" w:rsidTr="00C344C6">
        <w:tc>
          <w:tcPr>
            <w:tcW w:w="2699" w:type="dxa"/>
          </w:tcPr>
          <w:p w14:paraId="65A30035" w14:textId="48BED3B2" w:rsidR="00EE4D8A" w:rsidRPr="00EE4D8A" w:rsidRDefault="00EE4D8A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EE4D8A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lastRenderedPageBreak/>
              <w:t>บริษัทย่อยทางอ้อม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lang w:val="en-US"/>
              </w:rPr>
              <w:t>(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ต่อ</w:t>
            </w:r>
            <w:r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</w:tcPr>
          <w:p w14:paraId="394BDCA0" w14:textId="77777777" w:rsidR="00EE4D8A" w:rsidRPr="005012C7" w:rsidRDefault="00EE4D8A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E5BCB21" w14:textId="77777777" w:rsidR="00EE4D8A" w:rsidRPr="00FC0404" w:rsidRDefault="00EE4D8A" w:rsidP="001A251B">
            <w:pPr>
              <w:pStyle w:val="Bo-Blankline"/>
              <w:ind w:left="6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28C8523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DC4284" w14:textId="77777777" w:rsidR="00EE4D8A" w:rsidRPr="00651B2A" w:rsidRDefault="00EE4D8A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F0A1A3" w14:textId="77777777" w:rsidR="00EE4D8A" w:rsidRPr="00444631" w:rsidRDefault="00EE4D8A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75C254" w14:textId="77777777" w:rsidR="00EE4D8A" w:rsidRPr="00651B2A" w:rsidRDefault="00EE4D8A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AD01BB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284E61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53CB5C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AD6675" w14:textId="77777777" w:rsidR="00EE4D8A" w:rsidRPr="00651B2A" w:rsidRDefault="00EE4D8A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406EC5" w14:textId="77777777" w:rsidR="00EE4D8A" w:rsidRPr="00C64277" w:rsidRDefault="00EE4D8A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E6545B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3F0A43" w14:textId="77777777" w:rsidR="00EE4D8A" w:rsidRPr="00C64277" w:rsidRDefault="00EE4D8A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79990F" w14:textId="77777777" w:rsidR="00EE4D8A" w:rsidRDefault="00EE4D8A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F1C3CB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F11971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69BD9A" w14:textId="77777777" w:rsidR="00EE4D8A" w:rsidRPr="00C64277" w:rsidRDefault="00EE4D8A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39B5D3D" w14:textId="77777777" w:rsidR="00EE4D8A" w:rsidRPr="00123BF2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54D204" w14:textId="77777777" w:rsidR="00EE4D8A" w:rsidRPr="00C64277" w:rsidRDefault="00EE4D8A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09B80D" w14:textId="77777777" w:rsidR="00EE4D8A" w:rsidRDefault="00EE4D8A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6E680F8" w14:textId="77777777" w:rsidR="00EE4D8A" w:rsidRPr="00C64277" w:rsidRDefault="00EE4D8A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3EE976B" w14:textId="77777777" w:rsidR="00EE4D8A" w:rsidRDefault="00EE4D8A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251B" w:rsidRPr="00C64277" w14:paraId="709FC1D9" w14:textId="77777777" w:rsidTr="00C344C6">
        <w:tc>
          <w:tcPr>
            <w:tcW w:w="2699" w:type="dxa"/>
          </w:tcPr>
          <w:p w14:paraId="5F935496" w14:textId="1457DD6E" w:rsidR="001A251B" w:rsidRPr="005012C7" w:rsidRDefault="003C1A0D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บริษัท เมืองอัจฉริยะ ทีพีไอ จำกัด </w:t>
            </w:r>
            <w:r w:rsidR="00FC040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เดิมชื่อ</w:t>
            </w:r>
            <w:r w:rsidR="001A251B"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</w:tcPr>
          <w:p w14:paraId="3220DA65" w14:textId="77777777" w:rsidR="001A251B" w:rsidRPr="005012C7" w:rsidRDefault="001A251B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1671308" w14:textId="4543E664" w:rsidR="001A251B" w:rsidRPr="005012C7" w:rsidRDefault="00EE4D8A" w:rsidP="001A251B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4D8A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  <w:cs/>
                <w:lang w:val="en-US"/>
              </w:rPr>
              <w:br/>
            </w:r>
            <w:r w:rsidR="001A251B"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A51F88A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B8AFC9" w14:textId="6139407E" w:rsidR="001A251B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93C69D7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B5434F" w14:textId="4BB1A551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3DE3FE3F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9D9AD7" w14:textId="596A8238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4A0FC9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4C583A" w14:textId="181A114B" w:rsidR="001A251B" w:rsidRPr="00F3681A" w:rsidRDefault="001A251B" w:rsidP="001A251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E18A7A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58A4942" w14:textId="734C581D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2921C6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0176A1" w14:textId="2808E77E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0E631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FBA844" w14:textId="3E1E095C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2F09A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850AC0" w14:textId="1F3D198C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A5A8B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704476" w14:textId="5EB50BB0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EFF4506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07CF12" w14:textId="32B8BCB5" w:rsidR="001A251B" w:rsidRPr="00C64277" w:rsidRDefault="001A251B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6135AFFC" w14:textId="77777777" w:rsidTr="00C344C6">
        <w:tc>
          <w:tcPr>
            <w:tcW w:w="2699" w:type="dxa"/>
          </w:tcPr>
          <w:p w14:paraId="511A02BA" w14:textId="77777777" w:rsidR="001A251B" w:rsidRPr="005012C7" w:rsidRDefault="001A251B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DE7756E" w14:textId="77777777" w:rsidR="001A251B" w:rsidRPr="005012C7" w:rsidRDefault="001A251B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90F153" w14:textId="77777777" w:rsidR="001A251B" w:rsidRPr="005012C7" w:rsidRDefault="001A251B" w:rsidP="001A251B">
            <w:pPr>
              <w:pStyle w:val="Bo-Blankline"/>
              <w:ind w:left="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90" w:type="dxa"/>
          </w:tcPr>
          <w:p w14:paraId="4A86DA70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76D9FF" w14:textId="6C6C1769" w:rsidR="001A251B" w:rsidRPr="00651B2A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495E747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D647E3" w14:textId="0A58E317" w:rsidR="001A251B" w:rsidRPr="00651B2A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890B90B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178BDA" w14:textId="6612739C" w:rsidR="001A251B" w:rsidRPr="00651B2A" w:rsidRDefault="001A251B" w:rsidP="001A251B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95CEE28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2944B5" w14:textId="2E8346FA" w:rsidR="001A251B" w:rsidRPr="00651B2A" w:rsidRDefault="001A251B" w:rsidP="001A251B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3DABDE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F754DE" w14:textId="52DD498B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7F8DCE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700AC7" w14:textId="2B75FE69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5A4059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6357D1" w14:textId="2159DDB3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2CE3B0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27AD09" w14:textId="3B2BEA83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5DA6F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99597" w14:textId="628E3F4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32C7D59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CD1A1B7" w14:textId="4900ADB7" w:rsidR="001A251B" w:rsidRPr="00C64277" w:rsidRDefault="001A251B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6298A0AC" w14:textId="77777777" w:rsidTr="00C344C6">
        <w:tc>
          <w:tcPr>
            <w:tcW w:w="2699" w:type="dxa"/>
          </w:tcPr>
          <w:p w14:paraId="63AD53D3" w14:textId="77777777" w:rsidR="001A251B" w:rsidRPr="005012C7" w:rsidRDefault="001A251B" w:rsidP="001A251B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0B75BA78" w14:textId="77777777" w:rsidR="001A251B" w:rsidRPr="005012C7" w:rsidRDefault="001A251B" w:rsidP="001A251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E7F47E3" w14:textId="77777777" w:rsidR="001A251B" w:rsidRPr="005012C7" w:rsidRDefault="001A251B" w:rsidP="001A251B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662433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ไฟฟ้าจากพลังงานลม(ยังไม่ได้ดำเนินงาน)</w:t>
            </w:r>
          </w:p>
        </w:tc>
        <w:tc>
          <w:tcPr>
            <w:tcW w:w="90" w:type="dxa"/>
          </w:tcPr>
          <w:p w14:paraId="33F5B571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3E920E" w14:textId="09CAF7BB" w:rsidR="001A251B" w:rsidRDefault="001A251B" w:rsidP="001A251B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F761368" w14:textId="77777777" w:rsidR="001A251B" w:rsidRPr="00444631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D33B0D" w14:textId="0F0CA813" w:rsidR="001A251B" w:rsidRDefault="001A251B" w:rsidP="001A251B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358D1307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1FBAF4" w14:textId="6CEA1CA2" w:rsidR="001A251B" w:rsidRPr="00F3681A" w:rsidRDefault="001A251B" w:rsidP="001A251B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53DA16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E267B8" w14:textId="7D46C2DA" w:rsidR="001A251B" w:rsidRPr="00F3681A" w:rsidRDefault="001A251B" w:rsidP="001A251B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3B1CB05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6C65C1A" w14:textId="0E5B40D3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C830C0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0337C1" w14:textId="68ADD89C" w:rsidR="001A251B" w:rsidRPr="008C15A8" w:rsidRDefault="001A251B" w:rsidP="001A251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EA048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D7DAB2" w14:textId="0F9AD640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EDD820" w14:textId="77777777" w:rsidR="001A251B" w:rsidRPr="00C64277" w:rsidRDefault="001A251B" w:rsidP="001A251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90809" w14:textId="1ED07CFB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0614E4" w14:textId="77777777" w:rsidR="001A251B" w:rsidRPr="00C64277" w:rsidRDefault="001A251B" w:rsidP="001A251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5C3D93" w14:textId="061F10B8" w:rsidR="001A251B" w:rsidRPr="00C64277" w:rsidRDefault="001A251B" w:rsidP="001A251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6B32CEF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CFA278" w14:textId="3A151BF3" w:rsidR="001A251B" w:rsidRPr="00C64277" w:rsidRDefault="001A251B" w:rsidP="001A251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251B" w:rsidRPr="00C64277" w14:paraId="3953E66C" w14:textId="77777777" w:rsidTr="00C344C6">
        <w:tc>
          <w:tcPr>
            <w:tcW w:w="2699" w:type="dxa"/>
          </w:tcPr>
          <w:p w14:paraId="1458C07A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2BDCC191" w14:textId="77777777" w:rsidR="001A251B" w:rsidRPr="00C64277" w:rsidRDefault="001A251B" w:rsidP="001A251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EFAA8D3" w14:textId="77777777" w:rsidR="001A251B" w:rsidRPr="00444631" w:rsidRDefault="001A251B" w:rsidP="001A251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2B75A2" w14:textId="77777777" w:rsidR="001A251B" w:rsidRPr="00C64277" w:rsidRDefault="001A251B" w:rsidP="001A251B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4C6632" w14:textId="77777777" w:rsidR="001A251B" w:rsidRPr="00C64277" w:rsidRDefault="001A251B" w:rsidP="001A251B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F97BA9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09CC33" w14:textId="77777777" w:rsidR="001A251B" w:rsidRPr="00C64277" w:rsidRDefault="001A251B" w:rsidP="001A251B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EB9724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123F62" w14:textId="77777777" w:rsidR="001A251B" w:rsidRPr="00C64277" w:rsidRDefault="001A251B" w:rsidP="001A251B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65D75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C1696" w14:textId="77777777" w:rsidR="001A251B" w:rsidRPr="00C64277" w:rsidRDefault="001A251B" w:rsidP="001A251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CB6476" w14:textId="77777777" w:rsidR="001A251B" w:rsidRPr="00C64277" w:rsidRDefault="001A251B" w:rsidP="001A251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9F941" w14:textId="1EE66724" w:rsidR="001A251B" w:rsidRPr="001A251B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A251B">
              <w:rPr>
                <w:rFonts w:asciiTheme="majorBidi" w:hAnsiTheme="majorBidi" w:cstheme="majorBidi"/>
                <w:b/>
                <w:bCs/>
                <w:lang w:val="en-US"/>
              </w:rPr>
              <w:t>11,914,392</w:t>
            </w:r>
          </w:p>
        </w:tc>
        <w:tc>
          <w:tcPr>
            <w:tcW w:w="90" w:type="dxa"/>
            <w:shd w:val="clear" w:color="auto" w:fill="auto"/>
          </w:tcPr>
          <w:p w14:paraId="793C0C26" w14:textId="77777777" w:rsidR="001A251B" w:rsidRPr="00C64277" w:rsidRDefault="001A251B" w:rsidP="001A251B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1055" w14:textId="2BFDBB71" w:rsidR="001A251B" w:rsidRPr="00A453E5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1,914,392</w:t>
            </w:r>
          </w:p>
        </w:tc>
        <w:tc>
          <w:tcPr>
            <w:tcW w:w="90" w:type="dxa"/>
            <w:shd w:val="clear" w:color="auto" w:fill="auto"/>
          </w:tcPr>
          <w:p w14:paraId="309E508A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498CC" w14:textId="0CA39FB0" w:rsidR="001A251B" w:rsidRPr="008C15A8" w:rsidRDefault="001A251B" w:rsidP="001A251B">
            <w:pPr>
              <w:tabs>
                <w:tab w:val="decimal" w:pos="810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26,771,398</w:t>
            </w:r>
          </w:p>
        </w:tc>
        <w:tc>
          <w:tcPr>
            <w:tcW w:w="90" w:type="dxa"/>
            <w:shd w:val="clear" w:color="auto" w:fill="auto"/>
          </w:tcPr>
          <w:p w14:paraId="2DE69BB5" w14:textId="77777777" w:rsidR="001A251B" w:rsidRPr="00C64277" w:rsidRDefault="001A251B" w:rsidP="001A251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412E" w14:textId="00E4472D" w:rsidR="001A251B" w:rsidRPr="00E95FDA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26,088,167</w:t>
            </w:r>
          </w:p>
        </w:tc>
        <w:tc>
          <w:tcPr>
            <w:tcW w:w="90" w:type="dxa"/>
            <w:shd w:val="clear" w:color="auto" w:fill="auto"/>
          </w:tcPr>
          <w:p w14:paraId="56012DB1" w14:textId="77777777" w:rsidR="001A251B" w:rsidRPr="00C64277" w:rsidRDefault="001A251B" w:rsidP="001A251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2D10C" w14:textId="26BCAC3D" w:rsidR="001A251B" w:rsidRPr="008C15A8" w:rsidRDefault="001A251B" w:rsidP="001A251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818,56</w:t>
            </w:r>
            <w:r w:rsidR="00172918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90" w:type="dxa"/>
          </w:tcPr>
          <w:p w14:paraId="4C5A797F" w14:textId="77777777" w:rsidR="001A251B" w:rsidRPr="00C64277" w:rsidRDefault="001A251B" w:rsidP="001A251B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3E98F" w14:textId="771437FC" w:rsidR="001A251B" w:rsidRPr="008C15A8" w:rsidRDefault="00AB6E40" w:rsidP="00AB6E40">
            <w:pPr>
              <w:tabs>
                <w:tab w:val="left" w:pos="8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1,063,125</w:t>
            </w:r>
          </w:p>
        </w:tc>
      </w:tr>
    </w:tbl>
    <w:p w14:paraId="5134F7E3" w14:textId="77777777" w:rsidR="00BC2C75" w:rsidRDefault="00BC2C75">
      <w:pPr>
        <w:spacing w:line="240" w:lineRule="auto"/>
        <w:rPr>
          <w:rFonts w:ascii="Angsana New" w:hAnsi="Angsana New"/>
          <w:sz w:val="30"/>
          <w:szCs w:val="30"/>
        </w:rPr>
        <w:sectPr w:rsidR="00BC2C75" w:rsidSect="00776BF8">
          <w:pgSz w:w="16834" w:h="11909" w:orient="landscape" w:code="9"/>
          <w:pgMar w:top="1872" w:right="1181" w:bottom="706" w:left="1008" w:header="720" w:footer="720" w:gutter="0"/>
          <w:cols w:space="737"/>
          <w:docGrid w:linePitch="360"/>
        </w:sectPr>
      </w:pPr>
    </w:p>
    <w:p w14:paraId="538E7867" w14:textId="77777777" w:rsidR="00C344C6" w:rsidRPr="006B10B4" w:rsidRDefault="00C344C6" w:rsidP="00C344C6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B1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6B10B4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1BADE262" w14:textId="234E15C5" w:rsidR="00C344C6" w:rsidRPr="006B10B4" w:rsidRDefault="00C344C6" w:rsidP="00C344C6">
      <w:pPr>
        <w:pStyle w:val="Bo-Blankline"/>
        <w:rPr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168"/>
        <w:gridCol w:w="274"/>
        <w:gridCol w:w="1217"/>
      </w:tblGrid>
      <w:tr w:rsidR="00E26069" w:rsidRPr="006B10B4" w14:paraId="7E6F67C7" w14:textId="77777777" w:rsidTr="00E26069">
        <w:trPr>
          <w:tblHeader/>
        </w:trPr>
        <w:tc>
          <w:tcPr>
            <w:tcW w:w="3545" w:type="pct"/>
          </w:tcPr>
          <w:p w14:paraId="080C88F4" w14:textId="77777777" w:rsidR="00E26069" w:rsidRPr="006B10B4" w:rsidRDefault="00E26069" w:rsidP="00C344C6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252102A6" w14:textId="573BD845" w:rsidR="00E26069" w:rsidRPr="006B10B4" w:rsidRDefault="00E26069" w:rsidP="00E2606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6069" w:rsidRPr="006B10B4" w14:paraId="0A824F1E" w14:textId="77777777" w:rsidTr="00E26069">
        <w:trPr>
          <w:tblHeader/>
        </w:trPr>
        <w:tc>
          <w:tcPr>
            <w:tcW w:w="3545" w:type="pct"/>
          </w:tcPr>
          <w:p w14:paraId="12ED3675" w14:textId="3A22A1FB" w:rsidR="00E26069" w:rsidRPr="006B10B4" w:rsidRDefault="00E26069" w:rsidP="00C344C6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F668EC" w:rsidRPr="006B10B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39" w:type="pct"/>
          </w:tcPr>
          <w:p w14:paraId="188D6DBF" w14:textId="22D74A39" w:rsidR="00E26069" w:rsidRPr="006B10B4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04B7EE1D" w14:textId="77777777" w:rsidR="00E26069" w:rsidRPr="006B10B4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F368B14" w14:textId="64E6FEAC" w:rsidR="00E26069" w:rsidRPr="006B10B4" w:rsidRDefault="00E26069" w:rsidP="00C344C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26069" w:rsidRPr="006B10B4" w14:paraId="360973CC" w14:textId="77777777" w:rsidTr="00E26069">
        <w:trPr>
          <w:tblHeader/>
        </w:trPr>
        <w:tc>
          <w:tcPr>
            <w:tcW w:w="3545" w:type="pct"/>
          </w:tcPr>
          <w:p w14:paraId="4421E500" w14:textId="77777777" w:rsidR="00E26069" w:rsidRPr="006B10B4" w:rsidRDefault="00E26069" w:rsidP="00C344C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635B0631" w14:textId="407CB416" w:rsidR="00E26069" w:rsidRPr="006B10B4" w:rsidRDefault="00E26069" w:rsidP="00E2606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6069" w:rsidRPr="006B10B4" w14:paraId="070A176D" w14:textId="77777777" w:rsidTr="00E26069">
        <w:tc>
          <w:tcPr>
            <w:tcW w:w="3545" w:type="pct"/>
          </w:tcPr>
          <w:p w14:paraId="23AC2577" w14:textId="77777777" w:rsidR="00E26069" w:rsidRPr="006B10B4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457488CF" w14:textId="77777777" w:rsidR="00E26069" w:rsidRPr="006B10B4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B15653" w14:textId="77777777" w:rsidR="00E26069" w:rsidRPr="006B10B4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4981ED" w14:textId="77777777" w:rsidR="00E26069" w:rsidRPr="006B10B4" w:rsidRDefault="00E26069" w:rsidP="00C344C6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069" w:rsidRPr="006B10B4" w14:paraId="78730285" w14:textId="77777777" w:rsidTr="00E26069">
        <w:tc>
          <w:tcPr>
            <w:tcW w:w="3545" w:type="pct"/>
          </w:tcPr>
          <w:p w14:paraId="29315829" w14:textId="77777777" w:rsidR="00E26069" w:rsidRPr="006B10B4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39" w:type="pct"/>
            <w:shd w:val="clear" w:color="auto" w:fill="auto"/>
          </w:tcPr>
          <w:p w14:paraId="25FA0079" w14:textId="7404938B" w:rsidR="00E26069" w:rsidRPr="006B10B4" w:rsidRDefault="00DC7765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842,539</w:t>
            </w:r>
          </w:p>
        </w:tc>
        <w:tc>
          <w:tcPr>
            <w:tcW w:w="150" w:type="pct"/>
            <w:shd w:val="clear" w:color="auto" w:fill="auto"/>
          </w:tcPr>
          <w:p w14:paraId="02F0E58C" w14:textId="77777777" w:rsidR="00E26069" w:rsidRPr="006B10B4" w:rsidRDefault="00E26069" w:rsidP="00C344C6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shd w:val="clear" w:color="auto" w:fill="auto"/>
          </w:tcPr>
          <w:p w14:paraId="6EA2D930" w14:textId="0102E758" w:rsidR="00E26069" w:rsidRPr="006B10B4" w:rsidRDefault="00DC7765" w:rsidP="00C344C6">
            <w:pPr>
              <w:tabs>
                <w:tab w:val="decimal" w:pos="1056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805,101</w:t>
            </w:r>
          </w:p>
        </w:tc>
      </w:tr>
      <w:tr w:rsidR="00E26069" w:rsidRPr="006B10B4" w14:paraId="73F5EB6A" w14:textId="77777777" w:rsidTr="00E26069">
        <w:tc>
          <w:tcPr>
            <w:tcW w:w="3545" w:type="pct"/>
          </w:tcPr>
          <w:p w14:paraId="6F349170" w14:textId="26ABDB5B" w:rsidR="00E26069" w:rsidRPr="006B10B4" w:rsidRDefault="00E26069" w:rsidP="00C344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B284C86" w14:textId="6EBD615B" w:rsidR="00E26069" w:rsidRPr="006B10B4" w:rsidRDefault="002E13B6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</w:t>
            </w:r>
            <w:r w:rsidR="003C1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40C77F1" w14:textId="77777777" w:rsidR="00E26069" w:rsidRPr="006B10B4" w:rsidRDefault="00E26069" w:rsidP="00C344C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D620210" w14:textId="27624D64" w:rsidR="00E26069" w:rsidRPr="006B10B4" w:rsidRDefault="002E13B6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15,573</w:t>
            </w:r>
          </w:p>
        </w:tc>
      </w:tr>
      <w:tr w:rsidR="00E26069" w:rsidRPr="006B10B4" w14:paraId="69607842" w14:textId="77777777" w:rsidTr="00E26069">
        <w:tc>
          <w:tcPr>
            <w:tcW w:w="3545" w:type="pct"/>
          </w:tcPr>
          <w:p w14:paraId="3C5525EA" w14:textId="77777777" w:rsidR="00E26069" w:rsidRPr="006B10B4" w:rsidRDefault="00E26069" w:rsidP="00C344C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10B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เบ็ดเสร็จอื่นของบริษัทร่วมตามวิธีส่วนได้เสีย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80F5C14" w14:textId="6E628CFA" w:rsidR="00E26069" w:rsidRPr="006B10B4" w:rsidRDefault="002E13B6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(4,381)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04C439C" w14:textId="77777777" w:rsidR="00E26069" w:rsidRPr="006B10B4" w:rsidRDefault="00E26069" w:rsidP="00C344C6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58CA7111" w14:textId="49DBBF07" w:rsidR="00E26069" w:rsidRPr="006B10B4" w:rsidRDefault="002E13B6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2,178</w:t>
            </w:r>
          </w:p>
        </w:tc>
      </w:tr>
      <w:tr w:rsidR="00E26069" w:rsidRPr="006B10B4" w14:paraId="4CCC86B9" w14:textId="77777777" w:rsidTr="00E26069">
        <w:trPr>
          <w:trHeight w:val="269"/>
        </w:trPr>
        <w:tc>
          <w:tcPr>
            <w:tcW w:w="3545" w:type="pct"/>
          </w:tcPr>
          <w:p w14:paraId="34F26913" w14:textId="4B467881" w:rsidR="00E26069" w:rsidRPr="006B10B4" w:rsidRDefault="00E26069" w:rsidP="00C344C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668EC" w:rsidRPr="006B1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668EC" w:rsidRPr="006B1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20E72" w14:textId="0869F181" w:rsidR="00E26069" w:rsidRPr="006B10B4" w:rsidRDefault="002E13B6" w:rsidP="00C344C6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847,76</w:t>
            </w:r>
            <w:r w:rsidR="003C1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EA12159" w14:textId="77777777" w:rsidR="00E26069" w:rsidRPr="006B10B4" w:rsidRDefault="00E26069" w:rsidP="00C344C6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94FF0" w14:textId="4E0DF6A6" w:rsidR="00E26069" w:rsidRPr="006B10B4" w:rsidRDefault="002E13B6" w:rsidP="00C344C6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822,852</w:t>
            </w:r>
          </w:p>
        </w:tc>
      </w:tr>
    </w:tbl>
    <w:p w14:paraId="390175AF" w14:textId="77777777" w:rsidR="00C344C6" w:rsidRPr="006B10B4" w:rsidRDefault="00C344C6" w:rsidP="00C344C6">
      <w:pPr>
        <w:pStyle w:val="Bo-Blankline"/>
        <w:rPr>
          <w:sz w:val="30"/>
          <w:szCs w:val="30"/>
        </w:rPr>
      </w:pPr>
    </w:p>
    <w:p w14:paraId="78D290B5" w14:textId="787ACC12" w:rsidR="00C344C6" w:rsidRPr="006B10B4" w:rsidRDefault="00C344C6" w:rsidP="00C344C6">
      <w:pPr>
        <w:pStyle w:val="Bo-C1Content"/>
      </w:pPr>
      <w:r w:rsidRPr="006B10B4">
        <w:rPr>
          <w:cs/>
        </w:rPr>
        <w:t>กลุ่มบริษัทไม่</w:t>
      </w:r>
      <w:r w:rsidRPr="006B10B4">
        <w:rPr>
          <w:rFonts w:hint="cs"/>
          <w:cs/>
        </w:rPr>
        <w:t>ได้</w:t>
      </w:r>
      <w:r w:rsidRPr="006B10B4">
        <w:rPr>
          <w:cs/>
        </w:rPr>
        <w:t>รับรู้</w:t>
      </w:r>
      <w:r w:rsidRPr="006B10B4">
        <w:rPr>
          <w:rFonts w:hint="cs"/>
          <w:cs/>
        </w:rPr>
        <w:t>ส่วนแบ่งผล</w:t>
      </w:r>
      <w:r w:rsidRPr="006B10B4">
        <w:rPr>
          <w:cs/>
        </w:rPr>
        <w:t>ขาดทุน</w:t>
      </w:r>
      <w:r w:rsidRPr="006B10B4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6B10B4">
        <w:t xml:space="preserve"> </w:t>
      </w:r>
      <w:r w:rsidRPr="006B10B4">
        <w:rPr>
          <w:cs/>
        </w:rPr>
        <w:br/>
      </w:r>
      <w:r w:rsidR="006B10B4">
        <w:rPr>
          <w:lang w:val="en-US"/>
        </w:rPr>
        <w:t>30</w:t>
      </w:r>
      <w:r w:rsidR="006B10B4" w:rsidRPr="00916005">
        <w:rPr>
          <w:cs/>
        </w:rPr>
        <w:t xml:space="preserve"> </w:t>
      </w:r>
      <w:r w:rsidR="006B10B4" w:rsidRPr="00916005">
        <w:rPr>
          <w:rFonts w:hint="cs"/>
          <w:cs/>
        </w:rPr>
        <w:t>มิถุนายน</w:t>
      </w:r>
      <w:r w:rsidR="006B10B4" w:rsidRPr="00916005">
        <w:rPr>
          <w:cs/>
        </w:rPr>
        <w:t xml:space="preserve"> </w:t>
      </w:r>
      <w:r w:rsidRPr="006B10B4">
        <w:rPr>
          <w:lang w:val="en-US"/>
        </w:rPr>
        <w:t xml:space="preserve">2565 </w:t>
      </w:r>
      <w:r w:rsidRPr="006B10B4">
        <w:rPr>
          <w:rFonts w:hint="cs"/>
          <w:cs/>
          <w:lang w:val="en-US"/>
        </w:rPr>
        <w:t>กลุ่มบริษัทยังมีส่วนแบ่ง</w:t>
      </w:r>
      <w:r w:rsidRPr="006B10B4">
        <w:rPr>
          <w:rFonts w:hint="cs"/>
          <w:cs/>
        </w:rPr>
        <w:t>ผลขาดทุนสะสมที่ยังไม่รับรู้ของบริษัทร่วมจำนวน</w:t>
      </w:r>
      <w:r w:rsidRPr="006B10B4">
        <w:t xml:space="preserve"> </w:t>
      </w:r>
      <w:r w:rsidR="002E13B6">
        <w:t>985</w:t>
      </w:r>
      <w:r w:rsidRPr="006B10B4">
        <w:rPr>
          <w:rFonts w:hint="cs"/>
          <w:cs/>
        </w:rPr>
        <w:t xml:space="preserve"> ล้าน</w:t>
      </w:r>
      <w:r w:rsidRPr="006B10B4">
        <w:rPr>
          <w:rFonts w:hint="cs"/>
          <w:spacing w:val="-2"/>
          <w:cs/>
        </w:rPr>
        <w:t xml:space="preserve">บาท </w:t>
      </w:r>
      <w:r w:rsidRPr="006B10B4">
        <w:rPr>
          <w:spacing w:val="-2"/>
          <w:cs/>
        </w:rPr>
        <w:br/>
      </w:r>
      <w:r w:rsidRPr="006B10B4">
        <w:rPr>
          <w:rFonts w:hint="cs"/>
          <w:i/>
          <w:iCs/>
          <w:spacing w:val="-2"/>
          <w:cs/>
        </w:rPr>
        <w:t>(</w:t>
      </w:r>
      <w:r w:rsidR="006B10B4">
        <w:rPr>
          <w:i/>
          <w:iCs/>
          <w:spacing w:val="-2"/>
          <w:lang w:val="en-US"/>
        </w:rPr>
        <w:t xml:space="preserve">30 </w:t>
      </w:r>
      <w:r w:rsidR="006B10B4">
        <w:rPr>
          <w:rFonts w:hint="cs"/>
          <w:i/>
          <w:iCs/>
          <w:spacing w:val="-2"/>
          <w:cs/>
          <w:lang w:val="en-US"/>
        </w:rPr>
        <w:t>มิถุนายน</w:t>
      </w:r>
      <w:r w:rsidRPr="006B10B4">
        <w:rPr>
          <w:rFonts w:hint="cs"/>
          <w:i/>
          <w:iCs/>
          <w:spacing w:val="-2"/>
          <w:cs/>
        </w:rPr>
        <w:t xml:space="preserve"> </w:t>
      </w:r>
      <w:r w:rsidRPr="006B10B4">
        <w:rPr>
          <w:i/>
          <w:iCs/>
          <w:spacing w:val="-2"/>
          <w:lang w:val="en-US"/>
        </w:rPr>
        <w:t xml:space="preserve">2564: </w:t>
      </w:r>
      <w:r w:rsidR="006B10B4">
        <w:rPr>
          <w:i/>
          <w:iCs/>
          <w:spacing w:val="-2"/>
          <w:lang w:val="en-US"/>
        </w:rPr>
        <w:t>985</w:t>
      </w:r>
      <w:r w:rsidRPr="006B10B4">
        <w:rPr>
          <w:i/>
          <w:iCs/>
          <w:lang w:val="en-US"/>
        </w:rPr>
        <w:t xml:space="preserve"> </w:t>
      </w:r>
      <w:r w:rsidRPr="006B10B4">
        <w:rPr>
          <w:rFonts w:hint="cs"/>
          <w:i/>
          <w:iCs/>
          <w:cs/>
        </w:rPr>
        <w:t>ล้านบาท</w:t>
      </w:r>
      <w:r w:rsidRPr="006B10B4">
        <w:rPr>
          <w:rFonts w:hint="cs"/>
          <w:i/>
          <w:iCs/>
          <w:cs/>
          <w:lang w:val="en-US"/>
        </w:rPr>
        <w:t>)</w:t>
      </w:r>
      <w:r w:rsidRPr="006B10B4">
        <w:rPr>
          <w:rFonts w:hint="cs"/>
          <w:cs/>
          <w:lang w:val="en-US"/>
        </w:rPr>
        <w:t xml:space="preserve"> </w:t>
      </w:r>
      <w:r w:rsidRPr="006B10B4">
        <w:rPr>
          <w:rFonts w:hint="cs"/>
          <w:spacing w:val="4"/>
          <w:cs/>
          <w:lang w:val="en-US"/>
        </w:rPr>
        <w:t>ก</w:t>
      </w:r>
      <w:r w:rsidRPr="006B10B4">
        <w:rPr>
          <w:cs/>
        </w:rPr>
        <w:t>ลุ่มบริษัทไม่มีภาระ</w:t>
      </w:r>
      <w:r w:rsidRPr="006B10B4">
        <w:rPr>
          <w:rFonts w:hint="cs"/>
          <w:cs/>
        </w:rPr>
        <w:t>หนี้สินที่เกี่ยวเนื่องกับผล</w:t>
      </w:r>
      <w:r w:rsidRPr="006B10B4">
        <w:rPr>
          <w:cs/>
        </w:rPr>
        <w:t>ขาดทุน</w:t>
      </w:r>
      <w:r w:rsidRPr="006B10B4">
        <w:rPr>
          <w:rFonts w:hint="cs"/>
          <w:cs/>
        </w:rPr>
        <w:t>นี้</w:t>
      </w:r>
    </w:p>
    <w:p w14:paraId="7120FC75" w14:textId="77777777" w:rsidR="00C344C6" w:rsidRDefault="00C344C6">
      <w:pPr>
        <w:spacing w:line="240" w:lineRule="auto"/>
        <w:sectPr w:rsidR="00C344C6" w:rsidSect="007E0FE6">
          <w:pgSz w:w="11909" w:h="16834" w:code="9"/>
          <w:pgMar w:top="691" w:right="1152" w:bottom="720" w:left="1152" w:header="706" w:footer="706" w:gutter="0"/>
          <w:pgNumType w:start="38"/>
          <w:cols w:space="737"/>
          <w:docGrid w:linePitch="360"/>
        </w:sectPr>
      </w:pPr>
      <w:r>
        <w:br w:type="page"/>
      </w:r>
    </w:p>
    <w:p w14:paraId="3F884D19" w14:textId="6231DC48" w:rsidR="00C344C6" w:rsidRDefault="00C344C6" w:rsidP="00C344C6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6B10B4">
        <w:rPr>
          <w:lang w:val="en-US"/>
        </w:rPr>
        <w:t>30</w:t>
      </w:r>
      <w:r w:rsidR="006B10B4" w:rsidRPr="00916005">
        <w:rPr>
          <w:cs/>
        </w:rPr>
        <w:t xml:space="preserve"> </w:t>
      </w:r>
      <w:r w:rsidR="006B10B4" w:rsidRPr="00916005">
        <w:rPr>
          <w:rFonts w:hint="cs"/>
          <w:cs/>
        </w:rPr>
        <w:t>มิถุนายน</w:t>
      </w:r>
      <w:r w:rsidR="006B10B4" w:rsidRPr="00916005">
        <w:rPr>
          <w:cs/>
        </w:rPr>
        <w:t xml:space="preserve"> </w:t>
      </w:r>
      <w:r w:rsidRPr="00C76147">
        <w:rPr>
          <w:lang w:val="en-US"/>
        </w:rPr>
        <w:t>256</w:t>
      </w:r>
      <w:r w:rsidR="00DB709B">
        <w:rPr>
          <w:lang w:val="en-US"/>
        </w:rPr>
        <w:t>5</w:t>
      </w:r>
      <w:r>
        <w:rPr>
          <w:lang w:val="en-US"/>
        </w:rPr>
        <w:t xml:space="preserve"> </w:t>
      </w:r>
      <w:r w:rsidRPr="00E52B83">
        <w:rPr>
          <w:rFonts w:hint="cs"/>
          <w:cs/>
          <w:lang w:val="en-US"/>
        </w:rPr>
        <w:t xml:space="preserve">และ </w:t>
      </w:r>
      <w:r w:rsidRPr="00C76147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>
        <w:rPr>
          <w:rFonts w:hint="cs"/>
          <w:cs/>
          <w:lang w:val="en-US"/>
        </w:rPr>
        <w:t xml:space="preserve"> </w:t>
      </w:r>
      <w:r w:rsidRPr="00C76147">
        <w:rPr>
          <w:lang w:val="en-US"/>
        </w:rPr>
        <w:t>256</w:t>
      </w:r>
      <w:r w:rsidR="00DB709B">
        <w:rPr>
          <w:lang w:val="en-US"/>
        </w:rPr>
        <w:t>4</w:t>
      </w:r>
      <w:r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6B028D0C" w14:textId="77777777" w:rsidR="00C344C6" w:rsidRDefault="00C344C6" w:rsidP="00C344C6">
      <w:pPr>
        <w:pStyle w:val="Bo-C1Content"/>
        <w:ind w:hanging="547"/>
        <w:rPr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C344C6" w:rsidRPr="000E3456" w14:paraId="19131F47" w14:textId="77777777" w:rsidTr="00C344C6">
        <w:trPr>
          <w:tblHeader/>
        </w:trPr>
        <w:tc>
          <w:tcPr>
            <w:tcW w:w="2970" w:type="dxa"/>
          </w:tcPr>
          <w:p w14:paraId="5BEA04D0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BC7785A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E60F7E6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344C6" w:rsidRPr="000E3456" w14:paraId="7875B394" w14:textId="77777777" w:rsidTr="00C344C6">
        <w:trPr>
          <w:tblHeader/>
        </w:trPr>
        <w:tc>
          <w:tcPr>
            <w:tcW w:w="2970" w:type="dxa"/>
          </w:tcPr>
          <w:p w14:paraId="0DA3AFDA" w14:textId="77777777" w:rsidR="00C344C6" w:rsidRPr="000E3456" w:rsidRDefault="00C344C6" w:rsidP="00C344C6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B9DF57E" w14:textId="77777777" w:rsidR="00C344C6" w:rsidRPr="000E3456" w:rsidRDefault="00C344C6" w:rsidP="00C344C6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55DFBE8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39E6159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E094E4C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760DB7EF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56559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161F69BD" w14:textId="77777777" w:rsidR="00C344C6" w:rsidRPr="000E3456" w:rsidRDefault="00C344C6" w:rsidP="00C344C6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E283B3F" w14:textId="77777777" w:rsidR="00C344C6" w:rsidRPr="000E3456" w:rsidRDefault="00C344C6" w:rsidP="00C344C6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</w:tr>
      <w:tr w:rsidR="006B10B4" w:rsidRPr="000E3456" w14:paraId="59BF0232" w14:textId="77777777" w:rsidTr="00C344C6">
        <w:trPr>
          <w:tblHeader/>
        </w:trPr>
        <w:tc>
          <w:tcPr>
            <w:tcW w:w="2970" w:type="dxa"/>
          </w:tcPr>
          <w:p w14:paraId="567730D9" w14:textId="77777777" w:rsidR="006B10B4" w:rsidRPr="000E3456" w:rsidRDefault="006B10B4" w:rsidP="006B10B4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599C6E1" w14:textId="77777777" w:rsidR="006B10B4" w:rsidRPr="000E3456" w:rsidRDefault="006B10B4" w:rsidP="006B10B4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676F7B9B" w14:textId="35029FBF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AE5C94B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1C680FE0" w14:textId="77777777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5F35BEBE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BE36BF9" w14:textId="44CB8D8E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4EB1E6FA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9F6F584" w14:textId="77777777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23583A0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A074D38" w14:textId="2EB6F283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52A2ABF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DB6AD38" w14:textId="77777777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41FE9ED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75E05DC" w14:textId="5E0B9B55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D139DD0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49A2D0B" w14:textId="77777777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B10B4" w:rsidRPr="000E3456" w14:paraId="0B3BB922" w14:textId="77777777" w:rsidTr="00C344C6">
        <w:trPr>
          <w:tblHeader/>
        </w:trPr>
        <w:tc>
          <w:tcPr>
            <w:tcW w:w="2970" w:type="dxa"/>
          </w:tcPr>
          <w:p w14:paraId="0FC4141B" w14:textId="77777777" w:rsidR="006B10B4" w:rsidRPr="000E3456" w:rsidRDefault="006B10B4" w:rsidP="006B10B4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043FE69" w14:textId="77777777" w:rsidR="006B10B4" w:rsidRPr="000E3456" w:rsidRDefault="006B10B4" w:rsidP="006B10B4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B840198" w14:textId="2B9C4E93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123E2360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4DFD6CA" w14:textId="072C5156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4A3FF712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2F658C4" w14:textId="1C0790D2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0FB807E9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2142BAC" w14:textId="4EDCA086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7ADC1789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87FC97E" w14:textId="11AF4AAB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0961E82E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C14D46D" w14:textId="3149C1C1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47" w:type="dxa"/>
          </w:tcPr>
          <w:p w14:paraId="1626176B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E5D11BA" w14:textId="2CC727AF" w:rsidR="006B10B4" w:rsidRPr="000E3456" w:rsidRDefault="006B10B4" w:rsidP="006B10B4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14:paraId="637DECB4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0EE90F3" w14:textId="0BDC561E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6B10B4" w:rsidRPr="000E3456" w14:paraId="5303EE75" w14:textId="77777777" w:rsidTr="00C344C6">
        <w:trPr>
          <w:tblHeader/>
        </w:trPr>
        <w:tc>
          <w:tcPr>
            <w:tcW w:w="2970" w:type="dxa"/>
          </w:tcPr>
          <w:p w14:paraId="0D3A14C3" w14:textId="77777777" w:rsidR="006B10B4" w:rsidRPr="000E3456" w:rsidRDefault="006B10B4" w:rsidP="006B10B4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83B344A" w14:textId="77777777" w:rsidR="006B10B4" w:rsidRPr="000E3456" w:rsidRDefault="006B10B4" w:rsidP="006B10B4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6251BE3E" w14:textId="77777777" w:rsidR="006B10B4" w:rsidRPr="000E3456" w:rsidRDefault="006B10B4" w:rsidP="006B10B4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74FC35AC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AA40FEF" w14:textId="77777777" w:rsidR="006B10B4" w:rsidRPr="000E3456" w:rsidRDefault="006B10B4" w:rsidP="006B10B4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B10B4" w:rsidRPr="000E3456" w14:paraId="7936C6CF" w14:textId="77777777" w:rsidTr="00C344C6">
        <w:tc>
          <w:tcPr>
            <w:tcW w:w="2970" w:type="dxa"/>
          </w:tcPr>
          <w:p w14:paraId="58DFE5E7" w14:textId="77777777" w:rsidR="006B10B4" w:rsidRPr="000E3456" w:rsidRDefault="006B10B4" w:rsidP="006B10B4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2083C23C" w14:textId="77777777" w:rsidR="006B10B4" w:rsidRPr="000E3456" w:rsidRDefault="006B10B4" w:rsidP="006B10B4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9BF402D" w14:textId="77777777" w:rsidR="006B10B4" w:rsidRPr="000E3456" w:rsidRDefault="006B10B4" w:rsidP="006B10B4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90DEA05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5D79C67" w14:textId="77777777" w:rsidR="006B10B4" w:rsidRPr="000E3456" w:rsidRDefault="006B10B4" w:rsidP="006B10B4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B980C6A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320EEB0" w14:textId="77777777" w:rsidR="006B10B4" w:rsidRPr="000E3456" w:rsidRDefault="006B10B4" w:rsidP="006B10B4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71A7EA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043648B" w14:textId="77777777" w:rsidR="006B10B4" w:rsidRPr="000E3456" w:rsidRDefault="006B10B4" w:rsidP="006B10B4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4750C9A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9713D32" w14:textId="77777777" w:rsidR="006B10B4" w:rsidRPr="000E3456" w:rsidRDefault="006B10B4" w:rsidP="006B10B4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8458B6A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F02630F" w14:textId="77777777" w:rsidR="006B10B4" w:rsidRPr="000E3456" w:rsidRDefault="006B10B4" w:rsidP="006B10B4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99F1276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69414CE" w14:textId="77777777" w:rsidR="006B10B4" w:rsidRPr="000E3456" w:rsidRDefault="006B10B4" w:rsidP="006B10B4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9EEF7CF" w14:textId="77777777" w:rsidR="006B10B4" w:rsidRPr="000E3456" w:rsidRDefault="006B10B4" w:rsidP="006B10B4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FA572ED" w14:textId="77777777" w:rsidR="006B10B4" w:rsidRPr="000E3456" w:rsidRDefault="006B10B4" w:rsidP="006B10B4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2E13B6" w:rsidRPr="000E3456" w14:paraId="0AFC6985" w14:textId="77777777" w:rsidTr="00C344C6">
        <w:tc>
          <w:tcPr>
            <w:tcW w:w="2970" w:type="dxa"/>
          </w:tcPr>
          <w:p w14:paraId="4575F5CD" w14:textId="77777777" w:rsidR="002E13B6" w:rsidRPr="000E3456" w:rsidRDefault="002E13B6" w:rsidP="002E13B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 xml:space="preserve">บริษัท บางกอกสหประกันชีวิต </w:t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br/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9638406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9CCD01E" w14:textId="314DBB93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158E4FE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A55B2CC" w14:textId="053CC590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4B923BB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D9CC526" w14:textId="33CBBD0D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444BB4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118E67A" w14:textId="6145DEC1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34E7EA3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55CF30D" w14:textId="5F8DD145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09E530A4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887B1CF" w14:textId="23082F4D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8BD2ECF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CB9A886" w14:textId="03C6938A" w:rsidR="002E13B6" w:rsidRPr="002E13B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123,019</w:t>
            </w:r>
          </w:p>
        </w:tc>
        <w:tc>
          <w:tcPr>
            <w:tcW w:w="247" w:type="dxa"/>
          </w:tcPr>
          <w:p w14:paraId="1982D0AF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A8C7F4C" w14:textId="7B6BE4D8" w:rsidR="002E13B6" w:rsidRPr="000E345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2E13B6" w:rsidRPr="000E3456" w14:paraId="47230580" w14:textId="77777777" w:rsidTr="00C344C6">
        <w:tc>
          <w:tcPr>
            <w:tcW w:w="2970" w:type="dxa"/>
          </w:tcPr>
          <w:p w14:paraId="1068BDCE" w14:textId="77777777" w:rsidR="002E13B6" w:rsidRPr="000E3456" w:rsidRDefault="002E13B6" w:rsidP="002E13B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1D463AF1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A4FDE62" w14:textId="0E21B725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5131D3B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59555326" w14:textId="0773DCEA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963B62B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1504F89" w14:textId="2A206228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1081249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DB25A5A" w14:textId="507F8188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E4114BF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1C5CC83" w14:textId="5EA237FB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C439170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72F32FB" w14:textId="0C0B6548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8C390FD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9E1086" w14:textId="587AF71A" w:rsidR="002E13B6" w:rsidRPr="002E13B6" w:rsidRDefault="002E13B6" w:rsidP="002E13B6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724,74</w:t>
            </w:r>
            <w:r w:rsidR="003C1A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" w:type="dxa"/>
          </w:tcPr>
          <w:p w14:paraId="57ECE3FB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5F30567" w14:textId="753734C4" w:rsidR="002E13B6" w:rsidRPr="000E3456" w:rsidRDefault="002E13B6" w:rsidP="002E13B6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</w:tr>
      <w:tr w:rsidR="002E13B6" w:rsidRPr="000E3456" w14:paraId="2A29BA5F" w14:textId="77777777" w:rsidTr="00C344C6">
        <w:tc>
          <w:tcPr>
            <w:tcW w:w="2970" w:type="dxa"/>
          </w:tcPr>
          <w:p w14:paraId="2596EB79" w14:textId="77777777" w:rsidR="002E13B6" w:rsidRPr="000E3456" w:rsidRDefault="002E13B6" w:rsidP="002E13B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9D450FB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513386B9" w14:textId="77777777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0C4435E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595706" w14:textId="77777777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26C4DE8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FF5971E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BB351F0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95B175C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69C26F3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F8EFBF1" w14:textId="104A71F3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B6400DA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6817CCB" w14:textId="2C393980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09D4A2B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D3325F7" w14:textId="7A67A668" w:rsidR="002E13B6" w:rsidRPr="002E13B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847,76</w:t>
            </w:r>
            <w:r w:rsidR="003C1A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7" w:type="dxa"/>
          </w:tcPr>
          <w:p w14:paraId="5E446678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11BFF9C" w14:textId="61F03E9C" w:rsidR="002E13B6" w:rsidRPr="000E345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842,539</w:t>
            </w:r>
          </w:p>
        </w:tc>
      </w:tr>
      <w:tr w:rsidR="002E13B6" w:rsidRPr="000E3456" w14:paraId="7E00424C" w14:textId="77777777" w:rsidTr="00C344C6">
        <w:tc>
          <w:tcPr>
            <w:tcW w:w="2970" w:type="dxa"/>
          </w:tcPr>
          <w:p w14:paraId="1DDF98EB" w14:textId="77777777" w:rsidR="002E13B6" w:rsidRPr="000E3456" w:rsidRDefault="002E13B6" w:rsidP="002E13B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25FA3C83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0BF03437" w14:textId="77777777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90FC9CF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0DBDBF4A" w14:textId="77777777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36034BD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CD4175B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F90D460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2304A4F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9F6D9A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C3C6991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4AAA822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200ECA1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882B2E2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54C24" w14:textId="77777777" w:rsidR="002E13B6" w:rsidRPr="002E13B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16B1DC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EB201EA" w14:textId="77777777" w:rsidR="002E13B6" w:rsidRPr="000E345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2E13B6" w:rsidRPr="000E3456" w14:paraId="3511E4F1" w14:textId="77777777" w:rsidTr="00C344C6">
        <w:tc>
          <w:tcPr>
            <w:tcW w:w="2970" w:type="dxa"/>
          </w:tcPr>
          <w:p w14:paraId="6AFC6B12" w14:textId="77777777" w:rsidR="002E13B6" w:rsidRPr="000E3456" w:rsidRDefault="002E13B6" w:rsidP="002E13B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0A48F57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741BFBE8" w14:textId="3E7BB785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09BE47F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2799C7A9" w14:textId="02EEA7F2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518D6B0C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9507E3B" w14:textId="3762687B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07733A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8DC5116" w14:textId="46991C11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71F8ABD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01A5504" w14:textId="130241FC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3D3C6AEC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DEABF0" w14:textId="2A5F9BC6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6676E59C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A538030" w14:textId="0243F36B" w:rsidR="002E13B6" w:rsidRPr="002E13B6" w:rsidRDefault="002E13B6" w:rsidP="002E13B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069AE91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15AD7B4" w14:textId="589EC6CE" w:rsidR="002E13B6" w:rsidRPr="000E3456" w:rsidRDefault="002E13B6" w:rsidP="002E13B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13B6" w:rsidRPr="000E3456" w14:paraId="7926BCEC" w14:textId="77777777" w:rsidTr="00C344C6">
        <w:tc>
          <w:tcPr>
            <w:tcW w:w="2970" w:type="dxa"/>
          </w:tcPr>
          <w:p w14:paraId="0A88AF25" w14:textId="77777777" w:rsidR="002E13B6" w:rsidRPr="000E3456" w:rsidRDefault="002E13B6" w:rsidP="002E13B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38B3DDC2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674F219B" w14:textId="2B3C422F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1C9381C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F7A6D39" w14:textId="18ADA577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16BD28DC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1D52ADA" w14:textId="554F0941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D9F079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8EB0E6C" w14:textId="7AD693F6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C95357A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33166E9" w14:textId="58AA17B1" w:rsidR="002E13B6" w:rsidRPr="000E3456" w:rsidRDefault="002E13B6" w:rsidP="002E13B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945A719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0285B9A" w14:textId="30E7BE37" w:rsidR="002E13B6" w:rsidRPr="000E3456" w:rsidRDefault="002E13B6" w:rsidP="002E13B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74EDD8B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795D29F" w14:textId="03DDFA49" w:rsidR="002E13B6" w:rsidRPr="002E13B6" w:rsidRDefault="002E13B6" w:rsidP="002E13B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9BDEF48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6918EF8" w14:textId="5E3DA866" w:rsidR="002E13B6" w:rsidRPr="000E3456" w:rsidRDefault="002E13B6" w:rsidP="002E13B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13B6" w:rsidRPr="000E3456" w14:paraId="08A0E2B5" w14:textId="77777777" w:rsidTr="00C344C6">
        <w:tc>
          <w:tcPr>
            <w:tcW w:w="2970" w:type="dxa"/>
          </w:tcPr>
          <w:p w14:paraId="5E2A9B19" w14:textId="77777777" w:rsidR="002E13B6" w:rsidRPr="000E3456" w:rsidRDefault="002E13B6" w:rsidP="002E13B6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238D078B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46723D4" w14:textId="41C3C8E2" w:rsidR="002E13B6" w:rsidRPr="000E3456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3D66F08" w14:textId="77777777" w:rsidR="002E13B6" w:rsidRPr="000E3456" w:rsidRDefault="002E13B6" w:rsidP="002E13B6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6E58DA" w14:textId="58B182B3" w:rsidR="002E13B6" w:rsidRPr="000E3456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8537FF5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660AEE7" w14:textId="5422E2E5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6227FAE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488ECAF" w14:textId="14F731C4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3ECD16F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F2B83B0" w14:textId="105BD585" w:rsidR="002E13B6" w:rsidRPr="000E3456" w:rsidRDefault="002E13B6" w:rsidP="002E13B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367D427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1428E25" w14:textId="4579222A" w:rsidR="002E13B6" w:rsidRPr="000E3456" w:rsidRDefault="002E13B6" w:rsidP="002E13B6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1540133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EBEE09C" w14:textId="75D76EA7" w:rsidR="002E13B6" w:rsidRPr="002E13B6" w:rsidRDefault="002E13B6" w:rsidP="002E13B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BBBADC4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A062406" w14:textId="7E72298B" w:rsidR="002E13B6" w:rsidRPr="000E3456" w:rsidRDefault="002E13B6" w:rsidP="002E13B6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13B6" w:rsidRPr="000E3456" w14:paraId="10F91F22" w14:textId="77777777" w:rsidTr="00C344C6">
        <w:tc>
          <w:tcPr>
            <w:tcW w:w="2970" w:type="dxa"/>
          </w:tcPr>
          <w:p w14:paraId="1F25FC25" w14:textId="77777777" w:rsidR="002E13B6" w:rsidRPr="000E3456" w:rsidRDefault="002E13B6" w:rsidP="002E13B6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0F46C85F" w14:textId="77777777" w:rsidR="002E13B6" w:rsidRPr="000E3456" w:rsidRDefault="002E13B6" w:rsidP="002E13B6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2981AF71" w14:textId="77777777" w:rsidR="002E13B6" w:rsidRPr="000E3456" w:rsidRDefault="002E13B6" w:rsidP="002E13B6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F344E1A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44A5234C" w14:textId="77777777" w:rsidR="002E13B6" w:rsidRPr="000E3456" w:rsidRDefault="002E13B6" w:rsidP="002E13B6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E47EB29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815417C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27E17B9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A6100C8" w14:textId="77777777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667B3B4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5B8F7" w14:textId="2E1AF83B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10759488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FCCBF" w14:textId="53208B76" w:rsidR="002E13B6" w:rsidRPr="000E3456" w:rsidRDefault="002E13B6" w:rsidP="002E13B6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03EE7CBA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3AE07" w14:textId="2D689D45" w:rsidR="002E13B6" w:rsidRPr="002E13B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847,76</w:t>
            </w:r>
            <w:r w:rsidR="003C1A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7" w:type="dxa"/>
          </w:tcPr>
          <w:p w14:paraId="2CA8472B" w14:textId="77777777" w:rsidR="002E13B6" w:rsidRPr="000E3456" w:rsidRDefault="002E13B6" w:rsidP="002E13B6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EBF0394" w14:textId="7CB0A730" w:rsidR="002E13B6" w:rsidRPr="000E3456" w:rsidRDefault="002E13B6" w:rsidP="002E13B6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402C1113" w14:textId="77777777" w:rsidR="00C344C6" w:rsidRDefault="00C344C6" w:rsidP="00C344C6">
      <w:pPr>
        <w:pStyle w:val="Bo-C1Content"/>
        <w:rPr>
          <w:rFonts w:asciiTheme="majorBidi" w:hAnsiTheme="majorBidi" w:cstheme="majorBidi"/>
        </w:rPr>
        <w:sectPr w:rsidR="00C344C6" w:rsidSect="0085456B">
          <w:footerReference w:type="default" r:id="rId14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170"/>
      </w:tblGrid>
      <w:tr w:rsidR="00C344C6" w:rsidRPr="000E3456" w14:paraId="0E4C8BE7" w14:textId="77777777" w:rsidTr="00C344C6">
        <w:trPr>
          <w:cantSplit/>
          <w:trHeight w:val="353"/>
          <w:tblHeader/>
        </w:trPr>
        <w:tc>
          <w:tcPr>
            <w:tcW w:w="4680" w:type="dxa"/>
            <w:gridSpan w:val="2"/>
          </w:tcPr>
          <w:p w14:paraId="7597E8C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0" w:type="dxa"/>
            <w:gridSpan w:val="15"/>
          </w:tcPr>
          <w:p w14:paraId="5FCB1E0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4C6" w:rsidRPr="000E3456" w14:paraId="7CE420EE" w14:textId="77777777" w:rsidTr="00C344C6">
        <w:trPr>
          <w:cantSplit/>
          <w:trHeight w:val="353"/>
          <w:tblHeader/>
        </w:trPr>
        <w:tc>
          <w:tcPr>
            <w:tcW w:w="2880" w:type="dxa"/>
          </w:tcPr>
          <w:p w14:paraId="299FD2B8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363A05A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40" w:type="dxa"/>
            <w:gridSpan w:val="3"/>
            <w:vAlign w:val="bottom"/>
          </w:tcPr>
          <w:p w14:paraId="500B8FC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697EBDB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D402897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5162289C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CB6F9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0BC4412E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3054992" w14:textId="77777777" w:rsidR="00C344C6" w:rsidRPr="000E3456" w:rsidRDefault="00C344C6" w:rsidP="00C344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6B10B4" w:rsidRPr="000E3456" w14:paraId="53EE3E53" w14:textId="77777777" w:rsidTr="00C344C6">
        <w:trPr>
          <w:cantSplit/>
          <w:tblHeader/>
        </w:trPr>
        <w:tc>
          <w:tcPr>
            <w:tcW w:w="2880" w:type="dxa"/>
          </w:tcPr>
          <w:p w14:paraId="56D041D3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7A13B2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52578C" w14:textId="711D4F60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DF5856D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0C9245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30543BA8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166A9" w14:textId="10AB5832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414C37F0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0AC429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4C1427CB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77ADA" w14:textId="637187F2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D40CA73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A35BAB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6B008A4E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6D4B7" w14:textId="616C8DC6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CDB260D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4FBC0D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B10B4" w:rsidRPr="000E3456" w14:paraId="5C43ABAE" w14:textId="77777777" w:rsidTr="00C344C6">
        <w:trPr>
          <w:cantSplit/>
          <w:tblHeader/>
        </w:trPr>
        <w:tc>
          <w:tcPr>
            <w:tcW w:w="2880" w:type="dxa"/>
          </w:tcPr>
          <w:p w14:paraId="75D9DCE0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FB7EB4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3886A5" w14:textId="2D6E7CEA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B925E2D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33D651" w14:textId="59A833FC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4B19F77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F815A" w14:textId="22B9EDA8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85253E7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69A893" w14:textId="7241DFF5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574D935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D9CE0" w14:textId="12145E2F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B37EFF4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FD2E6B" w14:textId="3E5E55F4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AEAA359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97D6D" w14:textId="5924E4EA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39D8E40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66E3F2" w14:textId="721A5448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6B10B4" w:rsidRPr="000E3456" w14:paraId="4A5C0E5B" w14:textId="77777777" w:rsidTr="00C344C6">
        <w:trPr>
          <w:cantSplit/>
          <w:tblHeader/>
        </w:trPr>
        <w:tc>
          <w:tcPr>
            <w:tcW w:w="2880" w:type="dxa"/>
          </w:tcPr>
          <w:p w14:paraId="2B1E1A37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E067F4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800C96C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213BD62E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0" w:type="dxa"/>
            <w:gridSpan w:val="11"/>
            <w:vAlign w:val="center"/>
          </w:tcPr>
          <w:p w14:paraId="0F94610E" w14:textId="77777777" w:rsidR="006B10B4" w:rsidRPr="000E3456" w:rsidRDefault="006B10B4" w:rsidP="006B10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0B4" w:rsidRPr="000E3456" w14:paraId="73E261CF" w14:textId="77777777" w:rsidTr="00C344C6">
        <w:trPr>
          <w:cantSplit/>
        </w:trPr>
        <w:tc>
          <w:tcPr>
            <w:tcW w:w="2880" w:type="dxa"/>
          </w:tcPr>
          <w:p w14:paraId="489FA2B5" w14:textId="77777777" w:rsidR="006B10B4" w:rsidRPr="000E3456" w:rsidRDefault="006B10B4" w:rsidP="006B10B4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F31D7F1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5F864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6E4DF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74954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950158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61611C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76EB4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BEA8DD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60E5FA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36A6F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4F6EA28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F81E576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4CAD1E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9A3C28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F81" w14:textId="77777777" w:rsidR="006B10B4" w:rsidRPr="000E3456" w:rsidRDefault="006B10B4" w:rsidP="006B10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3B6" w:rsidRPr="000E3456" w14:paraId="19F24D6E" w14:textId="77777777" w:rsidTr="00C344C6">
        <w:trPr>
          <w:cantSplit/>
          <w:trHeight w:val="396"/>
        </w:trPr>
        <w:tc>
          <w:tcPr>
            <w:tcW w:w="2880" w:type="dxa"/>
          </w:tcPr>
          <w:p w14:paraId="4ECF3C42" w14:textId="77777777" w:rsidR="002E13B6" w:rsidRPr="000E3456" w:rsidRDefault="002E13B6" w:rsidP="002E13B6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800" w:type="dxa"/>
          </w:tcPr>
          <w:p w14:paraId="7F4785C4" w14:textId="77777777" w:rsidR="002E13B6" w:rsidRPr="000E3456" w:rsidRDefault="002E13B6" w:rsidP="002E13B6">
            <w:pPr>
              <w:ind w:left="198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75E3AF94" w14:textId="00BDE1F8" w:rsidR="002E13B6" w:rsidRPr="00145EBC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3AD3B8E0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849CE" w14:textId="64FC6040" w:rsidR="002E13B6" w:rsidRPr="00145EBC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26E45B46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8E5470" w14:textId="2971818B" w:rsidR="002E13B6" w:rsidRPr="000E3456" w:rsidRDefault="002E13B6" w:rsidP="002E13B6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6C4A1584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85812" w14:textId="1F9F2FE5" w:rsidR="002E13B6" w:rsidRPr="000E3456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3C792C4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63628" w14:textId="118BF900" w:rsidR="002E13B6" w:rsidRPr="00145EBC" w:rsidRDefault="002E13B6" w:rsidP="002E13B6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286864EA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F42A51" w14:textId="4DC75B1A" w:rsidR="002E13B6" w:rsidRPr="00145EBC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7D083FF0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89C436" w14:textId="69E68B22" w:rsidR="002E13B6" w:rsidRPr="002E13B6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123,019</w:t>
            </w:r>
          </w:p>
        </w:tc>
        <w:tc>
          <w:tcPr>
            <w:tcW w:w="180" w:type="dxa"/>
          </w:tcPr>
          <w:p w14:paraId="0039265C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149A0" w14:textId="7FEF4FFD" w:rsidR="002E13B6" w:rsidRPr="00145EBC" w:rsidRDefault="002E13B6" w:rsidP="002E13B6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2E13B6" w:rsidRPr="000E3456" w14:paraId="01514D13" w14:textId="77777777" w:rsidTr="007542C9">
        <w:trPr>
          <w:cantSplit/>
          <w:trHeight w:val="396"/>
        </w:trPr>
        <w:tc>
          <w:tcPr>
            <w:tcW w:w="2880" w:type="dxa"/>
          </w:tcPr>
          <w:p w14:paraId="7F912FB3" w14:textId="77777777" w:rsidR="002E13B6" w:rsidRPr="000E3456" w:rsidRDefault="002E13B6" w:rsidP="002E13B6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7FDFF5D0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  <w:shd w:val="clear" w:color="auto" w:fill="auto"/>
          </w:tcPr>
          <w:p w14:paraId="4DE61C48" w14:textId="0F929840" w:rsidR="002E13B6" w:rsidRPr="007542C9" w:rsidRDefault="002E13B6" w:rsidP="002E13B6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0FD7C968" w14:textId="77777777" w:rsidR="002E13B6" w:rsidRPr="007542C9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5646B0" w14:textId="410566A2" w:rsidR="002E13B6" w:rsidRPr="007542C9" w:rsidRDefault="002E13B6" w:rsidP="002E13B6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</w:tcPr>
          <w:p w14:paraId="5CE2B8B5" w14:textId="77777777" w:rsidR="002E13B6" w:rsidRPr="007542C9" w:rsidRDefault="002E13B6" w:rsidP="002E13B6">
            <w:pPr>
              <w:tabs>
                <w:tab w:val="decimal" w:pos="557"/>
              </w:tabs>
              <w:spacing w:line="360" w:lineRule="exact"/>
              <w:ind w:left="-112" w:righ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D4F1BE" w14:textId="028377EF" w:rsidR="002E13B6" w:rsidRPr="007542C9" w:rsidRDefault="002E13B6" w:rsidP="002E13B6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44AAE6A" w14:textId="77777777" w:rsidR="002E13B6" w:rsidRPr="007542C9" w:rsidRDefault="002E13B6" w:rsidP="002E1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11C850" w14:textId="38FD2B4D" w:rsidR="002E13B6" w:rsidRPr="007542C9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53E860E" w14:textId="77777777" w:rsidR="002E13B6" w:rsidRPr="007542C9" w:rsidRDefault="002E13B6" w:rsidP="002E1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A98B45" w14:textId="41DC330A" w:rsidR="002E13B6" w:rsidRPr="007542C9" w:rsidRDefault="002E13B6" w:rsidP="002E13B6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</w:tcPr>
          <w:p w14:paraId="6550BB25" w14:textId="77777777" w:rsidR="002E13B6" w:rsidRPr="007542C9" w:rsidRDefault="002E13B6" w:rsidP="002E1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28558D" w14:textId="73FED998" w:rsidR="002E13B6" w:rsidRPr="007542C9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</w:tcPr>
          <w:p w14:paraId="5766FDA1" w14:textId="77777777" w:rsidR="002E13B6" w:rsidRPr="007542C9" w:rsidRDefault="002E13B6" w:rsidP="002E1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E98C" w14:textId="6528003C" w:rsidR="002E13B6" w:rsidRPr="002E13B6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1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724,74</w:t>
            </w:r>
            <w:r w:rsidR="003C1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61387474" w14:textId="77777777" w:rsidR="002E13B6" w:rsidRPr="007542C9" w:rsidRDefault="002E13B6" w:rsidP="002E1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862C0" w14:textId="1ADC9E64" w:rsidR="002E13B6" w:rsidRPr="007542C9" w:rsidRDefault="002E13B6" w:rsidP="002E13B6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713,828</w:t>
            </w:r>
          </w:p>
        </w:tc>
      </w:tr>
      <w:tr w:rsidR="002E13B6" w:rsidRPr="000E3456" w14:paraId="7E51722F" w14:textId="77777777" w:rsidTr="00C941CC">
        <w:trPr>
          <w:cantSplit/>
        </w:trPr>
        <w:tc>
          <w:tcPr>
            <w:tcW w:w="2880" w:type="dxa"/>
            <w:vAlign w:val="bottom"/>
          </w:tcPr>
          <w:p w14:paraId="270685E8" w14:textId="77777777" w:rsidR="002E13B6" w:rsidRPr="000E3456" w:rsidRDefault="002E13B6" w:rsidP="002E13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04BCB02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7D3C5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440C06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E2BC1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16255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961AD6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07A47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AFDD6B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CE33B9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348F4" w14:textId="379EEFC2" w:rsidR="002E13B6" w:rsidRPr="00145EBC" w:rsidRDefault="002E13B6" w:rsidP="002E13B6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180" w:type="dxa"/>
          </w:tcPr>
          <w:p w14:paraId="5F327F26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4ABB9" w14:textId="12EEA4AB" w:rsidR="002E13B6" w:rsidRPr="00145EBC" w:rsidRDefault="002E13B6" w:rsidP="002E13B6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180" w:type="dxa"/>
            <w:vAlign w:val="bottom"/>
          </w:tcPr>
          <w:p w14:paraId="787CA6A7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125BB0" w14:textId="25D08998" w:rsidR="002E13B6" w:rsidRPr="002E13B6" w:rsidRDefault="002E13B6" w:rsidP="00C941C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E13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847,76</w:t>
            </w:r>
            <w:r w:rsidR="003C1A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18545511" w14:textId="77777777" w:rsidR="002E13B6" w:rsidRPr="000E3456" w:rsidRDefault="002E13B6" w:rsidP="002E13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5036C1" w14:textId="1CB51103" w:rsidR="002E13B6" w:rsidRPr="00145EBC" w:rsidRDefault="002E13B6" w:rsidP="002E13B6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159680D2" w14:textId="77777777" w:rsidR="00C344C6" w:rsidRDefault="00C344C6" w:rsidP="00C344C6">
      <w:pPr>
        <w:pStyle w:val="Bo-C1Content"/>
        <w:ind w:hanging="547"/>
        <w:rPr>
          <w:sz w:val="20"/>
          <w:szCs w:val="20"/>
        </w:rPr>
      </w:pPr>
    </w:p>
    <w:p w14:paraId="49D8A2A0" w14:textId="0CA5472B" w:rsidR="00C344C6" w:rsidRPr="009A176D" w:rsidRDefault="00C344C6" w:rsidP="00C344C6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6B10B4">
        <w:rPr>
          <w:rFonts w:hint="cs"/>
          <w:cs/>
          <w:lang w:val="en-US"/>
        </w:rPr>
        <w:t>หก</w:t>
      </w:r>
      <w:r w:rsidRPr="009A176D">
        <w:rPr>
          <w:cs/>
          <w:lang w:val="en-US"/>
        </w:rPr>
        <w:t xml:space="preserve">เดือนสิ้นสุดวันที่ </w:t>
      </w:r>
      <w:r w:rsidR="003C1A0D">
        <w:rPr>
          <w:lang w:val="en-US"/>
        </w:rPr>
        <w:t xml:space="preserve">30 </w:t>
      </w:r>
      <w:r w:rsidR="006B10B4">
        <w:rPr>
          <w:rFonts w:hint="cs"/>
          <w:cs/>
          <w:lang w:val="en-US"/>
        </w:rPr>
        <w:t>มิถุนายน</w:t>
      </w:r>
      <w:r>
        <w:rPr>
          <w:rFonts w:hint="cs"/>
          <w:cs/>
          <w:lang w:val="en-US"/>
        </w:rPr>
        <w:t xml:space="preserve"> </w:t>
      </w:r>
      <w:r w:rsidRPr="00C76147">
        <w:rPr>
          <w:lang w:val="en-US"/>
        </w:rPr>
        <w:t>256</w:t>
      </w:r>
      <w:r w:rsidR="00940965">
        <w:rPr>
          <w:lang w:val="en-US"/>
        </w:rPr>
        <w:t>5</w:t>
      </w:r>
      <w:r>
        <w:rPr>
          <w:lang w:val="en-US"/>
        </w:rPr>
        <w:t xml:space="preserve"> </w:t>
      </w:r>
      <w:r>
        <w:rPr>
          <w:cs/>
          <w:lang w:val="en-US"/>
        </w:rPr>
        <w:t xml:space="preserve">และ </w:t>
      </w:r>
      <w:r w:rsidRPr="00C76147">
        <w:rPr>
          <w:lang w:val="en-US"/>
        </w:rPr>
        <w:t>256</w:t>
      </w:r>
      <w:r w:rsidR="00940965">
        <w:rPr>
          <w:lang w:val="en-US"/>
        </w:rPr>
        <w:t>4</w:t>
      </w:r>
    </w:p>
    <w:p w14:paraId="16E39FA8" w14:textId="77777777" w:rsidR="00C344C6" w:rsidRPr="00B877E9" w:rsidRDefault="00C344C6" w:rsidP="00C344C6">
      <w:pPr>
        <w:pStyle w:val="Bo-Blankline"/>
        <w:rPr>
          <w:lang w:val="en-US"/>
        </w:rPr>
      </w:pPr>
    </w:p>
    <w:p w14:paraId="3570A71B" w14:textId="77777777" w:rsidR="00C344C6" w:rsidRDefault="00C344C6" w:rsidP="00C344C6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4D64FD" w:rsidRDefault="00C344C6" w:rsidP="00C344C6">
      <w:pPr>
        <w:pStyle w:val="Bo-Blankline"/>
      </w:pPr>
    </w:p>
    <w:p w14:paraId="292DC2B3" w14:textId="77777777" w:rsidR="00C344C6" w:rsidRDefault="00C344C6" w:rsidP="00C344C6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Default="00C344C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C344C6" w:rsidSect="007E0FE6">
          <w:pgSz w:w="16834" w:h="11909" w:orient="landscape" w:code="9"/>
          <w:pgMar w:top="1872" w:right="562" w:bottom="706" w:left="1008" w:header="706" w:footer="706" w:gutter="0"/>
          <w:pgNumType w:start="40"/>
          <w:cols w:space="737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6B10B4" w:rsidRDefault="00276D5A" w:rsidP="00026E6A">
      <w:pPr>
        <w:pStyle w:val="Caption"/>
        <w:ind w:hanging="900"/>
      </w:pPr>
      <w:r w:rsidRPr="006B10B4">
        <w:rPr>
          <w:rFonts w:hint="cs"/>
          <w:cs/>
        </w:rPr>
        <w:lastRenderedPageBreak/>
        <w:t>ที่ดิน อาคารและอุปกรณ์</w:t>
      </w:r>
    </w:p>
    <w:p w14:paraId="6439DA5B" w14:textId="189C1A7F" w:rsidR="005F0007" w:rsidRPr="006B10B4" w:rsidRDefault="005F0007" w:rsidP="005F0007">
      <w:pPr>
        <w:pStyle w:val="Bo-Blankline"/>
        <w:rPr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6B10B4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7F2731E5" w:rsidR="0096592E" w:rsidRPr="006B10B4" w:rsidRDefault="0096592E" w:rsidP="0096592E">
            <w:pPr>
              <w:ind w:right="-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10B4"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B10B4"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B10B4"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6B10B4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6B10B4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6B10B4" w:rsidRDefault="0096592E" w:rsidP="0096592E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6B10B4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6B10B4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6B10B4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6B10B4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C941CC" w14:paraId="60CF381C" w14:textId="77777777" w:rsidTr="001A1F2F">
        <w:tc>
          <w:tcPr>
            <w:tcW w:w="3383" w:type="pct"/>
          </w:tcPr>
          <w:p w14:paraId="2D169B18" w14:textId="6A15D38E" w:rsidR="0096592E" w:rsidRPr="006B10B4" w:rsidRDefault="0096592E" w:rsidP="0096592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7CF9CD72" w:rsidR="0096592E" w:rsidRPr="00C941CC" w:rsidRDefault="003C1A0D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72918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72918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6B10B4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1E55AF98" w:rsidR="0096592E" w:rsidRPr="00C941CC" w:rsidRDefault="00C941CC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1CC">
              <w:rPr>
                <w:rFonts w:ascii="Angsana New" w:hAnsi="Angsana New"/>
                <w:sz w:val="30"/>
                <w:szCs w:val="30"/>
                <w:lang w:val="en-US"/>
              </w:rPr>
              <w:t>1,272,478</w:t>
            </w:r>
          </w:p>
        </w:tc>
      </w:tr>
      <w:tr w:rsidR="00172918" w:rsidRPr="00C941CC" w14:paraId="48A9B2C5" w14:textId="77777777" w:rsidTr="001A1F2F">
        <w:tc>
          <w:tcPr>
            <w:tcW w:w="3383" w:type="pct"/>
          </w:tcPr>
          <w:p w14:paraId="4096DFFB" w14:textId="10DEF42D" w:rsidR="00172918" w:rsidRPr="006B10B4" w:rsidRDefault="00172918" w:rsidP="009659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71B7021" w14:textId="7383FD98" w:rsidR="00172918" w:rsidRDefault="00A93CCE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72918">
              <w:rPr>
                <w:rFonts w:ascii="Angsana New" w:hAnsi="Angsana New"/>
                <w:sz w:val="30"/>
                <w:szCs w:val="30"/>
                <w:lang w:val="en-US"/>
              </w:rPr>
              <w:t>205,094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2A99AEB" w14:textId="77777777" w:rsidR="00172918" w:rsidRPr="006B10B4" w:rsidRDefault="00172918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6FA9302A" w14:textId="164B7B10" w:rsidR="00172918" w:rsidRPr="00C941CC" w:rsidRDefault="00172918" w:rsidP="00172918">
            <w:pPr>
              <w:spacing w:line="36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592E" w:rsidRPr="006B10B4" w14:paraId="42AFF689" w14:textId="77777777" w:rsidTr="001A1F2F">
        <w:tc>
          <w:tcPr>
            <w:tcW w:w="3383" w:type="pct"/>
          </w:tcPr>
          <w:p w14:paraId="08A87B3E" w14:textId="6049819E" w:rsidR="0096592E" w:rsidRPr="006B10B4" w:rsidRDefault="0096592E" w:rsidP="0096592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8CB0AC" w14:textId="67B1256A" w:rsidR="0096592E" w:rsidRPr="006B10B4" w:rsidRDefault="003C1A0D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(7,331)</w:t>
            </w:r>
          </w:p>
        </w:tc>
        <w:tc>
          <w:tcPr>
            <w:tcW w:w="149" w:type="pct"/>
            <w:shd w:val="clear" w:color="auto" w:fill="auto"/>
          </w:tcPr>
          <w:p w14:paraId="2A628456" w14:textId="77777777" w:rsidR="0096592E" w:rsidRPr="006B10B4" w:rsidRDefault="0096592E" w:rsidP="0096592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07BA685" w14:textId="257F7139" w:rsidR="0096592E" w:rsidRPr="006B10B4" w:rsidRDefault="00C941CC" w:rsidP="00C941CC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(579,409)</w:t>
            </w:r>
          </w:p>
        </w:tc>
      </w:tr>
    </w:tbl>
    <w:p w14:paraId="37B13B8D" w14:textId="254659A8" w:rsidR="0096592E" w:rsidRPr="006B10B4" w:rsidRDefault="0096592E" w:rsidP="005F0007">
      <w:pPr>
        <w:pStyle w:val="Bo-Blankline"/>
        <w:rPr>
          <w:sz w:val="30"/>
          <w:szCs w:val="30"/>
        </w:rPr>
      </w:pPr>
    </w:p>
    <w:p w14:paraId="3E21BB77" w14:textId="4D0CE488" w:rsidR="002B5A0A" w:rsidRPr="006B10B4" w:rsidRDefault="002B5A0A" w:rsidP="00886E1B">
      <w:pPr>
        <w:pStyle w:val="Bo-Blankline"/>
        <w:rPr>
          <w:b/>
          <w:bCs/>
          <w:i/>
          <w:iCs/>
          <w:sz w:val="30"/>
          <w:szCs w:val="30"/>
        </w:rPr>
      </w:pPr>
      <w:r w:rsidRPr="006B10B4">
        <w:rPr>
          <w:rFonts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373EBE" w:rsidRDefault="002B5A0A" w:rsidP="00E46A34">
      <w:pPr>
        <w:pStyle w:val="Bo-Blankline"/>
      </w:pPr>
    </w:p>
    <w:p w14:paraId="36415B27" w14:textId="29E6B9CA" w:rsidR="002B5A0A" w:rsidRDefault="002B5A0A" w:rsidP="00D714FC">
      <w:pPr>
        <w:pStyle w:val="Bo-C1Content"/>
        <w:rPr>
          <w:lang w:val="en-US"/>
        </w:rPr>
      </w:pPr>
      <w:r w:rsidRPr="006B10B4">
        <w:rPr>
          <w:rFonts w:hint="cs"/>
          <w:cs/>
          <w:lang w:val="en-US"/>
        </w:rPr>
        <w:t xml:space="preserve">ณ วันที่ </w:t>
      </w:r>
      <w:r w:rsidR="006B10B4" w:rsidRPr="006B10B4">
        <w:rPr>
          <w:rFonts w:hint="cs"/>
          <w:lang w:val="en-US"/>
        </w:rPr>
        <w:t xml:space="preserve">30 </w:t>
      </w:r>
      <w:r w:rsidR="006B10B4" w:rsidRPr="006B10B4">
        <w:rPr>
          <w:rFonts w:hint="cs"/>
          <w:cs/>
          <w:lang w:val="en-US"/>
        </w:rPr>
        <w:t>มิถุนายน</w:t>
      </w:r>
      <w:r w:rsidR="006B10B4" w:rsidRPr="006B10B4">
        <w:rPr>
          <w:rFonts w:hint="cs"/>
          <w:lang w:val="en-US"/>
        </w:rPr>
        <w:t xml:space="preserve"> </w:t>
      </w:r>
      <w:r w:rsidR="0057505D" w:rsidRPr="006B10B4">
        <w:rPr>
          <w:rFonts w:hint="cs"/>
          <w:lang w:val="en-US"/>
        </w:rPr>
        <w:t>2565</w:t>
      </w:r>
      <w:r w:rsidRPr="006B10B4">
        <w:rPr>
          <w:rFonts w:hint="cs"/>
          <w:lang w:val="en-US"/>
        </w:rPr>
        <w:t xml:space="preserve"> </w:t>
      </w:r>
      <w:r w:rsidRPr="006B10B4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B10B4">
        <w:rPr>
          <w:rFonts w:hint="cs"/>
          <w:cs/>
          <w:lang w:val="en-US"/>
        </w:rPr>
        <w:t>มี</w:t>
      </w:r>
      <w:r w:rsidRPr="006B10B4">
        <w:rPr>
          <w:rFonts w:hint="cs"/>
          <w:cs/>
          <w:lang w:val="en-US"/>
        </w:rPr>
        <w:t>มูลค่า</w:t>
      </w:r>
      <w:r w:rsidR="00D714FC" w:rsidRPr="006B10B4">
        <w:rPr>
          <w:rFonts w:hint="cs"/>
          <w:cs/>
          <w:lang w:val="en-US"/>
        </w:rPr>
        <w:t>สุทธิ</w:t>
      </w:r>
      <w:r w:rsidRPr="006B10B4">
        <w:rPr>
          <w:rFonts w:hint="cs"/>
          <w:cs/>
          <w:lang w:val="en-US"/>
        </w:rPr>
        <w:t>ตามบัญชีจำนวน</w:t>
      </w:r>
      <w:r w:rsidR="00D714FC" w:rsidRPr="006B10B4">
        <w:rPr>
          <w:rFonts w:hint="cs"/>
          <w:cs/>
          <w:lang w:val="en-US"/>
        </w:rPr>
        <w:br/>
      </w:r>
      <w:r w:rsidR="003C1A0D">
        <w:rPr>
          <w:lang w:val="en-US"/>
        </w:rPr>
        <w:t>5,851</w:t>
      </w:r>
      <w:r w:rsidRPr="006B10B4">
        <w:rPr>
          <w:rFonts w:hint="cs"/>
          <w:lang w:val="en-US"/>
        </w:rPr>
        <w:t xml:space="preserve"> </w:t>
      </w:r>
      <w:r w:rsidRPr="006B10B4">
        <w:rPr>
          <w:rFonts w:hint="cs"/>
          <w:cs/>
          <w:lang w:val="en-US"/>
        </w:rPr>
        <w:t>ล้านบาท</w:t>
      </w:r>
      <w:r w:rsidRPr="006B10B4">
        <w:rPr>
          <w:rFonts w:hint="cs"/>
          <w:spacing w:val="6"/>
          <w:lang w:val="en-US"/>
        </w:rPr>
        <w:t xml:space="preserve"> </w:t>
      </w:r>
      <w:r w:rsidRPr="006B10B4">
        <w:rPr>
          <w:rFonts w:hint="cs"/>
          <w:i/>
          <w:iCs/>
          <w:cs/>
          <w:lang w:val="en-US"/>
        </w:rPr>
        <w:t>(</w:t>
      </w:r>
      <w:r w:rsidR="00984B3F" w:rsidRPr="006B10B4">
        <w:rPr>
          <w:rFonts w:hint="cs"/>
          <w:i/>
          <w:iCs/>
          <w:lang w:val="en-US"/>
        </w:rPr>
        <w:t>31</w:t>
      </w:r>
      <w:r w:rsidRPr="006B10B4">
        <w:rPr>
          <w:rFonts w:hint="cs"/>
          <w:i/>
          <w:iCs/>
          <w:lang w:val="en-US"/>
        </w:rPr>
        <w:t xml:space="preserve"> </w:t>
      </w:r>
      <w:r w:rsidRPr="006B10B4">
        <w:rPr>
          <w:rFonts w:hint="cs"/>
          <w:i/>
          <w:iCs/>
          <w:cs/>
          <w:lang w:val="en-US"/>
        </w:rPr>
        <w:t xml:space="preserve">ธันวาคม </w:t>
      </w:r>
      <w:r w:rsidR="00F47DB8" w:rsidRPr="006B10B4">
        <w:rPr>
          <w:rFonts w:hint="cs"/>
          <w:i/>
          <w:iCs/>
          <w:lang w:val="en-US"/>
        </w:rPr>
        <w:t>2564</w:t>
      </w:r>
      <w:r w:rsidRPr="006B10B4">
        <w:rPr>
          <w:rFonts w:hint="cs"/>
          <w:i/>
          <w:iCs/>
          <w:lang w:val="en-US"/>
        </w:rPr>
        <w:t xml:space="preserve">: </w:t>
      </w:r>
      <w:r w:rsidR="005731F0" w:rsidRPr="006B10B4">
        <w:rPr>
          <w:rFonts w:hint="cs"/>
          <w:i/>
          <w:iCs/>
          <w:lang w:val="en-US"/>
        </w:rPr>
        <w:t>5,557</w:t>
      </w:r>
      <w:r w:rsidR="005731F0" w:rsidRPr="006B10B4">
        <w:rPr>
          <w:rFonts w:hint="cs"/>
          <w:cs/>
        </w:rPr>
        <w:t xml:space="preserve"> </w:t>
      </w:r>
      <w:r w:rsidRPr="006B10B4">
        <w:rPr>
          <w:rFonts w:hint="cs"/>
          <w:i/>
          <w:iCs/>
          <w:cs/>
          <w:lang w:val="en-US"/>
        </w:rPr>
        <w:t>ล้านบาท)</w:t>
      </w:r>
      <w:r w:rsidRPr="006B10B4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636AD4D7" w14:textId="11100CA0" w:rsidR="00373EBE" w:rsidRPr="00373EBE" w:rsidRDefault="00373EBE" w:rsidP="00373EBE">
      <w:pPr>
        <w:pStyle w:val="Bo-C1Content"/>
        <w:rPr>
          <w:sz w:val="20"/>
          <w:szCs w:val="20"/>
          <w:lang w:val="en-US"/>
        </w:rPr>
      </w:pPr>
    </w:p>
    <w:p w14:paraId="4E6B5912" w14:textId="77777777" w:rsidR="00C941CC" w:rsidRPr="00C82817" w:rsidRDefault="00C941CC" w:rsidP="00C82817">
      <w:pPr>
        <w:pStyle w:val="Bo-Blankline"/>
        <w:rPr>
          <w:b/>
          <w:bCs/>
          <w:i/>
          <w:iCs/>
          <w:sz w:val="30"/>
          <w:szCs w:val="30"/>
        </w:rPr>
      </w:pPr>
      <w:r w:rsidRPr="00C82817">
        <w:rPr>
          <w:rFonts w:hint="cs"/>
          <w:b/>
          <w:bCs/>
          <w:i/>
          <w:iCs/>
          <w:sz w:val="30"/>
          <w:szCs w:val="30"/>
          <w:cs/>
        </w:rPr>
        <w:t>การจัดประเภทเป็นสินทรัพย์ไม่หมุนเวียนที่ถือไว้เพื่อขาย</w:t>
      </w:r>
    </w:p>
    <w:p w14:paraId="0744E67A" w14:textId="77777777" w:rsidR="00C941CC" w:rsidRDefault="00C941CC" w:rsidP="00C941CC">
      <w:pPr>
        <w:pStyle w:val="NormalWeb"/>
        <w:shd w:val="clear" w:color="auto" w:fill="FFFFFF"/>
        <w:spacing w:before="0" w:beforeAutospacing="0" w:after="0" w:afterAutospacing="0"/>
        <w:ind w:left="570"/>
        <w:rPr>
          <w:rFonts w:ascii="Segoe UI" w:hAnsi="Segoe UI" w:cs="Segoe UI"/>
          <w:color w:val="242424"/>
          <w:sz w:val="21"/>
          <w:szCs w:val="21"/>
        </w:rPr>
      </w:pPr>
    </w:p>
    <w:p w14:paraId="16E87718" w14:textId="114990D5" w:rsidR="00C941CC" w:rsidRPr="00C82817" w:rsidRDefault="00C941CC" w:rsidP="00C82817">
      <w:pPr>
        <w:pStyle w:val="Bo-C1Content"/>
        <w:rPr>
          <w:lang w:val="en-US"/>
        </w:rPr>
      </w:pPr>
      <w:r w:rsidRPr="00C82817">
        <w:rPr>
          <w:cs/>
          <w:lang w:val="en-US"/>
        </w:rPr>
        <w:t>บริษัทย่อยแห่งหนึ่งอยู่ระหว่างการดําเนินการขาย</w:t>
      </w:r>
      <w:r w:rsidR="00172918">
        <w:rPr>
          <w:rFonts w:hint="cs"/>
          <w:cs/>
          <w:lang w:val="en-US"/>
        </w:rPr>
        <w:t>เครื่องจักรและอุปกรณ์ในการผลิต</w:t>
      </w:r>
      <w:r w:rsidRPr="00C82817">
        <w:rPr>
          <w:cs/>
          <w:lang w:val="en-US"/>
        </w:rPr>
        <w:t>บางส่วน มูลค่าตามบัญชีรวมเป็นจำนวน</w:t>
      </w:r>
      <w:r w:rsidRPr="00C82817">
        <w:rPr>
          <w:rFonts w:hint="cs"/>
          <w:cs/>
          <w:lang w:val="en-US"/>
        </w:rPr>
        <w:t>เงิน</w:t>
      </w:r>
      <w:r w:rsidR="001E765C">
        <w:rPr>
          <w:lang w:val="en-US"/>
        </w:rPr>
        <w:t xml:space="preserve"> 205 </w:t>
      </w:r>
      <w:r w:rsidRPr="00C82817">
        <w:rPr>
          <w:rFonts w:hint="cs"/>
          <w:cs/>
          <w:lang w:val="en-US"/>
        </w:rPr>
        <w:t>ล้านบาท โดยคาดว่าการขาย</w:t>
      </w:r>
      <w:r w:rsidR="00172918">
        <w:rPr>
          <w:rFonts w:hint="cs"/>
          <w:cs/>
          <w:lang w:val="en-US"/>
        </w:rPr>
        <w:t>เครื่องจักรและอุปกรณ์ในการผลิต</w:t>
      </w:r>
      <w:r w:rsidRPr="00C82817">
        <w:rPr>
          <w:rFonts w:hint="cs"/>
          <w:cs/>
          <w:lang w:val="en-US"/>
        </w:rPr>
        <w:t>ดังกล่าวจะแล้วเสร็จภายใน</w:t>
      </w:r>
      <w:r w:rsidR="00172918">
        <w:rPr>
          <w:cs/>
          <w:lang w:val="en-US"/>
        </w:rPr>
        <w:br/>
      </w:r>
      <w:r w:rsidRPr="00C82817">
        <w:rPr>
          <w:rFonts w:hint="cs"/>
          <w:cs/>
          <w:lang w:val="en-US"/>
        </w:rPr>
        <w:t>ไตรมาสที่</w:t>
      </w:r>
      <w:r w:rsidR="001E765C">
        <w:rPr>
          <w:lang w:val="en-US"/>
        </w:rPr>
        <w:t xml:space="preserve"> 2 </w:t>
      </w:r>
      <w:r w:rsidRPr="00C82817">
        <w:rPr>
          <w:cs/>
          <w:lang w:val="en-US"/>
        </w:rPr>
        <w:t>ของปี</w:t>
      </w:r>
      <w:r w:rsidR="001E765C">
        <w:rPr>
          <w:lang w:val="en-US"/>
        </w:rPr>
        <w:t xml:space="preserve"> 2566 </w:t>
      </w:r>
      <w:r w:rsidRPr="00C82817">
        <w:rPr>
          <w:cs/>
          <w:lang w:val="en-US"/>
        </w:rPr>
        <w:t>บริษัท</w:t>
      </w:r>
      <w:r w:rsidR="00AB6E40">
        <w:rPr>
          <w:rFonts w:hint="cs"/>
          <w:cs/>
          <w:lang w:val="en-US"/>
        </w:rPr>
        <w:t>ย่อยดังกล่าว</w:t>
      </w:r>
      <w:r w:rsidRPr="00C82817">
        <w:rPr>
          <w:cs/>
          <w:lang w:val="en-US"/>
        </w:rPr>
        <w:t>จึงได้จัดประเภท</w:t>
      </w:r>
      <w:r w:rsidR="00172918">
        <w:rPr>
          <w:rFonts w:hint="cs"/>
          <w:cs/>
          <w:lang w:val="en-US"/>
        </w:rPr>
        <w:t>เครื่องจักรและอุปกรณ์ในการผลิต</w:t>
      </w:r>
      <w:r w:rsidRPr="00C82817">
        <w:rPr>
          <w:cs/>
          <w:lang w:val="en-US"/>
        </w:rPr>
        <w:t>ดังกล่าวเป็นสินทรัพย์ไม่หมุนเวียนที่ถือไว้เพื่อขายในงบการเงิน</w:t>
      </w:r>
    </w:p>
    <w:p w14:paraId="3F8653C8" w14:textId="6927B859" w:rsidR="000767D4" w:rsidRPr="00373EBE" w:rsidRDefault="000767D4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43E1AA6A" w14:textId="77777777" w:rsidR="00811B26" w:rsidRPr="006B10B4" w:rsidRDefault="00811B26" w:rsidP="005F0007">
      <w:pPr>
        <w:pStyle w:val="Caption"/>
        <w:ind w:hanging="900"/>
      </w:pPr>
      <w:r w:rsidRPr="006B10B4">
        <w:rPr>
          <w:rFonts w:hint="cs"/>
          <w:cs/>
        </w:rPr>
        <w:t>เงินกู้ยืมระยะสั้นจากสถาบันการเงิน</w:t>
      </w:r>
    </w:p>
    <w:p w14:paraId="43538564" w14:textId="77777777" w:rsidR="00811B26" w:rsidRPr="006B10B4" w:rsidRDefault="00811B26" w:rsidP="005F0007">
      <w:pPr>
        <w:pStyle w:val="Bo-Blankline"/>
        <w:rPr>
          <w:sz w:val="30"/>
          <w:szCs w:val="30"/>
        </w:rPr>
      </w:pPr>
    </w:p>
    <w:p w14:paraId="03A0C8EF" w14:textId="2FDE2F23" w:rsidR="00F15360" w:rsidRPr="006B10B4" w:rsidRDefault="00F15360" w:rsidP="005F000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6B10B4" w:rsidRPr="006B10B4">
        <w:rPr>
          <w:rFonts w:ascii="Angsana New" w:hAnsi="Angsana New" w:hint="cs"/>
          <w:sz w:val="30"/>
          <w:szCs w:val="30"/>
          <w:cs/>
        </w:rPr>
        <w:t>หก</w:t>
      </w:r>
      <w:r w:rsidRPr="006B10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B10B4" w:rsidRPr="006B10B4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6B10B4" w:rsidRPr="006B10B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6B10B4" w:rsidRPr="006B10B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505D" w:rsidRPr="006B10B4">
        <w:rPr>
          <w:rFonts w:ascii="Angsana New" w:hAnsi="Angsana New" w:hint="cs"/>
          <w:sz w:val="30"/>
          <w:szCs w:val="30"/>
          <w:lang w:val="en-US"/>
        </w:rPr>
        <w:t>2565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B10B4" w:rsidRDefault="006E3A13" w:rsidP="005F0007">
      <w:pPr>
        <w:pStyle w:val="Bo-Blankline"/>
        <w:rPr>
          <w:sz w:val="30"/>
          <w:szCs w:val="30"/>
          <w:lang w:val="en-US"/>
        </w:rPr>
      </w:pPr>
    </w:p>
    <w:tbl>
      <w:tblPr>
        <w:tblW w:w="9174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6201"/>
        <w:gridCol w:w="2973"/>
      </w:tblGrid>
      <w:tr w:rsidR="00360038" w:rsidRPr="006B10B4" w14:paraId="7FC2447E" w14:textId="77777777" w:rsidTr="007E0FE6">
        <w:tc>
          <w:tcPr>
            <w:tcW w:w="6201" w:type="dxa"/>
          </w:tcPr>
          <w:p w14:paraId="66E4AE79" w14:textId="77777777" w:rsidR="00360038" w:rsidRPr="006B10B4" w:rsidRDefault="00360038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3" w:type="dxa"/>
          </w:tcPr>
          <w:p w14:paraId="3530C5E4" w14:textId="5BCC33F2" w:rsidR="00360038" w:rsidRPr="006B10B4" w:rsidRDefault="00360038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EE4D8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E0FE6" w:rsidRPr="006B10B4" w14:paraId="2BD47F94" w14:textId="77777777" w:rsidTr="007E0FE6">
        <w:tc>
          <w:tcPr>
            <w:tcW w:w="6201" w:type="dxa"/>
          </w:tcPr>
          <w:p w14:paraId="5ACA8DBB" w14:textId="77777777" w:rsidR="007E0FE6" w:rsidRPr="006B10B4" w:rsidRDefault="007E0FE6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3" w:type="dxa"/>
          </w:tcPr>
          <w:p w14:paraId="39D76D12" w14:textId="6B97B356" w:rsidR="007E0FE6" w:rsidRPr="006B10B4" w:rsidRDefault="007E0FE6" w:rsidP="003600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360038" w:rsidRPr="006B10B4" w14:paraId="133F0940" w14:textId="77777777" w:rsidTr="007E0FE6">
        <w:tc>
          <w:tcPr>
            <w:tcW w:w="6201" w:type="dxa"/>
          </w:tcPr>
          <w:p w14:paraId="122F1388" w14:textId="77777777" w:rsidR="00360038" w:rsidRPr="006B10B4" w:rsidRDefault="00360038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3" w:type="dxa"/>
          </w:tcPr>
          <w:p w14:paraId="6C55FE6E" w14:textId="32BB799C" w:rsidR="00360038" w:rsidRPr="006B10B4" w:rsidRDefault="00360038" w:rsidP="00360038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E0FE6" w:rsidRPr="006B10B4" w14:paraId="3E89FF4D" w14:textId="77777777" w:rsidTr="007E0FE6">
        <w:tc>
          <w:tcPr>
            <w:tcW w:w="6201" w:type="dxa"/>
          </w:tcPr>
          <w:p w14:paraId="7452AA2C" w14:textId="28DBB301" w:rsidR="007E0FE6" w:rsidRPr="006B10B4" w:rsidRDefault="007E0FE6" w:rsidP="003600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973" w:type="dxa"/>
          </w:tcPr>
          <w:p w14:paraId="569ED1AE" w14:textId="0CF5981A" w:rsidR="007E0FE6" w:rsidRPr="006B10B4" w:rsidRDefault="007E0FE6" w:rsidP="007E0FE6">
            <w:pPr>
              <w:tabs>
                <w:tab w:val="decimal" w:pos="268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lang w:val="en-US"/>
              </w:rPr>
              <w:t>3,391,674</w:t>
            </w:r>
          </w:p>
        </w:tc>
      </w:tr>
      <w:tr w:rsidR="007E0FE6" w:rsidRPr="006B10B4" w14:paraId="7505CAA7" w14:textId="77777777" w:rsidTr="007E0FE6">
        <w:tc>
          <w:tcPr>
            <w:tcW w:w="6201" w:type="dxa"/>
          </w:tcPr>
          <w:p w14:paraId="4F141280" w14:textId="65F8A402" w:rsidR="007E0FE6" w:rsidRPr="006B10B4" w:rsidRDefault="007E0FE6" w:rsidP="00C941C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เพิ่มขึ้นสุทธิ 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14:paraId="66D4BD4B" w14:textId="705A1C28" w:rsidR="007E0FE6" w:rsidRPr="006B10B4" w:rsidRDefault="007E0FE6" w:rsidP="007E0FE6">
            <w:pPr>
              <w:tabs>
                <w:tab w:val="decimal" w:pos="268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FE6">
              <w:rPr>
                <w:rFonts w:ascii="Angsana New" w:hAnsi="Angsana New"/>
                <w:sz w:val="30"/>
                <w:szCs w:val="30"/>
                <w:lang w:val="en-US"/>
              </w:rPr>
              <w:t>906,218</w:t>
            </w:r>
          </w:p>
        </w:tc>
      </w:tr>
      <w:tr w:rsidR="007E0FE6" w:rsidRPr="006B10B4" w14:paraId="3303E2CC" w14:textId="77777777" w:rsidTr="007E0FE6">
        <w:tc>
          <w:tcPr>
            <w:tcW w:w="6201" w:type="dxa"/>
          </w:tcPr>
          <w:p w14:paraId="7A3C4C78" w14:textId="6CE42682" w:rsidR="007E0FE6" w:rsidRPr="006B10B4" w:rsidRDefault="007E0FE6" w:rsidP="00C941C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973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61117F37" w:rsidR="007E0FE6" w:rsidRPr="007E0FE6" w:rsidRDefault="007E0FE6" w:rsidP="007E0FE6">
            <w:pPr>
              <w:tabs>
                <w:tab w:val="decimal" w:pos="268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0F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4,297,892</w:t>
            </w:r>
          </w:p>
        </w:tc>
      </w:tr>
    </w:tbl>
    <w:p w14:paraId="1CCAF024" w14:textId="1F7475EA" w:rsidR="00C563B2" w:rsidRPr="00AE0BB7" w:rsidRDefault="00C563B2" w:rsidP="00C563B2">
      <w:pPr>
        <w:pStyle w:val="Caption"/>
        <w:ind w:hanging="900"/>
      </w:pPr>
      <w:r w:rsidRPr="00AE0BB7">
        <w:rPr>
          <w:rFonts w:hint="cs"/>
          <w:cs/>
        </w:rPr>
        <w:lastRenderedPageBreak/>
        <w:t>หุ้นกู้</w:t>
      </w:r>
    </w:p>
    <w:p w14:paraId="306B4AF4" w14:textId="77777777" w:rsidR="00C563B2" w:rsidRPr="00D12D1F" w:rsidRDefault="00C563B2" w:rsidP="00C563B2">
      <w:pPr>
        <w:pStyle w:val="Bo-Blankline"/>
        <w:rPr>
          <w:lang w:val="en-US"/>
        </w:rPr>
      </w:pPr>
    </w:p>
    <w:p w14:paraId="3F6096DE" w14:textId="436A1C62" w:rsidR="00C563B2" w:rsidRDefault="00C563B2" w:rsidP="00C563B2">
      <w:pPr>
        <w:pStyle w:val="Bo-C1Content"/>
        <w:ind w:right="-25"/>
      </w:pPr>
      <w:r>
        <w:rPr>
          <w:cs/>
        </w:rPr>
        <w:t xml:space="preserve">ณ วันที่ </w:t>
      </w:r>
      <w:r w:rsidR="006B10B4">
        <w:t>30</w:t>
      </w:r>
      <w:r w:rsidR="006B10B4">
        <w:rPr>
          <w:cs/>
        </w:rPr>
        <w:t xml:space="preserve"> มิถุนายน </w:t>
      </w:r>
      <w:r w:rsidR="0057505D">
        <w:rPr>
          <w:lang w:val="en-US"/>
        </w:rPr>
        <w:t>2565</w:t>
      </w:r>
      <w:r>
        <w:rPr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>
        <w:t>3</w:t>
      </w:r>
      <w:r>
        <w:rPr>
          <w:cs/>
        </w:rPr>
        <w:t xml:space="preserve"> เดือน มูลค่ารวม</w:t>
      </w:r>
      <w:r w:rsidR="001C1DAF">
        <w:t xml:space="preserve"> </w:t>
      </w:r>
      <w:r w:rsidR="00C941CC" w:rsidRPr="00C941CC">
        <w:t>62,167</w:t>
      </w:r>
      <w:r w:rsidR="001C1DAF">
        <w:t xml:space="preserve"> </w:t>
      </w:r>
      <w:r>
        <w:rPr>
          <w:cs/>
        </w:rPr>
        <w:t>ล้านบาท</w:t>
      </w:r>
      <w:r>
        <w:rPr>
          <w:rFonts w:hint="cs"/>
          <w:cs/>
        </w:rPr>
        <w:t xml:space="preserve"> </w:t>
      </w:r>
      <w:r>
        <w:rPr>
          <w:cs/>
        </w:rPr>
        <w:t xml:space="preserve">และ </w:t>
      </w:r>
      <w:r w:rsidR="00C941CC">
        <w:t xml:space="preserve">47,454 </w:t>
      </w:r>
      <w:r>
        <w:rPr>
          <w:cs/>
        </w:rPr>
        <w:t xml:space="preserve">ล้านบาท ตามลำดับ </w:t>
      </w:r>
      <w:r w:rsidRPr="00383111">
        <w:rPr>
          <w:i/>
          <w:iCs/>
          <w:cs/>
        </w:rPr>
        <w:t>(</w:t>
      </w:r>
      <w:r w:rsidR="00FC7A15" w:rsidRPr="00383111">
        <w:rPr>
          <w:i/>
          <w:iCs/>
        </w:rPr>
        <w:t>31</w:t>
      </w:r>
      <w:r w:rsidRPr="00383111">
        <w:rPr>
          <w:i/>
          <w:iCs/>
          <w:cs/>
        </w:rPr>
        <w:t xml:space="preserve"> ธันวาคม </w:t>
      </w:r>
      <w:r w:rsidR="00F47DB8">
        <w:rPr>
          <w:i/>
          <w:iCs/>
        </w:rPr>
        <w:t>2564</w:t>
      </w:r>
      <w:r w:rsidRPr="00383111">
        <w:rPr>
          <w:i/>
          <w:iCs/>
          <w:cs/>
        </w:rPr>
        <w:t xml:space="preserve">: </w:t>
      </w:r>
      <w:r w:rsidR="005B6D91" w:rsidRPr="005B6D91">
        <w:rPr>
          <w:i/>
          <w:iCs/>
        </w:rPr>
        <w:t xml:space="preserve">63,244 </w:t>
      </w:r>
      <w:r w:rsidRPr="00383111">
        <w:rPr>
          <w:i/>
          <w:iCs/>
          <w:cs/>
        </w:rPr>
        <w:t xml:space="preserve">ล้านบาทและ </w:t>
      </w:r>
      <w:r w:rsidR="005B6D91" w:rsidRPr="005B6D91">
        <w:rPr>
          <w:i/>
          <w:iCs/>
        </w:rPr>
        <w:t xml:space="preserve">48,531 </w:t>
      </w:r>
      <w:r w:rsidRPr="00383111">
        <w:rPr>
          <w:i/>
          <w:iCs/>
          <w:cs/>
        </w:rPr>
        <w:t>ล้านบาท ตามลำดับ)</w:t>
      </w:r>
      <w:r>
        <w:rPr>
          <w:cs/>
        </w:rPr>
        <w:t xml:space="preserve"> ดังนี้</w:t>
      </w:r>
    </w:p>
    <w:p w14:paraId="59B6E329" w14:textId="77777777" w:rsidR="00B13F6A" w:rsidRPr="00B13F6A" w:rsidRDefault="00B13F6A" w:rsidP="00C563B2">
      <w:pPr>
        <w:pStyle w:val="Bo-C1Content"/>
        <w:ind w:right="-25"/>
        <w:rPr>
          <w:sz w:val="20"/>
          <w:szCs w:val="20"/>
          <w:cs/>
        </w:rPr>
      </w:pP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2E4D6A" w:rsidRPr="00744476" w14:paraId="435CFA7C" w14:textId="77777777" w:rsidTr="002E4D6A">
        <w:trPr>
          <w:tblHeader/>
        </w:trPr>
        <w:tc>
          <w:tcPr>
            <w:tcW w:w="2070" w:type="dxa"/>
          </w:tcPr>
          <w:p w14:paraId="77889CDC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4DA162ED" w14:textId="2A6ADEA8" w:rsidR="002E4D6A" w:rsidRPr="00532769" w:rsidRDefault="002E4D6A" w:rsidP="002E4D6A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B10B4" w:rsidRPr="00744476" w14:paraId="143B0D1B" w14:textId="77777777" w:rsidTr="005E196B">
        <w:trPr>
          <w:tblHeader/>
        </w:trPr>
        <w:tc>
          <w:tcPr>
            <w:tcW w:w="2070" w:type="dxa"/>
          </w:tcPr>
          <w:p w14:paraId="61023F76" w14:textId="77777777" w:rsidR="006B10B4" w:rsidRPr="00744476" w:rsidRDefault="006B10B4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3B7BB77D" w14:textId="0AA279FE" w:rsidR="006B10B4" w:rsidRPr="00744476" w:rsidRDefault="006B10B4" w:rsidP="001156D7">
            <w:pPr>
              <w:spacing w:line="240" w:lineRule="atLeast"/>
              <w:ind w:left="-115" w:right="3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2565</w:t>
            </w:r>
          </w:p>
        </w:tc>
      </w:tr>
      <w:tr w:rsidR="002E4D6A" w:rsidRPr="00744476" w14:paraId="366226C2" w14:textId="77777777" w:rsidTr="002E4D6A">
        <w:trPr>
          <w:tblHeader/>
        </w:trPr>
        <w:tc>
          <w:tcPr>
            <w:tcW w:w="2070" w:type="dxa"/>
            <w:vAlign w:val="bottom"/>
          </w:tcPr>
          <w:p w14:paraId="3A416456" w14:textId="77777777" w:rsidR="002E4D6A" w:rsidRPr="00744476" w:rsidRDefault="002E4D6A" w:rsidP="008566B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63E8492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614BB7F5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4C0B9A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7265DF5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A79AF19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93F50A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00956476" w14:textId="18060992" w:rsidR="002E4D6A" w:rsidRPr="00744476" w:rsidRDefault="002E4D6A" w:rsidP="000E10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E3BA9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257FE432" w14:textId="77777777" w:rsidR="002E4D6A" w:rsidRPr="00744476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45786E4A" w14:textId="77777777" w:rsidTr="002E4D6A">
        <w:trPr>
          <w:tblHeader/>
        </w:trPr>
        <w:tc>
          <w:tcPr>
            <w:tcW w:w="2070" w:type="dxa"/>
          </w:tcPr>
          <w:p w14:paraId="6E75BD1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4ED69E8E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A8D8C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34F00BD" w14:textId="00ECB338" w:rsidR="002E4D6A" w:rsidRPr="00744476" w:rsidRDefault="000E106B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8DC1F8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FB2B28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B6D91" w:rsidRPr="00744476" w14:paraId="317950A6" w14:textId="77777777" w:rsidTr="00DC7765">
        <w:tc>
          <w:tcPr>
            <w:tcW w:w="2070" w:type="dxa"/>
            <w:shd w:val="clear" w:color="auto" w:fill="auto"/>
          </w:tcPr>
          <w:p w14:paraId="0EDEA514" w14:textId="0D3B6C08" w:rsidR="005B6D91" w:rsidRPr="00C941CC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 w:rsidRPr="00C941CC">
              <w:rPr>
                <w:rFonts w:ascii="Angsana New" w:hAnsi="Angsana New" w:hint="cs"/>
                <w:sz w:val="27"/>
                <w:szCs w:val="27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52A835AA" w14:textId="5E6B6C1B" w:rsidR="005B6D91" w:rsidRPr="00C941CC" w:rsidRDefault="00AD0B60" w:rsidP="005B6D91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70" w:type="dxa"/>
            <w:shd w:val="clear" w:color="auto" w:fill="auto"/>
          </w:tcPr>
          <w:p w14:paraId="1A1F9499" w14:textId="77777777" w:rsidR="005B6D91" w:rsidRPr="00C941CC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948341" w14:textId="58B2692E" w:rsidR="005B6D91" w:rsidRPr="00C941CC" w:rsidRDefault="00AD0B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C2E02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AA97" w14:textId="291AF455" w:rsidR="005B6D91" w:rsidRPr="00C941CC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36" w:type="dxa"/>
            <w:shd w:val="clear" w:color="auto" w:fill="auto"/>
          </w:tcPr>
          <w:p w14:paraId="60862E9B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6B6E2A7" w14:textId="2E1934DD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121DB31" w14:textId="77777777" w:rsidR="005B6D91" w:rsidRPr="00C941CC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0AE294F6" w14:textId="180DD7EE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5B6D91" w:rsidRPr="00744476" w14:paraId="64EF654F" w14:textId="77777777" w:rsidTr="00DC7765">
        <w:tc>
          <w:tcPr>
            <w:tcW w:w="2070" w:type="dxa"/>
            <w:shd w:val="clear" w:color="auto" w:fill="auto"/>
          </w:tcPr>
          <w:p w14:paraId="72AABD76" w14:textId="03CEDDAF" w:rsidR="005B6D91" w:rsidRPr="00C941CC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 w:rsidRPr="00C941CC">
              <w:rPr>
                <w:rFonts w:ascii="Angsana New" w:hAnsi="Angsana New" w:hint="cs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2CE5196F" w14:textId="0BFA207A" w:rsidR="005B6D91" w:rsidRPr="00C941CC" w:rsidRDefault="00C941CC" w:rsidP="00C941C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6C0D87B8" w14:textId="77777777" w:rsidR="005B6D91" w:rsidRPr="00C941CC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C9A39" w14:textId="5E046328" w:rsidR="005B6D91" w:rsidRPr="00C941CC" w:rsidRDefault="00C941CC" w:rsidP="00C941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56AA1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867E0" w14:textId="63527166" w:rsidR="005B6D91" w:rsidRPr="00C941CC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  <w:shd w:val="clear" w:color="auto" w:fill="auto"/>
          </w:tcPr>
          <w:p w14:paraId="33E5B77F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EBD42AE" w14:textId="37399BDF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0DB3C1E4" w14:textId="77777777" w:rsidR="005B6D91" w:rsidRPr="00C941CC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4421EF8A" w14:textId="381D7EDF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5B6D91" w:rsidRPr="00744476" w14:paraId="57E0E174" w14:textId="77777777" w:rsidTr="00DC7765">
        <w:tc>
          <w:tcPr>
            <w:tcW w:w="2070" w:type="dxa"/>
            <w:shd w:val="clear" w:color="auto" w:fill="auto"/>
          </w:tcPr>
          <w:p w14:paraId="31626880" w14:textId="09D940E5" w:rsidR="005B6D91" w:rsidRPr="00C941CC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AA7B704" w14:textId="3274D696" w:rsidR="005B6D91" w:rsidRPr="00C941CC" w:rsidRDefault="00AD0B60" w:rsidP="00AD0B60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70" w:type="dxa"/>
            <w:shd w:val="clear" w:color="auto" w:fill="auto"/>
          </w:tcPr>
          <w:p w14:paraId="1F24EC1F" w14:textId="77777777" w:rsidR="005B6D91" w:rsidRPr="00C941CC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328AB" w14:textId="033F92D3" w:rsidR="005B6D91" w:rsidRPr="00C941CC" w:rsidRDefault="00AD0B60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C05EE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C652F" w14:textId="0915A48D" w:rsidR="005B6D91" w:rsidRPr="00C941CC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36" w:type="dxa"/>
            <w:shd w:val="clear" w:color="auto" w:fill="auto"/>
          </w:tcPr>
          <w:p w14:paraId="2002A13B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FF01027" w14:textId="3A67F16A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  <w:shd w:val="clear" w:color="auto" w:fill="auto"/>
          </w:tcPr>
          <w:p w14:paraId="57A87917" w14:textId="77777777" w:rsidR="005B6D91" w:rsidRPr="00C941CC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753A47C9" w14:textId="40A53245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5B6D91" w:rsidRPr="00744476" w14:paraId="305E38AF" w14:textId="77777777" w:rsidTr="00DC7765">
        <w:tc>
          <w:tcPr>
            <w:tcW w:w="2070" w:type="dxa"/>
            <w:shd w:val="clear" w:color="auto" w:fill="auto"/>
          </w:tcPr>
          <w:p w14:paraId="31F391EA" w14:textId="7AA6701B" w:rsidR="005B6D91" w:rsidRPr="00C941CC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11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4AB2530" w14:textId="4758F555" w:rsidR="005B6D91" w:rsidRPr="00C941CC" w:rsidRDefault="00AD0B60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5995" w14:textId="77777777" w:rsidR="005B6D91" w:rsidRPr="00C941CC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7F9D58" w14:textId="772E75B7" w:rsidR="005B6D91" w:rsidRPr="00C941CC" w:rsidRDefault="00AD0B60" w:rsidP="005B6D91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2BC4083F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7D131C" w14:textId="7F33CFD8" w:rsidR="005B6D91" w:rsidRPr="00C941CC" w:rsidRDefault="009B0EE7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  <w:shd w:val="clear" w:color="auto" w:fill="auto"/>
          </w:tcPr>
          <w:p w14:paraId="4B52D1D1" w14:textId="7777777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348250E" w14:textId="1C8654D7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4.90</w:t>
            </w:r>
          </w:p>
        </w:tc>
        <w:tc>
          <w:tcPr>
            <w:tcW w:w="236" w:type="dxa"/>
            <w:shd w:val="clear" w:color="auto" w:fill="auto"/>
          </w:tcPr>
          <w:p w14:paraId="41C253AA" w14:textId="77777777" w:rsidR="005B6D91" w:rsidRPr="00C941CC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571088D5" w14:textId="6871726D" w:rsidR="005B6D91" w:rsidRPr="00C941C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180F5144" w14:textId="77777777" w:rsidTr="00DC7765">
        <w:tc>
          <w:tcPr>
            <w:tcW w:w="2070" w:type="dxa"/>
            <w:shd w:val="clear" w:color="auto" w:fill="auto"/>
          </w:tcPr>
          <w:p w14:paraId="3B421275" w14:textId="5E27C620" w:rsidR="009B0EE7" w:rsidRPr="00C941CC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9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6AF5600" w14:textId="052C7822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F832AA6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07E452" w14:textId="4C66E13F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ED23C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644DB1" w14:textId="5A69AECB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7056FEB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6A36470" w14:textId="633FB3E2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550DCE7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5A3756F1" w14:textId="1DE4E1B6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C941CC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3489389F" w14:textId="77777777" w:rsidTr="00DC7765">
        <w:tc>
          <w:tcPr>
            <w:tcW w:w="2070" w:type="dxa"/>
            <w:shd w:val="clear" w:color="auto" w:fill="auto"/>
          </w:tcPr>
          <w:p w14:paraId="058835BC" w14:textId="36E89F74" w:rsidR="009B0EE7" w:rsidRPr="00C941CC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16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8A3660" w14:textId="45F9805C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5654DE03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D5EA77" w14:textId="21DBF9CB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094BE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74219" w14:textId="236394FD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3D9F8356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B7E544F" w14:textId="70B3B936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28751AEA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2F965009" w14:textId="39D5525D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9B0EE7" w:rsidRPr="00744476" w14:paraId="384D5CF3" w14:textId="77777777" w:rsidTr="00DC7765">
        <w:tc>
          <w:tcPr>
            <w:tcW w:w="2070" w:type="dxa"/>
            <w:shd w:val="clear" w:color="auto" w:fill="auto"/>
          </w:tcPr>
          <w:p w14:paraId="6AE818D7" w14:textId="1539F937" w:rsidR="009B0EE7" w:rsidRPr="00C941CC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2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73E1557" w14:textId="0FBE2297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54FD8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4F5DF" w14:textId="57EFFA12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34A95523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33F38F" w14:textId="3A804FE8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6713989A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5D23C1C" w14:textId="47C59C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1D58FB28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79A7E01B" w14:textId="0310638A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9B0EE7" w:rsidRPr="00744476" w14:paraId="5E3497C4" w14:textId="77777777" w:rsidTr="00DC7765">
        <w:tc>
          <w:tcPr>
            <w:tcW w:w="2070" w:type="dxa"/>
            <w:shd w:val="clear" w:color="auto" w:fill="auto"/>
          </w:tcPr>
          <w:p w14:paraId="3C21E031" w14:textId="6C1A5ED0" w:rsidR="009B0EE7" w:rsidRPr="00C941CC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19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6FD17C4" w14:textId="0C41B42E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A31A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CF01AB" w14:textId="42848CAD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43800C9C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09085" w14:textId="67863851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  <w:shd w:val="clear" w:color="auto" w:fill="auto"/>
          </w:tcPr>
          <w:p w14:paraId="5364FB9B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4155979" w14:textId="26C76499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  <w:shd w:val="clear" w:color="auto" w:fill="auto"/>
          </w:tcPr>
          <w:p w14:paraId="221673F1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526A9720" w14:textId="4A6B15A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9B0EE7" w:rsidRPr="00744476" w14:paraId="12A3038E" w14:textId="77777777" w:rsidTr="00DC7765">
        <w:tc>
          <w:tcPr>
            <w:tcW w:w="2070" w:type="dxa"/>
            <w:shd w:val="clear" w:color="auto" w:fill="auto"/>
          </w:tcPr>
          <w:p w14:paraId="78E1798B" w14:textId="4DF6DEA3" w:rsidR="009B0EE7" w:rsidRPr="00C941CC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5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8D8FC55" w14:textId="742531E1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5409D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AAEA" w14:textId="377D53A6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3155B1B8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8FAA19" w14:textId="232B6EBE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057D5B26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51E8105" w14:textId="092A90DF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6E4869D7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6B1152D1" w14:textId="41046F63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9B0EE7" w:rsidRPr="00744476" w14:paraId="63ACD443" w14:textId="77777777" w:rsidTr="00DC7765">
        <w:tc>
          <w:tcPr>
            <w:tcW w:w="2070" w:type="dxa"/>
            <w:shd w:val="clear" w:color="auto" w:fill="auto"/>
          </w:tcPr>
          <w:p w14:paraId="67CB1EA1" w14:textId="12C7E93C" w:rsidR="009B0EE7" w:rsidRPr="00C941CC" w:rsidRDefault="009B0EE7" w:rsidP="009B0EE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5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10922EE" w14:textId="51F77C06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D2D7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E356E" w14:textId="5C208208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CB4A70F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9CC14" w14:textId="54443767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50970F1B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E2B51C1" w14:textId="6232018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6EEC35DF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76DBA744" w14:textId="33718CB5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9B0EE7" w:rsidRPr="00744476" w14:paraId="4D228953" w14:textId="77777777" w:rsidTr="00DC7765">
        <w:tc>
          <w:tcPr>
            <w:tcW w:w="2070" w:type="dxa"/>
            <w:shd w:val="clear" w:color="auto" w:fill="auto"/>
          </w:tcPr>
          <w:p w14:paraId="6F690839" w14:textId="389000A9" w:rsidR="009B0EE7" w:rsidRPr="00C941CC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B6D6F9D" w14:textId="1E5DD29D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FAC15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97780" w14:textId="7B712BD1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04A231F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3229E4" w14:textId="580E5617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4A7DCA32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6C2CD1C" w14:textId="4149E054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4.15</w:t>
            </w:r>
          </w:p>
        </w:tc>
        <w:tc>
          <w:tcPr>
            <w:tcW w:w="236" w:type="dxa"/>
            <w:shd w:val="clear" w:color="auto" w:fill="auto"/>
          </w:tcPr>
          <w:p w14:paraId="0A438910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5BEDCEC7" w14:textId="4A2FD23A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4F9F14CF" w14:textId="77777777" w:rsidTr="00DC7765">
        <w:tc>
          <w:tcPr>
            <w:tcW w:w="2070" w:type="dxa"/>
            <w:shd w:val="clear" w:color="auto" w:fill="auto"/>
          </w:tcPr>
          <w:p w14:paraId="1C612810" w14:textId="0776340E" w:rsidR="009B0EE7" w:rsidRPr="00C941CC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เมษายน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64AC148" w14:textId="1065A21C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E5CE56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297149" w14:textId="4113F607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BEBF8A1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DFCAC" w14:textId="39098ADF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3BC33790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B376A6D" w14:textId="27A0E180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27FAACA5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56BDEFA3" w14:textId="61F7AA96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9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42DFB94C" w14:textId="77777777" w:rsidTr="00DC7765">
        <w:tc>
          <w:tcPr>
            <w:tcW w:w="2070" w:type="dxa"/>
            <w:shd w:val="clear" w:color="auto" w:fill="auto"/>
          </w:tcPr>
          <w:p w14:paraId="30A73794" w14:textId="5CB7BCB3" w:rsidR="009B0EE7" w:rsidRPr="00C941CC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0C0741" w14:textId="2608D42E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EFDF6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E1ACCB" w14:textId="2BAA37D4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0AECD32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02F51D" w14:textId="3E2150AC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758266C6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6ADA2E8" w14:textId="75583A72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6E4F6430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76C37155" w14:textId="54C70E3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766118EF" w14:textId="77777777" w:rsidTr="00DC7765">
        <w:tc>
          <w:tcPr>
            <w:tcW w:w="2070" w:type="dxa"/>
            <w:shd w:val="clear" w:color="auto" w:fill="auto"/>
          </w:tcPr>
          <w:p w14:paraId="04111E09" w14:textId="0FCF0109" w:rsidR="009B0EE7" w:rsidRPr="00C941CC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8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FB9E509" w14:textId="3BC0B18B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452BA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3675DA" w14:textId="2B8DF145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653DC39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4611B" w14:textId="1F20B126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36" w:type="dxa"/>
            <w:shd w:val="clear" w:color="auto" w:fill="auto"/>
          </w:tcPr>
          <w:p w14:paraId="067E1FF4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9C90A2" w14:textId="737935E9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24656B26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61CC518A" w14:textId="0C1614FF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16874C7D" w14:textId="77777777" w:rsidTr="00DC7765">
        <w:tc>
          <w:tcPr>
            <w:tcW w:w="2070" w:type="dxa"/>
            <w:shd w:val="clear" w:color="auto" w:fill="auto"/>
          </w:tcPr>
          <w:p w14:paraId="75BF4D31" w14:textId="1367803A" w:rsidR="009B0EE7" w:rsidRPr="00C941CC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8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7015580" w14:textId="6A67EA40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9DD5A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D94F8" w14:textId="0E27D469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78CEAD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9DA1DB" w14:textId="4438D067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5F5734AF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8D0D85" w14:textId="46303D19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514C6907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7B6616D8" w14:textId="43A4C658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11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9B0EE7" w:rsidRPr="00744476" w14:paraId="389C9C44" w14:textId="77777777" w:rsidTr="00DC7765">
        <w:tc>
          <w:tcPr>
            <w:tcW w:w="2070" w:type="dxa"/>
            <w:shd w:val="clear" w:color="auto" w:fill="auto"/>
          </w:tcPr>
          <w:p w14:paraId="64C28600" w14:textId="04AEEF44" w:rsidR="009B0EE7" w:rsidRPr="00C941CC" w:rsidRDefault="009B0EE7" w:rsidP="009B0EE7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 xml:space="preserve">12 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59B9C39" w14:textId="2F928167" w:rsidR="009B0EE7" w:rsidRPr="00C941CC" w:rsidRDefault="009B0EE7" w:rsidP="009B0EE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C4F19B" w14:textId="77777777" w:rsidR="009B0EE7" w:rsidRPr="00C941CC" w:rsidRDefault="009B0EE7" w:rsidP="009B0EE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571F1" w14:textId="78234AA7" w:rsidR="009B0EE7" w:rsidRPr="00C941CC" w:rsidRDefault="009B0EE7" w:rsidP="009B0EE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FA111F4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3A8A97" w14:textId="529FD1D7" w:rsidR="009B0EE7" w:rsidRPr="00C941CC" w:rsidRDefault="009B0EE7" w:rsidP="009B0EE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6DE3B199" w14:textId="7777777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3212667" w14:textId="2359E4C7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39CB25F2" w14:textId="77777777" w:rsidR="009B0EE7" w:rsidRPr="00C941CC" w:rsidRDefault="009B0EE7" w:rsidP="009B0EE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417B774D" w14:textId="4AAA72B8" w:rsidR="009B0EE7" w:rsidRPr="00C941CC" w:rsidRDefault="009B0EE7" w:rsidP="009B0E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C941CC" w:rsidRPr="00744476" w14:paraId="5DF52A9A" w14:textId="77777777" w:rsidTr="00DC7765">
        <w:tc>
          <w:tcPr>
            <w:tcW w:w="2070" w:type="dxa"/>
            <w:shd w:val="clear" w:color="auto" w:fill="auto"/>
          </w:tcPr>
          <w:p w14:paraId="47EF35A0" w14:textId="30A6AF0B" w:rsidR="00C941CC" w:rsidRPr="00C941CC" w:rsidRDefault="00C941CC" w:rsidP="00C941CC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941C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C941CC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EE91F9B" w14:textId="059613E3" w:rsidR="00C941CC" w:rsidRPr="00C941CC" w:rsidRDefault="00C941CC" w:rsidP="00C941C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6E470B" w14:textId="77777777" w:rsidR="00C941CC" w:rsidRPr="00C941CC" w:rsidRDefault="00C941CC" w:rsidP="00C941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A81A47" w14:textId="15EC9D32" w:rsidR="00C941CC" w:rsidRPr="00C941CC" w:rsidRDefault="00C941CC" w:rsidP="00C941C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59051937" w14:textId="77777777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A543E6" w14:textId="7C62C0E0" w:rsidR="00C941CC" w:rsidRPr="00C941CC" w:rsidRDefault="00C941CC" w:rsidP="00C941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662A9E20" w14:textId="77777777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012E16" w14:textId="6350994C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  <w:shd w:val="clear" w:color="auto" w:fill="auto"/>
          </w:tcPr>
          <w:p w14:paraId="2451AA28" w14:textId="77777777" w:rsidR="00C941CC" w:rsidRPr="00C941CC" w:rsidRDefault="00C941CC" w:rsidP="00C941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6BF981CB" w14:textId="600C2611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941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C941C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41CC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C941CC" w:rsidRPr="00744476" w14:paraId="37865EA3" w14:textId="77777777" w:rsidTr="00DC7765">
        <w:tc>
          <w:tcPr>
            <w:tcW w:w="2070" w:type="dxa"/>
            <w:shd w:val="clear" w:color="auto" w:fill="auto"/>
          </w:tcPr>
          <w:p w14:paraId="0EC917B4" w14:textId="77777777" w:rsidR="00C941CC" w:rsidRPr="00C941CC" w:rsidRDefault="00C941CC" w:rsidP="00C941C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941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99DC8" w14:textId="71147575" w:rsidR="00C941CC" w:rsidRPr="00C941CC" w:rsidRDefault="00C941CC" w:rsidP="00C941CC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17,586,200</w:t>
            </w:r>
          </w:p>
        </w:tc>
        <w:tc>
          <w:tcPr>
            <w:tcW w:w="270" w:type="dxa"/>
            <w:shd w:val="clear" w:color="auto" w:fill="auto"/>
          </w:tcPr>
          <w:p w14:paraId="2F46EB4E" w14:textId="77777777" w:rsidR="00C941CC" w:rsidRPr="00C941CC" w:rsidRDefault="00C941CC" w:rsidP="00C941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DED85" w14:textId="38AE8022" w:rsidR="00C941CC" w:rsidRPr="00C941CC" w:rsidRDefault="00C941CC" w:rsidP="00C941CC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44,580,400</w:t>
            </w:r>
          </w:p>
        </w:tc>
        <w:tc>
          <w:tcPr>
            <w:tcW w:w="270" w:type="dxa"/>
            <w:shd w:val="clear" w:color="auto" w:fill="auto"/>
          </w:tcPr>
          <w:p w14:paraId="674DED84" w14:textId="77777777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D7DE" w14:textId="24C669F6" w:rsidR="00C941CC" w:rsidRPr="00C941CC" w:rsidRDefault="00C941CC" w:rsidP="00C941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62,166,600</w:t>
            </w:r>
          </w:p>
        </w:tc>
        <w:tc>
          <w:tcPr>
            <w:tcW w:w="236" w:type="dxa"/>
            <w:shd w:val="clear" w:color="auto" w:fill="auto"/>
          </w:tcPr>
          <w:p w14:paraId="496F1D3D" w14:textId="77777777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6C192D6" w14:textId="77777777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2B083E" w14:textId="77777777" w:rsidR="00C941CC" w:rsidRPr="00C941CC" w:rsidRDefault="00C941CC" w:rsidP="00C941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  <w:shd w:val="clear" w:color="auto" w:fill="auto"/>
          </w:tcPr>
          <w:p w14:paraId="0CE7E69A" w14:textId="77777777" w:rsidR="00C941CC" w:rsidRPr="00C941CC" w:rsidRDefault="00C941CC" w:rsidP="00C941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7EF65D48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2E4D6A" w:rsidRPr="00532769" w14:paraId="5AC0CE34" w14:textId="77777777" w:rsidTr="002E4D6A">
        <w:trPr>
          <w:tblHeader/>
        </w:trPr>
        <w:tc>
          <w:tcPr>
            <w:tcW w:w="2070" w:type="dxa"/>
          </w:tcPr>
          <w:p w14:paraId="488D9328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3A90A96F" w14:textId="0BDC8C83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10B4" w:rsidRPr="00744476" w14:paraId="7D5E722E" w14:textId="77777777" w:rsidTr="00C462B0">
        <w:trPr>
          <w:tblHeader/>
        </w:trPr>
        <w:tc>
          <w:tcPr>
            <w:tcW w:w="2070" w:type="dxa"/>
          </w:tcPr>
          <w:p w14:paraId="31B39AA6" w14:textId="77777777" w:rsidR="006B10B4" w:rsidRPr="00744476" w:rsidRDefault="006B10B4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77651EE0" w14:textId="392DE297" w:rsidR="006B10B4" w:rsidRPr="00744476" w:rsidRDefault="006B10B4" w:rsidP="001156D7">
            <w:pPr>
              <w:spacing w:line="240" w:lineRule="atLeast"/>
              <w:ind w:left="-115" w:right="313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2565</w:t>
            </w:r>
          </w:p>
        </w:tc>
      </w:tr>
      <w:tr w:rsidR="002E4D6A" w:rsidRPr="00744476" w14:paraId="50E05FD3" w14:textId="77777777" w:rsidTr="002E4D6A">
        <w:trPr>
          <w:tblHeader/>
        </w:trPr>
        <w:tc>
          <w:tcPr>
            <w:tcW w:w="2070" w:type="dxa"/>
            <w:vAlign w:val="bottom"/>
          </w:tcPr>
          <w:p w14:paraId="2B4F43D3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D66A20E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5563AF54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4A04D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EA909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D0A449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03B684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780E28AC" w14:textId="722EEB97" w:rsidR="002E4D6A" w:rsidRPr="00744476" w:rsidRDefault="002E4D6A" w:rsidP="003831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3B4E2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4832688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604A4991" w14:textId="77777777" w:rsidTr="002E4D6A">
        <w:trPr>
          <w:tblHeader/>
        </w:trPr>
        <w:tc>
          <w:tcPr>
            <w:tcW w:w="2070" w:type="dxa"/>
          </w:tcPr>
          <w:p w14:paraId="4AC9139E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76B765B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60A8376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0617887" w14:textId="5A671CEC" w:rsidR="002E4D6A" w:rsidRPr="00744476" w:rsidRDefault="00383111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659A94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58C031FB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B6D91" w:rsidRPr="008B07EC" w14:paraId="2CD20F15" w14:textId="77777777" w:rsidTr="00DC7765">
        <w:tc>
          <w:tcPr>
            <w:tcW w:w="2070" w:type="dxa"/>
            <w:shd w:val="clear" w:color="auto" w:fill="auto"/>
          </w:tcPr>
          <w:p w14:paraId="64BD3A4D" w14:textId="6A7AF07E" w:rsidR="005B6D91" w:rsidRPr="008B07EC" w:rsidRDefault="005B6D91" w:rsidP="005B6D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8B07E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สิงหาคม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2E88758B" w14:textId="195BEE1D" w:rsidR="005B6D91" w:rsidRPr="008B07EC" w:rsidRDefault="00B47060" w:rsidP="005B6D91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44122AC4" w14:textId="77777777" w:rsidR="005B6D91" w:rsidRPr="008B07EC" w:rsidRDefault="005B6D91" w:rsidP="005B6D9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FF6FCF" w14:textId="5886F980" w:rsidR="005B6D91" w:rsidRPr="008B07EC" w:rsidRDefault="00360E4D" w:rsidP="005B6D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0FA10" w14:textId="77777777" w:rsidR="005B6D91" w:rsidRPr="008B07E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363BEA" w14:textId="42AEE233" w:rsidR="005B6D91" w:rsidRPr="008B07EC" w:rsidRDefault="00347934" w:rsidP="005B6D91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15A53C7A" w14:textId="77777777" w:rsidR="005B6D91" w:rsidRPr="008B07EC" w:rsidRDefault="005B6D91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F0DDE32" w14:textId="461C1A65" w:rsidR="005B6D91" w:rsidRPr="008B07EC" w:rsidRDefault="00347934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5.20</w:t>
            </w:r>
          </w:p>
        </w:tc>
        <w:tc>
          <w:tcPr>
            <w:tcW w:w="236" w:type="dxa"/>
            <w:shd w:val="clear" w:color="auto" w:fill="auto"/>
          </w:tcPr>
          <w:p w14:paraId="5212281D" w14:textId="77777777" w:rsidR="005B6D91" w:rsidRPr="008B07EC" w:rsidRDefault="005B6D91" w:rsidP="005B6D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D99B56E" w14:textId="2118D8EB" w:rsidR="005B6D91" w:rsidRPr="008B07EC" w:rsidRDefault="0070625B" w:rsidP="005B6D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B07EC" w:rsidRPr="008B07EC" w14:paraId="2C06926D" w14:textId="77777777" w:rsidTr="00DC7765">
        <w:tc>
          <w:tcPr>
            <w:tcW w:w="2070" w:type="dxa"/>
            <w:shd w:val="clear" w:color="auto" w:fill="auto"/>
          </w:tcPr>
          <w:p w14:paraId="11997578" w14:textId="09691068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B07E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เมษายน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0C6EC00F" w14:textId="6A67CB13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0FCAB16E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05825B" w14:textId="69F905E7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6BC24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4C9E3F" w14:textId="0B75D23B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  <w:shd w:val="clear" w:color="auto" w:fill="auto"/>
          </w:tcPr>
          <w:p w14:paraId="1A5FC9AE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7C8D62D" w14:textId="5909F13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  <w:shd w:val="clear" w:color="auto" w:fill="auto"/>
          </w:tcPr>
          <w:p w14:paraId="1ECD5E82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47AF52C1" w14:textId="4DC0A4EF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B07EC" w:rsidRPr="008B07EC" w14:paraId="1AAC3162" w14:textId="77777777" w:rsidTr="00DC7765">
        <w:tc>
          <w:tcPr>
            <w:tcW w:w="2070" w:type="dxa"/>
            <w:shd w:val="clear" w:color="auto" w:fill="auto"/>
          </w:tcPr>
          <w:p w14:paraId="4CFD6B07" w14:textId="6BDF266A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8B07E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120897F" w14:textId="4933263A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847BE0D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52EEA9" w14:textId="59F6992A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A9F7D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E54CF0" w14:textId="15741EDA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5CC55473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945A1A3" w14:textId="5831622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236" w:type="dxa"/>
            <w:shd w:val="clear" w:color="auto" w:fill="auto"/>
          </w:tcPr>
          <w:p w14:paraId="1F56A63C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5A34123A" w14:textId="3133DE96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8B07EC" w:rsidRPr="008B07EC" w14:paraId="68F22F2D" w14:textId="77777777" w:rsidTr="00DC7765">
        <w:tc>
          <w:tcPr>
            <w:tcW w:w="2070" w:type="dxa"/>
            <w:shd w:val="clear" w:color="auto" w:fill="auto"/>
          </w:tcPr>
          <w:p w14:paraId="36CB37A3" w14:textId="6AD19D87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8B07E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AC5A06C" w14:textId="4A4E6473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7FED1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75885" w14:textId="2040C422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0B3B8976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152E9D" w14:textId="70DA15AE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  <w:shd w:val="clear" w:color="auto" w:fill="auto"/>
          </w:tcPr>
          <w:p w14:paraId="75AA0018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5D2885D" w14:textId="1E4CEA42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4.90</w:t>
            </w:r>
          </w:p>
        </w:tc>
        <w:tc>
          <w:tcPr>
            <w:tcW w:w="236" w:type="dxa"/>
            <w:shd w:val="clear" w:color="auto" w:fill="auto"/>
          </w:tcPr>
          <w:p w14:paraId="48C62423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74653013" w14:textId="01F770EE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07EC" w:rsidRPr="008B07EC" w14:paraId="7454C26A" w14:textId="77777777" w:rsidTr="00DC7765">
        <w:tc>
          <w:tcPr>
            <w:tcW w:w="2070" w:type="dxa"/>
            <w:shd w:val="clear" w:color="auto" w:fill="auto"/>
          </w:tcPr>
          <w:p w14:paraId="513F3D64" w14:textId="3C27D0C6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16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222FB20" w14:textId="6F2BD766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1308AD48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EC4E8B" w14:textId="6FB11DF2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DFB7E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F5F82D" w14:textId="4F2829D4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5E3EA34C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40B895B" w14:textId="5D7ABC3B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69A12D5D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675649A9" w14:textId="6D3D71E6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</w:tr>
      <w:tr w:rsidR="008B07EC" w:rsidRPr="008B07EC" w14:paraId="39015F47" w14:textId="77777777" w:rsidTr="00DC7765">
        <w:tc>
          <w:tcPr>
            <w:tcW w:w="2070" w:type="dxa"/>
            <w:shd w:val="clear" w:color="auto" w:fill="auto"/>
          </w:tcPr>
          <w:p w14:paraId="1B6DC10C" w14:textId="5E80FD57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C93BAA8" w14:textId="7FF34C20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C9BF2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74F62" w14:textId="2AC8F676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649D2C7B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C04844" w14:textId="19BBD3C7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77A153E2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31BF69F" w14:textId="17AEE888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62D0EC6E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040B1A6C" w14:textId="7ED08580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07EC" w:rsidRPr="008B07EC" w14:paraId="1E9BEFAB" w14:textId="77777777" w:rsidTr="00DC7765">
        <w:tc>
          <w:tcPr>
            <w:tcW w:w="2070" w:type="dxa"/>
            <w:shd w:val="clear" w:color="auto" w:fill="auto"/>
          </w:tcPr>
          <w:p w14:paraId="69C23721" w14:textId="1583E267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AC9CACC" w14:textId="60D26006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5DDD6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CC1988" w14:textId="12A54EBC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3EFC587D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B8454" w14:textId="55B83FCD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0D709151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2837B36" w14:textId="3B420B13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791A9597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0BE9ACEE" w14:textId="100A4FA2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B07EC" w:rsidRPr="008B07EC" w14:paraId="41200FCF" w14:textId="77777777" w:rsidTr="00DC7765">
        <w:tc>
          <w:tcPr>
            <w:tcW w:w="2070" w:type="dxa"/>
            <w:shd w:val="clear" w:color="auto" w:fill="auto"/>
          </w:tcPr>
          <w:p w14:paraId="47435D24" w14:textId="7F913D31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58FD20" w14:textId="01BAA4E5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3A6AB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4DB348" w14:textId="54FDE980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0BE39DBD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270133" w14:textId="18747264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1165DB72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BA056B2" w14:textId="3CE67CE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212A9992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7A5244A3" w14:textId="4345083B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B07EC" w:rsidRPr="008B07EC" w14:paraId="2C46F87A" w14:textId="77777777" w:rsidTr="00DC7765">
        <w:tc>
          <w:tcPr>
            <w:tcW w:w="2070" w:type="dxa"/>
            <w:shd w:val="clear" w:color="auto" w:fill="auto"/>
          </w:tcPr>
          <w:p w14:paraId="140B7B02" w14:textId="01E56E5A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CCE5224" w14:textId="70548914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213C8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DBE4B" w14:textId="14FF2881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3EA0687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096D97" w14:textId="465534C7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8BE2022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0E38FF2" w14:textId="6C417255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236" w:type="dxa"/>
            <w:shd w:val="clear" w:color="auto" w:fill="auto"/>
          </w:tcPr>
          <w:p w14:paraId="5515F75A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46BF19A0" w14:textId="672413BE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07EC" w:rsidRPr="008B07EC" w14:paraId="3915361E" w14:textId="77777777" w:rsidTr="00DC7765">
        <w:tc>
          <w:tcPr>
            <w:tcW w:w="2070" w:type="dxa"/>
            <w:shd w:val="clear" w:color="auto" w:fill="auto"/>
          </w:tcPr>
          <w:p w14:paraId="7A5617FD" w14:textId="59C71563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เมษายน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CFD2911" w14:textId="761BC4B1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D1B82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53C1E" w14:textId="6D946749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DD02855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83221" w14:textId="4DD696F3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7097C904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A07A507" w14:textId="3F74A6FE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6252B9B5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1AAB4F7D" w14:textId="55AA44A2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07EC" w:rsidRPr="008B07EC" w14:paraId="3FA88D87" w14:textId="77777777" w:rsidTr="008B07EC">
        <w:tc>
          <w:tcPr>
            <w:tcW w:w="2070" w:type="dxa"/>
            <w:shd w:val="clear" w:color="auto" w:fill="auto"/>
          </w:tcPr>
          <w:p w14:paraId="1FEC9483" w14:textId="458C54A1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ED9AC49" w14:textId="2255B7F5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3483B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E6E5DC" w14:textId="299BB284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0D0E60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ED5077" w14:textId="3C69CE41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0234CC09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E8430D7" w14:textId="316B6013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70526B17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24E35109" w14:textId="15F6FA9A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07EC" w:rsidRPr="008B07EC" w14:paraId="68154FC1" w14:textId="77777777" w:rsidTr="008B07EC">
        <w:tc>
          <w:tcPr>
            <w:tcW w:w="2070" w:type="dxa"/>
            <w:shd w:val="clear" w:color="auto" w:fill="auto"/>
          </w:tcPr>
          <w:p w14:paraId="4966CF66" w14:textId="797AB665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ตุลาคม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82F45DD" w14:textId="4D7EFD02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97DF8B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678A13" w14:textId="3DD5415D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028C5AE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3488B0" w14:textId="421A759F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356CB808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6DCDA8F" w14:textId="0512234F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01B956A7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3E3DE8B5" w14:textId="09D8FA4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8B07E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B07EC" w:rsidRPr="008B07EC" w14:paraId="1182B279" w14:textId="77777777" w:rsidTr="008B07EC">
        <w:tc>
          <w:tcPr>
            <w:tcW w:w="2070" w:type="dxa"/>
            <w:shd w:val="clear" w:color="auto" w:fill="auto"/>
          </w:tcPr>
          <w:p w14:paraId="5CCA429A" w14:textId="21081F5C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8B07EC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8B07EC"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69E6A9" w14:textId="4FA7CC43" w:rsidR="008B07EC" w:rsidRPr="008B07EC" w:rsidRDefault="008B07EC" w:rsidP="008B07E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2BDA2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F1BA55" w14:textId="7353F6E3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0886177D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3FCA43" w14:textId="7733466B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793F3A7D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9B3B890" w14:textId="05215CB4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="Angsana New" w:hAnsi="Angsana New"/>
                <w:sz w:val="28"/>
                <w:szCs w:val="28"/>
                <w:lang w:val="en-US"/>
              </w:rPr>
              <w:t>4.10</w:t>
            </w:r>
          </w:p>
        </w:tc>
        <w:tc>
          <w:tcPr>
            <w:tcW w:w="236" w:type="dxa"/>
            <w:shd w:val="clear" w:color="auto" w:fill="auto"/>
          </w:tcPr>
          <w:p w14:paraId="4EBC1632" w14:textId="77777777" w:rsidR="008B07EC" w:rsidRPr="008B07EC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20AC6A9C" w14:textId="6BEE132B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B07EC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8B07E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B07EC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</w:tr>
      <w:tr w:rsidR="008B07EC" w14:paraId="749A0AA2" w14:textId="77777777" w:rsidTr="00DC7765">
        <w:tc>
          <w:tcPr>
            <w:tcW w:w="2070" w:type="dxa"/>
            <w:shd w:val="clear" w:color="auto" w:fill="auto"/>
          </w:tcPr>
          <w:p w14:paraId="5861AE70" w14:textId="75DF8A40" w:rsidR="008B07EC" w:rsidRPr="008B07EC" w:rsidRDefault="008B07EC" w:rsidP="008B07E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07E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7229D" w14:textId="4CEB4E5C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13,768,200</w:t>
            </w:r>
          </w:p>
        </w:tc>
        <w:tc>
          <w:tcPr>
            <w:tcW w:w="270" w:type="dxa"/>
            <w:shd w:val="clear" w:color="auto" w:fill="auto"/>
          </w:tcPr>
          <w:p w14:paraId="7AE7DE03" w14:textId="77777777" w:rsidR="008B07EC" w:rsidRPr="008B07EC" w:rsidRDefault="008B07EC" w:rsidP="008B07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D1865" w14:textId="66A8C9FE" w:rsidR="008B07EC" w:rsidRPr="008B07EC" w:rsidRDefault="008B07EC" w:rsidP="008B07E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33,686,000</w:t>
            </w:r>
          </w:p>
        </w:tc>
        <w:tc>
          <w:tcPr>
            <w:tcW w:w="270" w:type="dxa"/>
            <w:shd w:val="clear" w:color="auto" w:fill="auto"/>
          </w:tcPr>
          <w:p w14:paraId="3EDDA58C" w14:textId="77777777" w:rsidR="008B07EC" w:rsidRP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4B0F1" w14:textId="001F99DF" w:rsidR="008B07EC" w:rsidRPr="008B07EC" w:rsidRDefault="008B07EC" w:rsidP="008B07E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47,454,200</w:t>
            </w:r>
          </w:p>
        </w:tc>
        <w:tc>
          <w:tcPr>
            <w:tcW w:w="236" w:type="dxa"/>
            <w:shd w:val="clear" w:color="auto" w:fill="auto"/>
          </w:tcPr>
          <w:p w14:paraId="12A4F987" w14:textId="77777777" w:rsidR="008B07EC" w:rsidRPr="00744476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E0559B4" w14:textId="77777777" w:rsid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E4F27EF" w14:textId="77777777" w:rsidR="008B07EC" w:rsidRPr="00744476" w:rsidRDefault="008B07EC" w:rsidP="008B07E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0DBBB1A0" w14:textId="0AE9DEEB" w:rsidR="008B07EC" w:rsidRDefault="008B07EC" w:rsidP="008B07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0A34FB09" w14:textId="1E4AD049" w:rsidR="003C1A0D" w:rsidRDefault="003C1A0D" w:rsidP="00125520">
      <w:pPr>
        <w:pStyle w:val="Bo-Blankline"/>
      </w:pPr>
    </w:p>
    <w:p w14:paraId="5713665D" w14:textId="29347037" w:rsidR="00125520" w:rsidRPr="003C1A0D" w:rsidRDefault="003C1A0D" w:rsidP="003C1A0D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C9D88D0" w14:textId="6AD1B5B6" w:rsidR="00592A3D" w:rsidRPr="00C6536F" w:rsidRDefault="00592A3D" w:rsidP="00592A3D">
      <w:pPr>
        <w:pStyle w:val="Caption"/>
        <w:ind w:hanging="900"/>
      </w:pPr>
      <w:r w:rsidRPr="00C6536F">
        <w:rPr>
          <w:rFonts w:hint="cs"/>
          <w:cs/>
        </w:rPr>
        <w:lastRenderedPageBreak/>
        <w:t>หุ้นทุนซื้อคืน</w:t>
      </w:r>
    </w:p>
    <w:p w14:paraId="62964D8F" w14:textId="35DC34DA" w:rsidR="00592A3D" w:rsidRDefault="00592A3D" w:rsidP="00592A3D">
      <w:pPr>
        <w:pStyle w:val="Bo-Blankline"/>
      </w:pPr>
    </w:p>
    <w:p w14:paraId="60F53A1A" w14:textId="77777777" w:rsidR="008B07EC" w:rsidRPr="00491C6B" w:rsidRDefault="008B07EC" w:rsidP="008B07EC">
      <w:pPr>
        <w:pStyle w:val="Bo-C1Content"/>
        <w:tabs>
          <w:tab w:val="left" w:pos="720"/>
        </w:tabs>
        <w:ind w:left="540"/>
      </w:pPr>
      <w:r w:rsidRPr="00491C6B">
        <w:rPr>
          <w:rFonts w:hint="cs"/>
          <w:cs/>
        </w:rPr>
        <w:t>ใน</w:t>
      </w:r>
      <w:r w:rsidRPr="00491C6B">
        <w:rPr>
          <w:rFonts w:hint="cs"/>
          <w:cs/>
          <w:lang w:val="en-US"/>
        </w:rPr>
        <w:t xml:space="preserve">ระหว่างปี </w:t>
      </w:r>
      <w:r w:rsidRPr="00491C6B">
        <w:rPr>
          <w:lang w:val="en-US"/>
        </w:rPr>
        <w:t>2564</w:t>
      </w:r>
      <w:r w:rsidRPr="00491C6B">
        <w:rPr>
          <w:rFonts w:hint="cs"/>
          <w:cs/>
        </w:rPr>
        <w:t xml:space="preserve"> บริษัทได้จำหน่ายหุ้นทุนซื้อคืนจำนวน </w:t>
      </w:r>
      <w:r w:rsidRPr="00491C6B">
        <w:rPr>
          <w:lang w:val="en-US"/>
        </w:rPr>
        <w:t>165</w:t>
      </w:r>
      <w:r w:rsidRPr="00491C6B">
        <w:t>.</w:t>
      </w:r>
      <w:r w:rsidRPr="00491C6B">
        <w:rPr>
          <w:lang w:val="en-US"/>
        </w:rPr>
        <w:t>61</w:t>
      </w:r>
      <w:r w:rsidRPr="00491C6B">
        <w:rPr>
          <w:rFonts w:hint="cs"/>
          <w:cs/>
        </w:rPr>
        <w:t xml:space="preserve"> ล้านหุ้น เป็นจำนวนเงินรวม </w:t>
      </w:r>
      <w:r w:rsidRPr="00491C6B">
        <w:rPr>
          <w:lang w:val="en-US"/>
        </w:rPr>
        <w:t>281</w:t>
      </w:r>
      <w:r w:rsidRPr="00491C6B">
        <w:t>.</w:t>
      </w:r>
      <w:r w:rsidRPr="00491C6B">
        <w:rPr>
          <w:lang w:val="en-US"/>
        </w:rPr>
        <w:t>27</w:t>
      </w:r>
      <w:r w:rsidRPr="00491C6B">
        <w:rPr>
          <w:rFonts w:hint="cs"/>
          <w:cs/>
        </w:rPr>
        <w:t xml:space="preserve"> ล้านบาท </w:t>
      </w:r>
      <w:r>
        <w:rPr>
          <w:rFonts w:hint="cs"/>
          <w:cs/>
        </w:rPr>
        <w:t>ประกอบด้วย</w:t>
      </w:r>
      <w:r>
        <w:rPr>
          <w:rFonts w:hint="cs"/>
          <w:cs/>
          <w:lang w:val="en-US"/>
        </w:rPr>
        <w:t>จำนวนต้นทุนของหุ้นทุนซื้อคืนที่จำหน่ายซึ่งคำนวณโดยวิธีถัวเฉลี่ยถ่วงน้ำหนัก</w:t>
      </w:r>
      <w:r w:rsidRPr="00491C6B">
        <w:rPr>
          <w:rFonts w:hint="cs"/>
          <w:cs/>
        </w:rPr>
        <w:t xml:space="preserve"> เป็นจำนวนเงินรวม </w:t>
      </w:r>
      <w:r>
        <w:rPr>
          <w:lang w:val="en-US"/>
        </w:rPr>
        <w:t>195.79</w:t>
      </w:r>
      <w:r w:rsidRPr="00491C6B">
        <w:rPr>
          <w:rFonts w:hint="cs"/>
          <w:cs/>
        </w:rPr>
        <w:t xml:space="preserve"> ล้านบาท และส่วนเกินทุนจากการจำหน่ายหุ้นทุนซื้อคืน (“ส่วนเกินทุนหุ้นทุนซื้อคืน”) จำนวน </w:t>
      </w:r>
      <w:r>
        <w:t>85.48</w:t>
      </w:r>
      <w:r w:rsidRPr="00491C6B">
        <w:t xml:space="preserve"> </w:t>
      </w:r>
      <w:r>
        <w:br/>
      </w:r>
      <w:r w:rsidRPr="00491C6B">
        <w:rPr>
          <w:rFonts w:hint="cs"/>
          <w:cs/>
        </w:rPr>
        <w:t>ล้านบาท แสดงเป็นรายการแยกต่างหากในส่วนของผู้ถือหุ้น</w:t>
      </w:r>
    </w:p>
    <w:p w14:paraId="3AC2D196" w14:textId="77777777" w:rsidR="008B07EC" w:rsidRPr="00491C6B" w:rsidRDefault="008B07EC" w:rsidP="008B07EC">
      <w:pPr>
        <w:pStyle w:val="Bo-Blankline"/>
        <w:rPr>
          <w:lang w:val="en-US"/>
        </w:rPr>
      </w:pPr>
    </w:p>
    <w:p w14:paraId="5BE4509B" w14:textId="3C89E4EF" w:rsidR="008B07EC" w:rsidRPr="008B07EC" w:rsidRDefault="008B07EC" w:rsidP="008B07EC">
      <w:pPr>
        <w:pStyle w:val="Bo-Blankline"/>
        <w:rPr>
          <w:spacing w:val="-4"/>
          <w:sz w:val="30"/>
          <w:szCs w:val="30"/>
        </w:rPr>
      </w:pPr>
      <w:r w:rsidRPr="008B07EC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Pr="008B07EC">
        <w:rPr>
          <w:spacing w:val="-4"/>
          <w:sz w:val="30"/>
          <w:szCs w:val="30"/>
        </w:rPr>
        <w:t>16</w:t>
      </w:r>
      <w:r w:rsidRPr="008B07EC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8B07EC">
        <w:rPr>
          <w:spacing w:val="-4"/>
          <w:sz w:val="30"/>
          <w:szCs w:val="30"/>
        </w:rPr>
        <w:t xml:space="preserve">2564 </w:t>
      </w:r>
      <w:r w:rsidRPr="008B07EC">
        <w:rPr>
          <w:rFonts w:hint="cs"/>
          <w:spacing w:val="-4"/>
          <w:sz w:val="30"/>
          <w:szCs w:val="30"/>
          <w:cs/>
        </w:rPr>
        <w:t xml:space="preserve">หุ้นทุนซื้อคืนของบริษัทมีจำนวนคงเหลือ </w:t>
      </w:r>
      <w:r w:rsidRPr="008B07EC">
        <w:rPr>
          <w:spacing w:val="-4"/>
          <w:sz w:val="30"/>
          <w:szCs w:val="30"/>
        </w:rPr>
        <w:t xml:space="preserve">54.00 </w:t>
      </w:r>
      <w:r w:rsidRPr="008B07EC">
        <w:rPr>
          <w:rFonts w:hint="cs"/>
          <w:spacing w:val="-4"/>
          <w:sz w:val="30"/>
          <w:szCs w:val="30"/>
          <w:cs/>
        </w:rPr>
        <w:t xml:space="preserve">ล้านหุ้น บริษัทจึงได้จดทะเบียนลดทุนจำนวน </w:t>
      </w:r>
      <w:r w:rsidRPr="008B07EC">
        <w:rPr>
          <w:spacing w:val="-4"/>
          <w:sz w:val="30"/>
          <w:szCs w:val="30"/>
          <w:lang w:val="en-US"/>
        </w:rPr>
        <w:t>54.00</w:t>
      </w:r>
      <w:r w:rsidRPr="008B07EC">
        <w:rPr>
          <w:rFonts w:hint="cs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Pr="008B07EC">
        <w:rPr>
          <w:spacing w:val="-4"/>
          <w:sz w:val="30"/>
          <w:szCs w:val="30"/>
        </w:rPr>
        <w:t xml:space="preserve">1 </w:t>
      </w:r>
      <w:r w:rsidRPr="008B07EC">
        <w:rPr>
          <w:rFonts w:hint="cs"/>
          <w:spacing w:val="-4"/>
          <w:sz w:val="30"/>
          <w:szCs w:val="30"/>
          <w:cs/>
        </w:rPr>
        <w:t xml:space="preserve">บาท โดยตัดหุ้นทุนซื้อคืนที่ไม่สามารถจำหน่ายในตลาดหลักทรัพย์แห่งประเทศไทยในวันที่ </w:t>
      </w:r>
      <w:r w:rsidRPr="008B07EC">
        <w:rPr>
          <w:spacing w:val="-4"/>
          <w:sz w:val="30"/>
          <w:szCs w:val="30"/>
        </w:rPr>
        <w:t>11</w:t>
      </w:r>
      <w:r w:rsidRPr="008B07EC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Pr="008B07EC">
        <w:rPr>
          <w:spacing w:val="-4"/>
          <w:sz w:val="30"/>
          <w:szCs w:val="30"/>
        </w:rPr>
        <w:t>2564</w:t>
      </w:r>
      <w:r w:rsidRPr="008B07EC">
        <w:rPr>
          <w:rFonts w:hint="cs"/>
          <w:spacing w:val="-4"/>
          <w:sz w:val="30"/>
          <w:szCs w:val="30"/>
          <w:cs/>
        </w:rPr>
        <w:t xml:space="preserve"> จำนวนรวม </w:t>
      </w:r>
      <w:r w:rsidRPr="008B07EC">
        <w:rPr>
          <w:spacing w:val="-4"/>
          <w:sz w:val="30"/>
          <w:szCs w:val="30"/>
        </w:rPr>
        <w:t>54.00</w:t>
      </w:r>
      <w:r w:rsidRPr="008B07EC">
        <w:rPr>
          <w:rFonts w:hint="cs"/>
          <w:spacing w:val="-4"/>
          <w:sz w:val="30"/>
          <w:szCs w:val="30"/>
          <w:cs/>
        </w:rPr>
        <w:t xml:space="preserve"> ล้านหุ้นกับกระทรวงพาณิชย์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11208BC7" w14:textId="5BC1BDDA" w:rsidR="008B07EC" w:rsidRDefault="008B07EC">
      <w:pPr>
        <w:spacing w:line="240" w:lineRule="auto"/>
        <w:rPr>
          <w:rFonts w:ascii="Angsana New" w:hAnsi="Angsana New"/>
          <w:sz w:val="20"/>
          <w:szCs w:val="20"/>
        </w:rPr>
      </w:pPr>
    </w:p>
    <w:p w14:paraId="595795DC" w14:textId="77777777" w:rsidR="00B91867" w:rsidRPr="00504DBC" w:rsidRDefault="00B91867" w:rsidP="00B91867">
      <w:pPr>
        <w:pStyle w:val="Bo-Blankline"/>
        <w:rPr>
          <w:spacing w:val="-4"/>
          <w:sz w:val="30"/>
          <w:szCs w:val="30"/>
          <w:lang w:val="en-US"/>
        </w:rPr>
      </w:pPr>
      <w:r w:rsidRPr="00504DBC">
        <w:rPr>
          <w:rFonts w:hint="cs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504DBC">
        <w:rPr>
          <w:spacing w:val="-4"/>
          <w:sz w:val="30"/>
          <w:szCs w:val="30"/>
        </w:rPr>
        <w:t xml:space="preserve">23 </w:t>
      </w:r>
      <w:r w:rsidRPr="00504DBC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504DBC">
        <w:rPr>
          <w:spacing w:val="-4"/>
          <w:sz w:val="30"/>
          <w:szCs w:val="30"/>
        </w:rPr>
        <w:t xml:space="preserve">2564 </w:t>
      </w:r>
      <w:r w:rsidRPr="00504DBC">
        <w:rPr>
          <w:rFonts w:hint="cs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504DBC">
        <w:rPr>
          <w:rFonts w:hint="cs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504DBC">
        <w:rPr>
          <w:spacing w:val="2"/>
          <w:sz w:val="30"/>
          <w:szCs w:val="30"/>
        </w:rPr>
        <w:t xml:space="preserve">450 </w:t>
      </w:r>
      <w:r w:rsidRPr="00504DBC">
        <w:rPr>
          <w:rFonts w:hint="cs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504DBC">
        <w:rPr>
          <w:spacing w:val="2"/>
          <w:sz w:val="30"/>
          <w:szCs w:val="30"/>
        </w:rPr>
        <w:t xml:space="preserve">191.27 </w:t>
      </w:r>
      <w:r w:rsidRPr="00504DBC">
        <w:rPr>
          <w:rFonts w:hint="cs"/>
          <w:spacing w:val="2"/>
          <w:sz w:val="30"/>
          <w:szCs w:val="30"/>
          <w:cs/>
        </w:rPr>
        <w:t>ล้านหุ้น มูลค่าที่ตราไว้หุ้นละ</w:t>
      </w:r>
      <w:r w:rsidRPr="00504DBC">
        <w:rPr>
          <w:rFonts w:hint="cs"/>
          <w:spacing w:val="-4"/>
          <w:sz w:val="30"/>
          <w:szCs w:val="30"/>
          <w:cs/>
        </w:rPr>
        <w:t xml:space="preserve"> </w:t>
      </w:r>
      <w:r w:rsidRPr="00504DBC">
        <w:rPr>
          <w:spacing w:val="-4"/>
          <w:sz w:val="30"/>
          <w:szCs w:val="30"/>
        </w:rPr>
        <w:t xml:space="preserve">1 </w:t>
      </w:r>
      <w:r w:rsidRPr="00504DBC">
        <w:rPr>
          <w:rFonts w:hint="cs"/>
          <w:spacing w:val="-4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504DBC">
        <w:rPr>
          <w:spacing w:val="-4"/>
          <w:sz w:val="30"/>
          <w:szCs w:val="30"/>
          <w:lang w:val="en-US"/>
        </w:rPr>
        <w:t xml:space="preserve">1 </w:t>
      </w:r>
      <w:r w:rsidRPr="00504DBC">
        <w:rPr>
          <w:rFonts w:hint="cs"/>
          <w:spacing w:val="-4"/>
          <w:sz w:val="30"/>
          <w:szCs w:val="30"/>
          <w:cs/>
          <w:lang w:val="en-US"/>
        </w:rPr>
        <w:t>ของหุ้นที่จำหน่ายได้แล้วทั้งหมด โดยมีกำหนดเวลาที่จะซื้อหุ้นคืนตั้งแต่วันที่</w:t>
      </w:r>
      <w:r w:rsidRPr="00504DBC">
        <w:rPr>
          <w:rFonts w:hint="cs"/>
          <w:spacing w:val="-4"/>
          <w:sz w:val="30"/>
          <w:szCs w:val="30"/>
          <w:cs/>
        </w:rPr>
        <w:t xml:space="preserve"> </w:t>
      </w:r>
      <w:r w:rsidRPr="00504DBC">
        <w:rPr>
          <w:spacing w:val="-4"/>
          <w:sz w:val="30"/>
          <w:szCs w:val="30"/>
        </w:rPr>
        <w:t>10</w:t>
      </w:r>
      <w:r w:rsidRPr="00504DBC">
        <w:rPr>
          <w:rFonts w:hint="cs"/>
          <w:spacing w:val="-4"/>
          <w:sz w:val="30"/>
          <w:szCs w:val="30"/>
          <w:cs/>
        </w:rPr>
        <w:t xml:space="preserve"> มกราคม </w:t>
      </w:r>
      <w:r w:rsidRPr="00504DBC">
        <w:rPr>
          <w:spacing w:val="-4"/>
          <w:sz w:val="30"/>
          <w:szCs w:val="30"/>
        </w:rPr>
        <w:t>2565</w:t>
      </w:r>
      <w:r w:rsidRPr="00504DBC">
        <w:rPr>
          <w:rFonts w:hint="cs"/>
          <w:spacing w:val="-4"/>
          <w:sz w:val="30"/>
          <w:szCs w:val="30"/>
          <w:cs/>
        </w:rPr>
        <w:t xml:space="preserve"> ถึงวันที่ </w:t>
      </w:r>
      <w:r w:rsidRPr="00504DBC">
        <w:rPr>
          <w:spacing w:val="-4"/>
          <w:sz w:val="30"/>
          <w:szCs w:val="30"/>
          <w:lang w:val="en-US"/>
        </w:rPr>
        <w:t xml:space="preserve">10 </w:t>
      </w:r>
      <w:r w:rsidRPr="00504DBC">
        <w:rPr>
          <w:rFonts w:hint="cs"/>
          <w:spacing w:val="-4"/>
          <w:sz w:val="30"/>
          <w:szCs w:val="30"/>
          <w:cs/>
          <w:lang w:val="en-US"/>
        </w:rPr>
        <w:t xml:space="preserve">เมษายน </w:t>
      </w:r>
      <w:r w:rsidRPr="00504DBC">
        <w:rPr>
          <w:spacing w:val="-4"/>
          <w:sz w:val="30"/>
          <w:szCs w:val="30"/>
          <w:lang w:val="en-US"/>
        </w:rPr>
        <w:t>2565</w:t>
      </w:r>
    </w:p>
    <w:p w14:paraId="101D07AB" w14:textId="77777777" w:rsidR="00B91867" w:rsidRPr="00504DBC" w:rsidRDefault="00B91867" w:rsidP="00B91867">
      <w:pPr>
        <w:pStyle w:val="Bo-Blankline"/>
      </w:pPr>
    </w:p>
    <w:p w14:paraId="44BBF06E" w14:textId="77777777" w:rsidR="00B91867" w:rsidRPr="002159C7" w:rsidRDefault="00B91867" w:rsidP="00B91867">
      <w:pPr>
        <w:pStyle w:val="Bo-Blankline"/>
        <w:rPr>
          <w:spacing w:val="-4"/>
          <w:sz w:val="30"/>
          <w:szCs w:val="30"/>
          <w:cs/>
        </w:rPr>
      </w:pPr>
      <w:r w:rsidRPr="00504DBC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504DBC">
        <w:rPr>
          <w:spacing w:val="-4"/>
          <w:sz w:val="30"/>
          <w:szCs w:val="30"/>
        </w:rPr>
        <w:t xml:space="preserve">21 </w:t>
      </w:r>
      <w:r w:rsidRPr="00504DBC">
        <w:rPr>
          <w:rFonts w:hint="cs"/>
          <w:spacing w:val="-4"/>
          <w:sz w:val="30"/>
          <w:szCs w:val="30"/>
          <w:cs/>
        </w:rPr>
        <w:t xml:space="preserve">มกราคม </w:t>
      </w:r>
      <w:r w:rsidRPr="00504DBC">
        <w:rPr>
          <w:spacing w:val="-4"/>
          <w:sz w:val="30"/>
          <w:szCs w:val="30"/>
        </w:rPr>
        <w:t xml:space="preserve">2565 </w:t>
      </w:r>
      <w:r w:rsidRPr="00504DBC">
        <w:rPr>
          <w:rFonts w:hint="cs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504DBC">
        <w:rPr>
          <w:spacing w:val="-4"/>
          <w:sz w:val="30"/>
          <w:szCs w:val="30"/>
        </w:rPr>
        <w:t xml:space="preserve">191.27 </w:t>
      </w:r>
      <w:r w:rsidRPr="00504DBC">
        <w:rPr>
          <w:rFonts w:hint="cs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504DBC">
        <w:rPr>
          <w:spacing w:val="-4"/>
          <w:sz w:val="30"/>
          <w:szCs w:val="30"/>
        </w:rPr>
        <w:t xml:space="preserve">365.55 </w:t>
      </w:r>
      <w:r w:rsidRPr="00504DBC">
        <w:rPr>
          <w:rFonts w:hint="cs"/>
          <w:spacing w:val="-4"/>
          <w:sz w:val="30"/>
          <w:szCs w:val="30"/>
          <w:cs/>
        </w:rPr>
        <w:t>ล้านบาท</w:t>
      </w:r>
    </w:p>
    <w:p w14:paraId="1CF77036" w14:textId="5B988881" w:rsidR="00B91867" w:rsidRDefault="00B91867" w:rsidP="00592A3D">
      <w:pPr>
        <w:pStyle w:val="Bo-Blankline"/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EF2B4A">
          <w:footerReference w:type="default" r:id="rId15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4D95F919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082486DF" w14:textId="77777777" w:rsidR="00E77061" w:rsidRPr="004B56E6" w:rsidRDefault="00E77061" w:rsidP="00E77061">
      <w:pPr>
        <w:spacing w:line="240" w:lineRule="auto"/>
        <w:rPr>
          <w:sz w:val="2"/>
          <w:szCs w:val="2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C955C3" w:rsidRPr="003A7FCE" w14:paraId="776CD90E" w14:textId="77777777" w:rsidTr="00414341">
        <w:tc>
          <w:tcPr>
            <w:tcW w:w="2790" w:type="dxa"/>
            <w:shd w:val="clear" w:color="auto" w:fill="auto"/>
          </w:tcPr>
          <w:p w14:paraId="44A7B353" w14:textId="77777777" w:rsidR="00C955C3" w:rsidRPr="003A7FCE" w:rsidRDefault="00C955C3" w:rsidP="00D2282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70974CDE" w14:textId="77777777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955C3" w:rsidRPr="003A7FCE" w14:paraId="4CC91066" w14:textId="77777777" w:rsidTr="00411A1B">
        <w:tc>
          <w:tcPr>
            <w:tcW w:w="2790" w:type="dxa"/>
            <w:shd w:val="clear" w:color="auto" w:fill="auto"/>
            <w:vAlign w:val="bottom"/>
          </w:tcPr>
          <w:p w14:paraId="25CFEA65" w14:textId="191D546A" w:rsidR="00C955C3" w:rsidRPr="003A7FCE" w:rsidRDefault="00411A1B" w:rsidP="00411A1B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3A7FC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45FE55B" w14:textId="77777777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EEA48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72AD265" w14:textId="77777777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6302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40127C0" w14:textId="77777777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7FC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รวมรายได้ส่วนงาน</w:t>
            </w:r>
            <w:r w:rsidRPr="003A7F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br/>
            </w:r>
            <w:r w:rsidRPr="003A7FC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EA85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96D2FA1" w14:textId="77777777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ตามส่วนงานก่อนหัก</w:t>
            </w:r>
            <w:r w:rsidRPr="003A7F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ต้นทุน</w:t>
            </w: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3A7F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ทางการเงิน ภาษีเงินได้ </w:t>
            </w:r>
            <w:r w:rsidRPr="003A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3A7F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C955C3" w:rsidRPr="003A7FCE" w14:paraId="75C26FEF" w14:textId="77777777" w:rsidTr="00414341">
        <w:tc>
          <w:tcPr>
            <w:tcW w:w="2790" w:type="dxa"/>
            <w:shd w:val="clear" w:color="auto" w:fill="auto"/>
            <w:vAlign w:val="bottom"/>
          </w:tcPr>
          <w:p w14:paraId="6CFF0E17" w14:textId="77777777" w:rsidR="00C955C3" w:rsidRPr="003A7FCE" w:rsidRDefault="00C955C3" w:rsidP="00D2282C">
            <w:pPr>
              <w:tabs>
                <w:tab w:val="left" w:pos="252"/>
              </w:tabs>
              <w:spacing w:line="30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A7FC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A7F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3A7FC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C67BE" w14:textId="1DB3502F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B4A05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780BE9" w14:textId="14C52419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DCF7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BD2907" w14:textId="5AA32775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BC3E3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F6CD34" w14:textId="31DB94E1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B39E7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59300D" w14:textId="0E31EAEA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55A7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BC1E62" w14:textId="2A5E73DF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6744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508EB51" w14:textId="4ADF4C1F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85C7D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7410DFC" w14:textId="616129DE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C955C3" w:rsidRPr="003A7FCE" w14:paraId="32B8F88D" w14:textId="77777777" w:rsidTr="00414341">
        <w:tc>
          <w:tcPr>
            <w:tcW w:w="2790" w:type="dxa"/>
            <w:shd w:val="clear" w:color="auto" w:fill="auto"/>
          </w:tcPr>
          <w:p w14:paraId="3F4D1989" w14:textId="77777777" w:rsidR="00C955C3" w:rsidRPr="003A7FCE" w:rsidRDefault="00C955C3" w:rsidP="00D2282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0BD98466" w14:textId="77777777" w:rsidR="00C955C3" w:rsidRPr="003A7FCE" w:rsidRDefault="00C955C3" w:rsidP="00D2282C">
            <w:pPr>
              <w:spacing w:line="300" w:lineRule="exac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</w:t>
            </w:r>
            <w:r w:rsidRPr="003A7FCE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955C3" w:rsidRPr="003A7FCE" w14:paraId="43AAA1E0" w14:textId="77777777" w:rsidTr="00BA4E42">
        <w:tc>
          <w:tcPr>
            <w:tcW w:w="2790" w:type="dxa"/>
            <w:shd w:val="clear" w:color="auto" w:fill="auto"/>
            <w:vAlign w:val="center"/>
          </w:tcPr>
          <w:p w14:paraId="7D23F53D" w14:textId="77777777" w:rsidR="00C955C3" w:rsidRPr="003A7FCE" w:rsidRDefault="00C955C3" w:rsidP="00D2282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8411F4" w14:textId="5820EFC3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11,931,739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B1B3F4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516A36" w14:textId="0CCE8658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9,027,887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6479E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A5560E" w14:textId="63BC0699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3,520,931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E32757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68D653" w14:textId="4F63AE85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3,231,450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F2FDF4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0549C7" w14:textId="78925EBF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15,452,670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EC281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C9E6AC" w14:textId="24F3C9FA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12,259,337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A32DCD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420D8BB" w14:textId="66189186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1,923,</w:t>
            </w:r>
            <w:r w:rsidR="00BA4E42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274DC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DE0C9CD" w14:textId="70186969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1,055,621</w:t>
            </w:r>
          </w:p>
        </w:tc>
      </w:tr>
      <w:tr w:rsidR="00C955C3" w:rsidRPr="003A7FCE" w14:paraId="76D7F6A7" w14:textId="77777777" w:rsidTr="00BA4E42">
        <w:tc>
          <w:tcPr>
            <w:tcW w:w="2790" w:type="dxa"/>
            <w:shd w:val="clear" w:color="auto" w:fill="auto"/>
            <w:vAlign w:val="center"/>
          </w:tcPr>
          <w:p w14:paraId="0410F781" w14:textId="77777777" w:rsidR="00C955C3" w:rsidRPr="003A7FCE" w:rsidRDefault="00C955C3" w:rsidP="00D2282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F3BD46" w14:textId="0E3D8E8F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8,569,626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B0DCC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11A60A" w14:textId="4EB52858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5,646,551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1BA3E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6AA4D7" w14:textId="10643465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4,376,412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42852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F9FF3C" w14:textId="13C6A64D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4,435,597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C155C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045084" w14:textId="0861E1EF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12,94</w:t>
            </w:r>
            <w:r w:rsidR="0037551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91ABA7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72D506" w14:textId="67C520F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10,082,148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63193B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5CBB2F1" w14:textId="4FB3B39A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3,317,019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9C9E77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D78300C" w14:textId="3186438C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2,451,570</w:t>
            </w:r>
          </w:p>
        </w:tc>
      </w:tr>
      <w:tr w:rsidR="00C955C3" w:rsidRPr="003A7FCE" w14:paraId="18F8B523" w14:textId="77777777" w:rsidTr="00BA4E42">
        <w:tc>
          <w:tcPr>
            <w:tcW w:w="2790" w:type="dxa"/>
            <w:shd w:val="clear" w:color="auto" w:fill="auto"/>
            <w:vAlign w:val="center"/>
          </w:tcPr>
          <w:p w14:paraId="561E4AA5" w14:textId="77777777" w:rsidR="00C955C3" w:rsidRPr="003A7FCE" w:rsidRDefault="00C955C3" w:rsidP="00D2282C">
            <w:pPr>
              <w:spacing w:line="3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227E05" w14:textId="19544886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4,337,232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497D1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512EE1" w14:textId="364DC642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4,589,545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03ED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F67992" w14:textId="26FAEFC8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1,007,238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A29EDE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B599C4" w14:textId="1435FB53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984,460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D8DC5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8A54F7" w14:textId="73021474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5,344,470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EA73A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62B08A" w14:textId="475CC5BA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5,574,005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1BA22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A28B478" w14:textId="017DE273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2,256,447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A0349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B0D5168" w14:textId="7BD1B404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2,905,016</w:t>
            </w:r>
          </w:p>
        </w:tc>
      </w:tr>
      <w:tr w:rsidR="00C955C3" w:rsidRPr="003A7FCE" w14:paraId="729ECE0A" w14:textId="77777777" w:rsidTr="00BA4E42">
        <w:tc>
          <w:tcPr>
            <w:tcW w:w="2790" w:type="dxa"/>
            <w:shd w:val="clear" w:color="auto" w:fill="auto"/>
            <w:vAlign w:val="center"/>
          </w:tcPr>
          <w:p w14:paraId="1849B597" w14:textId="77777777" w:rsidR="00C955C3" w:rsidRPr="003A7FCE" w:rsidRDefault="00C955C3" w:rsidP="00D2282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C82C55" w14:textId="7346EF10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59A7D9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890A0C" w14:textId="17378B14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72,881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533C83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453260" w14:textId="3D80B99B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74,069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AA5CF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BD9CF6" w14:textId="2E20C588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63,124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B87C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D47AD1" w14:textId="0CCF88DA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146,081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786D22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FF7697" w14:textId="031301ED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136,005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752C0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9274369" w14:textId="6CD71D2A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</w:t>
            </w:r>
            <w:r w:rsidR="00BA4E42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5213CB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1CE4E4D" w14:textId="69C867AD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2,494</w:t>
            </w:r>
          </w:p>
        </w:tc>
      </w:tr>
      <w:tr w:rsidR="00C955C3" w:rsidRPr="003A7FCE" w14:paraId="395CBA29" w14:textId="77777777" w:rsidTr="00BA4E42">
        <w:tc>
          <w:tcPr>
            <w:tcW w:w="2790" w:type="dxa"/>
            <w:shd w:val="clear" w:color="auto" w:fill="auto"/>
            <w:vAlign w:val="center"/>
          </w:tcPr>
          <w:p w14:paraId="51534F51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6AFAB" w14:textId="59CD3C71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24,910,609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5DF36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FD724" w14:textId="3907CF38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19,336,864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FD4B63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1B721" w14:textId="643FEDEC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8,978,650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B669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BE4DB" w14:textId="44705419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8,714,631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78743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D1025" w14:textId="7385AE17" w:rsidR="00C955C3" w:rsidRPr="003A7FCE" w:rsidRDefault="00373EBE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33,889,259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81507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94E08" w14:textId="54A1DB44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28,051,495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33707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E1363" w14:textId="275469D5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7,521,247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EAC9D4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DB670" w14:textId="14E9EB3F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6,414,701</w:t>
            </w:r>
          </w:p>
        </w:tc>
      </w:tr>
      <w:tr w:rsidR="00C955C3" w:rsidRPr="003A7FCE" w14:paraId="58E4AFC1" w14:textId="77777777" w:rsidTr="00BA4E42">
        <w:tc>
          <w:tcPr>
            <w:tcW w:w="2790" w:type="dxa"/>
            <w:shd w:val="clear" w:color="auto" w:fill="auto"/>
            <w:vAlign w:val="center"/>
          </w:tcPr>
          <w:p w14:paraId="355E77B5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3392B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54D50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C4B8D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6B1EF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EB84C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413705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87482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CA9A3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9D9C3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3DBC4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2C473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F725E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4E1C2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05B214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8DAAF7" w14:textId="77777777" w:rsidR="00C955C3" w:rsidRPr="003A7FCE" w:rsidRDefault="00C955C3" w:rsidP="00D2282C">
            <w:pPr>
              <w:tabs>
                <w:tab w:val="decimal" w:pos="1100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955C3" w:rsidRPr="003A7FCE" w14:paraId="49D79A19" w14:textId="77777777" w:rsidTr="00BA4E42">
        <w:tc>
          <w:tcPr>
            <w:tcW w:w="2790" w:type="dxa"/>
            <w:shd w:val="clear" w:color="auto" w:fill="auto"/>
            <w:vAlign w:val="center"/>
          </w:tcPr>
          <w:p w14:paraId="583759C6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7BF8E3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08154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240A99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B75AF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295EDE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2939C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9A3393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B975A8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E36D33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E0F5B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3F9CE3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7292C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580DC" w14:textId="5363DDF6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DD43F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58F4F" w14:textId="1FD1FE40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(16,951)</w:t>
            </w:r>
          </w:p>
        </w:tc>
      </w:tr>
      <w:tr w:rsidR="00C955C3" w:rsidRPr="003A7FCE" w14:paraId="6B1FB1ED" w14:textId="77777777" w:rsidTr="00BA4E42">
        <w:tc>
          <w:tcPr>
            <w:tcW w:w="2790" w:type="dxa"/>
            <w:shd w:val="clear" w:color="auto" w:fill="auto"/>
            <w:vAlign w:val="center"/>
          </w:tcPr>
          <w:p w14:paraId="6F3F8719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2EB800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55C3D2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4637D1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D80F5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D0475A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4E38FC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ED0DF7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3D7E4B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22DA9E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298AF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C3BAC2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E06657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7C2EFFD" w14:textId="1EC283EE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7,523,450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7D6692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1D4C894" w14:textId="681C459D" w:rsidR="00C955C3" w:rsidRPr="003A7FCE" w:rsidRDefault="00DC7765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6,397,750</w:t>
            </w:r>
          </w:p>
        </w:tc>
      </w:tr>
      <w:tr w:rsidR="00C955C3" w:rsidRPr="003A7FCE" w14:paraId="3DABD644" w14:textId="77777777" w:rsidTr="00BA4E42">
        <w:tc>
          <w:tcPr>
            <w:tcW w:w="2790" w:type="dxa"/>
            <w:shd w:val="clear" w:color="auto" w:fill="auto"/>
            <w:vAlign w:val="center"/>
          </w:tcPr>
          <w:p w14:paraId="39F9BAF9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86AF42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FE57C9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7A8792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AFC5CD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443A8B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869DA4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A90CB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18B05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EF1F66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946B1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DC2AF1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68292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BFEBF10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F4AE1D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3C87E8F" w14:textId="77777777" w:rsidR="00C955C3" w:rsidRPr="003A7FCE" w:rsidRDefault="00C955C3" w:rsidP="00D2282C">
            <w:pPr>
              <w:tabs>
                <w:tab w:val="decimal" w:pos="1100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955C3" w:rsidRPr="003A7FCE" w14:paraId="4527B086" w14:textId="77777777" w:rsidTr="00BA4E42">
        <w:tc>
          <w:tcPr>
            <w:tcW w:w="2790" w:type="dxa"/>
            <w:shd w:val="clear" w:color="auto" w:fill="auto"/>
            <w:vAlign w:val="center"/>
          </w:tcPr>
          <w:p w14:paraId="0447CFE4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FF017E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E92A4C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2087230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11675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B64E85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EF1CF4" w14:textId="7823EFDA" w:rsidR="00C955C3" w:rsidRPr="003A7FCE" w:rsidRDefault="003A7FCE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36B846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48242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A0CEE2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2D633C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44B1F0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6B266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AADB5BB" w14:textId="3B3EB444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(956,971)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219F4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E82030" w14:textId="5E967205" w:rsidR="00C955C3" w:rsidRPr="003A7FCE" w:rsidRDefault="00C955C3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(1,099,884)</w:t>
            </w:r>
          </w:p>
        </w:tc>
      </w:tr>
      <w:tr w:rsidR="00C955C3" w:rsidRPr="003A7FCE" w14:paraId="5C206231" w14:textId="77777777" w:rsidTr="00BA4E42">
        <w:tc>
          <w:tcPr>
            <w:tcW w:w="2790" w:type="dxa"/>
            <w:shd w:val="clear" w:color="auto" w:fill="auto"/>
            <w:vAlign w:val="center"/>
          </w:tcPr>
          <w:p w14:paraId="1EABCB6A" w14:textId="77777777" w:rsidR="00C955C3" w:rsidRPr="003A7FCE" w:rsidRDefault="00C955C3" w:rsidP="00D2282C">
            <w:pPr>
              <w:spacing w:line="300" w:lineRule="exact"/>
              <w:ind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A766F7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25FA2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FB987F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15F53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6BFCFD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D56BD9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9739ED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96079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AF4664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2C25E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B6AB8B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DFB5C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24E9687" w14:textId="31921EBC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(1,651,687)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F161B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3F0E9D" w14:textId="581BD571" w:rsidR="00C955C3" w:rsidRPr="003A7FCE" w:rsidRDefault="00C955C3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(1,502,941)</w:t>
            </w:r>
          </w:p>
        </w:tc>
      </w:tr>
      <w:tr w:rsidR="00C955C3" w:rsidRPr="003A7FCE" w14:paraId="4F9B593F" w14:textId="77777777" w:rsidTr="00BA4E42">
        <w:tc>
          <w:tcPr>
            <w:tcW w:w="5330" w:type="dxa"/>
            <w:gridSpan w:val="4"/>
            <w:shd w:val="clear" w:color="auto" w:fill="auto"/>
            <w:vAlign w:val="center"/>
          </w:tcPr>
          <w:p w14:paraId="2038839C" w14:textId="77777777" w:rsidR="00C955C3" w:rsidRPr="003A7FCE" w:rsidRDefault="00C955C3" w:rsidP="00D2282C">
            <w:pPr>
              <w:spacing w:line="300" w:lineRule="exact"/>
              <w:ind w:right="-134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1DB44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9A52B4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63725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277C14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CFF5BC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1331D8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C11C0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F1A3FB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2C949F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D4E79B1" w14:textId="0D390B9F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9F64A6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BE51D21" w14:textId="5B132735" w:rsidR="00C955C3" w:rsidRPr="003A7FCE" w:rsidRDefault="00C955C3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15,573</w:t>
            </w:r>
          </w:p>
        </w:tc>
      </w:tr>
      <w:tr w:rsidR="00C955C3" w:rsidRPr="003A7FCE" w14:paraId="681386EC" w14:textId="77777777" w:rsidTr="00BA4E42">
        <w:tc>
          <w:tcPr>
            <w:tcW w:w="5330" w:type="dxa"/>
            <w:gridSpan w:val="4"/>
            <w:shd w:val="clear" w:color="auto" w:fill="auto"/>
            <w:vAlign w:val="center"/>
          </w:tcPr>
          <w:p w14:paraId="15BBB336" w14:textId="77777777" w:rsidR="00C955C3" w:rsidRPr="003A7FCE" w:rsidRDefault="00C955C3" w:rsidP="00D2282C">
            <w:pPr>
              <w:spacing w:line="300" w:lineRule="exact"/>
              <w:ind w:right="-134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7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D6D29E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85AD37C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701EF5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60477D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A35FE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A1E991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8A4DAB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D28BD6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4B6E2E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EA197" w14:textId="420B868F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(103,198)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1A179D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8C252" w14:textId="49AE24B2" w:rsidR="00C955C3" w:rsidRPr="003A7FCE" w:rsidRDefault="00C955C3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sz w:val="28"/>
                <w:szCs w:val="28"/>
                <w:lang w:val="en-US"/>
              </w:rPr>
              <w:t>(30,733)</w:t>
            </w:r>
          </w:p>
        </w:tc>
      </w:tr>
      <w:tr w:rsidR="00C955C3" w:rsidRPr="003A7FCE" w14:paraId="10762271" w14:textId="77777777" w:rsidTr="00BA4E42">
        <w:trPr>
          <w:trHeight w:val="314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502C0258" w14:textId="77777777" w:rsidR="00C955C3" w:rsidRPr="003A7FCE" w:rsidRDefault="00C955C3" w:rsidP="00D2282C">
            <w:pPr>
              <w:spacing w:line="300" w:lineRule="exact"/>
              <w:ind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กำไรก่อนภาษีเงินได้สำหรับ</w:t>
            </w:r>
            <w:r w:rsidRPr="003A7FC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62D86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152A4F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04DD55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ABEE67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E5CE2B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231F10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6B81AD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5AB405" w14:textId="77777777" w:rsidR="00C955C3" w:rsidRPr="003A7FCE" w:rsidRDefault="00C955C3" w:rsidP="00D2282C">
            <w:pPr>
              <w:tabs>
                <w:tab w:val="decimal" w:pos="93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B90C6A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1E2E3A" w14:textId="1F3A25E9" w:rsidR="00C955C3" w:rsidRPr="003A7FCE" w:rsidRDefault="00373EBE" w:rsidP="00D2282C">
            <w:pPr>
              <w:tabs>
                <w:tab w:val="decimal" w:pos="1104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4,821,197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03A51" w14:textId="77777777" w:rsidR="00C955C3" w:rsidRPr="003A7FCE" w:rsidRDefault="00C955C3" w:rsidP="00D2282C">
            <w:pPr>
              <w:tabs>
                <w:tab w:val="left" w:pos="540"/>
              </w:tabs>
              <w:spacing w:line="30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2A07B3" w14:textId="1EA24209" w:rsidR="00C955C3" w:rsidRPr="003A7FCE" w:rsidRDefault="00C955C3" w:rsidP="00D2282C">
            <w:pPr>
              <w:tabs>
                <w:tab w:val="decimal" w:pos="1176"/>
              </w:tabs>
              <w:spacing w:line="30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A7F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3,779,765</w:t>
            </w:r>
          </w:p>
        </w:tc>
      </w:tr>
    </w:tbl>
    <w:p w14:paraId="7DE3DF78" w14:textId="0A1601E4" w:rsidR="002E795F" w:rsidRPr="008E2D9E" w:rsidRDefault="002E795F" w:rsidP="00D2282C">
      <w:pPr>
        <w:pStyle w:val="Ang15"/>
        <w:spacing w:before="120"/>
        <w:ind w:left="540"/>
        <w:rPr>
          <w:b/>
          <w:bCs/>
        </w:rPr>
      </w:pPr>
      <w:r w:rsidRPr="008E2D9E"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D2282C">
      <w:pPr>
        <w:pStyle w:val="Heading2"/>
        <w:keepLines w:val="0"/>
        <w:numPr>
          <w:ilvl w:val="0"/>
          <w:numId w:val="0"/>
        </w:numPr>
        <w:shd w:val="clear" w:color="auto" w:fill="FFFFFF"/>
        <w:spacing w:before="120"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F801A9">
          <w:pgSz w:w="16834" w:h="11909" w:orient="landscape" w:code="9"/>
          <w:pgMar w:top="1872" w:right="907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501184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501184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501184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501184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E15351" w14:paraId="53CA8AE0" w14:textId="77777777" w:rsidTr="00472EA2">
        <w:tc>
          <w:tcPr>
            <w:tcW w:w="4842" w:type="dxa"/>
            <w:shd w:val="clear" w:color="auto" w:fill="auto"/>
          </w:tcPr>
          <w:p w14:paraId="7941E18F" w14:textId="101B4C14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01184"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01184"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01184"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6AF30BDE" w:rsidR="00E77061" w:rsidRPr="00501184" w:rsidRDefault="0057505D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501184" w:rsidRDefault="00E77061" w:rsidP="00E770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680DF348" w:rsidR="00E77061" w:rsidRPr="00501184" w:rsidRDefault="00F47DB8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501184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501184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501184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501184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01184" w:rsidRPr="00E15351" w14:paraId="44CDB11B" w14:textId="77777777" w:rsidTr="00BA4E42">
        <w:tc>
          <w:tcPr>
            <w:tcW w:w="4842" w:type="dxa"/>
            <w:shd w:val="clear" w:color="auto" w:fill="auto"/>
          </w:tcPr>
          <w:p w14:paraId="4A2637CD" w14:textId="77777777" w:rsidR="00501184" w:rsidRPr="00501184" w:rsidRDefault="00501184" w:rsidP="00501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1597C098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</w:t>
            </w:r>
            <w:r w:rsidR="00BA4E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6C51B03A" w:rsidR="00501184" w:rsidRPr="00501184" w:rsidRDefault="00501184" w:rsidP="00501184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(635,205)</w:t>
            </w:r>
          </w:p>
        </w:tc>
      </w:tr>
      <w:tr w:rsidR="00501184" w:rsidRPr="00E15351" w14:paraId="1A51DBB1" w14:textId="77777777" w:rsidTr="00BA4E42">
        <w:tc>
          <w:tcPr>
            <w:tcW w:w="4842" w:type="dxa"/>
            <w:shd w:val="clear" w:color="auto" w:fill="auto"/>
          </w:tcPr>
          <w:p w14:paraId="221042D6" w14:textId="77777777" w:rsidR="00501184" w:rsidRPr="00501184" w:rsidRDefault="00501184" w:rsidP="00501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366B1825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3,196,002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14E297AF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2,368,347</w:t>
            </w:r>
          </w:p>
        </w:tc>
      </w:tr>
      <w:tr w:rsidR="00501184" w:rsidRPr="00E15351" w14:paraId="22E5847D" w14:textId="77777777" w:rsidTr="00BA4E42">
        <w:tc>
          <w:tcPr>
            <w:tcW w:w="4842" w:type="dxa"/>
            <w:shd w:val="clear" w:color="auto" w:fill="auto"/>
          </w:tcPr>
          <w:p w14:paraId="5165E074" w14:textId="77777777" w:rsidR="00501184" w:rsidRPr="00501184" w:rsidRDefault="00501184" w:rsidP="00501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757A52C2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1,721,526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53E1DCBB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2,306,954</w:t>
            </w:r>
          </w:p>
        </w:tc>
      </w:tr>
      <w:tr w:rsidR="00501184" w:rsidRPr="00E15351" w14:paraId="7C34C1EB" w14:textId="77777777" w:rsidTr="00BA4E42">
        <w:tc>
          <w:tcPr>
            <w:tcW w:w="4842" w:type="dxa"/>
            <w:shd w:val="clear" w:color="auto" w:fill="auto"/>
          </w:tcPr>
          <w:p w14:paraId="5A18826E" w14:textId="77777777" w:rsidR="00501184" w:rsidRPr="00501184" w:rsidRDefault="00501184" w:rsidP="00501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5BD50E52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BA4E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1ADDC8B4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(23,085)</w:t>
            </w:r>
          </w:p>
        </w:tc>
      </w:tr>
      <w:tr w:rsidR="00501184" w:rsidRPr="00E15351" w14:paraId="593AA9EC" w14:textId="77777777" w:rsidTr="00BA4E42">
        <w:tc>
          <w:tcPr>
            <w:tcW w:w="4842" w:type="dxa"/>
            <w:shd w:val="clear" w:color="auto" w:fill="auto"/>
          </w:tcPr>
          <w:p w14:paraId="0F004657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1314611B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5,034,748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496961E7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4,017,011</w:t>
            </w:r>
          </w:p>
        </w:tc>
      </w:tr>
      <w:tr w:rsidR="00501184" w:rsidRPr="00501184" w14:paraId="3ED82404" w14:textId="77777777" w:rsidTr="00BA4E42">
        <w:tc>
          <w:tcPr>
            <w:tcW w:w="4842" w:type="dxa"/>
            <w:shd w:val="clear" w:color="auto" w:fill="auto"/>
          </w:tcPr>
          <w:p w14:paraId="3A959D53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501184" w:rsidRPr="00501184" w:rsidRDefault="00501184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01184" w:rsidRPr="00E15351" w14:paraId="256D3B8C" w14:textId="77777777" w:rsidTr="00BA4E42">
        <w:tc>
          <w:tcPr>
            <w:tcW w:w="4842" w:type="dxa"/>
            <w:shd w:val="clear" w:color="auto" w:fill="auto"/>
          </w:tcPr>
          <w:p w14:paraId="04EA8D97" w14:textId="20406058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35F4E8E3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6ADDC3D1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(23,837)</w:t>
            </w:r>
          </w:p>
        </w:tc>
      </w:tr>
      <w:tr w:rsidR="00501184" w:rsidRPr="00501184" w14:paraId="0D559DE6" w14:textId="77777777" w:rsidTr="00BA4E42">
        <w:tc>
          <w:tcPr>
            <w:tcW w:w="4842" w:type="dxa"/>
            <w:shd w:val="clear" w:color="auto" w:fill="auto"/>
          </w:tcPr>
          <w:p w14:paraId="6A922919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501184" w:rsidRPr="00501184" w:rsidRDefault="00501184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01184" w:rsidRPr="00E15351" w14:paraId="05B853AA" w14:textId="77777777" w:rsidTr="00BA4E42">
        <w:tc>
          <w:tcPr>
            <w:tcW w:w="4842" w:type="dxa"/>
            <w:shd w:val="clear" w:color="auto" w:fill="auto"/>
          </w:tcPr>
          <w:p w14:paraId="28972C64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6269C2DA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(146,285)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58AE0E27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(204,652)</w:t>
            </w:r>
          </w:p>
        </w:tc>
      </w:tr>
      <w:tr w:rsidR="00501184" w:rsidRPr="00E15351" w14:paraId="2E8E68E0" w14:textId="77777777" w:rsidTr="00BA4E42">
        <w:tc>
          <w:tcPr>
            <w:tcW w:w="4842" w:type="dxa"/>
            <w:shd w:val="clear" w:color="auto" w:fill="auto"/>
            <w:vAlign w:val="center"/>
          </w:tcPr>
          <w:p w14:paraId="0B6E670B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3EE76D5A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(68,158)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501184" w:rsidRPr="00501184" w:rsidRDefault="00501184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2861D74B" w:rsidR="00501184" w:rsidRPr="00501184" w:rsidRDefault="00501184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C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(8,757)</w:t>
            </w:r>
          </w:p>
        </w:tc>
      </w:tr>
      <w:tr w:rsidR="00501184" w:rsidRPr="00E15351" w14:paraId="378D9D95" w14:textId="77777777" w:rsidTr="00BA4E42">
        <w:tc>
          <w:tcPr>
            <w:tcW w:w="4842" w:type="dxa"/>
            <w:shd w:val="clear" w:color="auto" w:fill="auto"/>
          </w:tcPr>
          <w:p w14:paraId="285A2607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501184" w:rsidRPr="00501184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501184" w:rsidRPr="00501184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7C4EA4D6" w:rsidR="00501184" w:rsidRPr="00501184" w:rsidRDefault="00373EBE" w:rsidP="0050118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4,821,197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501184" w:rsidRPr="00501184" w:rsidRDefault="00501184" w:rsidP="0050118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4C8D2C04" w:rsidR="00501184" w:rsidRPr="00501184" w:rsidRDefault="00501184" w:rsidP="0050118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C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184C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,779,765</w:t>
            </w:r>
          </w:p>
        </w:tc>
      </w:tr>
    </w:tbl>
    <w:p w14:paraId="79D50A51" w14:textId="77777777" w:rsidR="00932774" w:rsidRPr="00501184" w:rsidRDefault="00932774" w:rsidP="00932774">
      <w:pPr>
        <w:pStyle w:val="Bo-Blankline"/>
        <w:rPr>
          <w:sz w:val="16"/>
          <w:szCs w:val="16"/>
        </w:rPr>
      </w:pPr>
    </w:p>
    <w:p w14:paraId="0016CE12" w14:textId="05B7DE3A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501184" w:rsidRDefault="0040333E" w:rsidP="00F3013A">
      <w:pPr>
        <w:pStyle w:val="Bo-Blankline"/>
        <w:rPr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501184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501184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501184" w:rsidRDefault="00CD6FB6" w:rsidP="00F005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501184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501184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501184" w:rsidRDefault="00CD6FB6" w:rsidP="00F005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501184" w:rsidRDefault="00CD6FB6" w:rsidP="00F005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501184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501184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6BE05C86" w:rsidR="00CD6FB6" w:rsidRPr="00501184" w:rsidRDefault="00501184" w:rsidP="00CD6F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F58175B" w14:textId="77777777" w:rsidR="00CD6FB6" w:rsidRPr="00501184" w:rsidRDefault="00CD6FB6" w:rsidP="00CD6F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76182BAD" w:rsidR="00CD6FB6" w:rsidRPr="00501184" w:rsidRDefault="00984B3F" w:rsidP="00796EA4">
            <w:pPr>
              <w:spacing w:line="240" w:lineRule="atLeas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D6FB6" w:rsidRPr="005011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501184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501184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73663234" w:rsidR="00CD6FB6" w:rsidRPr="00501184" w:rsidRDefault="0057505D" w:rsidP="000A1F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7724D7" w14:textId="77777777" w:rsidR="00CD6FB6" w:rsidRPr="00501184" w:rsidRDefault="00CD6FB6" w:rsidP="00CD6F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43D70D78" w:rsidR="00CD6FB6" w:rsidRPr="00501184" w:rsidRDefault="00F47DB8" w:rsidP="000A1F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CD6FB6" w:rsidRPr="00501184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501184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501184" w:rsidRDefault="00CD6FB6" w:rsidP="00CD6F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501184" w:rsidRDefault="00CD6FB6" w:rsidP="000A1F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27BCB" w:rsidRPr="00501184" w14:paraId="0280FDAA" w14:textId="77777777" w:rsidTr="00C16DE8">
        <w:tc>
          <w:tcPr>
            <w:tcW w:w="4860" w:type="dxa"/>
            <w:shd w:val="clear" w:color="auto" w:fill="auto"/>
            <w:vAlign w:val="center"/>
          </w:tcPr>
          <w:p w14:paraId="28CD307F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3BF9186B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82,00</w:t>
            </w:r>
            <w:r w:rsidR="00411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</w:t>
            </w:r>
            <w:r w:rsidR="00411A1B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6A68DDBC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76,935,278</w:t>
            </w:r>
          </w:p>
        </w:tc>
      </w:tr>
      <w:tr w:rsidR="00527BCB" w:rsidRPr="00501184" w14:paraId="1E39E77F" w14:textId="77777777" w:rsidTr="00C16DE8">
        <w:tc>
          <w:tcPr>
            <w:tcW w:w="4860" w:type="dxa"/>
            <w:shd w:val="clear" w:color="auto" w:fill="auto"/>
            <w:vAlign w:val="center"/>
          </w:tcPr>
          <w:p w14:paraId="2990084C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326B24A3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411A1B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,23</w:t>
            </w:r>
            <w:r w:rsidR="00411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6E0A98F7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15,297,125</w:t>
            </w:r>
          </w:p>
        </w:tc>
      </w:tr>
      <w:tr w:rsidR="00527BCB" w:rsidRPr="00501184" w14:paraId="1AFDBB88" w14:textId="77777777" w:rsidTr="00C16DE8">
        <w:tc>
          <w:tcPr>
            <w:tcW w:w="4860" w:type="dxa"/>
            <w:shd w:val="clear" w:color="auto" w:fill="auto"/>
            <w:vAlign w:val="center"/>
          </w:tcPr>
          <w:p w14:paraId="2E72B6E0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2359B24F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45,982,421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07ECE1DF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>43,031,698</w:t>
            </w:r>
          </w:p>
        </w:tc>
      </w:tr>
      <w:tr w:rsidR="00527BCB" w:rsidRPr="00501184" w14:paraId="19BCDDDD" w14:textId="77777777" w:rsidTr="00C16DE8">
        <w:tc>
          <w:tcPr>
            <w:tcW w:w="4860" w:type="dxa"/>
            <w:shd w:val="clear" w:color="auto" w:fill="auto"/>
            <w:vAlign w:val="center"/>
          </w:tcPr>
          <w:p w14:paraId="13100DDA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4F51C9A5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2,104,728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4BBC0F9C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2,117,248</w:t>
            </w:r>
          </w:p>
        </w:tc>
      </w:tr>
      <w:tr w:rsidR="00527BCB" w:rsidRPr="00501184" w14:paraId="1F1C86C6" w14:textId="77777777" w:rsidTr="00C16DE8">
        <w:tc>
          <w:tcPr>
            <w:tcW w:w="4860" w:type="dxa"/>
            <w:shd w:val="clear" w:color="auto" w:fill="auto"/>
            <w:vAlign w:val="center"/>
          </w:tcPr>
          <w:p w14:paraId="7D9813B7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7B7379F4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585,152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57D3DE6C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584,705</w:t>
            </w:r>
          </w:p>
        </w:tc>
      </w:tr>
      <w:tr w:rsidR="00527BCB" w:rsidRPr="00501184" w14:paraId="7886D804" w14:textId="77777777" w:rsidTr="00C16DE8">
        <w:tc>
          <w:tcPr>
            <w:tcW w:w="4860" w:type="dxa"/>
            <w:shd w:val="clear" w:color="auto" w:fill="auto"/>
          </w:tcPr>
          <w:p w14:paraId="246B0DB5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09F3DE3A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49087CDB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</w:rPr>
              <w:t>137,966,054</w:t>
            </w:r>
          </w:p>
        </w:tc>
      </w:tr>
      <w:tr w:rsidR="00527BCB" w:rsidRPr="00501184" w14:paraId="510D03A9" w14:textId="77777777" w:rsidTr="00C16DE8">
        <w:tc>
          <w:tcPr>
            <w:tcW w:w="4860" w:type="dxa"/>
            <w:shd w:val="clear" w:color="auto" w:fill="auto"/>
          </w:tcPr>
          <w:p w14:paraId="681A12A1" w14:textId="77777777" w:rsidR="00527BCB" w:rsidRPr="00501184" w:rsidRDefault="00527BCB" w:rsidP="00527B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08FFD860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4,036,747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6036A224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9,059,366</w:t>
            </w:r>
          </w:p>
        </w:tc>
      </w:tr>
      <w:tr w:rsidR="00527BCB" w:rsidRPr="00501184" w14:paraId="5B17E9C3" w14:textId="77777777" w:rsidTr="00C16DE8">
        <w:tc>
          <w:tcPr>
            <w:tcW w:w="4860" w:type="dxa"/>
            <w:shd w:val="clear" w:color="auto" w:fill="auto"/>
          </w:tcPr>
          <w:p w14:paraId="7B52402F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74893751" w:rsidR="00527BCB" w:rsidRPr="00501184" w:rsidRDefault="00373EBE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663E6D20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47,025,420</w:t>
            </w:r>
          </w:p>
        </w:tc>
      </w:tr>
      <w:tr w:rsidR="00527BCB" w:rsidRPr="00501184" w14:paraId="5C33CB5D" w14:textId="77777777" w:rsidTr="00C16DE8">
        <w:tc>
          <w:tcPr>
            <w:tcW w:w="4860" w:type="dxa"/>
            <w:shd w:val="clear" w:color="auto" w:fill="auto"/>
          </w:tcPr>
          <w:p w14:paraId="3F6FD07B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130C83EA" w:rsidR="00527BCB" w:rsidRPr="00501184" w:rsidRDefault="005505A2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</w:t>
            </w:r>
            <w:r w:rsidR="00411A1B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1A1B">
              <w:rPr>
                <w:rFonts w:ascii="Angsana New" w:hAnsi="Angsana New"/>
                <w:sz w:val="30"/>
                <w:szCs w:val="30"/>
                <w:lang w:val="en-US"/>
              </w:rPr>
              <w:t>013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42118F6B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</w:rPr>
              <w:t>(11,311,822)</w:t>
            </w:r>
          </w:p>
        </w:tc>
      </w:tr>
      <w:tr w:rsidR="00527BCB" w:rsidRPr="00501184" w14:paraId="7EAF5AED" w14:textId="77777777" w:rsidTr="00C16DE8">
        <w:tc>
          <w:tcPr>
            <w:tcW w:w="4860" w:type="dxa"/>
            <w:shd w:val="clear" w:color="auto" w:fill="auto"/>
          </w:tcPr>
          <w:p w14:paraId="4A0D863A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527BCB" w:rsidRPr="00501184" w:rsidRDefault="00527BCB" w:rsidP="00527B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527BCB" w:rsidRPr="00501184" w:rsidRDefault="00527BCB" w:rsidP="00527B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51825A6F" w:rsidR="00527BCB" w:rsidRPr="00501184" w:rsidRDefault="005505A2" w:rsidP="00527BCB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527BCB" w:rsidRPr="00501184" w:rsidRDefault="00527BCB" w:rsidP="00527B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42A8DA28" w:rsidR="00527BCB" w:rsidRPr="00501184" w:rsidRDefault="00527BCB" w:rsidP="00527BCB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135,713,598</w:t>
            </w:r>
          </w:p>
        </w:tc>
      </w:tr>
    </w:tbl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7470B8" w14:paraId="7E7CAD49" w14:textId="77777777" w:rsidTr="00501184">
        <w:tc>
          <w:tcPr>
            <w:tcW w:w="4850" w:type="dxa"/>
          </w:tcPr>
          <w:p w14:paraId="561E2667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DB4221F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778683D6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7470B8" w14:paraId="3A6A6544" w14:textId="77777777" w:rsidTr="00501184">
        <w:tc>
          <w:tcPr>
            <w:tcW w:w="4850" w:type="dxa"/>
          </w:tcPr>
          <w:p w14:paraId="1010D62A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0F4BA7C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5571FC3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501184" w:rsidRPr="007470B8" w14:paraId="288E32E6" w14:textId="77777777" w:rsidTr="00501184">
        <w:tc>
          <w:tcPr>
            <w:tcW w:w="4850" w:type="dxa"/>
          </w:tcPr>
          <w:p w14:paraId="1EBBAAFC" w14:textId="0BA7D1EC" w:rsidR="00501184" w:rsidRPr="007470B8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19" w:type="dxa"/>
          </w:tcPr>
          <w:p w14:paraId="209B51C0" w14:textId="77777777" w:rsidR="00501184" w:rsidRPr="007470B8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C022E" w14:textId="77777777" w:rsidR="00501184" w:rsidRPr="007470B8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5FEAF94D" w:rsidR="00501184" w:rsidRPr="007470B8" w:rsidRDefault="00501184" w:rsidP="005011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6136BA2" w14:textId="77777777" w:rsidR="00501184" w:rsidRPr="007470B8" w:rsidRDefault="00501184" w:rsidP="005011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214F1D3" w14:textId="4494C7AB" w:rsidR="00501184" w:rsidRPr="007470B8" w:rsidRDefault="00501184" w:rsidP="005011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7470B8" w14:paraId="5736CB53" w14:textId="77777777" w:rsidTr="00501184">
        <w:tc>
          <w:tcPr>
            <w:tcW w:w="4850" w:type="dxa"/>
          </w:tcPr>
          <w:p w14:paraId="7243762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21186C6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3469E61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01184" w:rsidRPr="007470B8" w14:paraId="79F2F31B" w14:textId="77777777" w:rsidTr="00501184">
        <w:tc>
          <w:tcPr>
            <w:tcW w:w="4850" w:type="dxa"/>
            <w:vAlign w:val="center"/>
          </w:tcPr>
          <w:p w14:paraId="6C23120E" w14:textId="77777777" w:rsidR="00501184" w:rsidRPr="007470B8" w:rsidRDefault="00501184" w:rsidP="00501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18789A4D" w14:textId="77777777" w:rsidR="00501184" w:rsidRPr="007470B8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501184" w:rsidRPr="007470B8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705A1416" w:rsidR="00501184" w:rsidRPr="007470B8" w:rsidRDefault="003C1A0D" w:rsidP="00501184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12,230,950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501184" w:rsidRPr="007470B8" w:rsidRDefault="00501184" w:rsidP="0050118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AABC00A" w14:textId="6ADB4671" w:rsidR="00501184" w:rsidRPr="00800EAF" w:rsidRDefault="00501184" w:rsidP="00501184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8,727,187</w:t>
            </w:r>
          </w:p>
        </w:tc>
      </w:tr>
      <w:tr w:rsidR="00501184" w:rsidRPr="007470B8" w14:paraId="55ABD31B" w14:textId="77777777" w:rsidTr="00501184">
        <w:tc>
          <w:tcPr>
            <w:tcW w:w="4850" w:type="dxa"/>
            <w:vAlign w:val="center"/>
          </w:tcPr>
          <w:p w14:paraId="78655658" w14:textId="77777777" w:rsidR="00501184" w:rsidRPr="007470B8" w:rsidRDefault="00501184" w:rsidP="005011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62AE560B" w14:textId="77777777" w:rsidR="00501184" w:rsidRPr="007470B8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501184" w:rsidRPr="007470B8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67BACC97" w:rsidR="00501184" w:rsidRPr="00800EAF" w:rsidRDefault="003C1A0D" w:rsidP="00501184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7,533,182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501184" w:rsidRPr="007470B8" w:rsidRDefault="00501184" w:rsidP="0050118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792A4BDE" w:rsidR="00501184" w:rsidRPr="00800EAF" w:rsidRDefault="00501184" w:rsidP="00501184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5,134,537</w:t>
            </w:r>
          </w:p>
        </w:tc>
      </w:tr>
      <w:tr w:rsidR="00501184" w:rsidRPr="007470B8" w14:paraId="6F77D007" w14:textId="77777777" w:rsidTr="00501184">
        <w:tc>
          <w:tcPr>
            <w:tcW w:w="4850" w:type="dxa"/>
          </w:tcPr>
          <w:p w14:paraId="3BCE859B" w14:textId="77777777" w:rsidR="00501184" w:rsidRPr="007470B8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7CE85A21" w14:textId="77777777" w:rsidR="00501184" w:rsidRPr="007470B8" w:rsidRDefault="00501184" w:rsidP="0050118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501184" w:rsidRPr="007470B8" w:rsidRDefault="00501184" w:rsidP="005011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240E0DAF" w:rsidR="00501184" w:rsidRPr="00800EAF" w:rsidRDefault="003C1A0D" w:rsidP="00501184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19,764,132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501184" w:rsidRPr="007470B8" w:rsidRDefault="00501184" w:rsidP="0050118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66AD765D" w:rsidR="00501184" w:rsidRPr="00484152" w:rsidRDefault="00501184" w:rsidP="00501184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0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13,861,724</w:t>
            </w:r>
          </w:p>
        </w:tc>
      </w:tr>
    </w:tbl>
    <w:p w14:paraId="627499D3" w14:textId="15E7934F" w:rsidR="00E77061" w:rsidRDefault="002C0726" w:rsidP="002C0726">
      <w:pPr>
        <w:pStyle w:val="Bo-Blankline"/>
        <w:tabs>
          <w:tab w:val="left" w:pos="6640"/>
        </w:tabs>
      </w:pPr>
      <w:r>
        <w:tab/>
      </w:r>
    </w:p>
    <w:p w14:paraId="6BAA7F08" w14:textId="77777777" w:rsidR="004F4DF8" w:rsidRDefault="004F4DF8" w:rsidP="004F4DF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F3013A" w:rsidRDefault="004F4DF8" w:rsidP="00E77061">
      <w:pPr>
        <w:pStyle w:val="Bo-Blankline"/>
        <w:rPr>
          <w:cs/>
        </w:rPr>
      </w:pPr>
    </w:p>
    <w:p w14:paraId="66ECF6A0" w14:textId="3BAFE610" w:rsidR="008C7C3E" w:rsidRPr="00A541C3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Default="00E77061" w:rsidP="00E77061">
      <w:pPr>
        <w:pStyle w:val="Bo-Blankline"/>
        <w:ind w:left="518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964878" w14:paraId="1AC66382" w14:textId="77777777" w:rsidTr="00501184">
        <w:tc>
          <w:tcPr>
            <w:tcW w:w="4836" w:type="dxa"/>
          </w:tcPr>
          <w:p w14:paraId="2A113C14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23A95D1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27CDBC88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964878" w14:paraId="77C0C3F4" w14:textId="77777777" w:rsidTr="00501184">
        <w:tc>
          <w:tcPr>
            <w:tcW w:w="4836" w:type="dxa"/>
          </w:tcPr>
          <w:p w14:paraId="47E42B3F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175BF27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281C71E" w14:textId="77777777" w:rsidR="00E77061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501184" w:rsidRPr="00964878" w14:paraId="08DAD0CD" w14:textId="77777777" w:rsidTr="00501184">
        <w:tc>
          <w:tcPr>
            <w:tcW w:w="4836" w:type="dxa"/>
          </w:tcPr>
          <w:p w14:paraId="392A63CC" w14:textId="42630070" w:rsidR="00501184" w:rsidRPr="00964878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17" w:type="dxa"/>
          </w:tcPr>
          <w:p w14:paraId="2A436233" w14:textId="77777777" w:rsidR="00501184" w:rsidRPr="00964878" w:rsidRDefault="00501184" w:rsidP="005011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B173D" w14:textId="77777777" w:rsidR="00501184" w:rsidRPr="00964878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85781C4" w14:textId="22C18D17" w:rsidR="00501184" w:rsidRPr="0089415E" w:rsidRDefault="00501184" w:rsidP="0050118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2019E065" w14:textId="77777777" w:rsidR="00501184" w:rsidRPr="00964878" w:rsidRDefault="00501184" w:rsidP="0050118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C25245" w14:textId="572D5F6B" w:rsidR="00501184" w:rsidRPr="00964878" w:rsidRDefault="00501184" w:rsidP="0050118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7061" w:rsidRPr="00964878" w14:paraId="6189BC5D" w14:textId="77777777" w:rsidTr="00501184">
        <w:tc>
          <w:tcPr>
            <w:tcW w:w="4836" w:type="dxa"/>
          </w:tcPr>
          <w:p w14:paraId="4D88F0A2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19845E7B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9F5B0BA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01184" w:rsidRPr="00964878" w14:paraId="1A141E53" w14:textId="77777777" w:rsidTr="00501184">
        <w:tc>
          <w:tcPr>
            <w:tcW w:w="4836" w:type="dxa"/>
            <w:vAlign w:val="center"/>
          </w:tcPr>
          <w:p w14:paraId="7C0C3218" w14:textId="77777777" w:rsidR="00501184" w:rsidRPr="00A541C3" w:rsidRDefault="00501184" w:rsidP="005011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7AEABBA6" w14:textId="77777777" w:rsidR="00501184" w:rsidRPr="00964878" w:rsidRDefault="00501184" w:rsidP="005011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501184" w:rsidRPr="00964878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B7B7497" w14:textId="5CAE178A" w:rsidR="00501184" w:rsidRPr="006A5FB2" w:rsidRDefault="005F2249" w:rsidP="0050118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739,64</w:t>
            </w:r>
            <w:r w:rsidR="006E445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501184" w:rsidRPr="00964878" w:rsidRDefault="00501184" w:rsidP="005011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D7D506" w14:textId="650EFF51" w:rsidR="00501184" w:rsidRPr="00020D75" w:rsidRDefault="00501184" w:rsidP="0050118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749,480</w:t>
            </w:r>
          </w:p>
        </w:tc>
      </w:tr>
      <w:tr w:rsidR="00501184" w:rsidRPr="00964878" w14:paraId="75131C95" w14:textId="77777777" w:rsidTr="00501184">
        <w:tc>
          <w:tcPr>
            <w:tcW w:w="4836" w:type="dxa"/>
            <w:vAlign w:val="center"/>
          </w:tcPr>
          <w:p w14:paraId="10DC1326" w14:textId="77777777" w:rsidR="00501184" w:rsidRPr="00964878" w:rsidRDefault="00501184" w:rsidP="005011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65D746BC" w14:textId="77777777" w:rsidR="00501184" w:rsidRPr="00964878" w:rsidRDefault="00501184" w:rsidP="005011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501184" w:rsidRPr="00964878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308DFD7F" w14:textId="0ABB8A34" w:rsidR="00501184" w:rsidRPr="00484152" w:rsidRDefault="005F2249" w:rsidP="0050118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55,527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501184" w:rsidRPr="00964878" w:rsidRDefault="00501184" w:rsidP="005011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4C4C2C" w14:textId="0B65A5AA" w:rsidR="00501184" w:rsidRPr="00020D75" w:rsidRDefault="00501184" w:rsidP="0050118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52">
              <w:rPr>
                <w:rFonts w:ascii="Angsana New" w:hAnsi="Angsana New"/>
                <w:sz w:val="30"/>
                <w:szCs w:val="30"/>
                <w:lang w:val="en-US"/>
              </w:rPr>
              <w:t>1,248</w:t>
            </w:r>
          </w:p>
        </w:tc>
      </w:tr>
      <w:tr w:rsidR="00501184" w:rsidRPr="00964878" w14:paraId="1C5B98D8" w14:textId="77777777" w:rsidTr="00501184">
        <w:tc>
          <w:tcPr>
            <w:tcW w:w="4836" w:type="dxa"/>
            <w:vAlign w:val="center"/>
          </w:tcPr>
          <w:p w14:paraId="793C6FD8" w14:textId="77777777" w:rsidR="00501184" w:rsidRPr="00964878" w:rsidRDefault="00501184" w:rsidP="005011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E9BAB14" w14:textId="77777777" w:rsidR="00501184" w:rsidRPr="00964878" w:rsidRDefault="00501184" w:rsidP="005011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501184" w:rsidRPr="00964878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5361826A" w14:textId="679EDEE6" w:rsidR="00501184" w:rsidRPr="00484152" w:rsidRDefault="005F2249" w:rsidP="0050118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146,28</w:t>
            </w:r>
            <w:r w:rsidR="006E445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501184" w:rsidRPr="00964878" w:rsidRDefault="00501184" w:rsidP="005011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6ED7DA" w14:textId="55911910" w:rsidR="00501184" w:rsidRDefault="00501184" w:rsidP="0050118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4152">
              <w:rPr>
                <w:rFonts w:ascii="Angsana New" w:hAnsi="Angsana New"/>
                <w:sz w:val="30"/>
                <w:szCs w:val="30"/>
                <w:lang w:val="en-US"/>
              </w:rPr>
              <w:t>204,652</w:t>
            </w:r>
          </w:p>
        </w:tc>
      </w:tr>
      <w:tr w:rsidR="00501184" w:rsidRPr="00964878" w14:paraId="3F5E7BC1" w14:textId="77777777" w:rsidTr="00501184">
        <w:tc>
          <w:tcPr>
            <w:tcW w:w="4836" w:type="dxa"/>
          </w:tcPr>
          <w:p w14:paraId="0103575C" w14:textId="77777777" w:rsidR="00501184" w:rsidRPr="00A541C3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83B236F" w14:textId="77777777" w:rsidR="00501184" w:rsidRPr="00964878" w:rsidRDefault="00501184" w:rsidP="005011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501184" w:rsidRPr="00964878" w:rsidRDefault="00501184" w:rsidP="0050118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19203A8D" w:rsidR="00501184" w:rsidRPr="00484152" w:rsidRDefault="005F2249" w:rsidP="00501184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941,452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501184" w:rsidRPr="00964878" w:rsidRDefault="00501184" w:rsidP="005011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3A7B5E65" w:rsidR="00501184" w:rsidRPr="001E40D2" w:rsidRDefault="00501184" w:rsidP="00501184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41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955,380</w:t>
            </w:r>
          </w:p>
        </w:tc>
      </w:tr>
    </w:tbl>
    <w:p w14:paraId="1B5E9163" w14:textId="6C970E63" w:rsidR="009601CC" w:rsidRDefault="009601CC" w:rsidP="00E77061">
      <w:pPr>
        <w:pStyle w:val="Caption"/>
        <w:numPr>
          <w:ilvl w:val="0"/>
          <w:numId w:val="0"/>
        </w:numPr>
        <w:ind w:left="900"/>
        <w:rPr>
          <w:sz w:val="20"/>
          <w:szCs w:val="20"/>
          <w:cs/>
        </w:rPr>
      </w:pPr>
    </w:p>
    <w:p w14:paraId="7A0FD3E3" w14:textId="77777777" w:rsidR="009601CC" w:rsidRDefault="009601CC">
      <w:pPr>
        <w:spacing w:line="240" w:lineRule="auto"/>
        <w:rPr>
          <w:rFonts w:ascii="Angsana New" w:hAnsi="Angsana New"/>
          <w:b/>
          <w:bCs/>
          <w:sz w:val="20"/>
          <w:szCs w:val="20"/>
          <w:cs/>
          <w:lang w:val="en-US"/>
        </w:rPr>
      </w:pPr>
      <w:r>
        <w:rPr>
          <w:sz w:val="20"/>
          <w:szCs w:val="20"/>
          <w:cs/>
        </w:rPr>
        <w:br w:type="page"/>
      </w:r>
    </w:p>
    <w:p w14:paraId="09C4E53F" w14:textId="15FC47FA" w:rsidR="00B52DD8" w:rsidRDefault="00B52DD8" w:rsidP="00AE4109">
      <w:pPr>
        <w:pStyle w:val="Caption"/>
        <w:ind w:hanging="900"/>
      </w:pPr>
      <w:r>
        <w:rPr>
          <w:rFonts w:hint="cs"/>
          <w:cs/>
        </w:rPr>
        <w:lastRenderedPageBreak/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13B3CC7A" w14:textId="4B4D217F" w:rsidR="00501184" w:rsidRDefault="00501184" w:rsidP="0050118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>ละ</w:t>
      </w:r>
      <w:r w:rsidR="00064358">
        <w:rPr>
          <w:rFonts w:ascii="Angsana New" w:hAnsi="Angsana New" w:hint="cs"/>
          <w:sz w:val="30"/>
          <w:szCs w:val="30"/>
          <w:cs/>
        </w:rPr>
        <w:t xml:space="preserve"> </w:t>
      </w:r>
      <w:r w:rsidR="00064358">
        <w:rPr>
          <w:rFonts w:ascii="Angsana New" w:hAnsi="Angsana New"/>
          <w:sz w:val="30"/>
          <w:szCs w:val="30"/>
          <w:lang w:val="en-US"/>
        </w:rPr>
        <w:t>1</w:t>
      </w:r>
      <w:r w:rsidR="00411A1B">
        <w:rPr>
          <w:rFonts w:ascii="Angsana New" w:hAnsi="Angsana New"/>
          <w:sz w:val="30"/>
          <w:szCs w:val="30"/>
          <w:lang w:val="en-US"/>
        </w:rPr>
        <w:t>.79</w:t>
      </w:r>
      <w:r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411A1B">
        <w:rPr>
          <w:rFonts w:ascii="Angsana New" w:hAnsi="Angsana New"/>
          <w:sz w:val="30"/>
          <w:szCs w:val="30"/>
        </w:rPr>
        <w:t>0.20</w:t>
      </w:r>
      <w:r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Pr="002D4FBE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  <w:lang w:val="en-US"/>
        </w:rPr>
        <w:t>3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0</w:t>
      </w:r>
      <w:r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A30562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Pr="002D4FBE">
        <w:rPr>
          <w:rFonts w:ascii="Angsana New" w:hAnsi="Angsana New"/>
          <w:i/>
          <w:iCs/>
          <w:sz w:val="30"/>
          <w:szCs w:val="30"/>
          <w:cs/>
        </w:rPr>
        <w:t>ร้อย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A30562">
        <w:rPr>
          <w:rFonts w:ascii="Angsana New" w:hAnsi="Angsana New"/>
          <w:i/>
          <w:iCs/>
          <w:sz w:val="30"/>
          <w:szCs w:val="30"/>
        </w:rPr>
        <w:t>4.10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>
        <w:rPr>
          <w:rFonts w:ascii="Angsana New" w:hAnsi="Angsana New"/>
          <w:i/>
          <w:iCs/>
          <w:sz w:val="30"/>
          <w:szCs w:val="30"/>
        </w:rPr>
        <w:t>0.</w:t>
      </w:r>
      <w:r w:rsidR="00A30562">
        <w:rPr>
          <w:rFonts w:ascii="Angsana New" w:hAnsi="Angsana New"/>
          <w:i/>
          <w:iCs/>
          <w:sz w:val="30"/>
          <w:szCs w:val="30"/>
        </w:rPr>
        <w:t>91</w:t>
      </w:r>
      <w:r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866D058" w14:textId="5206A8D6" w:rsidR="00E67CAA" w:rsidRPr="00064358" w:rsidRDefault="00E67CAA">
      <w:pPr>
        <w:spacing w:line="240" w:lineRule="auto"/>
        <w:rPr>
          <w:rFonts w:ascii="Angsana New" w:hAnsi="Angsana New"/>
          <w:sz w:val="16"/>
          <w:szCs w:val="16"/>
        </w:rPr>
      </w:pPr>
    </w:p>
    <w:p w14:paraId="6D42DEAF" w14:textId="121E06ED" w:rsidR="00E67CAA" w:rsidRPr="00064358" w:rsidRDefault="00E67CAA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64358">
        <w:rPr>
          <w:rFonts w:ascii="Angsana New" w:hAnsi="Angsana New"/>
          <w:sz w:val="30"/>
          <w:szCs w:val="30"/>
          <w:cs/>
        </w:rPr>
        <w:t>การลดลง</w:t>
      </w:r>
      <w:r w:rsidR="00064358">
        <w:rPr>
          <w:rFonts w:ascii="Angsana New" w:hAnsi="Angsana New" w:hint="cs"/>
          <w:sz w:val="30"/>
          <w:szCs w:val="30"/>
          <w:cs/>
        </w:rPr>
        <w:t>ของ</w:t>
      </w:r>
      <w:r w:rsidR="00411A1B">
        <w:rPr>
          <w:rFonts w:ascii="Angsana New" w:hAnsi="Angsana New" w:hint="cs"/>
          <w:sz w:val="30"/>
          <w:szCs w:val="30"/>
          <w:cs/>
        </w:rPr>
        <w:t>ค่าใช้จ่ายต้องห้ามทางภาษีของบริษัทย่อย</w:t>
      </w:r>
    </w:p>
    <w:p w14:paraId="604227A6" w14:textId="76A0B6B7" w:rsidR="00AF1052" w:rsidRPr="00E67CAA" w:rsidRDefault="00AF1052" w:rsidP="005505A2">
      <w:pPr>
        <w:pStyle w:val="Bo-Blankline"/>
        <w:ind w:left="0"/>
        <w:rPr>
          <w:cs/>
          <w:lang w:val="en-US"/>
        </w:rPr>
      </w:pPr>
    </w:p>
    <w:p w14:paraId="31263D74" w14:textId="231049C8" w:rsidR="00A30562" w:rsidRDefault="00A30562" w:rsidP="00DB700D">
      <w:pPr>
        <w:pStyle w:val="Caption"/>
        <w:ind w:hanging="900"/>
      </w:pPr>
      <w:r>
        <w:rPr>
          <w:rFonts w:hint="cs"/>
          <w:cs/>
        </w:rPr>
        <w:t>เงินปันผล</w:t>
      </w:r>
    </w:p>
    <w:p w14:paraId="42EB51CD" w14:textId="7D35182D" w:rsidR="00A30562" w:rsidRDefault="00A30562" w:rsidP="00A30562">
      <w:pPr>
        <w:pStyle w:val="Bo-Blankline"/>
        <w:rPr>
          <w:lang w:val="en-US"/>
        </w:rPr>
      </w:pPr>
    </w:p>
    <w:p w14:paraId="482379F8" w14:textId="0A32B7D5" w:rsidR="00AA129E" w:rsidRPr="00A93CCE" w:rsidRDefault="00AA129E" w:rsidP="00A93CCE">
      <w:pPr>
        <w:pStyle w:val="Bo-Blankline"/>
        <w:jc w:val="thaiDistribute"/>
        <w:rPr>
          <w:sz w:val="30"/>
          <w:szCs w:val="30"/>
        </w:rPr>
      </w:pPr>
      <w:r w:rsidRPr="00A93CCE">
        <w:rPr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3CCE">
        <w:rPr>
          <w:sz w:val="30"/>
          <w:szCs w:val="30"/>
        </w:rPr>
        <w:t xml:space="preserve">22 </w:t>
      </w:r>
      <w:r w:rsidRPr="00A93CCE">
        <w:rPr>
          <w:sz w:val="30"/>
          <w:szCs w:val="30"/>
          <w:cs/>
        </w:rPr>
        <w:t xml:space="preserve">เมษายน </w:t>
      </w:r>
      <w:r w:rsidRPr="00A93CCE">
        <w:rPr>
          <w:sz w:val="30"/>
          <w:szCs w:val="30"/>
        </w:rPr>
        <w:t xml:space="preserve">2564 </w:t>
      </w:r>
      <w:r w:rsidRPr="00A93CCE">
        <w:rPr>
          <w:sz w:val="30"/>
          <w:szCs w:val="30"/>
          <w:cs/>
        </w:rPr>
        <w:t xml:space="preserve">ผู้ถือหุ้นมีมติอนุมัติการจ่าย </w:t>
      </w:r>
      <w:r w:rsidR="00A93CCE">
        <w:rPr>
          <w:sz w:val="30"/>
          <w:szCs w:val="30"/>
        </w:rPr>
        <w:br/>
      </w:r>
      <w:r w:rsidRPr="00A93CCE">
        <w:rPr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Pr="00A93CCE">
        <w:rPr>
          <w:sz w:val="30"/>
          <w:szCs w:val="30"/>
        </w:rPr>
        <w:t xml:space="preserve">0.06 </w:t>
      </w:r>
      <w:r w:rsidRPr="00A93CCE">
        <w:rPr>
          <w:sz w:val="30"/>
          <w:szCs w:val="30"/>
          <w:cs/>
        </w:rPr>
        <w:t xml:space="preserve">บาท เป็นจำนวนเงิน </w:t>
      </w:r>
      <w:r w:rsidRPr="00A93CCE">
        <w:rPr>
          <w:sz w:val="30"/>
          <w:szCs w:val="30"/>
        </w:rPr>
        <w:t xml:space="preserve">1,150.83 </w:t>
      </w:r>
      <w:r w:rsidRPr="00A93CCE">
        <w:rPr>
          <w:sz w:val="30"/>
          <w:szCs w:val="30"/>
          <w:cs/>
        </w:rPr>
        <w:t xml:space="preserve">ล้านบาท เงินปันผลดังกล่าวได้รวมเงินปันผลระหว่างกาลในอัตราหุ้นละ </w:t>
      </w:r>
      <w:r w:rsidRPr="00A93CCE">
        <w:rPr>
          <w:sz w:val="30"/>
          <w:szCs w:val="30"/>
        </w:rPr>
        <w:t xml:space="preserve">0.03 </w:t>
      </w:r>
      <w:r w:rsidRPr="00A93CCE">
        <w:rPr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Pr="00A93CCE">
        <w:rPr>
          <w:sz w:val="30"/>
          <w:szCs w:val="30"/>
        </w:rPr>
        <w:t xml:space="preserve">2563 </w:t>
      </w:r>
      <w:r w:rsidRPr="00A93CCE">
        <w:rPr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A93CCE">
        <w:rPr>
          <w:sz w:val="30"/>
          <w:szCs w:val="30"/>
        </w:rPr>
        <w:t xml:space="preserve">0.03 </w:t>
      </w:r>
      <w:r w:rsidRPr="00A93CCE">
        <w:rPr>
          <w:sz w:val="30"/>
          <w:szCs w:val="30"/>
          <w:cs/>
        </w:rPr>
        <w:t xml:space="preserve">บาท คิดเป็นจำนวนเงินรวม </w:t>
      </w:r>
      <w:r w:rsidRPr="00A93CCE">
        <w:rPr>
          <w:sz w:val="30"/>
          <w:szCs w:val="30"/>
        </w:rPr>
        <w:t xml:space="preserve">573.79 </w:t>
      </w:r>
      <w:r w:rsidRPr="00A93CCE">
        <w:rPr>
          <w:sz w:val="30"/>
          <w:szCs w:val="30"/>
          <w:cs/>
        </w:rPr>
        <w:t>ล้านบาท เงินปันผลดังกล่าว</w:t>
      </w:r>
      <w:r w:rsidR="005505A2" w:rsidRPr="00A93CCE">
        <w:rPr>
          <w:rFonts w:hint="cs"/>
          <w:sz w:val="30"/>
          <w:szCs w:val="30"/>
          <w:cs/>
        </w:rPr>
        <w:t>ได้</w:t>
      </w:r>
      <w:r w:rsidRPr="00A93CCE">
        <w:rPr>
          <w:sz w:val="30"/>
          <w:szCs w:val="30"/>
          <w:cs/>
        </w:rPr>
        <w:t xml:space="preserve">จ่ายให้แก่ผู้ถือหุ้นในเดือนพฤษภาคม </w:t>
      </w:r>
      <w:r w:rsidRPr="00A93CCE">
        <w:rPr>
          <w:sz w:val="30"/>
          <w:szCs w:val="30"/>
        </w:rPr>
        <w:t>2564</w:t>
      </w:r>
    </w:p>
    <w:p w14:paraId="78ED7160" w14:textId="77777777" w:rsidR="00AA129E" w:rsidRPr="00AA129E" w:rsidRDefault="00AA129E" w:rsidP="00A30562">
      <w:pPr>
        <w:pStyle w:val="Bo-Blankline"/>
      </w:pPr>
    </w:p>
    <w:p w14:paraId="4590F1DC" w14:textId="13E0CDF6" w:rsidR="001E232A" w:rsidRPr="00AA129E" w:rsidRDefault="001E232A" w:rsidP="002D6ABE">
      <w:pPr>
        <w:pStyle w:val="Bo-Blankline"/>
        <w:jc w:val="thaiDistribute"/>
        <w:rPr>
          <w:spacing w:val="4"/>
          <w:sz w:val="30"/>
          <w:szCs w:val="30"/>
        </w:rPr>
      </w:pPr>
      <w:r w:rsidRPr="002D6ABE">
        <w:rPr>
          <w:spacing w:val="10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3C1A0D" w:rsidRPr="002D6ABE">
        <w:rPr>
          <w:spacing w:val="10"/>
          <w:sz w:val="30"/>
          <w:szCs w:val="30"/>
        </w:rPr>
        <w:t xml:space="preserve">20 </w:t>
      </w:r>
      <w:r w:rsidR="003C1A0D" w:rsidRPr="002D6ABE">
        <w:rPr>
          <w:rFonts w:hint="cs"/>
          <w:spacing w:val="10"/>
          <w:sz w:val="30"/>
          <w:szCs w:val="30"/>
          <w:cs/>
        </w:rPr>
        <w:t xml:space="preserve">เมษายน </w:t>
      </w:r>
      <w:r w:rsidR="003C1A0D" w:rsidRPr="002D6ABE">
        <w:rPr>
          <w:spacing w:val="10"/>
          <w:sz w:val="30"/>
          <w:szCs w:val="30"/>
          <w:lang w:val="en-US"/>
        </w:rPr>
        <w:t>2565</w:t>
      </w:r>
      <w:r w:rsidRPr="002D6ABE">
        <w:rPr>
          <w:spacing w:val="10"/>
          <w:sz w:val="30"/>
          <w:szCs w:val="30"/>
        </w:rPr>
        <w:t xml:space="preserve"> </w:t>
      </w:r>
      <w:r w:rsidRPr="002D6ABE">
        <w:rPr>
          <w:spacing w:val="10"/>
          <w:sz w:val="30"/>
          <w:szCs w:val="30"/>
          <w:cs/>
        </w:rPr>
        <w:t>ผู้ถือหุ้นมีมติอนุมัติการจ่าย</w:t>
      </w:r>
      <w:r w:rsidRPr="00AA129E">
        <w:rPr>
          <w:spacing w:val="4"/>
          <w:sz w:val="30"/>
          <w:szCs w:val="30"/>
          <w:cs/>
        </w:rPr>
        <w:t xml:space="preserve"> เงินปันผลจากกำไรสะสมของบริษัท ในอัตราหุ้นละ </w:t>
      </w:r>
      <w:r w:rsidR="00AA129E">
        <w:rPr>
          <w:spacing w:val="4"/>
          <w:sz w:val="30"/>
          <w:szCs w:val="30"/>
        </w:rPr>
        <w:t>0.09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 xml:space="preserve">บาท เป็นจำนวนเงิน </w:t>
      </w:r>
      <w:r w:rsidR="00AA129E">
        <w:rPr>
          <w:spacing w:val="4"/>
          <w:sz w:val="30"/>
          <w:szCs w:val="30"/>
        </w:rPr>
        <w:t>1,721.39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>ล้านบาท</w:t>
      </w:r>
      <w:r w:rsidR="00275159">
        <w:rPr>
          <w:rFonts w:hint="cs"/>
          <w:spacing w:val="4"/>
          <w:sz w:val="30"/>
          <w:szCs w:val="30"/>
          <w:cs/>
        </w:rPr>
        <w:t xml:space="preserve"> </w:t>
      </w:r>
      <w:r w:rsidR="00275159">
        <w:rPr>
          <w:spacing w:val="4"/>
          <w:sz w:val="30"/>
          <w:szCs w:val="30"/>
          <w:lang w:val="en-US"/>
        </w:rPr>
        <w:t>(</w:t>
      </w:r>
      <w:r w:rsidR="00275159" w:rsidRPr="00275159">
        <w:rPr>
          <w:rFonts w:ascii="Segoe UI" w:hAnsi="Segoe UI"/>
          <w:sz w:val="30"/>
          <w:szCs w:val="30"/>
          <w:shd w:val="clear" w:color="auto" w:fill="FFFFFF"/>
          <w:cs/>
        </w:rPr>
        <w:t xml:space="preserve">ยังไม่หักหุ้นสามัญของบริษัท ที่บริษัทได้ซื้อคืน ณ วันกำหนดรายชื่อผู้ถือหุ้นที่มีสิทธิได้รับเงินปันผล </w:t>
      </w:r>
      <w:r w:rsidR="00275159" w:rsidRPr="00275159">
        <w:rPr>
          <w:spacing w:val="4"/>
          <w:sz w:val="30"/>
          <w:szCs w:val="30"/>
          <w:cs/>
          <w:lang w:val="en-US"/>
        </w:rPr>
        <w:t>จำนวน</w:t>
      </w:r>
      <w:r w:rsidR="00275159">
        <w:rPr>
          <w:spacing w:val="4"/>
          <w:sz w:val="30"/>
          <w:szCs w:val="30"/>
          <w:lang w:val="en-US"/>
        </w:rPr>
        <w:t xml:space="preserve"> </w:t>
      </w:r>
      <w:r w:rsidR="00275159" w:rsidRPr="00275159">
        <w:rPr>
          <w:spacing w:val="4"/>
          <w:sz w:val="30"/>
          <w:szCs w:val="30"/>
          <w:lang w:val="en-US"/>
        </w:rPr>
        <w:t>191</w:t>
      </w:r>
      <w:r w:rsidR="00EC2F1E">
        <w:rPr>
          <w:spacing w:val="4"/>
          <w:sz w:val="30"/>
          <w:szCs w:val="30"/>
          <w:lang w:val="en-US"/>
        </w:rPr>
        <w:t>.</w:t>
      </w:r>
      <w:r w:rsidR="00275159" w:rsidRPr="00275159">
        <w:rPr>
          <w:spacing w:val="4"/>
          <w:sz w:val="30"/>
          <w:szCs w:val="30"/>
          <w:lang w:val="en-US"/>
        </w:rPr>
        <w:t>265</w:t>
      </w:r>
      <w:r w:rsidR="00275159">
        <w:rPr>
          <w:spacing w:val="4"/>
          <w:sz w:val="30"/>
          <w:szCs w:val="30"/>
          <w:lang w:val="en-US"/>
        </w:rPr>
        <w:t xml:space="preserve"> </w:t>
      </w:r>
      <w:r w:rsidR="00EC2F1E">
        <w:rPr>
          <w:rFonts w:hint="cs"/>
          <w:spacing w:val="4"/>
          <w:sz w:val="30"/>
          <w:szCs w:val="30"/>
          <w:cs/>
          <w:lang w:val="en-US"/>
        </w:rPr>
        <w:t>ล้าน</w:t>
      </w:r>
      <w:r w:rsidR="00275159" w:rsidRPr="00275159">
        <w:rPr>
          <w:rFonts w:hint="cs"/>
          <w:spacing w:val="4"/>
          <w:sz w:val="30"/>
          <w:szCs w:val="30"/>
          <w:cs/>
          <w:lang w:val="en-US"/>
        </w:rPr>
        <w:t>หุ้น</w:t>
      </w:r>
      <w:r w:rsidR="00275159">
        <w:rPr>
          <w:spacing w:val="4"/>
          <w:sz w:val="30"/>
          <w:szCs w:val="30"/>
          <w:lang w:val="en-US"/>
        </w:rPr>
        <w:t xml:space="preserve"> </w:t>
      </w:r>
      <w:r w:rsidR="00275159" w:rsidRPr="00275159">
        <w:rPr>
          <w:rFonts w:hint="cs"/>
          <w:spacing w:val="4"/>
          <w:sz w:val="30"/>
          <w:szCs w:val="30"/>
          <w:cs/>
          <w:lang w:val="en-US"/>
        </w:rPr>
        <w:t>เนื่องจากไม่มีสิทธิรับเงินปันผลตามข้อกำหนดของกฏหมายที่เกี่ยวข้อง</w:t>
      </w:r>
      <w:r w:rsidR="00275159" w:rsidRPr="00275159">
        <w:rPr>
          <w:spacing w:val="4"/>
          <w:sz w:val="30"/>
          <w:szCs w:val="30"/>
          <w:lang w:val="en-US"/>
        </w:rPr>
        <w:t>)</w:t>
      </w:r>
      <w:r w:rsidRPr="00275159">
        <w:rPr>
          <w:spacing w:val="4"/>
          <w:sz w:val="30"/>
          <w:szCs w:val="30"/>
          <w:cs/>
          <w:lang w:val="en-US"/>
        </w:rPr>
        <w:t xml:space="preserve"> เงิน</w:t>
      </w:r>
      <w:r w:rsidRPr="00AA129E">
        <w:rPr>
          <w:spacing w:val="4"/>
          <w:sz w:val="30"/>
          <w:szCs w:val="30"/>
          <w:cs/>
        </w:rPr>
        <w:t xml:space="preserve">ปันผลดังกล่าวได้รวมเงินปันผลระหว่างกาลในอัตราหุ้นละ </w:t>
      </w:r>
      <w:r w:rsidR="00AA129E">
        <w:rPr>
          <w:spacing w:val="4"/>
          <w:sz w:val="30"/>
          <w:szCs w:val="30"/>
        </w:rPr>
        <w:t>0.03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="00AA129E">
        <w:rPr>
          <w:spacing w:val="4"/>
          <w:sz w:val="30"/>
          <w:szCs w:val="30"/>
        </w:rPr>
        <w:t>2564</w:t>
      </w:r>
      <w:r w:rsidRPr="00AA129E">
        <w:rPr>
          <w:spacing w:val="4"/>
          <w:sz w:val="30"/>
          <w:szCs w:val="30"/>
        </w:rPr>
        <w:t xml:space="preserve"> </w:t>
      </w:r>
      <w:r w:rsidRPr="00AA129E">
        <w:rPr>
          <w:spacing w:val="4"/>
          <w:sz w:val="30"/>
          <w:szCs w:val="30"/>
          <w:cs/>
        </w:rPr>
        <w:t>ดังนั้น</w:t>
      </w:r>
      <w:r w:rsidR="005505A2">
        <w:rPr>
          <w:spacing w:val="4"/>
          <w:sz w:val="30"/>
          <w:szCs w:val="30"/>
        </w:rPr>
        <w:br/>
      </w:r>
      <w:r w:rsidRPr="005505A2">
        <w:rPr>
          <w:spacing w:val="2"/>
          <w:sz w:val="30"/>
          <w:szCs w:val="30"/>
          <w:cs/>
        </w:rPr>
        <w:t xml:space="preserve">เงินปันผลที่จะต้องจ่ายเพิ่มอีกจึงเท่ากับอัตราหุ้นละ </w:t>
      </w:r>
      <w:r w:rsidR="00AA129E" w:rsidRPr="005505A2">
        <w:rPr>
          <w:spacing w:val="2"/>
          <w:sz w:val="30"/>
          <w:szCs w:val="30"/>
        </w:rPr>
        <w:t>0.06</w:t>
      </w:r>
      <w:r w:rsidRPr="005505A2">
        <w:rPr>
          <w:spacing w:val="2"/>
          <w:sz w:val="30"/>
          <w:szCs w:val="30"/>
        </w:rPr>
        <w:t xml:space="preserve"> </w:t>
      </w:r>
      <w:r w:rsidRPr="005505A2">
        <w:rPr>
          <w:spacing w:val="2"/>
          <w:sz w:val="30"/>
          <w:szCs w:val="30"/>
          <w:cs/>
        </w:rPr>
        <w:t xml:space="preserve">บาท คิดเป็นจำนวนเงินรวม </w:t>
      </w:r>
      <w:r w:rsidR="00AA129E" w:rsidRPr="005505A2">
        <w:rPr>
          <w:spacing w:val="2"/>
          <w:sz w:val="30"/>
          <w:szCs w:val="30"/>
        </w:rPr>
        <w:t>1,1</w:t>
      </w:r>
      <w:r w:rsidR="00275159" w:rsidRPr="005505A2">
        <w:rPr>
          <w:spacing w:val="2"/>
          <w:sz w:val="30"/>
          <w:szCs w:val="30"/>
        </w:rPr>
        <w:t>36</w:t>
      </w:r>
      <w:r w:rsidR="00AA129E" w:rsidRPr="005505A2">
        <w:rPr>
          <w:spacing w:val="2"/>
          <w:sz w:val="30"/>
          <w:szCs w:val="30"/>
        </w:rPr>
        <w:t>.</w:t>
      </w:r>
      <w:r w:rsidR="00275159" w:rsidRPr="005505A2">
        <w:rPr>
          <w:spacing w:val="2"/>
          <w:sz w:val="30"/>
          <w:szCs w:val="30"/>
        </w:rPr>
        <w:t>11</w:t>
      </w:r>
      <w:r w:rsidRPr="005505A2">
        <w:rPr>
          <w:spacing w:val="2"/>
          <w:sz w:val="30"/>
          <w:szCs w:val="30"/>
        </w:rPr>
        <w:t xml:space="preserve"> </w:t>
      </w:r>
      <w:r w:rsidRPr="005505A2">
        <w:rPr>
          <w:spacing w:val="2"/>
          <w:sz w:val="30"/>
          <w:szCs w:val="30"/>
          <w:cs/>
        </w:rPr>
        <w:t>ล้านบาท เงินปันผล</w:t>
      </w:r>
      <w:r w:rsidRPr="00AA129E">
        <w:rPr>
          <w:spacing w:val="4"/>
          <w:sz w:val="30"/>
          <w:szCs w:val="30"/>
          <w:cs/>
        </w:rPr>
        <w:t>ดังกล่าว</w:t>
      </w:r>
      <w:r w:rsidR="005505A2">
        <w:rPr>
          <w:rFonts w:hint="cs"/>
          <w:spacing w:val="4"/>
          <w:sz w:val="30"/>
          <w:szCs w:val="30"/>
          <w:cs/>
        </w:rPr>
        <w:t>ได้</w:t>
      </w:r>
      <w:r w:rsidRPr="00AA129E">
        <w:rPr>
          <w:spacing w:val="4"/>
          <w:sz w:val="30"/>
          <w:szCs w:val="30"/>
          <w:cs/>
        </w:rPr>
        <w:t xml:space="preserve">จ่ายให้แก่ผู้ถือหุ้นในเดือนพฤษภาคม </w:t>
      </w:r>
      <w:r w:rsidR="00AA129E">
        <w:rPr>
          <w:spacing w:val="4"/>
          <w:sz w:val="30"/>
          <w:szCs w:val="30"/>
        </w:rPr>
        <w:t>2565</w:t>
      </w:r>
    </w:p>
    <w:p w14:paraId="260E92E6" w14:textId="191766A0" w:rsidR="00275159" w:rsidRDefault="0027515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14:paraId="24A6E440" w14:textId="21AAD125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78D5E1C4" w14:textId="7EB0A40E" w:rsidR="00E77061" w:rsidRPr="00964878" w:rsidRDefault="00E77061" w:rsidP="00E77061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</w:t>
      </w:r>
      <w:r w:rsidR="00D96967">
        <w:rPr>
          <w:rFonts w:hint="cs"/>
          <w:spacing w:val="4"/>
          <w:cs/>
        </w:rPr>
        <w:t>หก</w:t>
      </w:r>
      <w:r>
        <w:rPr>
          <w:rFonts w:hint="cs"/>
          <w:spacing w:val="4"/>
          <w:cs/>
        </w:rPr>
        <w:t>เดือน</w:t>
      </w:r>
      <w:r w:rsidRPr="00964878">
        <w:rPr>
          <w:spacing w:val="4"/>
          <w:cs/>
        </w:rPr>
        <w:t xml:space="preserve">สิ้นสุดวันที่ </w:t>
      </w:r>
      <w:r w:rsidR="00D96967">
        <w:rPr>
          <w:spacing w:val="4"/>
        </w:rPr>
        <w:t xml:space="preserve">30 </w:t>
      </w:r>
      <w:r w:rsidR="00D96967">
        <w:rPr>
          <w:rFonts w:hint="cs"/>
          <w:spacing w:val="4"/>
          <w:cs/>
        </w:rPr>
        <w:t>มิถุนายน</w:t>
      </w:r>
      <w:r w:rsidRPr="00964878">
        <w:rPr>
          <w:rFonts w:hint="cs"/>
          <w:spacing w:val="4"/>
          <w:cs/>
        </w:rPr>
        <w:t xml:space="preserve"> </w:t>
      </w:r>
      <w:r w:rsidR="0057505D">
        <w:rPr>
          <w:spacing w:val="4"/>
          <w:lang w:val="en-US"/>
        </w:rPr>
        <w:t>2565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 w:rsidR="00F47DB8">
        <w:rPr>
          <w:spacing w:val="4"/>
        </w:rPr>
        <w:t>2564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01129C6E" w14:textId="4CB26593" w:rsidR="00E77061" w:rsidRDefault="00E77061" w:rsidP="00E77061">
      <w:pPr>
        <w:pStyle w:val="Bo-Blankline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70"/>
        <w:gridCol w:w="1980"/>
        <w:gridCol w:w="270"/>
        <w:gridCol w:w="2070"/>
      </w:tblGrid>
      <w:tr w:rsidR="00AA129E" w:rsidRPr="00607335" w14:paraId="41B0A479" w14:textId="77777777" w:rsidTr="00AA129E">
        <w:tc>
          <w:tcPr>
            <w:tcW w:w="4680" w:type="dxa"/>
            <w:shd w:val="clear" w:color="auto" w:fill="auto"/>
          </w:tcPr>
          <w:p w14:paraId="55EB8164" w14:textId="77777777" w:rsidR="00AA129E" w:rsidRPr="00607335" w:rsidRDefault="00AA129E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ABF6E" w14:textId="77777777" w:rsidR="00AA129E" w:rsidRPr="00607335" w:rsidRDefault="00AA129E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795EB773" w14:textId="7BEAA80B" w:rsidR="00AA129E" w:rsidRPr="00607335" w:rsidRDefault="004B3D3A" w:rsidP="00414341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B3D3A" w:rsidRPr="00607335" w14:paraId="1A64A2DB" w14:textId="77777777" w:rsidTr="00AA129E">
        <w:tc>
          <w:tcPr>
            <w:tcW w:w="4680" w:type="dxa"/>
            <w:shd w:val="clear" w:color="auto" w:fill="auto"/>
          </w:tcPr>
          <w:p w14:paraId="67B1FD43" w14:textId="77777777" w:rsidR="004B3D3A" w:rsidRPr="00607335" w:rsidRDefault="004B3D3A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DF198" w14:textId="77777777" w:rsidR="004B3D3A" w:rsidRPr="00607335" w:rsidRDefault="004B3D3A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733A3087" w14:textId="743D982B" w:rsidR="004B3D3A" w:rsidRDefault="004B3D3A" w:rsidP="00414341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A129E" w:rsidRPr="00607335" w14:paraId="11064BAF" w14:textId="77777777" w:rsidTr="00AA129E">
        <w:tc>
          <w:tcPr>
            <w:tcW w:w="4680" w:type="dxa"/>
            <w:shd w:val="clear" w:color="auto" w:fill="auto"/>
          </w:tcPr>
          <w:p w14:paraId="30A28CCD" w14:textId="77777777" w:rsidR="00AA129E" w:rsidRPr="00607335" w:rsidRDefault="00AA129E" w:rsidP="0041434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345217C" w14:textId="77777777" w:rsidR="00AA129E" w:rsidRPr="00607335" w:rsidRDefault="00AA129E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E22709A" w14:textId="589A4074" w:rsidR="00AA129E" w:rsidRPr="00607335" w:rsidRDefault="00AA129E" w:rsidP="004143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A46CCFE" w14:textId="77777777" w:rsidR="00AA129E" w:rsidRPr="00607335" w:rsidRDefault="00AA129E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932E84A" w14:textId="722A01FD" w:rsidR="00AA129E" w:rsidRPr="00607335" w:rsidRDefault="00AA129E" w:rsidP="004143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B3D3A" w:rsidRPr="00607335" w14:paraId="4CF79356" w14:textId="77777777" w:rsidTr="00DA556B">
        <w:tc>
          <w:tcPr>
            <w:tcW w:w="4680" w:type="dxa"/>
            <w:shd w:val="clear" w:color="auto" w:fill="auto"/>
          </w:tcPr>
          <w:p w14:paraId="2A79585A" w14:textId="77777777" w:rsidR="004B3D3A" w:rsidRPr="00607335" w:rsidRDefault="004B3D3A" w:rsidP="0041434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F39A2" w14:textId="77777777" w:rsidR="004B3D3A" w:rsidRPr="00607335" w:rsidRDefault="004B3D3A" w:rsidP="0041434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178463DB" w14:textId="47F86424" w:rsidR="004B3D3A" w:rsidRDefault="004B3D3A" w:rsidP="0041434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พันหุ้น</w:t>
            </w: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4B3D3A" w:rsidRPr="00607335" w14:paraId="1340A991" w14:textId="77777777" w:rsidTr="00AA129E">
        <w:tc>
          <w:tcPr>
            <w:tcW w:w="4680" w:type="dxa"/>
            <w:shd w:val="clear" w:color="auto" w:fill="auto"/>
          </w:tcPr>
          <w:p w14:paraId="28650DBB" w14:textId="1C3D568C" w:rsidR="004B3D3A" w:rsidRPr="00607335" w:rsidRDefault="004B3D3A" w:rsidP="004B3D3A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05DB3" w14:textId="77777777" w:rsidR="004B3D3A" w:rsidRPr="00607335" w:rsidRDefault="004B3D3A" w:rsidP="004B3D3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76455" w14:textId="109E08C9" w:rsidR="004B3D3A" w:rsidRPr="004B3D3A" w:rsidRDefault="00411A1B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B3D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  <w:r w:rsidR="004B3D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0F594" w14:textId="77777777" w:rsidR="004B3D3A" w:rsidRPr="00607335" w:rsidRDefault="004B3D3A" w:rsidP="004B3D3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1A33C4" w14:textId="117A2720" w:rsidR="004B3D3A" w:rsidRPr="00607335" w:rsidRDefault="004B3D3A" w:rsidP="004B3D3A">
            <w:pPr>
              <w:spacing w:line="380" w:lineRule="exac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D3A">
              <w:rPr>
                <w:rFonts w:ascii="Angsana New" w:hAnsi="Angsana New"/>
                <w:b/>
                <w:bCs/>
                <w:sz w:val="30"/>
                <w:szCs w:val="30"/>
              </w:rPr>
              <w:t>2,955,419</w:t>
            </w:r>
          </w:p>
        </w:tc>
      </w:tr>
      <w:tr w:rsidR="004B3D3A" w:rsidRPr="00607335" w14:paraId="3CE8036D" w14:textId="77777777" w:rsidTr="00AA129E">
        <w:tc>
          <w:tcPr>
            <w:tcW w:w="4680" w:type="dxa"/>
            <w:shd w:val="clear" w:color="auto" w:fill="auto"/>
          </w:tcPr>
          <w:p w14:paraId="32B5DE78" w14:textId="77777777" w:rsidR="004B3D3A" w:rsidRPr="00607335" w:rsidRDefault="004B3D3A" w:rsidP="004B3D3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F96B42" w14:textId="77777777" w:rsidR="004B3D3A" w:rsidRPr="00607335" w:rsidRDefault="004B3D3A" w:rsidP="004B3D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6948AFB" w14:textId="77777777" w:rsidR="004B3D3A" w:rsidRPr="00607335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A4AE61" w14:textId="77777777" w:rsidR="004B3D3A" w:rsidRPr="00607335" w:rsidRDefault="004B3D3A" w:rsidP="004B3D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14:paraId="37C287FF" w14:textId="77777777" w:rsidR="004B3D3A" w:rsidRPr="004B3D3A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3D3A" w:rsidRPr="00607335" w14:paraId="38E6CAA4" w14:textId="77777777" w:rsidTr="00AA129E">
        <w:tc>
          <w:tcPr>
            <w:tcW w:w="4680" w:type="dxa"/>
            <w:shd w:val="clear" w:color="auto" w:fill="auto"/>
          </w:tcPr>
          <w:p w14:paraId="2BD83282" w14:textId="77777777" w:rsidR="004B3D3A" w:rsidRPr="00607335" w:rsidRDefault="004B3D3A" w:rsidP="004B3D3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131D17FC" w14:textId="77777777" w:rsidR="004B3D3A" w:rsidRPr="00607335" w:rsidRDefault="004B3D3A" w:rsidP="004B3D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E2DE594" w14:textId="0A27E817" w:rsidR="004B3D3A" w:rsidRPr="00607335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D3A">
              <w:rPr>
                <w:rFonts w:ascii="Angsana New" w:hAnsi="Angsana New"/>
                <w:sz w:val="30"/>
                <w:szCs w:val="30"/>
              </w:rPr>
              <w:t>19,1</w:t>
            </w:r>
            <w:r>
              <w:rPr>
                <w:rFonts w:ascii="Angsana New" w:hAnsi="Angsana New"/>
                <w:sz w:val="30"/>
                <w:szCs w:val="30"/>
              </w:rPr>
              <w:t>26,500</w:t>
            </w:r>
          </w:p>
        </w:tc>
        <w:tc>
          <w:tcPr>
            <w:tcW w:w="270" w:type="dxa"/>
            <w:shd w:val="clear" w:color="auto" w:fill="auto"/>
          </w:tcPr>
          <w:p w14:paraId="21CD401A" w14:textId="77777777" w:rsidR="004B3D3A" w:rsidRPr="00607335" w:rsidRDefault="004B3D3A" w:rsidP="004B3D3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A20D70C" w14:textId="0BF3625C" w:rsidR="004B3D3A" w:rsidRPr="004B3D3A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D3A"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</w:tr>
      <w:tr w:rsidR="004B3D3A" w:rsidRPr="00090B3C" w14:paraId="34C16DDA" w14:textId="77777777" w:rsidTr="00AA129E">
        <w:tc>
          <w:tcPr>
            <w:tcW w:w="4680" w:type="dxa"/>
            <w:shd w:val="clear" w:color="auto" w:fill="auto"/>
          </w:tcPr>
          <w:p w14:paraId="08F8C2E8" w14:textId="77777777" w:rsidR="004B3D3A" w:rsidRPr="00607335" w:rsidRDefault="004B3D3A" w:rsidP="004B3D3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270" w:type="dxa"/>
            <w:shd w:val="clear" w:color="auto" w:fill="auto"/>
          </w:tcPr>
          <w:p w14:paraId="66DD3381" w14:textId="77777777" w:rsidR="004B3D3A" w:rsidRPr="00607335" w:rsidRDefault="004B3D3A" w:rsidP="004B3D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F0DC98F" w14:textId="2CBBCEBE" w:rsidR="004B3D3A" w:rsidRPr="00607335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D3A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74,581</w:t>
            </w:r>
            <w:r w:rsidRPr="004B3D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FA49CA" w14:textId="77777777" w:rsidR="004B3D3A" w:rsidRPr="00607335" w:rsidRDefault="004B3D3A" w:rsidP="004B3D3A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2EDB83A" w14:textId="122101CC" w:rsidR="004B3D3A" w:rsidRPr="004B3D3A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D3A">
              <w:rPr>
                <w:rFonts w:ascii="Angsana New" w:hAnsi="Angsana New"/>
                <w:sz w:val="30"/>
                <w:szCs w:val="30"/>
              </w:rPr>
              <w:t>(103,692)</w:t>
            </w:r>
          </w:p>
        </w:tc>
      </w:tr>
      <w:tr w:rsidR="004B3D3A" w:rsidRPr="00607335" w14:paraId="04C4A64B" w14:textId="77777777" w:rsidTr="00AA129E">
        <w:tc>
          <w:tcPr>
            <w:tcW w:w="4680" w:type="dxa"/>
            <w:shd w:val="clear" w:color="auto" w:fill="auto"/>
            <w:vAlign w:val="bottom"/>
          </w:tcPr>
          <w:p w14:paraId="7BA0036E" w14:textId="77777777" w:rsidR="004B3D3A" w:rsidRPr="00607335" w:rsidRDefault="004B3D3A" w:rsidP="004B3D3A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E34F1" w14:textId="77777777" w:rsidR="004B3D3A" w:rsidRPr="00607335" w:rsidRDefault="004B3D3A" w:rsidP="004B3D3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41E7D4" w14:textId="25C58A64" w:rsidR="004B3D3A" w:rsidRPr="00607335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18,951,919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78787" w14:textId="77777777" w:rsidR="004B3D3A" w:rsidRPr="00607335" w:rsidRDefault="004B3D3A" w:rsidP="004B3D3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C74C3C" w14:textId="417D869C" w:rsidR="004B3D3A" w:rsidRPr="00607335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19,076,808</w:t>
            </w:r>
          </w:p>
        </w:tc>
      </w:tr>
      <w:tr w:rsidR="004B3D3A" w:rsidRPr="00607335" w14:paraId="6CB96A70" w14:textId="77777777" w:rsidTr="00AA129E">
        <w:tc>
          <w:tcPr>
            <w:tcW w:w="4680" w:type="dxa"/>
            <w:shd w:val="clear" w:color="auto" w:fill="auto"/>
          </w:tcPr>
          <w:p w14:paraId="072C2E8B" w14:textId="77777777" w:rsidR="004B3D3A" w:rsidRPr="00607335" w:rsidRDefault="004B3D3A" w:rsidP="004B3D3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9A3B08" w14:textId="77777777" w:rsidR="004B3D3A" w:rsidRPr="00607335" w:rsidRDefault="004B3D3A" w:rsidP="004B3D3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03D76E7D" w14:textId="0C6A3687" w:rsidR="004B3D3A" w:rsidRPr="00607335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11A1B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7AB656F2" w14:textId="77777777" w:rsidR="004B3D3A" w:rsidRPr="00607335" w:rsidRDefault="004B3D3A" w:rsidP="004B3D3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</w:tcPr>
          <w:p w14:paraId="40328231" w14:textId="681A0A01" w:rsidR="004B3D3A" w:rsidRPr="00607335" w:rsidRDefault="004B3D3A" w:rsidP="004B3D3A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0.155</w:t>
            </w:r>
          </w:p>
        </w:tc>
      </w:tr>
    </w:tbl>
    <w:p w14:paraId="3083074E" w14:textId="77777777" w:rsidR="00275159" w:rsidRDefault="00275159" w:rsidP="00275159">
      <w:pPr>
        <w:pStyle w:val="Caption"/>
        <w:numPr>
          <w:ilvl w:val="0"/>
          <w:numId w:val="0"/>
        </w:numPr>
        <w:ind w:left="900"/>
      </w:pPr>
    </w:p>
    <w:p w14:paraId="658B2A8C" w14:textId="7C8FB79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4354ABF7" w14:textId="19BC5CB3" w:rsidR="00B321BA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54B0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DF9F3" w14:textId="77777777" w:rsidR="00154B04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16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0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2"/>
        <w:gridCol w:w="238"/>
        <w:gridCol w:w="1220"/>
        <w:gridCol w:w="264"/>
        <w:gridCol w:w="1114"/>
        <w:gridCol w:w="236"/>
        <w:gridCol w:w="1114"/>
        <w:gridCol w:w="236"/>
        <w:gridCol w:w="1024"/>
        <w:gridCol w:w="236"/>
        <w:gridCol w:w="1002"/>
        <w:gridCol w:w="28"/>
      </w:tblGrid>
      <w:tr w:rsidR="00381B9D" w:rsidRPr="00F55E4D" w14:paraId="2792CE79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58CCD2F1" w14:textId="77777777" w:rsidR="00381B9D" w:rsidRPr="00F55E4D" w:rsidRDefault="00381B9D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4C5498F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5FA3BCE7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9A1" w:rsidRPr="00F55E4D" w14:paraId="54971C47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607C8A8" w14:textId="77777777" w:rsidR="007079A1" w:rsidRPr="00F55E4D" w:rsidRDefault="007079A1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3A9A08F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26" w:type="dxa"/>
            <w:gridSpan w:val="7"/>
            <w:vAlign w:val="bottom"/>
          </w:tcPr>
          <w:p w14:paraId="0A13B254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2C584CA0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08F9073B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48DAB752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424B253" w14:textId="347E5ADB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ED9EE85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00C1E5FF" w:rsidR="00522E88" w:rsidRPr="00F55E4D" w:rsidRDefault="00154B04" w:rsidP="00CF6D40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8A490C3" w14:textId="4F63A871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BCC4AFC" w14:textId="515AA307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6570C7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9A443D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0DCBFFE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47BF18E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9CE169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5822BF7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DD8ACC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4E722B6A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0035F1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4C648F4F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6052" w:rsidRPr="00F55E4D" w14:paraId="612C613D" w14:textId="77777777" w:rsidTr="005A5CDE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E2FF845" w14:textId="77777777" w:rsidR="00016052" w:rsidRPr="00F55E4D" w:rsidRDefault="00016052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154326D" w14:textId="77777777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80" w:type="dxa"/>
            <w:gridSpan w:val="16"/>
            <w:vAlign w:val="bottom"/>
          </w:tcPr>
          <w:p w14:paraId="706B586E" w14:textId="1A435AB3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1D6E3FD5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C7A729F" w14:textId="548EE409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D333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D96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6" w:type="dxa"/>
            <w:vAlign w:val="bottom"/>
          </w:tcPr>
          <w:p w14:paraId="108C0C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67DA29F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89829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16481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BF414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3810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D01CB5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EEA0752" w14:textId="3E878C4C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327BE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6B62D64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F825A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C946B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AACC8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1A74F5B1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0245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364202B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6052" w:rsidRPr="00F55E4D" w14:paraId="064A73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1FB310" w14:textId="36F1ACA6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4A25498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08D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12FC9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D70F02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0B904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97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84F1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F7D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C1AD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2E939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1718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E43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E59B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AF4396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32A989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3D6B3B" w14:textId="71A3E334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5C47BB0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6712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BF748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87CD82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87C1D17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74D08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7178D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35E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0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C951A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DD818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67F08D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4374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D49616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FE21F3C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42DA3F6" w14:textId="42645D22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5F807E8" w14:textId="577A9049" w:rsidR="00016052" w:rsidRPr="00E26503" w:rsidRDefault="00016052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7542C91" w14:textId="74F37582" w:rsidR="00016052" w:rsidRPr="00F55E4D" w:rsidRDefault="003C1A0D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3E95F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0CC030" w14:textId="32D99053" w:rsidR="00016052" w:rsidRPr="00F55E4D" w:rsidRDefault="003C1A0D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14DC0CFC" w14:textId="6533E806" w:rsidR="00016052" w:rsidRPr="00F55E4D" w:rsidRDefault="003C1A0D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8EAD0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49C361" w14:textId="20BE9B47" w:rsidR="00016052" w:rsidRPr="00F55E4D" w:rsidRDefault="003C1A0D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64" w:type="dxa"/>
            <w:shd w:val="clear" w:color="auto" w:fill="auto"/>
          </w:tcPr>
          <w:p w14:paraId="7FD930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23139F" w14:textId="106F8339" w:rsidR="00016052" w:rsidRPr="00F55E4D" w:rsidRDefault="007E0FE6" w:rsidP="007E0F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3EB48EC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D573B5" w14:textId="2EFEAE86" w:rsidR="00016052" w:rsidRPr="00F55E4D" w:rsidRDefault="003C1A0D" w:rsidP="00320BCF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4A85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7A02CB" w14:textId="7B7A1588" w:rsidR="00016052" w:rsidRPr="00F55E4D" w:rsidRDefault="003C1A0D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9F7A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32E3CE0" w14:textId="6E1DF162" w:rsidR="00016052" w:rsidRPr="00F55E4D" w:rsidRDefault="003C1A0D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016052" w:rsidRPr="00F55E4D" w14:paraId="273339A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50D53409" w14:textId="01F852D4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1E3A2533" w14:textId="00B89F89" w:rsidR="00016052" w:rsidRPr="00161401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1C688" w14:textId="3CACB6F0" w:rsidR="00016052" w:rsidRPr="00F55E4D" w:rsidRDefault="003C1A0D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1,546,426</w:t>
            </w:r>
          </w:p>
        </w:tc>
        <w:tc>
          <w:tcPr>
            <w:tcW w:w="236" w:type="dxa"/>
            <w:shd w:val="clear" w:color="auto" w:fill="auto"/>
          </w:tcPr>
          <w:p w14:paraId="3A1A21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77C7545" w14:textId="5118A582" w:rsidR="00016052" w:rsidRPr="00F55E4D" w:rsidRDefault="003C1A0D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E3D0C55" w14:textId="4E30DB0A" w:rsidR="00016052" w:rsidRPr="00F55E4D" w:rsidRDefault="003C1A0D" w:rsidP="00813603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512,862</w:t>
            </w:r>
          </w:p>
        </w:tc>
        <w:tc>
          <w:tcPr>
            <w:tcW w:w="238" w:type="dxa"/>
            <w:shd w:val="clear" w:color="auto" w:fill="auto"/>
          </w:tcPr>
          <w:p w14:paraId="070F27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B58B452" w14:textId="4EA840DF" w:rsidR="00016052" w:rsidRPr="00F55E4D" w:rsidRDefault="003C1A0D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2,060,496</w:t>
            </w:r>
          </w:p>
        </w:tc>
        <w:tc>
          <w:tcPr>
            <w:tcW w:w="264" w:type="dxa"/>
            <w:shd w:val="clear" w:color="auto" w:fill="auto"/>
          </w:tcPr>
          <w:p w14:paraId="450A8E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18D09E" w14:textId="6C53EF2D" w:rsidR="00016052" w:rsidRPr="00F55E4D" w:rsidRDefault="003C1A0D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1,505,520</w:t>
            </w:r>
          </w:p>
        </w:tc>
        <w:tc>
          <w:tcPr>
            <w:tcW w:w="236" w:type="dxa"/>
            <w:shd w:val="clear" w:color="auto" w:fill="auto"/>
          </w:tcPr>
          <w:p w14:paraId="700806A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F50D69" w14:textId="453A5989" w:rsidR="00016052" w:rsidRPr="00F55E4D" w:rsidRDefault="003C1A0D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487,476</w:t>
            </w:r>
          </w:p>
        </w:tc>
        <w:tc>
          <w:tcPr>
            <w:tcW w:w="236" w:type="dxa"/>
            <w:shd w:val="clear" w:color="auto" w:fill="auto"/>
          </w:tcPr>
          <w:p w14:paraId="1A106B0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2E5FAEE" w14:textId="6A89BDE0" w:rsidR="00016052" w:rsidRPr="00F55E4D" w:rsidRDefault="003C1A0D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2F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FAB3C40" w14:textId="37F2E8CC" w:rsidR="00016052" w:rsidRPr="00F55E4D" w:rsidRDefault="003C1A0D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1,992,996</w:t>
            </w:r>
          </w:p>
        </w:tc>
      </w:tr>
      <w:tr w:rsidR="00016052" w:rsidRPr="00F55E4D" w14:paraId="16EF129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33732F9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7AB77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BCB" w14:textId="5C4592E0" w:rsidR="00016052" w:rsidRPr="003C1A0D" w:rsidRDefault="003C1A0D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A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1,546,426</w:t>
            </w:r>
          </w:p>
        </w:tc>
        <w:tc>
          <w:tcPr>
            <w:tcW w:w="236" w:type="dxa"/>
            <w:shd w:val="clear" w:color="auto" w:fill="auto"/>
          </w:tcPr>
          <w:p w14:paraId="64399C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248D8BAB" w:rsidR="00016052" w:rsidRPr="00F55E4D" w:rsidRDefault="003C1A0D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1,403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36941071" w:rsidR="00016052" w:rsidRPr="003C1A0D" w:rsidRDefault="003C1A0D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C1A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512,862</w:t>
            </w:r>
          </w:p>
        </w:tc>
        <w:tc>
          <w:tcPr>
            <w:tcW w:w="238" w:type="dxa"/>
            <w:shd w:val="clear" w:color="auto" w:fill="auto"/>
          </w:tcPr>
          <w:p w14:paraId="451C308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274B11AE" w:rsidR="00016052" w:rsidRPr="00F55E4D" w:rsidRDefault="003C1A0D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2,060,691</w:t>
            </w:r>
          </w:p>
        </w:tc>
        <w:tc>
          <w:tcPr>
            <w:tcW w:w="264" w:type="dxa"/>
            <w:shd w:val="clear" w:color="auto" w:fill="auto"/>
          </w:tcPr>
          <w:p w14:paraId="1AEE79B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9C0AE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F2A3A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A7E6C3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09FC0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D15888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239F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79980C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5375DB7B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CA9D83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AD8A5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6AF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886293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096F0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F442B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0600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6044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A8F0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8D12FA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ACC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47B263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73F61B9F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B71CCC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7CAF3D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B34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42A493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FB855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DB44A3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8F12F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D76D6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D53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EB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2C14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D39AD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A71DF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F518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D586A6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D3A" w:rsidRPr="00F55E4D" w14:paraId="6861F835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FA8FA87" w14:textId="2BDFAB51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09FDD97" w14:textId="5112447E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2004CDD0" w14:textId="782DF7DF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5863E0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FC74E0" w14:textId="5E804881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C6974" w14:textId="77777777" w:rsidR="004B3D3A" w:rsidRPr="00F55E4D" w:rsidRDefault="004B3D3A" w:rsidP="004B3D3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D0643D6" w14:textId="7B83F7C8" w:rsidR="004B3D3A" w:rsidRPr="00F55E4D" w:rsidRDefault="004B3D3A" w:rsidP="004B3D3A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4,297,892</w:t>
            </w:r>
          </w:p>
        </w:tc>
        <w:tc>
          <w:tcPr>
            <w:tcW w:w="238" w:type="dxa"/>
            <w:shd w:val="clear" w:color="auto" w:fill="auto"/>
          </w:tcPr>
          <w:p w14:paraId="64652129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B6197C" w14:textId="2B82A3BC" w:rsidR="004B3D3A" w:rsidRPr="00F55E4D" w:rsidRDefault="004B3D3A" w:rsidP="004B3D3A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4,297,892</w:t>
            </w:r>
          </w:p>
        </w:tc>
        <w:tc>
          <w:tcPr>
            <w:tcW w:w="264" w:type="dxa"/>
            <w:shd w:val="clear" w:color="auto" w:fill="auto"/>
          </w:tcPr>
          <w:p w14:paraId="62FC59A0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6073615" w14:textId="37EA5AC0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266C5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1D74AD" w14:textId="349FC350" w:rsidR="004B3D3A" w:rsidRPr="00F55E4D" w:rsidRDefault="004B3D3A" w:rsidP="004B3D3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4,298,259</w:t>
            </w:r>
          </w:p>
        </w:tc>
        <w:tc>
          <w:tcPr>
            <w:tcW w:w="236" w:type="dxa"/>
            <w:shd w:val="clear" w:color="auto" w:fill="auto"/>
          </w:tcPr>
          <w:p w14:paraId="2511D3E9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7FB5AED" w14:textId="485115A4" w:rsidR="004B3D3A" w:rsidRPr="00F55E4D" w:rsidRDefault="004B3D3A" w:rsidP="004B3D3A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C024D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3511365" w14:textId="0F78ECEB" w:rsidR="004B3D3A" w:rsidRPr="00F55E4D" w:rsidRDefault="004B3D3A" w:rsidP="004B3D3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4,298,259</w:t>
            </w:r>
          </w:p>
        </w:tc>
      </w:tr>
      <w:tr w:rsidR="004B3D3A" w:rsidRPr="00F55E4D" w14:paraId="2B8C1E0D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438EA3DD" w14:textId="77777777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2312DED" w14:textId="0A5A92D3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3BBB25E" w14:textId="168B1D00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68EC0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08F23FC" w14:textId="7A6A69E1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4B3D3A" w:rsidRPr="00F55E4D" w:rsidRDefault="004B3D3A" w:rsidP="004B3D3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4DBE721" w14:textId="77022E3D" w:rsidR="004B3D3A" w:rsidRPr="00F55E4D" w:rsidRDefault="004B3D3A" w:rsidP="004B3D3A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62,166,600</w:t>
            </w:r>
          </w:p>
        </w:tc>
        <w:tc>
          <w:tcPr>
            <w:tcW w:w="238" w:type="dxa"/>
            <w:shd w:val="clear" w:color="auto" w:fill="auto"/>
          </w:tcPr>
          <w:p w14:paraId="733EAB66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6425869" w14:textId="4DD03964" w:rsidR="004B3D3A" w:rsidRPr="00F55E4D" w:rsidRDefault="004B3D3A" w:rsidP="004B3D3A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62,166,600</w:t>
            </w:r>
          </w:p>
        </w:tc>
        <w:tc>
          <w:tcPr>
            <w:tcW w:w="264" w:type="dxa"/>
            <w:shd w:val="clear" w:color="auto" w:fill="auto"/>
          </w:tcPr>
          <w:p w14:paraId="7A468909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0416C0" w14:textId="34A8430E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E9C6F3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823437" w14:textId="36D5EF7B" w:rsidR="004B3D3A" w:rsidRPr="00F55E4D" w:rsidRDefault="004B3D3A" w:rsidP="004B3D3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61,768,003</w:t>
            </w:r>
          </w:p>
        </w:tc>
        <w:tc>
          <w:tcPr>
            <w:tcW w:w="236" w:type="dxa"/>
            <w:shd w:val="clear" w:color="auto" w:fill="auto"/>
          </w:tcPr>
          <w:p w14:paraId="7F19F6F2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223A15F" w14:textId="69B80F8A" w:rsidR="004B3D3A" w:rsidRPr="00F55E4D" w:rsidRDefault="004B3D3A" w:rsidP="004B3D3A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26BF0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E23B965" w14:textId="2D25ABDE" w:rsidR="004B3D3A" w:rsidRPr="00F55E4D" w:rsidRDefault="004B3D3A" w:rsidP="004B3D3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61,768,003</w:t>
            </w:r>
          </w:p>
        </w:tc>
      </w:tr>
      <w:tr w:rsidR="004B3D3A" w:rsidRPr="00F55E4D" w14:paraId="36AB48CE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969A1B4" w14:textId="77777777" w:rsidR="004B3D3A" w:rsidRPr="00F55E4D" w:rsidRDefault="004B3D3A" w:rsidP="004B3D3A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246D4D16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FE8A" w14:textId="71E44D8F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BBACB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5F6CE7F4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4B3D3A" w:rsidRPr="00F55E4D" w:rsidRDefault="004B3D3A" w:rsidP="004B3D3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7F329624" w:rsidR="004B3D3A" w:rsidRPr="00F55E4D" w:rsidRDefault="004B3D3A" w:rsidP="004B3D3A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66,464,492</w:t>
            </w:r>
          </w:p>
        </w:tc>
        <w:tc>
          <w:tcPr>
            <w:tcW w:w="238" w:type="dxa"/>
            <w:shd w:val="clear" w:color="auto" w:fill="auto"/>
          </w:tcPr>
          <w:p w14:paraId="0CEF4786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48367FDA" w:rsidR="004B3D3A" w:rsidRPr="00F55E4D" w:rsidRDefault="004B3D3A" w:rsidP="004B3D3A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66,464,492</w:t>
            </w:r>
          </w:p>
        </w:tc>
        <w:tc>
          <w:tcPr>
            <w:tcW w:w="264" w:type="dxa"/>
            <w:shd w:val="clear" w:color="auto" w:fill="auto"/>
          </w:tcPr>
          <w:p w14:paraId="1CC42DE5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D216769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88E9FA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851CED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B36260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D1D224" w14:textId="77777777" w:rsidR="004B3D3A" w:rsidRPr="00F55E4D" w:rsidRDefault="004B3D3A" w:rsidP="004B3D3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77A40A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1DD023B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3D3A" w:rsidRPr="00F55E4D" w14:paraId="67C4C25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1C41DFF5" w14:textId="77777777" w:rsidR="004B3D3A" w:rsidRPr="00F55E4D" w:rsidRDefault="004B3D3A" w:rsidP="004B3D3A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639841C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78DF24E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53C6D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73C143D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E13EB4" w14:textId="77777777" w:rsidR="004B3D3A" w:rsidRPr="00F55E4D" w:rsidRDefault="004B3D3A" w:rsidP="004B3D3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7A2F515C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4512BB0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3905BCC1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C270C56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10F902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DC3A7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B7B64E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9C9F9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5FDD8" w14:textId="77777777" w:rsidR="004B3D3A" w:rsidRPr="00F55E4D" w:rsidRDefault="004B3D3A" w:rsidP="004B3D3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1DA2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1E5CBB6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3D3A" w:rsidRPr="00F55E4D" w14:paraId="3AD4A1B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24B29C7" w14:textId="77777777" w:rsidR="004B3D3A" w:rsidRPr="00F55E4D" w:rsidRDefault="004B3D3A" w:rsidP="004B3D3A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88E8897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6F1AE5C4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D7308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162EA3A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C07156" w14:textId="77777777" w:rsidR="004B3D3A" w:rsidRPr="00F55E4D" w:rsidRDefault="004B3D3A" w:rsidP="004B3D3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C8C7EA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8A9FD0D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5DB989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72A38021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775725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6E24F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34CF8E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B7923" w14:textId="77777777" w:rsidR="004B3D3A" w:rsidRPr="00F55E4D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32BF9" w14:textId="77777777" w:rsidR="004B3D3A" w:rsidRPr="00F55E4D" w:rsidRDefault="004B3D3A" w:rsidP="004B3D3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ADDC1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F89F6FB" w14:textId="77777777" w:rsidR="004B3D3A" w:rsidRPr="00F55E4D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3D3A" w:rsidRPr="00F55E4D" w14:paraId="2B75A92A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05262D5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3A67C24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77EBC872" w14:textId="3B6B8DAA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D3A" w:rsidRPr="00F55E4D" w14:paraId="00003218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55B8CC4A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8225C0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26" w:type="dxa"/>
            <w:gridSpan w:val="7"/>
          </w:tcPr>
          <w:p w14:paraId="2A1CC345" w14:textId="6B97E6CF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2C7C0728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90" w:type="dxa"/>
            <w:gridSpan w:val="8"/>
          </w:tcPr>
          <w:p w14:paraId="7A894A9C" w14:textId="29109702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B3D3A" w:rsidRPr="00F55E4D" w14:paraId="6297A815" w14:textId="77777777" w:rsidTr="00925C9A">
        <w:trPr>
          <w:trHeight w:val="261"/>
        </w:trPr>
        <w:tc>
          <w:tcPr>
            <w:tcW w:w="2692" w:type="dxa"/>
            <w:shd w:val="clear" w:color="auto" w:fill="auto"/>
          </w:tcPr>
          <w:p w14:paraId="1BA6EB8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6DA66D5C" w14:textId="26CC9EE6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4BE6207" w14:textId="066675C0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366E8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14FAD40" w14:textId="23BFED91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610FE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BB6C894" w14:textId="15098A9A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398EB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124B7C2" w14:textId="2A16EEE4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18AA4693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62389D" w14:textId="4CD77C77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E22B640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B69F93" w14:textId="01CEC0B1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149AA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DC0C1" w14:textId="73C30982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558558D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78D6C6DB" w14:textId="1C50BDD0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B3D3A" w:rsidRPr="00F55E4D" w14:paraId="5DDDD142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E3D5D50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331BA0D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19A4AF17" w14:textId="3430B13C" w:rsidR="004B3D3A" w:rsidRPr="00F55E4D" w:rsidRDefault="004B3D3A" w:rsidP="004B3D3A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D3A" w:rsidRPr="00F55E4D" w14:paraId="479EFB6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3FDBAD" w14:textId="2CD82684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</w:tcPr>
          <w:p w14:paraId="74DB5AB4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33A9F2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B7AD0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673457F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DAFF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075BE1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C5C884D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5C958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E69F781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48F51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F5C6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E96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A0AEF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E266BE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3A80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1AD122C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B3D3A" w:rsidRPr="00F55E4D" w14:paraId="38F6C0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00618F87" w14:textId="18EE138B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9CBCD5D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923FC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59919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6EF2BD2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710C08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BE7423C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E4BB89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EFB3D89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774B34C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0F2E46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E7BB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BCC287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FADD3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C705D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F6B3E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3B1D9A0" w14:textId="77777777" w:rsidR="004B3D3A" w:rsidRPr="00F55E4D" w:rsidRDefault="004B3D3A" w:rsidP="004B3D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B3D3A" w:rsidRPr="00F55E4D" w14:paraId="0C825E1F" w14:textId="77777777" w:rsidTr="00D45B9E">
        <w:trPr>
          <w:trHeight w:val="252"/>
        </w:trPr>
        <w:tc>
          <w:tcPr>
            <w:tcW w:w="2692" w:type="dxa"/>
            <w:shd w:val="clear" w:color="auto" w:fill="auto"/>
          </w:tcPr>
          <w:p w14:paraId="3B02DD1A" w14:textId="390C022F" w:rsidR="004B3D3A" w:rsidRPr="00F55E4D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77E8F852" w14:textId="77777777" w:rsidR="004B3D3A" w:rsidRPr="00F55E4D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8B65BD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AD88D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DE291B5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FCA997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302E1B7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9A1DD8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77C4C1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C3FF6C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AADDF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D2378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69C2B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1F4D7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5AA012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7C5A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D9E49D0" w14:textId="77777777" w:rsidR="004B3D3A" w:rsidRPr="00AC5C42" w:rsidRDefault="004B3D3A" w:rsidP="004B3D3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D3A" w:rsidRPr="00F55E4D" w14:paraId="2241693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8900037" w14:textId="77DFF8F9" w:rsidR="004B3D3A" w:rsidRPr="00F55E4D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7654514" w14:textId="7B9EC8CD" w:rsidR="004B3D3A" w:rsidRPr="00F55E4D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17E277" w14:textId="669142B1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57ACAD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C881A3A" w14:textId="595D6F96" w:rsidR="004B3D3A" w:rsidRPr="00AC5C42" w:rsidRDefault="004B3D3A" w:rsidP="004B3D3A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4C62F172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AD57C1B" w14:textId="2EA197ED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06DB8B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1214521" w14:textId="3C471CB9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64" w:type="dxa"/>
          </w:tcPr>
          <w:p w14:paraId="4465D077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FB3808" w14:textId="3389DEC7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10A1335F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3C7A4A" w14:textId="2F7F4833" w:rsidR="004B3D3A" w:rsidRPr="00AC5C42" w:rsidRDefault="004B3D3A" w:rsidP="004B3D3A">
            <w:pPr>
              <w:ind w:left="-11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C13E5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03F5B5" w14:textId="75E286A1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F5FF76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256427C" w14:textId="3FE83127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4B3D3A" w:rsidRPr="00F55E4D" w14:paraId="28938BB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587D33B" w14:textId="12629AF6" w:rsidR="004B3D3A" w:rsidRPr="00F55E4D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66BF5739" w14:textId="25180504" w:rsidR="004B3D3A" w:rsidRPr="008E74F6" w:rsidRDefault="004B3D3A" w:rsidP="004B3D3A">
            <w:pPr>
              <w:ind w:left="166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E74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43" w:type="dxa"/>
          </w:tcPr>
          <w:p w14:paraId="558208E9" w14:textId="163F47AB" w:rsidR="004B3D3A" w:rsidRPr="00AC5C42" w:rsidRDefault="004B3D3A" w:rsidP="004B3D3A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3,849,788</w:t>
            </w:r>
          </w:p>
        </w:tc>
        <w:tc>
          <w:tcPr>
            <w:tcW w:w="236" w:type="dxa"/>
          </w:tcPr>
          <w:p w14:paraId="789CBF5D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0664221" w14:textId="5714DC7B" w:rsidR="004B3D3A" w:rsidRPr="00AC5C42" w:rsidRDefault="004B3D3A" w:rsidP="004B3D3A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5E03C2D4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1562CDC" w14:textId="02FF7802" w:rsidR="004B3D3A" w:rsidRPr="00AC5C42" w:rsidRDefault="004B3D3A" w:rsidP="004B3D3A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512,454</w:t>
            </w:r>
          </w:p>
        </w:tc>
        <w:tc>
          <w:tcPr>
            <w:tcW w:w="238" w:type="dxa"/>
            <w:shd w:val="clear" w:color="auto" w:fill="auto"/>
          </w:tcPr>
          <w:p w14:paraId="7203D8B3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9D30A2" w14:textId="7AE0137C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4,363,449</w:t>
            </w:r>
          </w:p>
        </w:tc>
        <w:tc>
          <w:tcPr>
            <w:tcW w:w="264" w:type="dxa"/>
          </w:tcPr>
          <w:p w14:paraId="615F7604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3F5604" w14:textId="3C865F45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3,806,496</w:t>
            </w:r>
          </w:p>
        </w:tc>
        <w:tc>
          <w:tcPr>
            <w:tcW w:w="236" w:type="dxa"/>
          </w:tcPr>
          <w:p w14:paraId="66D393C5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D8CEDF" w14:textId="7F14C044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541,970</w:t>
            </w:r>
          </w:p>
        </w:tc>
        <w:tc>
          <w:tcPr>
            <w:tcW w:w="236" w:type="dxa"/>
          </w:tcPr>
          <w:p w14:paraId="618526D6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2FDA2D" w14:textId="3CD80541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1C28B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421324D" w14:textId="464F7B3D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4,348,466</w:t>
            </w:r>
          </w:p>
        </w:tc>
      </w:tr>
      <w:tr w:rsidR="004B3D3A" w:rsidRPr="00F55E4D" w14:paraId="02CE132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0427550" w14:textId="166C743B" w:rsidR="004B3D3A" w:rsidRPr="00F55E4D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709B6A8E" w14:textId="77777777" w:rsidR="004B3D3A" w:rsidRPr="00F55E4D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3CA64" w14:textId="5D7BC498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881B18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844D78" w14:textId="42713600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CE810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67F5DC5" w14:textId="6205B6CF" w:rsidR="004B3D3A" w:rsidRPr="00AC5C42" w:rsidRDefault="004B3D3A" w:rsidP="004B3D3A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38" w:type="dxa"/>
            <w:shd w:val="clear" w:color="auto" w:fill="auto"/>
          </w:tcPr>
          <w:p w14:paraId="5F3D0BA2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3F4211D" w14:textId="772B60B2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64" w:type="dxa"/>
          </w:tcPr>
          <w:p w14:paraId="07A73885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FF7C5" w14:textId="11700505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4115EA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F26137" w14:textId="115DB8A2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  <w:tc>
          <w:tcPr>
            <w:tcW w:w="236" w:type="dxa"/>
          </w:tcPr>
          <w:p w14:paraId="68883F17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E93377" w14:textId="0F459B5F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83B78" w14:textId="77777777" w:rsidR="004B3D3A" w:rsidRPr="00AC5C42" w:rsidRDefault="004B3D3A" w:rsidP="004B3D3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7BE18E6" w14:textId="7D14B8D7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2,145,658</w:t>
            </w:r>
          </w:p>
        </w:tc>
      </w:tr>
      <w:tr w:rsidR="004B3D3A" w:rsidRPr="00F55E4D" w14:paraId="748E66B8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0407649" w14:textId="04B350DB" w:rsidR="004B3D3A" w:rsidRPr="00F55E4D" w:rsidRDefault="004B3D3A" w:rsidP="004B3D3A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406B7B9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C2E896" w14:textId="0AE0A11B" w:rsidR="004B3D3A" w:rsidRPr="00AC5C42" w:rsidRDefault="004B3D3A" w:rsidP="004B3D3A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3,849,788</w:t>
            </w:r>
          </w:p>
        </w:tc>
        <w:tc>
          <w:tcPr>
            <w:tcW w:w="236" w:type="dxa"/>
          </w:tcPr>
          <w:p w14:paraId="206174B2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9EF7" w14:textId="32A31EDA" w:rsidR="004B3D3A" w:rsidRPr="00AC5C42" w:rsidRDefault="004B3D3A" w:rsidP="004B3D3A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1,440</w:t>
            </w:r>
          </w:p>
        </w:tc>
        <w:tc>
          <w:tcPr>
            <w:tcW w:w="236" w:type="dxa"/>
            <w:shd w:val="clear" w:color="auto" w:fill="auto"/>
          </w:tcPr>
          <w:p w14:paraId="3FCD3C74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4F5FF" w14:textId="16BB6191" w:rsidR="004B3D3A" w:rsidRPr="00AC5C42" w:rsidRDefault="004B3D3A" w:rsidP="004B3D3A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2,658,112</w:t>
            </w:r>
          </w:p>
        </w:tc>
        <w:tc>
          <w:tcPr>
            <w:tcW w:w="238" w:type="dxa"/>
            <w:shd w:val="clear" w:color="auto" w:fill="auto"/>
          </w:tcPr>
          <w:p w14:paraId="50AE18E5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DDA30" w14:textId="51F5A53F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6,509,340</w:t>
            </w:r>
          </w:p>
        </w:tc>
        <w:tc>
          <w:tcPr>
            <w:tcW w:w="264" w:type="dxa"/>
          </w:tcPr>
          <w:p w14:paraId="42A84AD7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BE70E" w14:textId="7777777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BF2D4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CF9AB0" w14:textId="77777777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6E2C86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AF01AB" w14:textId="7777777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FFA07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87B097" w14:textId="77777777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3D3A" w:rsidRPr="00F55E4D" w14:paraId="67F0EA6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45539A" w14:textId="77777777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4FC81" w14:textId="77777777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77DE97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33F44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3BEE9A5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645E4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17842BB3" w14:textId="77777777" w:rsidR="004B3D3A" w:rsidRPr="00AC5C42" w:rsidRDefault="004B3D3A" w:rsidP="004B3D3A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48D2CC5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76FB6AFD" w14:textId="77777777" w:rsidR="004B3D3A" w:rsidRPr="00AC5C42" w:rsidRDefault="004B3D3A" w:rsidP="004B3D3A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6445B8E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922F1" w14:textId="7777777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E2E8C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9724" w14:textId="77777777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8EF14D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C2423" w14:textId="7777777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334A6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B57875D" w14:textId="77777777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3D3A" w:rsidRPr="00F55E4D" w14:paraId="640D378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97D89C" w14:textId="77777777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95DD19B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F3F07BE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8D519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3B3E817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DB832F" w14:textId="77777777" w:rsidR="004B3D3A" w:rsidRPr="00AC5C42" w:rsidRDefault="004B3D3A" w:rsidP="004B3D3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B449132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82ED06" w14:textId="77777777" w:rsidR="004B3D3A" w:rsidRPr="00AC5C42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CBF26B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1FDAA6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3DBBC" w14:textId="7777777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19571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2EB0DF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830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423EC" w14:textId="77777777" w:rsidR="004B3D3A" w:rsidRPr="00AC5C42" w:rsidRDefault="004B3D3A" w:rsidP="004B3D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D519" w14:textId="77777777" w:rsidR="004B3D3A" w:rsidRPr="00AC5C42" w:rsidRDefault="004B3D3A" w:rsidP="004B3D3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FB0C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58CC277" w14:textId="77777777" w:rsidR="004B3D3A" w:rsidRPr="00AC5C42" w:rsidRDefault="004B3D3A" w:rsidP="004B3D3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D3A" w:rsidRPr="00F55E4D" w14:paraId="14520B79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4B34AC" w14:textId="01314B90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28309915" w14:textId="77777777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6D7200" w14:textId="1029A90A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B4CC1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7C718A" w14:textId="15F56873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C846A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6A10A2B5" w14:textId="692F128F" w:rsidR="004B3D3A" w:rsidRPr="00AC5C42" w:rsidRDefault="004B3D3A" w:rsidP="004B3D3A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8" w:type="dxa"/>
            <w:shd w:val="clear" w:color="auto" w:fill="auto"/>
          </w:tcPr>
          <w:p w14:paraId="1B3EEF8B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8786FA7" w14:textId="565EA1E5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64" w:type="dxa"/>
          </w:tcPr>
          <w:p w14:paraId="1F603070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EF933" w14:textId="494B9A9A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B026D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38F4D4" w14:textId="0FC74FF2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  <w:tc>
          <w:tcPr>
            <w:tcW w:w="236" w:type="dxa"/>
          </w:tcPr>
          <w:p w14:paraId="44152BB4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3A6530" w14:textId="39A7984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48E99D" w14:textId="77777777" w:rsidR="004B3D3A" w:rsidRPr="00AC5C42" w:rsidRDefault="004B3D3A" w:rsidP="004B3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A36D339" w14:textId="56466251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</w:tr>
      <w:tr w:rsidR="004B3D3A" w:rsidRPr="00F55E4D" w14:paraId="12AFEDBA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7CEBDD8" w14:textId="2429123F" w:rsidR="004B3D3A" w:rsidRPr="00F55E4D" w:rsidRDefault="004B3D3A" w:rsidP="004B3D3A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6155D5EB" w14:textId="601CC8B4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FC7908" w14:textId="7C0AC9B7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BE785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7ADBB53" w14:textId="48C6EED3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F8291B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14DD55D" w14:textId="273212A1" w:rsidR="004B3D3A" w:rsidRPr="00AC5C42" w:rsidRDefault="004B3D3A" w:rsidP="004B3D3A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63,243,600</w:t>
            </w:r>
          </w:p>
        </w:tc>
        <w:tc>
          <w:tcPr>
            <w:tcW w:w="238" w:type="dxa"/>
            <w:shd w:val="clear" w:color="auto" w:fill="auto"/>
          </w:tcPr>
          <w:p w14:paraId="61FF21A2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3BA1D52" w14:textId="1E0815AB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63,243,600</w:t>
            </w:r>
          </w:p>
        </w:tc>
        <w:tc>
          <w:tcPr>
            <w:tcW w:w="264" w:type="dxa"/>
          </w:tcPr>
          <w:p w14:paraId="6603819E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07865" w14:textId="6018B94B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7870B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48E5C" w14:textId="4557AA34" w:rsidR="004B3D3A" w:rsidRPr="00AC5C42" w:rsidRDefault="004B3D3A" w:rsidP="004B3D3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63,905,528</w:t>
            </w:r>
          </w:p>
        </w:tc>
        <w:tc>
          <w:tcPr>
            <w:tcW w:w="236" w:type="dxa"/>
          </w:tcPr>
          <w:p w14:paraId="03C61F57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ACFDC2" w14:textId="7FD5E271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FDB50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DD4BC1" w14:textId="4AE5782F" w:rsidR="004B3D3A" w:rsidRPr="00AC5C42" w:rsidRDefault="004B3D3A" w:rsidP="004B3D3A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63,905,528</w:t>
            </w:r>
          </w:p>
        </w:tc>
      </w:tr>
      <w:tr w:rsidR="004B3D3A" w:rsidRPr="00F55E4D" w14:paraId="3BA4BF4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3D5075D" w14:textId="6581B858" w:rsidR="004B3D3A" w:rsidRPr="00F55E4D" w:rsidRDefault="004B3D3A" w:rsidP="004B3D3A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3E8843B1" w14:textId="77777777" w:rsidR="004B3D3A" w:rsidRPr="00F55E4D" w:rsidRDefault="004B3D3A" w:rsidP="004B3D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9AD07" w14:textId="27B3EFC6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FA335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14E6" w14:textId="1A235CA2" w:rsidR="004B3D3A" w:rsidRPr="00AC5C42" w:rsidRDefault="004B3D3A" w:rsidP="004B3D3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FA415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7C05" w14:textId="3D4FE847" w:rsidR="004B3D3A" w:rsidRPr="00AC5C42" w:rsidRDefault="004B3D3A" w:rsidP="004B3D3A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66,635,274</w:t>
            </w:r>
          </w:p>
        </w:tc>
        <w:tc>
          <w:tcPr>
            <w:tcW w:w="238" w:type="dxa"/>
            <w:shd w:val="clear" w:color="auto" w:fill="auto"/>
          </w:tcPr>
          <w:p w14:paraId="37407CBF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E7651" w14:textId="28691339" w:rsidR="004B3D3A" w:rsidRPr="00AC5C42" w:rsidRDefault="004B3D3A" w:rsidP="004B3D3A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66,635,274</w:t>
            </w:r>
          </w:p>
        </w:tc>
        <w:tc>
          <w:tcPr>
            <w:tcW w:w="264" w:type="dxa"/>
          </w:tcPr>
          <w:p w14:paraId="200DCD7B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0A92C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6CD61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F1FE9E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1E152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EDCC2B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E9578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78DC35" w14:textId="77777777" w:rsidR="004B3D3A" w:rsidRPr="00AC5C42" w:rsidRDefault="004B3D3A" w:rsidP="004B3D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59CE9F" w14:textId="77777777" w:rsidR="00F55E4D" w:rsidRDefault="00F55E4D"/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8"/>
        <w:gridCol w:w="1208"/>
        <w:gridCol w:w="236"/>
        <w:gridCol w:w="1200"/>
        <w:gridCol w:w="236"/>
        <w:gridCol w:w="1024"/>
        <w:gridCol w:w="236"/>
        <w:gridCol w:w="1114"/>
        <w:gridCol w:w="236"/>
        <w:gridCol w:w="1024"/>
      </w:tblGrid>
      <w:tr w:rsidR="006E2DA4" w:rsidRPr="00F55E4D" w14:paraId="23CE1B2F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18E6E6B3" w14:textId="77777777" w:rsidR="006E2DA4" w:rsidRPr="00B205BE" w:rsidRDefault="006E2DA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806" w:type="dxa"/>
            <w:vAlign w:val="bottom"/>
          </w:tcPr>
          <w:p w14:paraId="6D2D0F1B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74A973D8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23DC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84CF4" w:rsidRPr="00F55E4D" w14:paraId="44F9A353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4F59B56" w14:textId="77777777" w:rsidR="00284CF4" w:rsidRPr="00F55E4D" w:rsidRDefault="00284CF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D551419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16" w:type="dxa"/>
            <w:gridSpan w:val="7"/>
            <w:vAlign w:val="bottom"/>
          </w:tcPr>
          <w:p w14:paraId="1A93A7C1" w14:textId="60729D6D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D974B0A" w14:textId="77777777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vAlign w:val="bottom"/>
          </w:tcPr>
          <w:p w14:paraId="1C7B65B5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623FB087" w14:textId="77777777" w:rsidTr="00A16797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7FB8770" w14:textId="48AD81C0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78796D3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699B60C7" w:rsidR="00522E88" w:rsidRPr="00F55E4D" w:rsidRDefault="00154B04" w:rsidP="00F679B3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2E5729CD" w14:textId="285573DD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3CB27053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A43BA0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9066C8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24F136A" w14:textId="3518EAB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A8AD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80ACDEE" w14:textId="32C371B4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8B1C52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CA4F2D" w14:textId="23856FE0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C4C65F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EF73F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103D5714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0640BED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92A579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48701E0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0245AC28" w14:textId="77777777" w:rsidTr="00F55E4D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09F27FD5" w14:textId="3929DAAA" w:rsidR="00154B04" w:rsidRPr="005A5CDE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969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9696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5A5C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750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6" w:type="dxa"/>
            <w:vAlign w:val="bottom"/>
          </w:tcPr>
          <w:p w14:paraId="371EC66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32AF18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22E88" w:rsidRPr="00F55E4D" w14:paraId="36053BB5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424DE5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6B3037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D0B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E78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7D89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F1DC4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8B36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CD739C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6C7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DD337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D600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2AFFE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7522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C08508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013A96D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D0563D" w14:textId="77777777" w:rsidR="00522E88" w:rsidRPr="00F55E4D" w:rsidRDefault="00522E88" w:rsidP="00143EA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3089209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5BE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01335A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13172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0EF1BD4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65D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04EAA1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F3A8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D4F32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2170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B985C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621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B97E9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401" w:rsidRPr="00F55E4D" w14:paraId="296C1184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FBA699D" w14:textId="043657CA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6D7270E5" w14:textId="1AB8CD55" w:rsidR="00161401" w:rsidRPr="00AC5C42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A61E3B9" w14:textId="7CD9B3DF" w:rsidR="00161401" w:rsidRPr="00F55E4D" w:rsidRDefault="003C1A0D" w:rsidP="00A6272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04A6" w14:textId="77777777" w:rsidR="00161401" w:rsidRPr="00F55E4D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414958" w14:textId="001BAAE7" w:rsidR="00161401" w:rsidRPr="00F55E4D" w:rsidRDefault="00034CFB" w:rsidP="00161401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161401" w:rsidRPr="00F55E4D" w:rsidRDefault="00161401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7CBC979D" w:rsidR="00161401" w:rsidRPr="00F55E4D" w:rsidRDefault="00034CFB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C197B4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0E5E155" w14:textId="058DEE63" w:rsidR="00161401" w:rsidRPr="00F55E4D" w:rsidRDefault="00034CFB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4E0246FB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869E180" w14:textId="4E687DDB" w:rsidR="00161401" w:rsidRPr="00F55E4D" w:rsidRDefault="00034CFB" w:rsidP="0016140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20FCCEEF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9B5BBA" w14:textId="59793D9E" w:rsidR="00161401" w:rsidRPr="00F55E4D" w:rsidRDefault="00034CFB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1AAB2F" w14:textId="2C9E37CB" w:rsidR="00161401" w:rsidRPr="00F55E4D" w:rsidRDefault="00161401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262841" w14:textId="4CCF36D8" w:rsidR="00161401" w:rsidRPr="00F55E4D" w:rsidRDefault="00034CFB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31AF6" w14:textId="77777777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38DFE92" w14:textId="578FF42B" w:rsidR="00161401" w:rsidRPr="00F55E4D" w:rsidRDefault="00034CFB" w:rsidP="001614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161401" w:rsidRPr="00F55E4D" w14:paraId="547D847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1E8ACC7" w14:textId="6157629F" w:rsidR="00161401" w:rsidRPr="00F55E4D" w:rsidRDefault="00161401" w:rsidP="0016140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46390E22" w14:textId="3E222B3A" w:rsidR="00161401" w:rsidRPr="00AC5C42" w:rsidRDefault="00161401" w:rsidP="0096592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5DFFEE7" w14:textId="4615968D" w:rsidR="00161401" w:rsidRPr="00F55E4D" w:rsidRDefault="00034CFB" w:rsidP="00034CFB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700,194</w:t>
            </w:r>
          </w:p>
        </w:tc>
        <w:tc>
          <w:tcPr>
            <w:tcW w:w="236" w:type="dxa"/>
            <w:shd w:val="clear" w:color="auto" w:fill="auto"/>
          </w:tcPr>
          <w:p w14:paraId="4D42A182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03ADDE8" w14:textId="407810D9" w:rsidR="00161401" w:rsidRPr="00F55E4D" w:rsidRDefault="00034CFB" w:rsidP="001614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161401" w:rsidRPr="00F55E4D" w:rsidRDefault="00161401" w:rsidP="001614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101EA53D" w:rsidR="00161401" w:rsidRPr="00F55E4D" w:rsidRDefault="00034CFB" w:rsidP="0016140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11,809</w:t>
            </w:r>
          </w:p>
        </w:tc>
        <w:tc>
          <w:tcPr>
            <w:tcW w:w="238" w:type="dxa"/>
            <w:shd w:val="clear" w:color="auto" w:fill="auto"/>
          </w:tcPr>
          <w:p w14:paraId="148D1DF9" w14:textId="77777777" w:rsidR="00161401" w:rsidRPr="00F55E4D" w:rsidRDefault="00161401" w:rsidP="001614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4C391E2" w14:textId="56786EA2" w:rsidR="00161401" w:rsidRPr="00F55E4D" w:rsidRDefault="00034CFB" w:rsidP="0016140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712,003</w:t>
            </w:r>
          </w:p>
        </w:tc>
        <w:tc>
          <w:tcPr>
            <w:tcW w:w="236" w:type="dxa"/>
            <w:shd w:val="clear" w:color="auto" w:fill="auto"/>
          </w:tcPr>
          <w:p w14:paraId="5DC035F6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1E2F450" w14:textId="65F3EA88" w:rsidR="00161401" w:rsidRPr="00F55E4D" w:rsidRDefault="00034CFB" w:rsidP="00034CF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700,194</w:t>
            </w:r>
          </w:p>
        </w:tc>
        <w:tc>
          <w:tcPr>
            <w:tcW w:w="236" w:type="dxa"/>
            <w:shd w:val="clear" w:color="auto" w:fill="auto"/>
          </w:tcPr>
          <w:p w14:paraId="6AC361A6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860D2C" w14:textId="05D306CF" w:rsidR="00161401" w:rsidRPr="00F55E4D" w:rsidRDefault="00034CFB" w:rsidP="007E0F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11,861</w:t>
            </w:r>
          </w:p>
        </w:tc>
        <w:tc>
          <w:tcPr>
            <w:tcW w:w="236" w:type="dxa"/>
            <w:shd w:val="clear" w:color="auto" w:fill="auto"/>
          </w:tcPr>
          <w:p w14:paraId="05B43218" w14:textId="77777777" w:rsidR="00161401" w:rsidRPr="00F55E4D" w:rsidRDefault="00161401" w:rsidP="001614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F285C7" w14:textId="0BB8E9D3" w:rsidR="00161401" w:rsidRPr="00F55E4D" w:rsidRDefault="00034CFB" w:rsidP="001614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312F0" w14:textId="77777777" w:rsidR="00161401" w:rsidRPr="00F55E4D" w:rsidRDefault="00161401" w:rsidP="001614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A4D8B" w14:textId="42EFF790" w:rsidR="00161401" w:rsidRPr="00F55E4D" w:rsidRDefault="00034CFB" w:rsidP="001614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712,055</w:t>
            </w:r>
          </w:p>
        </w:tc>
      </w:tr>
      <w:tr w:rsidR="00522E88" w:rsidRPr="00F55E4D" w14:paraId="0E4BC9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E50BC0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A4B163E" w14:textId="77777777" w:rsidR="00522E88" w:rsidRPr="00AC5C42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01FF" w14:textId="0174E128" w:rsidR="00522E88" w:rsidRPr="00034CFB" w:rsidRDefault="00034CFB" w:rsidP="00034CFB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700,194</w:t>
            </w:r>
          </w:p>
        </w:tc>
        <w:tc>
          <w:tcPr>
            <w:tcW w:w="236" w:type="dxa"/>
            <w:shd w:val="clear" w:color="auto" w:fill="auto"/>
          </w:tcPr>
          <w:p w14:paraId="44D65353" w14:textId="77777777" w:rsidR="00522E88" w:rsidRPr="00034CFB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31F0C4D9" w:rsidR="00522E88" w:rsidRPr="00034CFB" w:rsidRDefault="00034CFB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034CFB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2B77721E" w:rsidR="00522E88" w:rsidRPr="00034CFB" w:rsidRDefault="00034CFB" w:rsidP="0032258D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11,809</w:t>
            </w:r>
          </w:p>
        </w:tc>
        <w:tc>
          <w:tcPr>
            <w:tcW w:w="238" w:type="dxa"/>
            <w:shd w:val="clear" w:color="auto" w:fill="auto"/>
          </w:tcPr>
          <w:p w14:paraId="6C6A2998" w14:textId="77777777" w:rsidR="00522E88" w:rsidRPr="00034CFB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159A9114" w:rsidR="00522E88" w:rsidRPr="00034CFB" w:rsidRDefault="00034CFB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712,198</w:t>
            </w:r>
          </w:p>
        </w:tc>
        <w:tc>
          <w:tcPr>
            <w:tcW w:w="236" w:type="dxa"/>
            <w:shd w:val="clear" w:color="auto" w:fill="auto"/>
          </w:tcPr>
          <w:p w14:paraId="59154D4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43203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6F1D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1E95AA5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47179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2622AFE" w14:textId="0AC0A773" w:rsidR="00522E88" w:rsidRPr="00F55E4D" w:rsidRDefault="00522E88" w:rsidP="00DC1A5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18495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233D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6659455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C8C5924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F44677B" w14:textId="77777777" w:rsidR="00522E88" w:rsidRPr="00AC5C42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E42DCBB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1AE64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A7762C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FD87E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B53B18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DCD7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4F8CF8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DFD7E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A6B135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D1903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A96CD9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8AE" w:rsidRPr="00F55E4D" w14:paraId="50EE756A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9C5D248" w14:textId="1DABCD59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520C610" w14:textId="77777777" w:rsidR="00EF28AE" w:rsidRPr="00AC5C42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443" w:type="dxa"/>
          </w:tcPr>
          <w:p w14:paraId="555B06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B355E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90B1D81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EF28AE" w:rsidRPr="00F55E4D" w:rsidRDefault="00EF28AE" w:rsidP="00F55E4D">
            <w:pPr>
              <w:tabs>
                <w:tab w:val="decimal" w:pos="110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B063D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DF25C4E" w14:textId="77777777" w:rsidR="00EF28AE" w:rsidRPr="00F55E4D" w:rsidRDefault="00EF28AE" w:rsidP="00F55E4D">
            <w:pPr>
              <w:tabs>
                <w:tab w:val="decimal" w:pos="92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C278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1638F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364E5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27BE2" w14:textId="0A78B3B5" w:rsidR="00EF28AE" w:rsidRPr="00F55E4D" w:rsidRDefault="00EF28AE" w:rsidP="00F55E4D">
            <w:pPr>
              <w:tabs>
                <w:tab w:val="decimal" w:pos="81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D0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DD2BF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ACE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A6E6BB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41826" w:rsidRPr="00F55E4D" w14:paraId="45A9953F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EECA4DF" w14:textId="6ECFC51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77DF04D" w14:textId="3A87D309" w:rsidR="00A41826" w:rsidRPr="009F2C09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</w:tcPr>
          <w:p w14:paraId="1578AC64" w14:textId="0B4AC1C0" w:rsidR="00A41826" w:rsidRPr="009F2C09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7A39D1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08D753" w14:textId="4DF7A31D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9612C" w14:textId="77777777" w:rsidR="00A41826" w:rsidRPr="00F55E4D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519C8B" w14:textId="303978E0" w:rsidR="00A41826" w:rsidRPr="00F55E4D" w:rsidRDefault="00A41826" w:rsidP="00A4182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4,297,892</w:t>
            </w:r>
          </w:p>
        </w:tc>
        <w:tc>
          <w:tcPr>
            <w:tcW w:w="238" w:type="dxa"/>
            <w:shd w:val="clear" w:color="auto" w:fill="auto"/>
          </w:tcPr>
          <w:p w14:paraId="54EF45E1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A58AA37" w14:textId="27DF02C4" w:rsidR="00A41826" w:rsidRPr="00F55E4D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4,297,892</w:t>
            </w:r>
          </w:p>
        </w:tc>
        <w:tc>
          <w:tcPr>
            <w:tcW w:w="236" w:type="dxa"/>
          </w:tcPr>
          <w:p w14:paraId="36870C3F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EDA7EC" w14:textId="3179E76E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4FFD2C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B06550" w14:textId="2CB032B7" w:rsidR="00A41826" w:rsidRPr="00F55E4D" w:rsidRDefault="00A41826" w:rsidP="00A41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4,298,259</w:t>
            </w:r>
          </w:p>
        </w:tc>
        <w:tc>
          <w:tcPr>
            <w:tcW w:w="236" w:type="dxa"/>
          </w:tcPr>
          <w:p w14:paraId="262B9038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488C3B" w14:textId="7E966274" w:rsidR="00A41826" w:rsidRPr="00F55E4D" w:rsidRDefault="00A41826" w:rsidP="00A41826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8B61C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AF219E" w14:textId="6A4C0362" w:rsidR="00A41826" w:rsidRPr="00F55E4D" w:rsidRDefault="00A41826" w:rsidP="00A4182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4,298,259</w:t>
            </w:r>
          </w:p>
        </w:tc>
      </w:tr>
      <w:tr w:rsidR="00A41826" w:rsidRPr="00F55E4D" w14:paraId="1960B02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71B4969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CDC1C2F" w14:textId="31852960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20526" w14:textId="628E21F3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C66FB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E07A5C5" w14:textId="1AABCFEC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A41826" w:rsidRPr="00F55E4D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29E2ECF" w14:textId="1D46EAE7" w:rsidR="00A41826" w:rsidRPr="00F55E4D" w:rsidRDefault="00A41826" w:rsidP="00A4182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47,454,200</w:t>
            </w:r>
          </w:p>
        </w:tc>
        <w:tc>
          <w:tcPr>
            <w:tcW w:w="238" w:type="dxa"/>
            <w:shd w:val="clear" w:color="auto" w:fill="auto"/>
          </w:tcPr>
          <w:p w14:paraId="59766D53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F4CF6D9" w14:textId="7E4FABCC" w:rsidR="00A41826" w:rsidRPr="00F55E4D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47,454,200</w:t>
            </w:r>
          </w:p>
        </w:tc>
        <w:tc>
          <w:tcPr>
            <w:tcW w:w="236" w:type="dxa"/>
          </w:tcPr>
          <w:p w14:paraId="36A6B9AD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2DE955" w14:textId="08C7815A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5D204B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ACC2DA" w14:textId="7385F22C" w:rsidR="00A41826" w:rsidRPr="00F55E4D" w:rsidRDefault="00A41826" w:rsidP="00A41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47,209,451</w:t>
            </w:r>
          </w:p>
        </w:tc>
        <w:tc>
          <w:tcPr>
            <w:tcW w:w="236" w:type="dxa"/>
          </w:tcPr>
          <w:p w14:paraId="56BBE45C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47BFC" w14:textId="74A888A1" w:rsidR="00A41826" w:rsidRPr="00F55E4D" w:rsidRDefault="00A41826" w:rsidP="00A41826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52EDD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163B697" w14:textId="73BAA71A" w:rsidR="00A41826" w:rsidRPr="00F55E4D" w:rsidRDefault="00A41826" w:rsidP="00A4182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47,209,451</w:t>
            </w:r>
          </w:p>
        </w:tc>
      </w:tr>
      <w:tr w:rsidR="00A41826" w:rsidRPr="00F55E4D" w14:paraId="023C591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D526DDC" w14:textId="77777777" w:rsidR="00A41826" w:rsidRPr="00F55E4D" w:rsidRDefault="00A41826" w:rsidP="00A4182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4E4D5269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01B947A4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3BFE0252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A41826" w:rsidRPr="00F55E4D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33CF5E5E" w:rsidR="00A41826" w:rsidRPr="00F55E4D" w:rsidRDefault="00A41826" w:rsidP="00A41826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51,752,092</w:t>
            </w:r>
          </w:p>
        </w:tc>
        <w:tc>
          <w:tcPr>
            <w:tcW w:w="238" w:type="dxa"/>
            <w:shd w:val="clear" w:color="auto" w:fill="auto"/>
          </w:tcPr>
          <w:p w14:paraId="405E5CFB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78EF20BA" w:rsidR="00A41826" w:rsidRPr="00F55E4D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51,752,092</w:t>
            </w:r>
          </w:p>
        </w:tc>
        <w:tc>
          <w:tcPr>
            <w:tcW w:w="236" w:type="dxa"/>
          </w:tcPr>
          <w:p w14:paraId="524B8C23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74BEA5D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ACED8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E253C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756DF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0C8E63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F62F4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43EF34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826" w:rsidRPr="00F55E4D" w14:paraId="6F22F8F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9D1EC60" w14:textId="77777777" w:rsidR="00A41826" w:rsidRPr="00F55E4D" w:rsidRDefault="00A41826" w:rsidP="00A4182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56614BE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83665DC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EE828A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6E12A4E6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4CF14E" w14:textId="77777777" w:rsidR="00A41826" w:rsidRPr="00F55E4D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D230F4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0ACBE88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E164297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59D3B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6DBC5E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05D7B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6F10C7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354A6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31A2E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02131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7861D67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826" w:rsidRPr="00F55E4D" w14:paraId="6CA529B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04A8EC0" w14:textId="77777777" w:rsidR="00A41826" w:rsidRPr="00F55E4D" w:rsidRDefault="00A41826" w:rsidP="00A41826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7534D0B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1BF6B0C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7A9335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46E4F03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DA2278" w14:textId="77777777" w:rsidR="00A41826" w:rsidRPr="00F55E4D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694384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64FE469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1FA7899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14101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57786A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35C0F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DF8536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59AE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AB6C2A" w14:textId="77777777" w:rsidR="00A41826" w:rsidRPr="00F55E4D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135C9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595881" w14:textId="77777777" w:rsidR="00A41826" w:rsidRPr="00F55E4D" w:rsidRDefault="00A41826" w:rsidP="00A418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826" w:rsidRPr="00F55E4D" w14:paraId="3FAA4CBB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BC98DAA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E4C8388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12AE3169" w14:textId="60CAA02A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826" w:rsidRPr="00F55E4D" w14:paraId="21B8F5F5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41D7FD4F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61D94BF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6" w:type="dxa"/>
            <w:gridSpan w:val="7"/>
          </w:tcPr>
          <w:p w14:paraId="67D420A5" w14:textId="651A4F36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F55127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70" w:type="dxa"/>
            <w:gridSpan w:val="7"/>
          </w:tcPr>
          <w:p w14:paraId="7008EEAA" w14:textId="7CA47605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1826" w:rsidRPr="00F55E4D" w14:paraId="023EB08A" w14:textId="77777777" w:rsidTr="00192F7E">
        <w:trPr>
          <w:trHeight w:val="261"/>
        </w:trPr>
        <w:tc>
          <w:tcPr>
            <w:tcW w:w="2692" w:type="dxa"/>
            <w:shd w:val="clear" w:color="auto" w:fill="auto"/>
          </w:tcPr>
          <w:p w14:paraId="65D29713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AFAABF0" w14:textId="4B4C7A1B" w:rsidR="00A41826" w:rsidRPr="00192F7E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5DA2EF93" w14:textId="5FD0D919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ECDCEFD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88AB207" w14:textId="6A258945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C8286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880933" w14:textId="3D0FF934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D5BE0B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E8A801" w14:textId="28D81144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81F985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4E1DEA" w14:textId="041B1B39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DE4F22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8E9CE1" w14:textId="1EF0120E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92508D3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D0837C" w14:textId="7AF16D56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650F734" w14:textId="77777777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28407B" w14:textId="1AFC7CAC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41826" w:rsidRPr="00F55E4D" w14:paraId="1888AB76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A24B884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C77646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0A8B2EA2" w14:textId="77533FB8" w:rsidR="00A41826" w:rsidRPr="00F55E4D" w:rsidRDefault="00A41826" w:rsidP="00A41826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1826" w:rsidRPr="00F55E4D" w14:paraId="23E711CC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803098B" w14:textId="71425554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</w:tcPr>
          <w:p w14:paraId="6791FB20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65BEE76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81E06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104C15E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B1049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2C91E5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E5BBB5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25EED76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B87D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5A471D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6E3C0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C09C6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FE6A4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500922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11E1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69A4E1" w14:textId="77777777" w:rsidR="00A41826" w:rsidRPr="00F55E4D" w:rsidRDefault="00A41826" w:rsidP="00A418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41826" w:rsidRPr="00F55E4D" w14:paraId="728BB13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79DC2C9" w14:textId="5CED7F7C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7A468FA1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10203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6DD92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F5EF186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646DF6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DB2665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55CDB16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64DD880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6390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38CF0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2B651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09272D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0DCD0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93EDE1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9B42A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21B0E2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41826" w:rsidRPr="00F55E4D" w14:paraId="70C95C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5C0C6D" w14:textId="5A017BDC" w:rsidR="00A41826" w:rsidRPr="00F55E4D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12557EA1" w14:textId="77777777" w:rsidR="00A41826" w:rsidRPr="00F55E4D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E78F79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FC81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1EE245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B18DB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554E58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AB6474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83991DA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D3EA0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783F37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DF892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5DFD6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91D09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CBB1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23504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58D3FD" w14:textId="77777777" w:rsidR="00A41826" w:rsidRPr="00AC5C42" w:rsidRDefault="00A41826" w:rsidP="00A4182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1826" w:rsidRPr="00F55E4D" w14:paraId="6E3784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5B788ADA" w14:textId="16FB10B4" w:rsidR="00A41826" w:rsidRPr="00F55E4D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3A73C35C" w14:textId="4FF53A0B" w:rsidR="00A41826" w:rsidRPr="00F55E4D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61A650F" w14:textId="43B32816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A3B29D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C07F36C" w14:textId="4B15B686" w:rsidR="00A41826" w:rsidRPr="00AC5C42" w:rsidRDefault="00A41826" w:rsidP="00A41826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8124D86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34FEF9" w14:textId="1B08070D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266283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09DFD14" w14:textId="1E03456E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6802B8A9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B7327C6" w14:textId="7E8B6047" w:rsidR="00A41826" w:rsidRPr="00AC5C42" w:rsidRDefault="00A41826" w:rsidP="00A4182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</w:tcPr>
          <w:p w14:paraId="1BC9C4DA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91A495" w14:textId="43F98365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3A33F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A8DCA" w14:textId="5632A06B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9E596B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AD95250" w14:textId="6F4103D5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A41826" w:rsidRPr="00F55E4D" w14:paraId="01C8528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44A305F0" w14:textId="68A2A359" w:rsidR="00A41826" w:rsidRPr="00F55E4D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3D2795AA" w14:textId="0DC0A8D7" w:rsidR="00A41826" w:rsidRPr="00F55E4D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2A56D8E" w14:textId="2C3CEFDA" w:rsidR="00A41826" w:rsidRPr="00AC5C42" w:rsidRDefault="00A41826" w:rsidP="00A41826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0F68AF6A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E1E2C48" w14:textId="38CA4035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59788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E2F9EC" w14:textId="420E0C11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11,789</w:t>
            </w:r>
          </w:p>
        </w:tc>
        <w:tc>
          <w:tcPr>
            <w:tcW w:w="238" w:type="dxa"/>
            <w:shd w:val="clear" w:color="auto" w:fill="auto"/>
          </w:tcPr>
          <w:p w14:paraId="459AB172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A962CAB" w14:textId="2FF1C7B6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1,815,780</w:t>
            </w:r>
          </w:p>
        </w:tc>
        <w:tc>
          <w:tcPr>
            <w:tcW w:w="236" w:type="dxa"/>
          </w:tcPr>
          <w:p w14:paraId="4E3C762F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8ECFA8" w14:textId="69875B4B" w:rsidR="00A41826" w:rsidRPr="00AC5C42" w:rsidRDefault="00A41826" w:rsidP="00A4182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01C106B3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2AAA03" w14:textId="08C645B5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12,486</w:t>
            </w:r>
          </w:p>
        </w:tc>
        <w:tc>
          <w:tcPr>
            <w:tcW w:w="236" w:type="dxa"/>
          </w:tcPr>
          <w:p w14:paraId="30C92824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BFA7" w14:textId="396CF517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662396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701AFD" w14:textId="24034002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1,816,477</w:t>
            </w:r>
          </w:p>
        </w:tc>
      </w:tr>
      <w:tr w:rsidR="00A41826" w:rsidRPr="00F55E4D" w14:paraId="03D298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D7BC6CF" w14:textId="29198E36" w:rsidR="00A41826" w:rsidRPr="00F55E4D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6086A82C" w14:textId="77777777" w:rsidR="00A41826" w:rsidRPr="00F55E4D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EE89EF" w14:textId="2BBB5F99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2E6984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992E909" w14:textId="4E4F4660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2D052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FE894A" w14:textId="524BA9E4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8" w:type="dxa"/>
            <w:shd w:val="clear" w:color="auto" w:fill="auto"/>
          </w:tcPr>
          <w:p w14:paraId="11E5E23B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3BC16193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6" w:type="dxa"/>
          </w:tcPr>
          <w:p w14:paraId="0BC5630E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75D28C" w14:textId="04C924C4" w:rsidR="00A41826" w:rsidRPr="00AC5C42" w:rsidRDefault="00A41826" w:rsidP="00A41826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B231E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1F2312" w14:textId="339416F2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  <w:tc>
          <w:tcPr>
            <w:tcW w:w="236" w:type="dxa"/>
          </w:tcPr>
          <w:p w14:paraId="4291360B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308EE" w14:textId="53410E0A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A707F" w14:textId="77777777" w:rsidR="00A41826" w:rsidRPr="00AC5C42" w:rsidRDefault="00A41826" w:rsidP="00A4182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98A9066" w14:textId="01C48475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698,218</w:t>
            </w:r>
          </w:p>
        </w:tc>
      </w:tr>
      <w:tr w:rsidR="00A41826" w:rsidRPr="00F55E4D" w14:paraId="2F8C90FD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AA8E31" w14:textId="77CABC0D" w:rsidR="00A41826" w:rsidRPr="00F55E4D" w:rsidRDefault="00A41826" w:rsidP="00A4182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71D8F86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7B11F" w14:textId="6B1A226A" w:rsidR="00A41826" w:rsidRPr="00AC5C42" w:rsidRDefault="00A41826" w:rsidP="00A41826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1,803,991</w:t>
            </w:r>
          </w:p>
        </w:tc>
        <w:tc>
          <w:tcPr>
            <w:tcW w:w="236" w:type="dxa"/>
          </w:tcPr>
          <w:p w14:paraId="6BF2A786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1B641" w14:textId="64A73944" w:rsidR="00A41826" w:rsidRPr="00AC5C42" w:rsidRDefault="00A41826" w:rsidP="00A41826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5D89B381" w14:textId="77777777" w:rsidR="00A41826" w:rsidRPr="00AC5C42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382E" w14:textId="7E4CC0BD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710,007</w:t>
            </w:r>
          </w:p>
        </w:tc>
        <w:tc>
          <w:tcPr>
            <w:tcW w:w="238" w:type="dxa"/>
            <w:shd w:val="clear" w:color="auto" w:fill="auto"/>
          </w:tcPr>
          <w:p w14:paraId="644FE7CB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4197" w14:textId="618B0719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2,514,231</w:t>
            </w:r>
          </w:p>
        </w:tc>
        <w:tc>
          <w:tcPr>
            <w:tcW w:w="236" w:type="dxa"/>
          </w:tcPr>
          <w:p w14:paraId="01ED3ED0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58F55D5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C7C8F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A362EA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687EC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692533" w14:textId="77777777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05C6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7B3427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1826" w:rsidRPr="00F55E4D" w14:paraId="381F2733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2F88E1B" w14:textId="77777777" w:rsidR="00A41826" w:rsidRPr="00F55E4D" w:rsidRDefault="00A41826" w:rsidP="00A4182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4705D87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5C0D4F7" w14:textId="77777777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B6E829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40F56455" w14:textId="77777777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16D8E3" w14:textId="77777777" w:rsidR="00A41826" w:rsidRPr="00AC5C42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48B454D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DEE3D5D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7B500EF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F1BD3F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F5ED5B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FA33D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461335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5BACFF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089D2F" w14:textId="77777777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2F928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9D2848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1826" w:rsidRPr="00F55E4D" w14:paraId="2F5C5CF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24CDF62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5A225644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545A3A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646A7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6A13794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DE0A7A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449867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8977618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59A5CED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B9A48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8AA01D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D37DA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C46C54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CACF4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3EFB2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5E73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A73300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41826" w:rsidRPr="00F55E4D" w14:paraId="3DD24CD2" w14:textId="77777777" w:rsidTr="00A16797">
        <w:trPr>
          <w:trHeight w:val="279"/>
        </w:trPr>
        <w:tc>
          <w:tcPr>
            <w:tcW w:w="2692" w:type="dxa"/>
            <w:shd w:val="clear" w:color="auto" w:fill="auto"/>
          </w:tcPr>
          <w:p w14:paraId="0DD1637A" w14:textId="191184A5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34E1FA11" w14:textId="77777777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43213C" w14:textId="2D9C2E6A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EEA71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254BD41" w14:textId="5BAD544D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D360A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3EE5CB" w14:textId="2387E5DE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8" w:type="dxa"/>
            <w:shd w:val="clear" w:color="auto" w:fill="auto"/>
          </w:tcPr>
          <w:p w14:paraId="42024D26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6D5691AE" w14:textId="2F8A2B99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  <w:tc>
          <w:tcPr>
            <w:tcW w:w="236" w:type="dxa"/>
          </w:tcPr>
          <w:p w14:paraId="2D1FC01D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19F4C6" w14:textId="62B75E07" w:rsidR="00A41826" w:rsidRPr="00AC5C42" w:rsidRDefault="00A41826" w:rsidP="00A41826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D01A69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91F6BF" w14:textId="2F9F1D64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  <w:tc>
          <w:tcPr>
            <w:tcW w:w="236" w:type="dxa"/>
          </w:tcPr>
          <w:p w14:paraId="58B3FDF6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2BAE2" w14:textId="06375FEC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834E3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C1B890" w14:textId="15678501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3,392,337</w:t>
            </w:r>
          </w:p>
        </w:tc>
      </w:tr>
      <w:tr w:rsidR="00A41826" w:rsidRPr="00F55E4D" w14:paraId="759CFE6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BECCE42" w14:textId="5541D77E" w:rsidR="00A41826" w:rsidRPr="00F55E4D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6B1716D" w14:textId="331A08B6" w:rsidR="00A41826" w:rsidRPr="00D41DA1" w:rsidRDefault="00A41826" w:rsidP="00A41826">
            <w:pPr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5925F6" w14:textId="3F66278B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120D28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A8F999D" w14:textId="4D07D178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04ECF5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35371" w14:textId="3FFBB77E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48,531,200</w:t>
            </w:r>
          </w:p>
        </w:tc>
        <w:tc>
          <w:tcPr>
            <w:tcW w:w="238" w:type="dxa"/>
            <w:shd w:val="clear" w:color="auto" w:fill="auto"/>
          </w:tcPr>
          <w:p w14:paraId="54A4C0C2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4F83C0D9" w14:textId="36BB40E1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48,531,200</w:t>
            </w:r>
          </w:p>
        </w:tc>
        <w:tc>
          <w:tcPr>
            <w:tcW w:w="236" w:type="dxa"/>
          </w:tcPr>
          <w:p w14:paraId="0C8A24AB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AD73D0" w14:textId="48B4C4FD" w:rsidR="00A41826" w:rsidRPr="00AC5C42" w:rsidRDefault="00A41826" w:rsidP="00A41826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0B52C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73452E" w14:textId="59F6022A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49,120,253</w:t>
            </w:r>
          </w:p>
        </w:tc>
        <w:tc>
          <w:tcPr>
            <w:tcW w:w="236" w:type="dxa"/>
          </w:tcPr>
          <w:p w14:paraId="4D31DAA4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9D92C2" w14:textId="4DBDE072" w:rsidR="00A41826" w:rsidRPr="00AC5C42" w:rsidRDefault="00A41826" w:rsidP="00A41826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3D367" w14:textId="77777777" w:rsidR="00A41826" w:rsidRPr="00AC5C42" w:rsidRDefault="00A41826" w:rsidP="00A4182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A1CF5D" w14:textId="0858516E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sz w:val="28"/>
                <w:szCs w:val="28"/>
              </w:rPr>
              <w:t>49,120,253</w:t>
            </w:r>
          </w:p>
        </w:tc>
      </w:tr>
      <w:tr w:rsidR="00A41826" w:rsidRPr="00F55E4D" w14:paraId="7A1C29B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06E20AC" w14:textId="37489A77" w:rsidR="00A41826" w:rsidRPr="00F55E4D" w:rsidRDefault="00A41826" w:rsidP="00A4182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0BE82E7E" w14:textId="77777777" w:rsidR="00A41826" w:rsidRPr="00F55E4D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54C609A" w14:textId="3F389E89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22E310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C4F6" w14:textId="7A26C2BC" w:rsidR="00A41826" w:rsidRPr="00AC5C42" w:rsidRDefault="00A41826" w:rsidP="00A418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9FDA4" w14:textId="77777777" w:rsidR="00A41826" w:rsidRPr="00AC5C42" w:rsidRDefault="00A41826" w:rsidP="00A418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21C" w14:textId="3C09A5C0" w:rsidR="00A41826" w:rsidRPr="00AC5C42" w:rsidRDefault="00A41826" w:rsidP="00A4182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51,922,874</w:t>
            </w:r>
          </w:p>
        </w:tc>
        <w:tc>
          <w:tcPr>
            <w:tcW w:w="238" w:type="dxa"/>
            <w:shd w:val="clear" w:color="auto" w:fill="auto"/>
          </w:tcPr>
          <w:p w14:paraId="2B991B98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4D98" w14:textId="59288F8A" w:rsidR="00A41826" w:rsidRPr="00AC5C42" w:rsidRDefault="00A41826" w:rsidP="00A4182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51,922,874</w:t>
            </w:r>
          </w:p>
        </w:tc>
        <w:tc>
          <w:tcPr>
            <w:tcW w:w="236" w:type="dxa"/>
          </w:tcPr>
          <w:p w14:paraId="24E17C9D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7655F1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C069F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6D634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47DEF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8FE2D0" w14:textId="77777777" w:rsidR="00A41826" w:rsidRPr="00AC5C42" w:rsidRDefault="00A41826" w:rsidP="00A418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6C1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EF8CEA4" w14:textId="77777777" w:rsidR="00A41826" w:rsidRPr="00AC5C42" w:rsidRDefault="00A41826" w:rsidP="00A418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14:paraId="64BAADF6" w14:textId="77777777" w:rsidR="003A6FA7" w:rsidRPr="000C4A85" w:rsidRDefault="003A6FA7" w:rsidP="003A6FA7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  <w:spacing w:val="-6"/>
        </w:rPr>
      </w:pPr>
      <w:r w:rsidRPr="000C4A85">
        <w:rPr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44476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110627328"/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A62F34" w:rsidRDefault="000404A7" w:rsidP="00C97613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404A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>
              <w:rPr>
                <w:rFonts w:ascii="Angsana New" w:hAnsi="Angsana New"/>
                <w:sz w:val="30"/>
                <w:szCs w:val="30"/>
              </w:rPr>
              <w:br/>
            </w:r>
            <w:r w:rsidRPr="000404A7">
              <w:rPr>
                <w:rFonts w:ascii="Angsana New" w:hAnsi="Angsana New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D106AE">
        <w:tc>
          <w:tcPr>
            <w:tcW w:w="297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4C9716E3" w14:textId="7D3390B1" w:rsidR="00A7461E" w:rsidRPr="00876F89" w:rsidRDefault="00A7461E" w:rsidP="00C9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</w:t>
            </w:r>
            <w:r w:rsidR="00C961D8">
              <w:rPr>
                <w:rFonts w:ascii="Angsana New" w:hAnsi="Angsana New"/>
                <w:sz w:val="30"/>
                <w:szCs w:val="30"/>
                <w:lang w:val="en-US"/>
              </w:rPr>
              <w:t>ย</w:t>
            </w:r>
            <w:r w:rsidR="00C961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0404A7" w:rsidRPr="00744476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EF3D22" w:rsidRDefault="000404A7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A62F34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EF3D22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44476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  <w:bookmarkEnd w:id="1"/>
    </w:tbl>
    <w:p w14:paraId="370BC2A8" w14:textId="4CB5DE14" w:rsidR="00A52635" w:rsidRDefault="00A52635" w:rsidP="004E2430">
      <w:pPr>
        <w:pStyle w:val="Bo-Blankline"/>
      </w:pPr>
    </w:p>
    <w:p w14:paraId="78157643" w14:textId="77777777" w:rsidR="00A52635" w:rsidRDefault="00A5263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9547150" w14:textId="4FEFC1DE" w:rsidR="0047124B" w:rsidRDefault="00734223" w:rsidP="00EA770F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</w:t>
      </w:r>
      <w:r>
        <w:rPr>
          <w:rFonts w:hint="cs"/>
          <w:cs/>
        </w:rPr>
        <w:t>กิจการที่ไม่เกี่ยวข้องกัน</w:t>
      </w:r>
    </w:p>
    <w:p w14:paraId="269D042D" w14:textId="70B5F182" w:rsidR="00140286" w:rsidRDefault="00140286" w:rsidP="00140286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744476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2CE73417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969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D969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6BCE64E" w14:textId="77777777" w:rsidR="00140286" w:rsidRPr="00460798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1F7F9F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74564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744476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744476" w:rsidRDefault="00140286" w:rsidP="00BE269E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33434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2B54B1" w:rsidRDefault="00140286" w:rsidP="00BE269E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2B54B1" w:rsidRDefault="00140286" w:rsidP="00BE269E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5A0632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4D4DCA88" w:rsidR="00140286" w:rsidRPr="002B54B1" w:rsidRDefault="00995B59" w:rsidP="00BE269E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</w:t>
            </w:r>
            <w:r w:rsidR="00DB1E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1E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406BA194" w:rsidR="00140286" w:rsidRPr="002D1E00" w:rsidRDefault="00995B59" w:rsidP="00A62721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1,313,958</w:t>
            </w:r>
          </w:p>
        </w:tc>
      </w:tr>
      <w:tr w:rsidR="00140286" w:rsidRPr="00AE0BB7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AE0BB7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40286" w:rsidRPr="0033434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5A64AC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B00DEA" w14:paraId="2F6A24B9" w14:textId="77777777" w:rsidTr="002D1E00">
        <w:tc>
          <w:tcPr>
            <w:tcW w:w="5490" w:type="dxa"/>
            <w:shd w:val="clear" w:color="auto" w:fill="auto"/>
          </w:tcPr>
          <w:p w14:paraId="2F4BF079" w14:textId="75B70DC9" w:rsidR="00140286" w:rsidRPr="00A91138" w:rsidRDefault="00140286" w:rsidP="00140286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551F49" w14:textId="05422A54" w:rsidR="00140286" w:rsidRPr="002B54B1" w:rsidRDefault="00995B59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3,490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4E784D" w14:textId="565E8758" w:rsidR="00140286" w:rsidRPr="002B54B1" w:rsidRDefault="00995B59" w:rsidP="00354C9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0286" w:rsidRPr="0033434F" w14:paraId="7F853EB8" w14:textId="77777777" w:rsidTr="002D1E00">
        <w:tc>
          <w:tcPr>
            <w:tcW w:w="5490" w:type="dxa"/>
            <w:shd w:val="clear" w:color="auto" w:fill="auto"/>
          </w:tcPr>
          <w:p w14:paraId="160FA5B3" w14:textId="250AB01D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48B5B" w14:textId="1C192A03" w:rsidR="00140286" w:rsidRPr="002B54B1" w:rsidRDefault="00995B59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898,908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5F830D50" w:rsidR="00140286" w:rsidRPr="002B54B1" w:rsidRDefault="00995B59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874,252</w:t>
            </w:r>
          </w:p>
        </w:tc>
      </w:tr>
      <w:tr w:rsidR="00140286" w:rsidRPr="0033434F" w14:paraId="1EFBF9D9" w14:textId="77777777" w:rsidTr="002D1E00">
        <w:tc>
          <w:tcPr>
            <w:tcW w:w="5490" w:type="dxa"/>
            <w:shd w:val="clear" w:color="auto" w:fill="auto"/>
          </w:tcPr>
          <w:p w14:paraId="492B3607" w14:textId="26130D06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48D60" w14:textId="452CAD9B" w:rsidR="00140286" w:rsidRDefault="00995B59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302,160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23DA8C16" w:rsidR="00140286" w:rsidRDefault="00995B59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302,</w:t>
            </w:r>
            <w:r w:rsidR="00034CFB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</w:tr>
      <w:tr w:rsidR="00140286" w:rsidRPr="0033434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679D1C48" w:rsidR="00140286" w:rsidRDefault="00995B59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320,226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35DBCED2" w:rsidR="00140286" w:rsidRDefault="00995B59" w:rsidP="00995B59">
            <w:pPr>
              <w:tabs>
                <w:tab w:val="decimal" w:pos="1490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189,650</w:t>
            </w:r>
          </w:p>
        </w:tc>
      </w:tr>
      <w:tr w:rsidR="00140286" w:rsidRPr="005A0632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140286" w:rsidRPr="005A64AC" w:rsidRDefault="00140286" w:rsidP="0014028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49EAB020" w:rsidR="00140286" w:rsidRPr="002B54B1" w:rsidRDefault="00995B59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1,524,784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6F450D81" w:rsidR="00140286" w:rsidRPr="002B54B1" w:rsidRDefault="00995B59" w:rsidP="00995B59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1,366,062</w:t>
            </w:r>
          </w:p>
        </w:tc>
      </w:tr>
    </w:tbl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5A6990" w:rsidRDefault="00FF2DB6" w:rsidP="00FC4024">
      <w:pPr>
        <w:pStyle w:val="Caption"/>
        <w:ind w:hanging="900"/>
      </w:pPr>
      <w:r w:rsidRPr="005A6990">
        <w:rPr>
          <w:cs/>
        </w:rPr>
        <w:lastRenderedPageBreak/>
        <w:t>หนี้สินที่อาจเกิดขึ้น</w:t>
      </w:r>
    </w:p>
    <w:p w14:paraId="422D4928" w14:textId="77777777" w:rsidR="00C74B49" w:rsidRPr="005A6990" w:rsidRDefault="00C74B49" w:rsidP="00C74B49">
      <w:pPr>
        <w:pStyle w:val="Bo-Blankline"/>
      </w:pPr>
    </w:p>
    <w:p w14:paraId="5E5C488A" w14:textId="7834418A" w:rsidR="00C74B49" w:rsidRPr="005A6990" w:rsidRDefault="00C74B49" w:rsidP="00C74B4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57A0" w:rsidRPr="00C74B4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F57A0" w:rsidRPr="00C74B49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1557BB24" w14:textId="77777777" w:rsidR="00C74B49" w:rsidRPr="005A6990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1B301DC" w14:textId="66A762DC" w:rsidR="00C74B49" w:rsidRPr="009E61D8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ทั้ง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ๆ ที่ไม่มีใบมอบอำนาจ กล่าวหาว่า บริษัททำเหมืองทำให้ภาพแกะสลักในถ้ำโพธิสัตว์เสียหาย ต่อมาวันที่ </w:t>
      </w:r>
      <w:r w:rsidR="00221111" w:rsidRPr="009E61D8">
        <w:rPr>
          <w:rFonts w:asciiTheme="majorBidi" w:hAnsiTheme="majorBidi" w:cstheme="majorBidi"/>
          <w:sz w:val="30"/>
          <w:szCs w:val="30"/>
          <w:lang w:val="en-US"/>
        </w:rPr>
        <w:br/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ในคดีที่ผู้ฟ้องคดีฟ้องรัฐมนตรีว่าการกระทรวงอุตสาหกรรม 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21111" w:rsidRPr="009E61D8">
        <w:rPr>
          <w:rFonts w:asciiTheme="majorBidi" w:hAnsiTheme="majorBidi" w:cstheme="majorBidi"/>
          <w:sz w:val="30"/>
          <w:szCs w:val="30"/>
          <w:lang w:val="en-US"/>
        </w:rPr>
        <w:br/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กรมทรัพยากรธรณี 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B5B2E17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403E1AC" w14:textId="522FD5A6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9E61D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9E61D8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9E61D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9E61D8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9E61D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9E61D8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9E61D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9E61D8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03F581F8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C87AB95" w14:textId="7777777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9E61D8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9E61D8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9E61D8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9E61D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9E61D8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9E61D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9E61D8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9E61D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7BCE5E93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370F1986" w14:textId="0DE3473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7DB8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9E61D8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F47DB8" w:rsidRPr="009E61D8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9F2C09" w:rsidRPr="009E61D8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9F2C0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595307B7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15BCFBF" w14:textId="71FE3EF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9E61D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1A3DAB2E" w14:textId="7777777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DCC08D" w14:textId="18BEC1A1" w:rsidR="00C74B49" w:rsidRPr="009E61D8" w:rsidRDefault="00C74B49" w:rsidP="005A6990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F47DB8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F2C0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F2C09"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72199"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11D3CDF2" w14:textId="77777777" w:rsidR="00C74B49" w:rsidRPr="009E61D8" w:rsidRDefault="00C74B49" w:rsidP="005A699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59085E6" w14:textId="77777777" w:rsidR="00C74B49" w:rsidRPr="009E61D8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146D78E3" w14:textId="7777777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6C35602" w14:textId="69D5487A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F47DB8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4EC777BF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549BF3D" w14:textId="604A3C2B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F47DB8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3A73BC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2276AE58" w14:textId="7F92051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F47DB8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ACAC5C" w14:textId="255D02A4" w:rsidR="004E4AC3" w:rsidRPr="009E61D8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5E2281AC" w14:textId="2A9030A4" w:rsidR="004E4AC3" w:rsidRPr="009E61D8" w:rsidRDefault="004E4AC3" w:rsidP="004E4AC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52F89" w:rsidRPr="009E61D8">
        <w:rPr>
          <w:rFonts w:asciiTheme="majorBidi" w:hAnsiTheme="majorBidi" w:hint="cs"/>
          <w:sz w:val="30"/>
          <w:szCs w:val="30"/>
          <w:cs/>
          <w:lang w:val="en-US"/>
        </w:rPr>
        <w:t>ศาลแพ่งอ่านคำพิพากษาศาลอุทธรณ์</w:t>
      </w:r>
      <w:r w:rsidR="00C4124F" w:rsidRPr="009E61D8">
        <w:rPr>
          <w:rFonts w:asciiTheme="majorBidi" w:hAnsiTheme="majorBidi" w:hint="cs"/>
          <w:sz w:val="30"/>
          <w:szCs w:val="30"/>
          <w:cs/>
          <w:lang w:val="en-US"/>
        </w:rPr>
        <w:t xml:space="preserve"> ศาลอุทธรณ์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พิพากษาแก้ การคิดดอกเบี้ยตามคำพิพากษาศาลชั้นต้นตั้งแต่วันที่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326D0"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9E61D8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6CD59A9E" w14:textId="77777777" w:rsidR="004E4AC3" w:rsidRPr="009E61D8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17497266" w14:textId="0890163C" w:rsidR="009326D0" w:rsidRPr="009E61D8" w:rsidRDefault="009326D0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61D8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="00034CFB" w:rsidRPr="009E61D8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และฎีกาต่อศาล</w:t>
      </w:r>
      <w:r w:rsidRPr="009E61D8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ในวันที่</w:t>
      </w:r>
      <w:r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18 </w:t>
      </w:r>
      <w:r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3E0B1E8A" w14:textId="22D56E1A" w:rsidR="004E4AC3" w:rsidRPr="009E61D8" w:rsidRDefault="004E4AC3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9E61D8">
        <w:rPr>
          <w:rFonts w:asciiTheme="majorBidi" w:hAnsiTheme="majorBidi" w:cstheme="majorBidi"/>
          <w:lang w:val="en-US"/>
        </w:rPr>
        <w:br w:type="page"/>
      </w:r>
    </w:p>
    <w:p w14:paraId="4B9F734B" w14:textId="7777777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16D1F2" w14:textId="2BA09961" w:rsidR="00C74B49" w:rsidRPr="009E61D8" w:rsidRDefault="00C74B49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6981189D" w14:textId="7AA3561C" w:rsidR="00C74B49" w:rsidRPr="009E61D8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36F9" w:rsidRPr="009E61D8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36F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E36F9" w:rsidRPr="009E61D8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36F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</w:t>
      </w:r>
      <w:r w:rsidR="002E36F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บ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ขัดต่อกฎหมาย </w:t>
      </w:r>
      <w:r w:rsidR="002E36F9" w:rsidRPr="009E61D8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มติของผู้ถูกฟ้องคดีที่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89A27DD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CF8012E" w14:textId="77777777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9E61D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9E61D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1522EE3" w14:textId="77777777" w:rsidR="00C74B49" w:rsidRPr="009E61D8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8DD609A" w14:textId="51159B71" w:rsidR="00C74B49" w:rsidRPr="009E61D8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9E61D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57505D" w:rsidRPr="009E61D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E36F9" w:rsidRPr="009E61D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61D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6FCFDF3E" w14:textId="77777777" w:rsidR="00C74B49" w:rsidRPr="001E232A" w:rsidRDefault="00C74B49" w:rsidP="005A6990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14B43707" w14:textId="77777777" w:rsidR="00C74B49" w:rsidRPr="00DF32D9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DF32D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DF32D9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DF32D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กล่าวหาว่าบริษัททำเหมืองแร่หินปูนนอกเขตประทานบัตร ขอให้คืนแร่หินปูนจำนวน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0AFB16D" w14:textId="77777777" w:rsidR="00C74B49" w:rsidRPr="00DF32D9" w:rsidRDefault="00C74B49" w:rsidP="005A6990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4F36910B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DF32D9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7B6722CB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AEB0BE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EBF518C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CA8509D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002947F8" w14:textId="77777777" w:rsidR="00C74B49" w:rsidRPr="00DF32D9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ABA99A9" w14:textId="68177931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F47DB8" w:rsidRPr="00DF32D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E36F9" w:rsidRPr="00DF32D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79128A9" w14:textId="46D1CFC2" w:rsidR="002E36F9" w:rsidRPr="00DF32D9" w:rsidRDefault="002E36F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46B9248" w14:textId="2DC83FDB" w:rsidR="002E36F9" w:rsidRPr="00DF32D9" w:rsidRDefault="002E36F9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DF32D9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DF32D9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เป็นต้นไปจนกว่าจะชำระเสร็จแก่โจทก์ ให้ใช้อัตรา</w:t>
      </w:r>
      <w:r w:rsidR="00034CFB" w:rsidRPr="00DF32D9">
        <w:rPr>
          <w:rFonts w:asciiTheme="majorBidi" w:hAnsiTheme="majorBidi"/>
          <w:sz w:val="30"/>
          <w:szCs w:val="30"/>
          <w:cs/>
          <w:lang w:val="en-US"/>
        </w:rPr>
        <w:br/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69B8F392" w14:textId="21D806A7" w:rsidR="002E36F9" w:rsidRPr="00DF32D9" w:rsidRDefault="002E36F9" w:rsidP="00FE365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3A5B472" w14:textId="70BCAC66" w:rsidR="00C74B49" w:rsidRPr="00DF32D9" w:rsidRDefault="004C796B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F32D9">
        <w:rPr>
          <w:rFonts w:asciiTheme="majorBidi" w:hAnsiTheme="majorBidi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DF32D9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123993" w:rsidRPr="00DF32D9">
        <w:rPr>
          <w:rFonts w:asciiTheme="majorBidi" w:hAnsiTheme="majorBidi"/>
          <w:sz w:val="30"/>
          <w:szCs w:val="30"/>
          <w:lang w:val="en-US"/>
        </w:rPr>
        <w:t>17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="00123993" w:rsidRPr="00DF32D9">
        <w:rPr>
          <w:rFonts w:asciiTheme="majorBidi" w:hAnsiTheme="majorBidi"/>
          <w:sz w:val="30"/>
          <w:szCs w:val="30"/>
          <w:lang w:val="en-US"/>
        </w:rPr>
        <w:t>2565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คดีอยู่ระหว่างการพิจารณาของศาลฎีกา</w:t>
      </w:r>
    </w:p>
    <w:p w14:paraId="73DC19A5" w14:textId="53956493" w:rsidR="004C796B" w:rsidRPr="00DF32D9" w:rsidRDefault="004C796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DF32D9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37086FA7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9B0256B" w14:textId="77777777" w:rsidR="00C74B49" w:rsidRPr="00DF32D9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EF6E704" w14:textId="1057366C" w:rsidR="00C74B49" w:rsidRPr="00DF32D9" w:rsidRDefault="00C74B49" w:rsidP="00576796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7CCF8BA5" w14:textId="77777777" w:rsidR="002E36F9" w:rsidRPr="00DF32D9" w:rsidRDefault="002E36F9" w:rsidP="002E36F9">
      <w:pPr>
        <w:pStyle w:val="Bo-Blankline"/>
        <w:rPr>
          <w:rFonts w:asciiTheme="majorBidi" w:hAnsiTheme="majorBidi" w:cstheme="majorBidi"/>
          <w:cs/>
          <w:lang w:val="en-US"/>
        </w:rPr>
      </w:pPr>
    </w:p>
    <w:p w14:paraId="41098076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หากแร่ที่มีอยู่จำนวนมากใช้ให้หมดก่อนประทานบัตรหมดอายุจำเลยก็หมดสิทธิ์ใช้ได้อีกต่อไป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491F9F3" w14:textId="77777777" w:rsidR="00C74B49" w:rsidRPr="00DF32D9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0F2E92E8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8C68788" w14:textId="77777777" w:rsidR="00C74B49" w:rsidRPr="00DF32D9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34A1731" w14:textId="77777777" w:rsidR="00C74B49" w:rsidRPr="00DF32D9" w:rsidRDefault="00C74B49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C6881C7" w14:textId="77777777" w:rsidR="00C74B49" w:rsidRPr="00DF32D9" w:rsidRDefault="00C74B49" w:rsidP="003B6ACF">
      <w:pPr>
        <w:pStyle w:val="Bo-Blankline"/>
        <w:rPr>
          <w:rFonts w:asciiTheme="majorBidi" w:hAnsiTheme="majorBidi" w:cstheme="majorBidi"/>
          <w:lang w:val="en-US"/>
        </w:rPr>
      </w:pPr>
    </w:p>
    <w:p w14:paraId="20477401" w14:textId="05361C18" w:rsidR="00C74B49" w:rsidRPr="00DF32D9" w:rsidRDefault="00C74B49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F47DB8" w:rsidRPr="00DF32D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16C8A" w:rsidRPr="00DF32D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03A137E" w14:textId="10F14FCA" w:rsidR="00C74B49" w:rsidRPr="00DF32D9" w:rsidRDefault="00C74B49" w:rsidP="003B6ACF">
      <w:pPr>
        <w:pStyle w:val="Bo-Blankline"/>
        <w:rPr>
          <w:rFonts w:asciiTheme="majorBidi" w:hAnsiTheme="majorBidi" w:cstheme="majorBidi"/>
          <w:lang w:val="en-US"/>
        </w:rPr>
      </w:pPr>
    </w:p>
    <w:p w14:paraId="2576B620" w14:textId="764678AA" w:rsidR="00A16C8A" w:rsidRPr="00DF32D9" w:rsidRDefault="00A16C8A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DF32D9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DF32D9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เป็นต้นไปจนกว่าจะชำระเสร็จแก่โจทก์ ให้ใช้อัตรา</w:t>
      </w:r>
      <w:r w:rsidR="00034CFB" w:rsidRPr="00DF32D9">
        <w:rPr>
          <w:rFonts w:asciiTheme="majorBidi" w:hAnsiTheme="majorBidi"/>
          <w:sz w:val="30"/>
          <w:szCs w:val="30"/>
          <w:cs/>
          <w:lang w:val="en-US"/>
        </w:rPr>
        <w:br/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ต่อปี หรือปรับเปลี่ยนให้ลดลงหรือเพิ่มขึ้นตามพระราชกฤษฎีกาซึ่งตราขึ้นตามประมวลกฎหมายแพ่ง</w:t>
      </w:r>
      <w:r w:rsidRPr="00DF32D9">
        <w:rPr>
          <w:rFonts w:asciiTheme="majorBidi" w:hAnsiTheme="majorBidi"/>
          <w:spacing w:val="-4"/>
          <w:sz w:val="30"/>
          <w:szCs w:val="30"/>
          <w:cs/>
          <w:lang w:val="en-US"/>
        </w:rPr>
        <w:lastRenderedPageBreak/>
        <w:t xml:space="preserve">และพาณิชย์ มาตรา </w:t>
      </w:r>
      <w:r w:rsidRPr="00DF32D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7 </w:t>
      </w:r>
      <w:r w:rsidRPr="00DF32D9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DF32D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 </w:t>
      </w:r>
      <w:r w:rsidRPr="00DF32D9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DF32D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7.5 </w:t>
      </w:r>
      <w:r w:rsidRPr="00DF32D9">
        <w:rPr>
          <w:rFonts w:asciiTheme="majorBidi" w:hAnsiTheme="majorBidi"/>
          <w:spacing w:val="-4"/>
          <w:sz w:val="30"/>
          <w:szCs w:val="30"/>
          <w:cs/>
          <w:lang w:val="en-US"/>
        </w:rPr>
        <w:t>ต่อปี ตามที่โจทก์ขอ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67688FC8" w14:textId="77777777" w:rsidR="004C796B" w:rsidRPr="00DF32D9" w:rsidRDefault="004C796B" w:rsidP="004C796B">
      <w:pPr>
        <w:pStyle w:val="Bo-Blankline"/>
        <w:rPr>
          <w:rFonts w:asciiTheme="majorBidi" w:hAnsiTheme="majorBidi" w:cstheme="majorBidi"/>
          <w:lang w:val="en-US"/>
        </w:rPr>
      </w:pPr>
    </w:p>
    <w:p w14:paraId="0D72F727" w14:textId="2466CC42" w:rsidR="004C796B" w:rsidRPr="00DF32D9" w:rsidRDefault="004C796B" w:rsidP="004C796B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 ต่อศาล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2A3A9BC6" w14:textId="77777777" w:rsidR="00A16C8A" w:rsidRPr="00DF32D9" w:rsidRDefault="00A16C8A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F0AAD66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7AB2028" w14:textId="77777777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AFD9358" w14:textId="77777777" w:rsidR="00C74B49" w:rsidRPr="00DF32D9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DF32D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DF32D9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DF32D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DF32D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D0A77A0" w14:textId="77777777" w:rsidR="00C74B49" w:rsidRPr="00DF32D9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0C89673" w14:textId="1A7805AE" w:rsidR="00C74B49" w:rsidRPr="00DF32D9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B0BFB" w:rsidRPr="00DF32D9">
        <w:rPr>
          <w:rFonts w:asciiTheme="majorBidi" w:hAnsiTheme="majorBidi" w:cstheme="majorBidi"/>
          <w:sz w:val="30"/>
          <w:szCs w:val="30"/>
          <w:lang w:val="en-US"/>
        </w:rPr>
        <w:br/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</w:t>
      </w:r>
      <w:r w:rsidR="00FB0BFB" w:rsidRPr="00DF32D9">
        <w:rPr>
          <w:rFonts w:asciiTheme="majorBidi" w:hAnsiTheme="majorBidi" w:cstheme="majorBidi"/>
          <w:sz w:val="30"/>
          <w:szCs w:val="30"/>
          <w:lang w:val="en-US"/>
        </w:rPr>
        <w:br/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A40AA18" w14:textId="77777777" w:rsidR="00C74B49" w:rsidRPr="00DF32D9" w:rsidRDefault="00C74B49" w:rsidP="005A6990">
      <w:pPr>
        <w:pStyle w:val="Bo-Blankline"/>
        <w:shd w:val="clear" w:color="auto" w:fill="FFFFFF" w:themeFill="background1"/>
        <w:rPr>
          <w:rFonts w:asciiTheme="majorBidi" w:hAnsiTheme="majorBidi" w:cstheme="majorBidi"/>
          <w:lang w:val="en-US"/>
        </w:rPr>
      </w:pPr>
    </w:p>
    <w:p w14:paraId="7DCA3F58" w14:textId="77777777" w:rsidR="00C74B49" w:rsidRPr="00DF32D9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2ED10FF" w14:textId="27C58DB9" w:rsidR="004C796B" w:rsidRPr="00DF32D9" w:rsidRDefault="004C796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DF32D9">
        <w:rPr>
          <w:rFonts w:asciiTheme="majorBidi" w:hAnsiTheme="majorBidi" w:cstheme="majorBidi"/>
          <w:lang w:val="en-US"/>
        </w:rPr>
        <w:br w:type="page"/>
      </w:r>
    </w:p>
    <w:p w14:paraId="6BB1F48E" w14:textId="6CD95177" w:rsidR="00C74B49" w:rsidRPr="00DF32D9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 และ ได้ยื่นอุทธรณ์พร้อมคำร้องขอทุเลาการบังคับคดี เมื่อวันที่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252A0"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47DB8" w:rsidRPr="00DF32D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DF32D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</w:t>
      </w:r>
    </w:p>
    <w:p w14:paraId="52A52AEA" w14:textId="256C22E2" w:rsidR="00F252A0" w:rsidRPr="00DF32D9" w:rsidRDefault="00F252A0" w:rsidP="00F252A0">
      <w:pPr>
        <w:pStyle w:val="Bo-Blankline"/>
        <w:rPr>
          <w:rFonts w:asciiTheme="majorBidi" w:hAnsiTheme="majorBidi" w:cstheme="majorBidi"/>
        </w:rPr>
      </w:pPr>
    </w:p>
    <w:p w14:paraId="6B48A060" w14:textId="32FF3A7A" w:rsidR="003B6ACF" w:rsidRPr="00DF32D9" w:rsidRDefault="004C796B" w:rsidP="003B6AC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/>
          <w:sz w:val="30"/>
          <w:szCs w:val="30"/>
          <w:lang w:val="en-US"/>
        </w:rPr>
        <w:t>10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 w:rsidRPr="00DF32D9">
        <w:rPr>
          <w:rFonts w:asciiTheme="majorBidi" w:hAnsiTheme="majorBidi"/>
          <w:sz w:val="30"/>
          <w:szCs w:val="30"/>
          <w:lang w:val="en-US"/>
        </w:rPr>
        <w:t>2565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DF32D9">
        <w:rPr>
          <w:rFonts w:asciiTheme="majorBidi" w:hAnsiTheme="majorBidi"/>
          <w:sz w:val="30"/>
          <w:szCs w:val="30"/>
          <w:lang w:val="en-US"/>
        </w:rPr>
        <w:t>11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Pr="00DF32D9">
        <w:rPr>
          <w:rFonts w:asciiTheme="majorBidi" w:hAnsiTheme="majorBidi"/>
          <w:sz w:val="30"/>
          <w:szCs w:val="30"/>
          <w:lang w:val="en-US"/>
        </w:rPr>
        <w:t>2564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DF32D9">
        <w:rPr>
          <w:rFonts w:asciiTheme="majorBidi" w:hAnsi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DF32D9">
        <w:rPr>
          <w:rFonts w:asciiTheme="majorBidi" w:hAnsi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="006F105E" w:rsidRPr="00DF32D9">
        <w:rPr>
          <w:rFonts w:asciiTheme="majorBidi" w:hAnsiTheme="majorBidi"/>
          <w:sz w:val="30"/>
          <w:szCs w:val="30"/>
          <w:lang w:val="en-US"/>
        </w:rPr>
        <w:t xml:space="preserve"> 2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แต่ต้องไม่เกินอัตราร้อยละ </w:t>
      </w:r>
      <w:r w:rsidRPr="00DF32D9">
        <w:rPr>
          <w:rFonts w:asciiTheme="majorBidi" w:hAnsiTheme="majorBidi"/>
          <w:sz w:val="30"/>
          <w:szCs w:val="30"/>
          <w:lang w:val="en-US"/>
        </w:rPr>
        <w:t>7.5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</w:t>
      </w:r>
      <w:r w:rsidR="0019578A" w:rsidRPr="00DF32D9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นอกจากที่แก้ไขให้เป็นไปตามคำพิพากษาศาลชั้นต้น คืนค่าขึ้นศาลในอนาคต </w:t>
      </w:r>
      <w:r w:rsidRPr="00DF32D9">
        <w:rPr>
          <w:rFonts w:asciiTheme="majorBidi" w:hAnsiTheme="majorBidi"/>
          <w:sz w:val="30"/>
          <w:szCs w:val="30"/>
          <w:lang w:val="en-US"/>
        </w:rPr>
        <w:t>100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บาท แก่จำเลย ให้จำเลยใช้ค่าฤชาธรรมเนียมชั้นอุทธรณ์แทนโจทก์ โดยกำหนดค่าทนายความให้ </w:t>
      </w:r>
      <w:r w:rsidRPr="00DF32D9">
        <w:rPr>
          <w:rFonts w:asciiTheme="majorBidi" w:hAnsiTheme="majorBidi"/>
          <w:sz w:val="30"/>
          <w:szCs w:val="30"/>
          <w:lang w:val="en-US"/>
        </w:rPr>
        <w:t>200,000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บาท</w:t>
      </w:r>
    </w:p>
    <w:p w14:paraId="5C3D865F" w14:textId="77777777" w:rsidR="003B6ACF" w:rsidRPr="00DF32D9" w:rsidRDefault="003B6ACF" w:rsidP="003B6ACF">
      <w:pPr>
        <w:pStyle w:val="Bo-Blankline"/>
        <w:rPr>
          <w:rFonts w:asciiTheme="majorBidi" w:hAnsiTheme="majorBidi" w:cstheme="majorBidi"/>
        </w:rPr>
      </w:pPr>
    </w:p>
    <w:p w14:paraId="37BCC7E2" w14:textId="2F4C163B" w:rsidR="004C796B" w:rsidRPr="00DF32D9" w:rsidRDefault="004C796B" w:rsidP="00C558BC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ครบกำหนดยื่นคำร้องขออนุญาตฎีกา และฎีกา หรือคำร้องขอขยายเวลายื่นฎีกาในวันที่ </w:t>
      </w:r>
      <w:r w:rsidRPr="00DF32D9">
        <w:rPr>
          <w:rFonts w:asciiTheme="majorBidi" w:hAnsiTheme="majorBidi"/>
          <w:sz w:val="30"/>
          <w:szCs w:val="30"/>
          <w:lang w:val="en-US"/>
        </w:rPr>
        <w:t>1</w:t>
      </w:r>
      <w:r w:rsidR="00C558BC" w:rsidRPr="00DF32D9">
        <w:rPr>
          <w:rFonts w:asciiTheme="majorBidi" w:hAnsiTheme="majorBidi"/>
          <w:sz w:val="30"/>
          <w:szCs w:val="30"/>
          <w:lang w:val="en-US"/>
        </w:rPr>
        <w:t>0</w:t>
      </w:r>
      <w:r w:rsidR="00995B59" w:rsidRPr="00DF32D9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558BC" w:rsidRPr="00DF32D9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Pr="00DF32D9">
        <w:rPr>
          <w:rFonts w:asciiTheme="majorBidi" w:hAnsiTheme="majorBidi"/>
          <w:sz w:val="30"/>
          <w:szCs w:val="30"/>
          <w:lang w:val="en-US"/>
        </w:rPr>
        <w:t xml:space="preserve"> 2565</w:t>
      </w:r>
      <w:r w:rsidR="00C558BC"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 แต่</w:t>
      </w:r>
      <w:r w:rsidR="00F65321" w:rsidRPr="00DF32D9">
        <w:rPr>
          <w:rFonts w:asciiTheme="majorBidi" w:hAnsiTheme="majorBidi" w:hint="cs"/>
          <w:sz w:val="30"/>
          <w:szCs w:val="30"/>
          <w:cs/>
          <w:lang w:val="en-US"/>
        </w:rPr>
        <w:t>ยังอยู่ระหว่าง</w:t>
      </w:r>
      <w:r w:rsidR="00C558BC" w:rsidRPr="00DF32D9">
        <w:rPr>
          <w:rFonts w:asciiTheme="majorBidi" w:hAnsiTheme="majorBidi" w:hint="cs"/>
          <w:sz w:val="30"/>
          <w:szCs w:val="30"/>
          <w:cs/>
          <w:lang w:val="en-US"/>
        </w:rPr>
        <w:t>การจัดทำ</w:t>
      </w:r>
      <w:r w:rsidR="00F65321" w:rsidRPr="00DF32D9">
        <w:rPr>
          <w:rFonts w:asciiTheme="majorBidi" w:hAnsiTheme="majorBidi" w:hint="cs"/>
          <w:sz w:val="30"/>
          <w:szCs w:val="30"/>
          <w:cs/>
          <w:lang w:val="en-US"/>
        </w:rPr>
        <w:t>ร่าง</w:t>
      </w:r>
      <w:r w:rsidR="00C558BC" w:rsidRPr="00DF32D9">
        <w:rPr>
          <w:rFonts w:asciiTheme="majorBidi" w:hAnsiTheme="majorBidi" w:hint="cs"/>
          <w:sz w:val="30"/>
          <w:szCs w:val="30"/>
          <w:cs/>
          <w:lang w:val="en-US"/>
        </w:rPr>
        <w:t>คำร้องขออนุญาตฎีกา และฎีกายังไม่แล้วเสร็จ บริษัทได้ขออนุญาตขยายเวลายื่นฎีกา</w:t>
      </w:r>
      <w:r w:rsidR="00F65321"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ครั้งที่ </w:t>
      </w:r>
      <w:r w:rsidR="00434A31">
        <w:rPr>
          <w:rFonts w:asciiTheme="majorBidi" w:hAnsiTheme="majorBidi"/>
          <w:sz w:val="30"/>
          <w:szCs w:val="30"/>
          <w:lang w:val="en-US"/>
        </w:rPr>
        <w:t>3</w:t>
      </w:r>
      <w:r w:rsidR="00F65321" w:rsidRPr="00DF32D9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65321" w:rsidRPr="00DF32D9">
        <w:rPr>
          <w:rFonts w:asciiTheme="majorBidi" w:hAnsiTheme="majorBidi" w:hint="cs"/>
          <w:sz w:val="30"/>
          <w:szCs w:val="30"/>
          <w:cs/>
          <w:lang w:val="en-US"/>
        </w:rPr>
        <w:t>และศาลมีคำสั่งอนุญาตให้ขยายเวลายื่นฎีกาจน</w:t>
      </w:r>
      <w:r w:rsidR="00C558BC" w:rsidRPr="00DF32D9">
        <w:rPr>
          <w:rFonts w:asciiTheme="majorBidi" w:hAnsiTheme="majorBidi" w:hint="cs"/>
          <w:sz w:val="30"/>
          <w:szCs w:val="30"/>
          <w:cs/>
          <w:lang w:val="en-US"/>
        </w:rPr>
        <w:t>ถึงวันที่</w:t>
      </w:r>
      <w:r w:rsidR="00F65321"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558BC" w:rsidRPr="00DF32D9">
        <w:rPr>
          <w:rFonts w:asciiTheme="majorBidi" w:hAnsiTheme="majorBidi"/>
          <w:sz w:val="30"/>
          <w:szCs w:val="30"/>
          <w:lang w:val="en-US"/>
        </w:rPr>
        <w:t>1</w:t>
      </w:r>
      <w:r w:rsidR="00434A31">
        <w:rPr>
          <w:rFonts w:asciiTheme="majorBidi" w:hAnsiTheme="majorBidi"/>
          <w:sz w:val="30"/>
          <w:szCs w:val="30"/>
          <w:lang w:val="en-US"/>
        </w:rPr>
        <w:t>2</w:t>
      </w:r>
      <w:r w:rsidR="00C558BC" w:rsidRPr="00DF32D9">
        <w:rPr>
          <w:rFonts w:asciiTheme="majorBidi" w:hAnsiTheme="majorBidi"/>
          <w:sz w:val="30"/>
          <w:szCs w:val="30"/>
          <w:lang w:val="en-US"/>
        </w:rPr>
        <w:t xml:space="preserve"> </w:t>
      </w:r>
      <w:r w:rsidR="00434A31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C558BC" w:rsidRPr="00DF32D9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558BC" w:rsidRPr="00DF32D9">
        <w:rPr>
          <w:rFonts w:asciiTheme="majorBidi" w:hAnsiTheme="majorBidi"/>
          <w:sz w:val="30"/>
          <w:szCs w:val="30"/>
          <w:lang w:val="en-US"/>
        </w:rPr>
        <w:t>2565</w:t>
      </w:r>
    </w:p>
    <w:p w14:paraId="24FFD756" w14:textId="77777777" w:rsidR="00C74B49" w:rsidRPr="00DF32D9" w:rsidRDefault="00C74B49" w:rsidP="00C74B49">
      <w:pPr>
        <w:pStyle w:val="Bo-Blankline"/>
        <w:rPr>
          <w:rFonts w:asciiTheme="majorBidi" w:hAnsiTheme="majorBidi" w:cstheme="majorBidi"/>
        </w:rPr>
      </w:pPr>
    </w:p>
    <w:p w14:paraId="05F4B984" w14:textId="77777777" w:rsidR="00C74B49" w:rsidRPr="00DF32D9" w:rsidRDefault="00C74B49" w:rsidP="009169E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DF32D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87DA412" w14:textId="301758AC" w:rsidR="00CD36AB" w:rsidRPr="00DF32D9" w:rsidRDefault="00CD36AB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0750949" w14:textId="10476878" w:rsidR="00C74B49" w:rsidRPr="00DF32D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DF32D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74F1EC4A" w14:textId="77777777" w:rsidR="00C74B49" w:rsidRPr="00DF32D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002CA9F" w14:textId="77777777" w:rsidR="00C74B49" w:rsidRPr="00DF32D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lastRenderedPageBreak/>
        <w:t xml:space="preserve">2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623F36E" w14:textId="77777777" w:rsidR="00C74B49" w:rsidRPr="00DF32D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C3E893F" w14:textId="6150C147" w:rsidR="00C74B49" w:rsidRPr="00DF32D9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F47DB8" w:rsidRPr="00DF32D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DF32D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57505D" w:rsidRPr="00DF32D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DF32D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221111" w:rsidRPr="00DF32D9">
        <w:rPr>
          <w:rFonts w:asciiTheme="majorBidi" w:hAnsiTheme="majorBidi" w:cstheme="majorBidi"/>
          <w:sz w:val="30"/>
          <w:szCs w:val="30"/>
          <w:lang w:val="en-US"/>
        </w:rPr>
        <w:br/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57505D" w:rsidRPr="00DF32D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52A0" w:rsidRPr="00DF32D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62405BB" w14:textId="276EED93" w:rsidR="00F252A0" w:rsidRPr="00DF32D9" w:rsidRDefault="00F252A0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2A83D76F" w14:textId="20B46D1E" w:rsidR="00057CB9" w:rsidRPr="00DF32D9" w:rsidRDefault="00057CB9" w:rsidP="00057CB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F32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ในวันที่</w:t>
      </w:r>
      <w:r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F32D9">
        <w:rPr>
          <w:rFonts w:asciiTheme="majorBidi" w:hAnsiTheme="majorBidi" w:cstheme="majorBidi" w:hint="cs"/>
          <w:sz w:val="30"/>
          <w:szCs w:val="30"/>
          <w:lang w:val="en-US"/>
        </w:rPr>
        <w:t xml:space="preserve">9 </w:t>
      </w:r>
      <w:r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DF32D9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="0057505D" w:rsidRPr="00DF32D9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="00F252A0" w:rsidRPr="00DF32D9">
        <w:rPr>
          <w:rFonts w:asciiTheme="majorBidi" w:hAnsiTheme="majorBidi" w:cstheme="majorBidi"/>
          <w:sz w:val="30"/>
          <w:szCs w:val="30"/>
          <w:lang w:val="en-US"/>
        </w:rPr>
        <w:t xml:space="preserve">4 </w:t>
      </w:r>
      <w:r w:rsidR="00F252A0"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219770EA" w14:textId="77777777" w:rsidR="00C74B49" w:rsidRPr="00DF32D9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9D383B2" w14:textId="77777777" w:rsidR="00C74B49" w:rsidRPr="00DF32D9" w:rsidRDefault="00C74B49" w:rsidP="009169EE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2701077" w14:textId="44CAE9B8" w:rsidR="002D6A59" w:rsidRPr="00DF32D9" w:rsidRDefault="002D6A59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3034860A" w14:textId="2A8285B8" w:rsidR="00C74B49" w:rsidRPr="00DF32D9" w:rsidRDefault="00C74B49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DF32D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7505D" w:rsidRPr="00DF32D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E232A" w:rsidRPr="00DF32D9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1E232A" w:rsidRPr="00DF32D9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DF32D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7505D" w:rsidRPr="00DF32D9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702A69D" w14:textId="3BBED1F1" w:rsidR="00C461CC" w:rsidRPr="00DF32D9" w:rsidRDefault="00C461CC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783AF72" w14:textId="77777777" w:rsidR="00C461CC" w:rsidRPr="00DF32D9" w:rsidRDefault="00C461CC" w:rsidP="00C461CC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747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F32D9">
        <w:rPr>
          <w:rFonts w:ascii="Angsana New" w:hAnsi="Angsana New" w:hint="cs"/>
          <w:sz w:val="30"/>
          <w:szCs w:val="30"/>
          <w:lang w:val="en-US"/>
        </w:rPr>
        <w:t>16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DF32D9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DF32D9">
        <w:rPr>
          <w:rFonts w:ascii="Angsana New" w:hAnsi="Angsana New"/>
          <w:sz w:val="30"/>
          <w:szCs w:val="30"/>
          <w:lang w:val="en-US"/>
        </w:rPr>
        <w:t>222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DF32D9">
        <w:rPr>
          <w:rFonts w:ascii="Angsana New" w:hAnsi="Angsana New" w:hint="cs"/>
          <w:sz w:val="30"/>
          <w:szCs w:val="30"/>
          <w:lang w:val="en-US"/>
        </w:rPr>
        <w:t>5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DF32D9">
        <w:rPr>
          <w:rFonts w:ascii="Angsana New" w:hAnsi="Angsana New" w:hint="cs"/>
          <w:sz w:val="30"/>
          <w:szCs w:val="30"/>
          <w:lang w:val="en-US"/>
        </w:rPr>
        <w:t>5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DF32D9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DF32D9">
        <w:rPr>
          <w:rFonts w:ascii="Angsana New" w:hAnsi="Angsana New" w:hint="cs"/>
          <w:sz w:val="30"/>
          <w:szCs w:val="30"/>
          <w:lang w:val="en-US"/>
        </w:rPr>
        <w:t>150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DF32D9">
        <w:rPr>
          <w:rFonts w:ascii="Angsana New" w:hAnsi="Angsana New" w:hint="cs"/>
          <w:sz w:val="30"/>
          <w:szCs w:val="30"/>
          <w:lang w:val="en-US"/>
        </w:rPr>
        <w:t>150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</w:t>
      </w:r>
      <w:r w:rsidRPr="00DF32D9">
        <w:rPr>
          <w:rFonts w:ascii="Angsana New" w:hAnsi="Angsana New" w:hint="cs"/>
          <w:sz w:val="30"/>
          <w:szCs w:val="30"/>
          <w:cs/>
          <w:lang w:val="en-US"/>
        </w:rPr>
        <w:lastRenderedPageBreak/>
        <w:t>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1EEAEC3" w14:textId="11100AFA" w:rsidR="00036648" w:rsidRPr="00DF32D9" w:rsidRDefault="00036648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0CB33C8B" w14:textId="1ACBA1D0" w:rsidR="00C461CC" w:rsidRPr="00DF32D9" w:rsidRDefault="00C461CC" w:rsidP="00C461C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DF32D9">
        <w:rPr>
          <w:sz w:val="30"/>
          <w:szCs w:val="30"/>
          <w:cs/>
          <w:lang w:val="en-US"/>
        </w:rPr>
        <w:t xml:space="preserve">เมื่อวันที่ </w:t>
      </w:r>
      <w:r w:rsidRPr="00DF32D9">
        <w:rPr>
          <w:sz w:val="30"/>
          <w:szCs w:val="30"/>
          <w:lang w:val="en-US"/>
        </w:rPr>
        <w:t>25</w:t>
      </w:r>
      <w:r w:rsidRPr="00DF32D9">
        <w:rPr>
          <w:sz w:val="30"/>
          <w:szCs w:val="30"/>
          <w:cs/>
          <w:lang w:val="en-US"/>
        </w:rPr>
        <w:t xml:space="preserve"> ธันวาคม </w:t>
      </w:r>
      <w:r w:rsidRPr="00DF32D9">
        <w:rPr>
          <w:sz w:val="30"/>
          <w:szCs w:val="30"/>
          <w:lang w:val="en-US"/>
        </w:rPr>
        <w:t>2562</w:t>
      </w:r>
      <w:r w:rsidRPr="00DF32D9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DF32D9">
        <w:rPr>
          <w:sz w:val="30"/>
          <w:szCs w:val="30"/>
          <w:lang w:val="en-US"/>
        </w:rPr>
        <w:t>28</w:t>
      </w:r>
      <w:r w:rsidRPr="00DF32D9">
        <w:rPr>
          <w:sz w:val="30"/>
          <w:szCs w:val="30"/>
          <w:cs/>
          <w:lang w:val="en-US"/>
        </w:rPr>
        <w:t xml:space="preserve"> มกราคม </w:t>
      </w:r>
      <w:r w:rsidR="00F47DB8" w:rsidRPr="00DF32D9">
        <w:rPr>
          <w:sz w:val="30"/>
          <w:szCs w:val="30"/>
          <w:lang w:val="en-US"/>
        </w:rPr>
        <w:t>256</w:t>
      </w:r>
      <w:r w:rsidR="00F252A0" w:rsidRPr="00DF32D9">
        <w:rPr>
          <w:sz w:val="30"/>
          <w:szCs w:val="30"/>
          <w:lang w:val="en-US"/>
        </w:rPr>
        <w:t>3</w:t>
      </w:r>
      <w:r w:rsidRPr="00DF32D9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 w:rsidRPr="00DF32D9">
        <w:rPr>
          <w:rFonts w:hint="cs"/>
          <w:sz w:val="30"/>
          <w:szCs w:val="30"/>
          <w:cs/>
          <w:lang w:val="en-US"/>
        </w:rPr>
        <w:t>ย่อย</w:t>
      </w:r>
      <w:r w:rsidRPr="00DF32D9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532661D5" w14:textId="77777777" w:rsidR="00C461CC" w:rsidRPr="00DF32D9" w:rsidRDefault="00C461CC" w:rsidP="00C461CC">
      <w:pPr>
        <w:pStyle w:val="Bo-Blankline"/>
      </w:pPr>
    </w:p>
    <w:p w14:paraId="02841135" w14:textId="74E50AA8" w:rsidR="00C461CC" w:rsidRPr="00DF32D9" w:rsidRDefault="00C461CC" w:rsidP="00C461CC">
      <w:pPr>
        <w:ind w:left="900" w:right="-43"/>
        <w:jc w:val="thaiDistribute"/>
        <w:rPr>
          <w:cs/>
        </w:rPr>
      </w:pPr>
      <w:r w:rsidRPr="00DF32D9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DF32D9">
        <w:rPr>
          <w:rFonts w:ascii="Angsana New" w:hAnsi="Angsana New"/>
          <w:sz w:val="30"/>
          <w:szCs w:val="30"/>
          <w:lang w:val="en-US"/>
        </w:rPr>
        <w:t>31</w:t>
      </w:r>
      <w:r w:rsidRPr="00DF32D9">
        <w:rPr>
          <w:rFonts w:ascii="Angsana New" w:hAnsi="Angsana New"/>
          <w:sz w:val="30"/>
          <w:szCs w:val="30"/>
          <w:cs/>
        </w:rPr>
        <w:t xml:space="preserve"> มกราคม </w:t>
      </w:r>
      <w:r w:rsidR="00F47DB8" w:rsidRPr="00DF32D9">
        <w:rPr>
          <w:rFonts w:ascii="Angsana New" w:hAnsi="Angsana New"/>
          <w:sz w:val="30"/>
          <w:szCs w:val="30"/>
          <w:lang w:val="en-US"/>
        </w:rPr>
        <w:t>256</w:t>
      </w:r>
      <w:r w:rsidR="00F252A0" w:rsidRPr="00DF32D9">
        <w:rPr>
          <w:rFonts w:ascii="Angsana New" w:hAnsi="Angsana New"/>
          <w:sz w:val="30"/>
          <w:szCs w:val="30"/>
          <w:lang w:val="en-US"/>
        </w:rPr>
        <w:t>3</w:t>
      </w:r>
      <w:r w:rsidRPr="00DF32D9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DF32D9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DF32D9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DF32D9">
        <w:rPr>
          <w:rFonts w:ascii="Angsana New" w:hAnsi="Angsana New"/>
          <w:sz w:val="30"/>
          <w:szCs w:val="30"/>
          <w:lang w:val="en-US"/>
        </w:rPr>
        <w:t>1</w:t>
      </w:r>
      <w:r w:rsidRPr="00DF32D9">
        <w:rPr>
          <w:rFonts w:ascii="Angsana New" w:hAnsi="Angsana New"/>
          <w:sz w:val="30"/>
          <w:szCs w:val="30"/>
          <w:cs/>
        </w:rPr>
        <w:t xml:space="preserve"> กรกฎาคม </w:t>
      </w:r>
      <w:r w:rsidR="00F47DB8" w:rsidRPr="00DF32D9">
        <w:rPr>
          <w:rFonts w:ascii="Angsana New" w:hAnsi="Angsana New"/>
          <w:sz w:val="30"/>
          <w:szCs w:val="30"/>
          <w:lang w:val="en-US"/>
        </w:rPr>
        <w:t>256</w:t>
      </w:r>
      <w:r w:rsidR="00F252A0" w:rsidRPr="00DF32D9">
        <w:rPr>
          <w:rFonts w:ascii="Angsana New" w:hAnsi="Angsana New"/>
          <w:sz w:val="30"/>
          <w:szCs w:val="30"/>
          <w:lang w:val="en-US"/>
        </w:rPr>
        <w:t>3</w:t>
      </w:r>
      <w:r w:rsidRPr="00DF32D9">
        <w:rPr>
          <w:rFonts w:ascii="Angsana New" w:hAnsi="Angsana New"/>
          <w:sz w:val="30"/>
          <w:szCs w:val="30"/>
          <w:cs/>
        </w:rPr>
        <w:t xml:space="preserve"> </w:t>
      </w:r>
      <w:r w:rsidR="00692E33" w:rsidRPr="00DF32D9">
        <w:rPr>
          <w:rFonts w:ascii="Angsana New" w:hAnsi="Angsana New" w:hint="cs"/>
          <w:sz w:val="30"/>
          <w:szCs w:val="30"/>
          <w:cs/>
        </w:rPr>
        <w:t>ขณะนี้อยู่ระหว่างการพิจารณาของศาล</w:t>
      </w:r>
    </w:p>
    <w:p w14:paraId="1F94D627" w14:textId="36416160" w:rsidR="00F252A0" w:rsidRPr="00DF32D9" w:rsidRDefault="00F252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BE85CFB" w14:textId="7D06B3D1" w:rsidR="00C461CC" w:rsidRPr="00DF32D9" w:rsidRDefault="00C461CC" w:rsidP="00C461CC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DF32D9">
        <w:rPr>
          <w:rFonts w:hint="cs"/>
          <w:sz w:val="30"/>
          <w:szCs w:val="30"/>
          <w:cs/>
        </w:rPr>
        <w:t xml:space="preserve">เมื่อวันที่ </w:t>
      </w:r>
      <w:r w:rsidRPr="00DF32D9">
        <w:rPr>
          <w:sz w:val="30"/>
          <w:szCs w:val="30"/>
          <w:lang w:val="en-US"/>
        </w:rPr>
        <w:t xml:space="preserve">7 </w:t>
      </w:r>
      <w:r w:rsidRPr="00DF32D9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47DB8" w:rsidRPr="00DF32D9">
        <w:rPr>
          <w:sz w:val="30"/>
          <w:szCs w:val="30"/>
          <w:lang w:val="en-US"/>
        </w:rPr>
        <w:t>256</w:t>
      </w:r>
      <w:r w:rsidR="00F252A0" w:rsidRPr="00DF32D9">
        <w:rPr>
          <w:sz w:val="30"/>
          <w:szCs w:val="30"/>
          <w:lang w:val="en-US"/>
        </w:rPr>
        <w:t>3</w:t>
      </w:r>
      <w:r w:rsidRPr="00DF32D9">
        <w:rPr>
          <w:sz w:val="30"/>
          <w:szCs w:val="30"/>
          <w:lang w:val="en-US"/>
        </w:rPr>
        <w:t xml:space="preserve"> </w:t>
      </w:r>
      <w:r w:rsidRPr="00DF32D9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DF32D9">
        <w:rPr>
          <w:sz w:val="30"/>
          <w:szCs w:val="30"/>
          <w:lang w:val="en-US"/>
        </w:rPr>
        <w:t xml:space="preserve">5 </w:t>
      </w:r>
      <w:r w:rsidRPr="00DF32D9">
        <w:rPr>
          <w:rFonts w:hint="cs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</w:t>
      </w:r>
      <w:r w:rsidRPr="00DF32D9">
        <w:rPr>
          <w:sz w:val="30"/>
          <w:szCs w:val="30"/>
          <w:cs/>
          <w:lang w:val="en-US"/>
        </w:rPr>
        <w:t>ซึ่งบริษัท</w:t>
      </w:r>
      <w:r w:rsidR="00B1153C" w:rsidRPr="00DF32D9">
        <w:rPr>
          <w:rFonts w:hint="cs"/>
          <w:sz w:val="30"/>
          <w:szCs w:val="30"/>
          <w:cs/>
          <w:lang w:val="en-US"/>
        </w:rPr>
        <w:t>ย่อย</w:t>
      </w:r>
      <w:r w:rsidRPr="00DF32D9">
        <w:rPr>
          <w:sz w:val="30"/>
          <w:szCs w:val="30"/>
          <w:cs/>
          <w:lang w:val="en-US"/>
        </w:rPr>
        <w:t xml:space="preserve">ได้ยื่นคำให้การเพิ่มเติมต่อศาลเมื่อวันที่ </w:t>
      </w:r>
      <w:r w:rsidRPr="00DF32D9">
        <w:rPr>
          <w:sz w:val="30"/>
          <w:szCs w:val="30"/>
          <w:lang w:val="en-US"/>
        </w:rPr>
        <w:br/>
        <w:t>12</w:t>
      </w:r>
      <w:r w:rsidRPr="00DF32D9">
        <w:rPr>
          <w:sz w:val="30"/>
          <w:szCs w:val="30"/>
          <w:cs/>
          <w:lang w:val="en-US"/>
        </w:rPr>
        <w:t xml:space="preserve"> มีนาคม </w:t>
      </w:r>
      <w:r w:rsidR="0057505D" w:rsidRPr="00DF32D9">
        <w:rPr>
          <w:sz w:val="30"/>
          <w:szCs w:val="30"/>
          <w:lang w:val="en-US"/>
        </w:rPr>
        <w:t>256</w:t>
      </w:r>
      <w:r w:rsidR="00F252A0" w:rsidRPr="00DF32D9">
        <w:rPr>
          <w:sz w:val="30"/>
          <w:szCs w:val="30"/>
          <w:lang w:val="en-US"/>
        </w:rPr>
        <w:t>4</w:t>
      </w:r>
      <w:r w:rsidRPr="00DF32D9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0C43C641" w14:textId="77777777" w:rsidR="00C461CC" w:rsidRPr="00DF32D9" w:rsidRDefault="00C461CC" w:rsidP="00C461CC">
      <w:pPr>
        <w:pStyle w:val="Bo-Blankline"/>
      </w:pPr>
    </w:p>
    <w:p w14:paraId="1F196084" w14:textId="77777777" w:rsidR="00C461CC" w:rsidRPr="00DF32D9" w:rsidRDefault="00C461CC" w:rsidP="00C461C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F32D9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 w:rsidRPr="00DF32D9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 w:rsidRPr="00DF32D9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 w:rsidRPr="00DF32D9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 w:rsidRPr="00DF32D9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DF32D9">
        <w:rPr>
          <w:rFonts w:asciiTheme="majorBidi" w:hAnsiTheme="majorBidi"/>
          <w:sz w:val="30"/>
          <w:szCs w:val="30"/>
          <w:lang w:val="en-US"/>
        </w:rPr>
        <w:t>222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B986492" w14:textId="77777777" w:rsidR="00C461CC" w:rsidRPr="00DF32D9" w:rsidRDefault="00C461CC" w:rsidP="00C461CC">
      <w:pPr>
        <w:pStyle w:val="Bo-Blankline"/>
      </w:pPr>
    </w:p>
    <w:p w14:paraId="10570CDC" w14:textId="27D326DA" w:rsidR="00C461CC" w:rsidRPr="00F252A0" w:rsidRDefault="00C461CC" w:rsidP="00C461CC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F32D9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</w:t>
      </w:r>
      <w:r w:rsidR="00221111" w:rsidRPr="00DF32D9">
        <w:rPr>
          <w:rFonts w:asciiTheme="majorBidi" w:hAnsiTheme="majorBidi" w:hint="cs"/>
          <w:sz w:val="30"/>
          <w:szCs w:val="30"/>
          <w:cs/>
          <w:lang w:val="en-US"/>
        </w:rPr>
        <w:t>กลุ่ม</w:t>
      </w:r>
      <w:r w:rsidRPr="00DF32D9">
        <w:rPr>
          <w:rFonts w:asciiTheme="majorBidi" w:hAnsiTheme="majorBidi"/>
          <w:sz w:val="30"/>
          <w:szCs w:val="30"/>
          <w:cs/>
          <w:lang w:val="en-US"/>
        </w:rPr>
        <w:t>บริษัทมีแนวทางต่อสู้ในชั้นศาลได้ ซึ่งทั้งนี้ขึ้นอยู่กับการพิจารณาของแต่ละศาล</w:t>
      </w:r>
    </w:p>
    <w:p w14:paraId="2288DC99" w14:textId="33F919DC" w:rsidR="00C558BC" w:rsidRDefault="00C558BC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2A230302" w14:textId="2B371E5D" w:rsidR="00223149" w:rsidRDefault="00223149" w:rsidP="009E49FF">
      <w:pPr>
        <w:pStyle w:val="Caption"/>
        <w:ind w:hanging="900"/>
      </w:pPr>
      <w:r>
        <w:rPr>
          <w:rFonts w:hint="cs"/>
          <w:cs/>
        </w:rPr>
        <w:lastRenderedPageBreak/>
        <w:t>เรื่องอื่น</w:t>
      </w:r>
    </w:p>
    <w:p w14:paraId="7C94AA27" w14:textId="6E50883C" w:rsidR="00223149" w:rsidRPr="00223149" w:rsidRDefault="00223149" w:rsidP="00223149">
      <w:pPr>
        <w:pStyle w:val="Bo-Blankline"/>
      </w:pPr>
    </w:p>
    <w:p w14:paraId="08823E63" w14:textId="5FB2618E" w:rsidR="00C558BC" w:rsidRPr="00BE013B" w:rsidRDefault="00C558BC" w:rsidP="00C558BC">
      <w:pPr>
        <w:pStyle w:val="Bo-Blankline"/>
        <w:numPr>
          <w:ilvl w:val="0"/>
          <w:numId w:val="31"/>
        </w:numPr>
        <w:ind w:left="900"/>
        <w:jc w:val="thaiDistribute"/>
        <w:rPr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83202C">
        <w:rPr>
          <w:rFonts w:asciiTheme="majorBidi" w:hAnsiTheme="majorBidi" w:hint="cs"/>
          <w:spacing w:val="-2"/>
          <w:sz w:val="30"/>
          <w:szCs w:val="30"/>
          <w:cs/>
        </w:rPr>
        <w:t>ย่อยแห่งหนึ่ง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BE013B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BE013B">
        <w:rPr>
          <w:sz w:val="30"/>
          <w:szCs w:val="30"/>
        </w:rPr>
        <w:t xml:space="preserve">T-VER) </w:t>
      </w:r>
      <w:r w:rsidRPr="00BE013B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07A012E4" w14:textId="77777777" w:rsidR="00C558BC" w:rsidRPr="00BE013B" w:rsidRDefault="00C558BC" w:rsidP="00C558BC">
      <w:pPr>
        <w:pStyle w:val="Bo-Blankline"/>
        <w:ind w:left="900"/>
        <w:jc w:val="thaiDistribute"/>
      </w:pPr>
    </w:p>
    <w:p w14:paraId="23016DC7" w14:textId="595B3BFB" w:rsidR="00C558BC" w:rsidRPr="00417639" w:rsidRDefault="00C558BC" w:rsidP="00C558BC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417639">
        <w:rPr>
          <w:rFonts w:hint="cs"/>
          <w:sz w:val="30"/>
          <w:szCs w:val="30"/>
          <w:cs/>
        </w:rPr>
        <w:t xml:space="preserve">ณ สิ้นปี </w:t>
      </w:r>
      <w:r w:rsidRPr="00417639">
        <w:rPr>
          <w:sz w:val="30"/>
          <w:szCs w:val="30"/>
          <w:lang w:val="en-US"/>
        </w:rPr>
        <w:t xml:space="preserve">2564 </w:t>
      </w:r>
      <w:r w:rsidRPr="00417639">
        <w:rPr>
          <w:rFonts w:hint="cs"/>
          <w:sz w:val="30"/>
          <w:szCs w:val="30"/>
          <w:cs/>
          <w:lang w:val="en-US"/>
        </w:rPr>
        <w:t>บริษัท</w:t>
      </w:r>
      <w:r w:rsidR="0083202C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rFonts w:hint="cs"/>
          <w:sz w:val="30"/>
          <w:szCs w:val="30"/>
          <w:cs/>
          <w:lang w:val="en-US"/>
        </w:rPr>
        <w:t>ได้รับการขึ้นทะเบียนจาก อบก. รับรองปริมาณก๊าซเรือนกระจกที่ลดลง (คาร์บอนเครดิต)</w:t>
      </w:r>
      <w:r w:rsidR="003B0649">
        <w:rPr>
          <w:sz w:val="30"/>
          <w:szCs w:val="30"/>
          <w:lang w:val="en-US"/>
        </w:rPr>
        <w:t xml:space="preserve"> </w:t>
      </w:r>
      <w:r w:rsidRPr="00417639">
        <w:rPr>
          <w:rFonts w:hint="cs"/>
          <w:sz w:val="30"/>
          <w:szCs w:val="30"/>
          <w:cs/>
          <w:lang w:val="en-US"/>
        </w:rPr>
        <w:t xml:space="preserve">จากโครงการดังกล่าวจำนวน </w:t>
      </w:r>
      <w:r w:rsidRPr="00417639">
        <w:rPr>
          <w:sz w:val="30"/>
          <w:szCs w:val="30"/>
          <w:lang w:val="en-US"/>
        </w:rPr>
        <w:t>82,056</w:t>
      </w:r>
      <w:r w:rsidRPr="00417639">
        <w:rPr>
          <w:rFonts w:hint="cs"/>
          <w:sz w:val="30"/>
          <w:szCs w:val="30"/>
          <w:cs/>
          <w:lang w:val="en-US"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417639">
        <w:rPr>
          <w:sz w:val="30"/>
          <w:szCs w:val="30"/>
          <w:lang w:val="en-US"/>
        </w:rPr>
        <w:t>34,690</w:t>
      </w:r>
      <w:r w:rsidRPr="00417639">
        <w:rPr>
          <w:rFonts w:hint="cs"/>
          <w:sz w:val="30"/>
          <w:szCs w:val="30"/>
          <w:cs/>
          <w:lang w:val="en-US"/>
        </w:rPr>
        <w:t xml:space="preserve"> ตันคาร์บอนไดออกไซด์เทียบเท่า บริษัท</w:t>
      </w:r>
      <w:r w:rsidR="003B0649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rFonts w:hint="cs"/>
          <w:sz w:val="30"/>
          <w:szCs w:val="30"/>
          <w:cs/>
          <w:lang w:val="en-US"/>
        </w:rPr>
        <w:t>มีจำนวนคาร์บอนเครดิต</w:t>
      </w:r>
      <w:r w:rsidR="003B0649">
        <w:rPr>
          <w:rFonts w:hint="cs"/>
          <w:sz w:val="30"/>
          <w:szCs w:val="30"/>
          <w:cs/>
          <w:lang w:val="en-US"/>
        </w:rPr>
        <w:t xml:space="preserve">คงเหลือ </w:t>
      </w:r>
      <w:r w:rsidR="003B0649">
        <w:rPr>
          <w:sz w:val="30"/>
          <w:szCs w:val="30"/>
          <w:lang w:val="en-US"/>
        </w:rPr>
        <w:t>4</w:t>
      </w:r>
      <w:r w:rsidRPr="00417639">
        <w:rPr>
          <w:sz w:val="30"/>
          <w:szCs w:val="30"/>
          <w:lang w:val="en-US"/>
        </w:rPr>
        <w:t>7,366</w:t>
      </w:r>
      <w:r w:rsidRPr="00417639">
        <w:rPr>
          <w:rFonts w:hint="cs"/>
          <w:sz w:val="30"/>
          <w:szCs w:val="30"/>
          <w:cs/>
          <w:lang w:val="en-US"/>
        </w:rPr>
        <w:t xml:space="preserve"> ตันคาร์บอนไดออกไซด์เทียบเท่า</w:t>
      </w:r>
    </w:p>
    <w:p w14:paraId="08DD2092" w14:textId="77777777" w:rsidR="00C558BC" w:rsidRPr="0083202C" w:rsidRDefault="00C558BC" w:rsidP="00C558BC">
      <w:pPr>
        <w:pStyle w:val="Bo-Blankline"/>
        <w:ind w:left="900"/>
        <w:jc w:val="thaiDistribute"/>
        <w:rPr>
          <w:lang w:val="en-US"/>
        </w:rPr>
      </w:pPr>
    </w:p>
    <w:p w14:paraId="26373A23" w14:textId="20ECD958" w:rsidR="00C558BC" w:rsidRPr="00417639" w:rsidRDefault="00C558BC" w:rsidP="00C558B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417639">
        <w:rPr>
          <w:rFonts w:hint="cs"/>
          <w:sz w:val="30"/>
          <w:szCs w:val="30"/>
          <w:cs/>
          <w:lang w:val="en-US"/>
        </w:rPr>
        <w:t>ต่อมาเมื่อวันที่</w:t>
      </w:r>
      <w:r w:rsidRPr="00417639">
        <w:rPr>
          <w:sz w:val="30"/>
          <w:szCs w:val="30"/>
          <w:lang w:val="en-US"/>
        </w:rPr>
        <w:t xml:space="preserve"> 24</w:t>
      </w:r>
      <w:r w:rsidRPr="00417639">
        <w:rPr>
          <w:rFonts w:hint="cs"/>
          <w:sz w:val="30"/>
          <w:szCs w:val="30"/>
          <w:cs/>
          <w:lang w:val="en-US"/>
        </w:rPr>
        <w:t xml:space="preserve"> พฤษภาคม </w:t>
      </w:r>
      <w:r w:rsidRPr="00417639">
        <w:rPr>
          <w:sz w:val="30"/>
          <w:szCs w:val="30"/>
          <w:lang w:val="en-US"/>
        </w:rPr>
        <w:t xml:space="preserve">2565 </w:t>
      </w:r>
      <w:r w:rsidRPr="00417639">
        <w:rPr>
          <w:rFonts w:hint="cs"/>
          <w:sz w:val="30"/>
          <w:szCs w:val="30"/>
          <w:cs/>
          <w:lang w:val="en-US"/>
        </w:rPr>
        <w:t>บริษัท</w:t>
      </w:r>
      <w:r w:rsidR="0083202C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rFonts w:hint="cs"/>
          <w:sz w:val="30"/>
          <w:szCs w:val="30"/>
          <w:cs/>
          <w:lang w:val="en-US"/>
        </w:rPr>
        <w:t xml:space="preserve">ได้รับการขึ้นทะเบียนจาก อบก. รับรองปริมาณก๊าซเรือนกระจกที่ลดลง (คาร์บอนเครดิต) </w:t>
      </w:r>
      <w:r w:rsidRPr="00417639">
        <w:rPr>
          <w:sz w:val="30"/>
          <w:szCs w:val="30"/>
          <w:cs/>
          <w:lang w:val="en-US"/>
        </w:rPr>
        <w:t xml:space="preserve">สำหรับช่วงระยะเวลาวันที่ </w:t>
      </w:r>
      <w:r w:rsidRPr="00417639">
        <w:rPr>
          <w:sz w:val="30"/>
          <w:szCs w:val="30"/>
          <w:lang w:val="en-US"/>
        </w:rPr>
        <w:t>1</w:t>
      </w:r>
      <w:r w:rsidRPr="00417639">
        <w:rPr>
          <w:sz w:val="30"/>
          <w:szCs w:val="30"/>
          <w:cs/>
          <w:lang w:val="en-US"/>
        </w:rPr>
        <w:t xml:space="preserve"> พฤษภาคม </w:t>
      </w:r>
      <w:r w:rsidRPr="00417639">
        <w:rPr>
          <w:sz w:val="30"/>
          <w:szCs w:val="30"/>
          <w:lang w:val="en-US"/>
        </w:rPr>
        <w:t>2560</w:t>
      </w:r>
      <w:r w:rsidRPr="00417639">
        <w:rPr>
          <w:sz w:val="30"/>
          <w:szCs w:val="30"/>
          <w:cs/>
          <w:lang w:val="en-US"/>
        </w:rPr>
        <w:t xml:space="preserve"> ถึง </w:t>
      </w:r>
      <w:r w:rsidRPr="00417639">
        <w:rPr>
          <w:sz w:val="30"/>
          <w:szCs w:val="30"/>
          <w:lang w:val="en-US"/>
        </w:rPr>
        <w:t>31</w:t>
      </w:r>
      <w:r w:rsidRPr="00417639">
        <w:rPr>
          <w:sz w:val="30"/>
          <w:szCs w:val="30"/>
          <w:cs/>
          <w:lang w:val="en-US"/>
        </w:rPr>
        <w:t xml:space="preserve"> ธันวาคม </w:t>
      </w:r>
      <w:r w:rsidRPr="00417639">
        <w:rPr>
          <w:sz w:val="30"/>
          <w:szCs w:val="30"/>
          <w:lang w:val="en-US"/>
        </w:rPr>
        <w:t xml:space="preserve">2563 </w:t>
      </w:r>
      <w:r w:rsidRPr="00417639">
        <w:rPr>
          <w:rFonts w:hint="cs"/>
          <w:sz w:val="30"/>
          <w:szCs w:val="30"/>
          <w:cs/>
          <w:lang w:val="en-US"/>
        </w:rPr>
        <w:t>เพิ่ม</w:t>
      </w:r>
      <w:r>
        <w:rPr>
          <w:rFonts w:hint="cs"/>
          <w:sz w:val="30"/>
          <w:szCs w:val="30"/>
          <w:cs/>
          <w:lang w:val="en-US"/>
        </w:rPr>
        <w:t>ขึ้น</w:t>
      </w:r>
      <w:r w:rsidRPr="00417639">
        <w:rPr>
          <w:rFonts w:hint="cs"/>
          <w:sz w:val="30"/>
          <w:szCs w:val="30"/>
          <w:cs/>
          <w:lang w:val="en-US"/>
        </w:rPr>
        <w:t>จำนวน</w:t>
      </w:r>
      <w:r w:rsidRPr="00417639">
        <w:rPr>
          <w:sz w:val="30"/>
          <w:szCs w:val="30"/>
          <w:lang w:val="en-US"/>
        </w:rPr>
        <w:t xml:space="preserve"> 717,931 </w:t>
      </w:r>
      <w:r w:rsidRPr="00417639">
        <w:rPr>
          <w:rFonts w:hint="cs"/>
          <w:sz w:val="30"/>
          <w:szCs w:val="30"/>
          <w:cs/>
          <w:lang w:val="en-US"/>
        </w:rPr>
        <w:t>ตันคาร์บอนไดออกไซด์เทียบเท่า ทำให้บริษัท</w:t>
      </w:r>
      <w:r w:rsidR="003B0649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rFonts w:hint="cs"/>
          <w:sz w:val="30"/>
          <w:szCs w:val="30"/>
          <w:cs/>
          <w:lang w:val="en-US"/>
        </w:rPr>
        <w:t xml:space="preserve">มีจำนวนคาร์บอนเครดิตคงเหลือ </w:t>
      </w:r>
      <w:r w:rsidRPr="00417639">
        <w:rPr>
          <w:sz w:val="30"/>
          <w:szCs w:val="30"/>
          <w:lang w:val="en-US"/>
        </w:rPr>
        <w:t xml:space="preserve">765,297 </w:t>
      </w:r>
      <w:r w:rsidRPr="00417639">
        <w:rPr>
          <w:rFonts w:hint="cs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2FBE13ED" w14:textId="77777777" w:rsidR="00C558BC" w:rsidRPr="00417639" w:rsidRDefault="00C558BC" w:rsidP="00C558BC">
      <w:pPr>
        <w:pStyle w:val="Bo-Blankline"/>
        <w:ind w:left="900"/>
        <w:jc w:val="thaiDistribute"/>
      </w:pPr>
    </w:p>
    <w:p w14:paraId="2A0F4251" w14:textId="09FC57F1" w:rsidR="00C558BC" w:rsidRPr="00417639" w:rsidRDefault="00C558BC" w:rsidP="00C558B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417639">
        <w:rPr>
          <w:sz w:val="30"/>
          <w:szCs w:val="30"/>
          <w:cs/>
        </w:rPr>
        <w:t>ใน</w:t>
      </w:r>
      <w:r w:rsidRPr="00417639">
        <w:rPr>
          <w:sz w:val="30"/>
          <w:szCs w:val="30"/>
          <w:cs/>
          <w:lang w:val="en-US"/>
        </w:rPr>
        <w:t xml:space="preserve">ปี </w:t>
      </w:r>
      <w:r w:rsidRPr="00417639">
        <w:rPr>
          <w:sz w:val="30"/>
          <w:szCs w:val="30"/>
          <w:lang w:val="en-US"/>
        </w:rPr>
        <w:t>2564</w:t>
      </w:r>
      <w:r w:rsidRPr="00417639">
        <w:rPr>
          <w:sz w:val="30"/>
          <w:szCs w:val="30"/>
          <w:cs/>
          <w:lang w:val="en-US"/>
        </w:rPr>
        <w:t xml:space="preserve"> บริษัท</w:t>
      </w:r>
      <w:r w:rsidR="0083202C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sz w:val="30"/>
          <w:szCs w:val="30"/>
          <w:cs/>
          <w:lang w:val="en-US"/>
        </w:rPr>
        <w:t xml:space="preserve">ได้รับขยะทุกประเภทรวมทั้งสิ้น </w:t>
      </w:r>
      <w:r w:rsidRPr="00417639">
        <w:rPr>
          <w:sz w:val="30"/>
          <w:szCs w:val="30"/>
          <w:lang w:val="en-US"/>
        </w:rPr>
        <w:t>2</w:t>
      </w:r>
      <w:r w:rsidRPr="00417639">
        <w:rPr>
          <w:sz w:val="30"/>
          <w:szCs w:val="30"/>
          <w:cs/>
          <w:lang w:val="en-US"/>
        </w:rPr>
        <w:t>.</w:t>
      </w:r>
      <w:r w:rsidRPr="00417639">
        <w:rPr>
          <w:sz w:val="30"/>
          <w:szCs w:val="30"/>
          <w:lang w:val="en-US"/>
        </w:rPr>
        <w:t>19</w:t>
      </w:r>
      <w:r w:rsidRPr="00417639">
        <w:rPr>
          <w:sz w:val="30"/>
          <w:szCs w:val="30"/>
          <w:cs/>
          <w:lang w:val="en-US"/>
        </w:rPr>
        <w:t xml:space="preserve"> ล้านตัน มาใช้เป็นเชื้อเพลิงในโรงไฟฟ้าของบริษัท</w:t>
      </w:r>
      <w:r w:rsidR="00963EF1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sz w:val="30"/>
          <w:szCs w:val="30"/>
          <w:cs/>
          <w:lang w:val="en-US"/>
        </w:rPr>
        <w:t>และในโรงปูนซิเมนต์ของบริษัท ทีพีไอ โพลีน จำกัด (มหาชน) ซึ่งสามารถลดการปล่อย</w:t>
      </w:r>
      <w:r w:rsidR="00963EF1">
        <w:rPr>
          <w:sz w:val="30"/>
          <w:szCs w:val="30"/>
          <w:cs/>
          <w:lang w:val="en-US"/>
        </w:rPr>
        <w:br/>
      </w:r>
      <w:r w:rsidRPr="00417639">
        <w:rPr>
          <w:sz w:val="30"/>
          <w:szCs w:val="30"/>
          <w:cs/>
          <w:lang w:val="en-US"/>
        </w:rPr>
        <w:t>ก๊าซเรือนกระจก</w:t>
      </w:r>
      <w:r w:rsidR="00963EF1">
        <w:rPr>
          <w:rFonts w:hint="cs"/>
          <w:sz w:val="30"/>
          <w:szCs w:val="30"/>
          <w:cs/>
          <w:lang w:val="en-US"/>
        </w:rPr>
        <w:t xml:space="preserve"> </w:t>
      </w:r>
      <w:r w:rsidRPr="00417639">
        <w:rPr>
          <w:sz w:val="30"/>
          <w:szCs w:val="30"/>
          <w:cs/>
          <w:lang w:val="en-US"/>
        </w:rPr>
        <w:t xml:space="preserve">(คาร์บอนรีดักชั่น) จากการฝังกลบได้ประมาณ </w:t>
      </w:r>
      <w:r w:rsidRPr="00417639">
        <w:rPr>
          <w:sz w:val="30"/>
          <w:szCs w:val="30"/>
          <w:lang w:val="en-US"/>
        </w:rPr>
        <w:t>5</w:t>
      </w:r>
      <w:r w:rsidRPr="00417639">
        <w:rPr>
          <w:sz w:val="30"/>
          <w:szCs w:val="30"/>
          <w:cs/>
          <w:lang w:val="en-US"/>
        </w:rPr>
        <w:t>.</w:t>
      </w:r>
      <w:r w:rsidRPr="00417639">
        <w:rPr>
          <w:sz w:val="30"/>
          <w:szCs w:val="30"/>
          <w:lang w:val="en-US"/>
        </w:rPr>
        <w:t>08</w:t>
      </w:r>
      <w:r w:rsidRPr="00417639">
        <w:rPr>
          <w:sz w:val="30"/>
          <w:szCs w:val="30"/>
          <w:cs/>
          <w:lang w:val="en-US"/>
        </w:rPr>
        <w:t xml:space="preserve"> ล้านตันคาร์บอนไดออกไซค์เทียบเท่า โครงการใหม่นี้ บริษัท</w:t>
      </w:r>
      <w:r w:rsidR="003B0649">
        <w:rPr>
          <w:rFonts w:hint="cs"/>
          <w:sz w:val="30"/>
          <w:szCs w:val="30"/>
          <w:cs/>
          <w:lang w:val="en-US"/>
        </w:rPr>
        <w:t>ย่อยดังกล่าว</w:t>
      </w:r>
      <w:r w:rsidRPr="00417639">
        <w:rPr>
          <w:sz w:val="30"/>
          <w:szCs w:val="30"/>
          <w:cs/>
          <w:lang w:val="en-US"/>
        </w:rPr>
        <w:t>กำลังขึ้นทะเบียนกับ อบก. เพื่อรับรองปริมาณก๊าซเรือนกระจกที่ลดลง</w:t>
      </w:r>
    </w:p>
    <w:p w14:paraId="0E47CF62" w14:textId="73EB9AF2" w:rsidR="00C10008" w:rsidRPr="001E232A" w:rsidRDefault="00C10008" w:rsidP="001E232A">
      <w:pPr>
        <w:pStyle w:val="Bo-Blankline"/>
        <w:rPr>
          <w:highlight w:val="yellow"/>
        </w:rPr>
      </w:pPr>
    </w:p>
    <w:p w14:paraId="30A42688" w14:textId="1964D2D4" w:rsidR="00C10008" w:rsidRPr="00BE013B" w:rsidRDefault="00C10008" w:rsidP="00C558BC">
      <w:pPr>
        <w:pStyle w:val="Bo-Blankline"/>
        <w:numPr>
          <w:ilvl w:val="0"/>
          <w:numId w:val="31"/>
        </w:numPr>
        <w:ind w:left="900"/>
        <w:jc w:val="thaiDistribute"/>
        <w:rPr>
          <w:sz w:val="30"/>
          <w:szCs w:val="30"/>
        </w:rPr>
      </w:pPr>
      <w:r w:rsidRPr="00C10008">
        <w:rPr>
          <w:sz w:val="30"/>
          <w:szCs w:val="30"/>
          <w:cs/>
        </w:rPr>
        <w:t xml:space="preserve">ตั้งแต่เดือนธันวาคม </w:t>
      </w:r>
      <w:r w:rsidRPr="00C10008">
        <w:rPr>
          <w:sz w:val="30"/>
          <w:szCs w:val="30"/>
        </w:rPr>
        <w:t xml:space="preserve">2564 </w:t>
      </w:r>
      <w:r w:rsidRPr="00C10008">
        <w:rPr>
          <w:sz w:val="30"/>
          <w:szCs w:val="30"/>
          <w:cs/>
        </w:rPr>
        <w:t xml:space="preserve">จนถึงไตรมาส </w:t>
      </w:r>
      <w:r w:rsidR="003B0649">
        <w:rPr>
          <w:sz w:val="30"/>
          <w:szCs w:val="30"/>
        </w:rPr>
        <w:t>2</w:t>
      </w:r>
      <w:r w:rsidRPr="00C10008">
        <w:rPr>
          <w:sz w:val="30"/>
          <w:szCs w:val="30"/>
        </w:rPr>
        <w:t xml:space="preserve"> </w:t>
      </w:r>
      <w:r w:rsidRPr="00C10008">
        <w:rPr>
          <w:sz w:val="30"/>
          <w:szCs w:val="30"/>
          <w:cs/>
        </w:rPr>
        <w:t xml:space="preserve">ปี </w:t>
      </w:r>
      <w:r w:rsidRPr="00C10008">
        <w:rPr>
          <w:sz w:val="30"/>
          <w:szCs w:val="30"/>
        </w:rPr>
        <w:t xml:space="preserve">2565 </w:t>
      </w:r>
      <w:r w:rsidRPr="00C10008">
        <w:rPr>
          <w:sz w:val="30"/>
          <w:szCs w:val="30"/>
          <w:cs/>
        </w:rPr>
        <w:t>บริษัทได้รับอนุญาตประทานบัตรเหมืองแร่หินปูนและ</w:t>
      </w:r>
      <w:r w:rsidRPr="00C558BC">
        <w:rPr>
          <w:rFonts w:asciiTheme="majorBidi" w:hAnsiTheme="majorBidi"/>
          <w:spacing w:val="-2"/>
          <w:sz w:val="30"/>
          <w:szCs w:val="30"/>
          <w:cs/>
        </w:rPr>
        <w:t>หินดินดาน</w:t>
      </w:r>
      <w:r w:rsidRPr="00C10008">
        <w:rPr>
          <w:sz w:val="30"/>
          <w:szCs w:val="30"/>
          <w:cs/>
        </w:rPr>
        <w:t xml:space="preserve">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C10008">
        <w:rPr>
          <w:sz w:val="30"/>
          <w:szCs w:val="30"/>
        </w:rPr>
        <w:t xml:space="preserve">24 </w:t>
      </w:r>
      <w:r w:rsidRPr="00C10008">
        <w:rPr>
          <w:sz w:val="30"/>
          <w:szCs w:val="30"/>
          <w:cs/>
        </w:rPr>
        <w:t xml:space="preserve">แปลง มีอายุประทานบัตร </w:t>
      </w:r>
      <w:r w:rsidRPr="00C10008">
        <w:rPr>
          <w:sz w:val="30"/>
          <w:szCs w:val="30"/>
        </w:rPr>
        <w:t xml:space="preserve">27 </w:t>
      </w:r>
      <w:r w:rsidRPr="00C10008">
        <w:rPr>
          <w:sz w:val="30"/>
          <w:szCs w:val="30"/>
          <w:cs/>
        </w:rPr>
        <w:t xml:space="preserve">ปี เนื้อที่รวม </w:t>
      </w:r>
      <w:r w:rsidRPr="00C10008">
        <w:rPr>
          <w:sz w:val="30"/>
          <w:szCs w:val="30"/>
        </w:rPr>
        <w:t xml:space="preserve">6,389 </w:t>
      </w:r>
      <w:r w:rsidRPr="00C10008">
        <w:rPr>
          <w:sz w:val="30"/>
          <w:szCs w:val="30"/>
          <w:cs/>
        </w:rPr>
        <w:t>ไร่ โดยมีปริมาณแร่หินปูนเป็นจำนวน</w:t>
      </w:r>
      <w:r w:rsidRPr="00C10008">
        <w:rPr>
          <w:sz w:val="30"/>
          <w:szCs w:val="30"/>
        </w:rPr>
        <w:t xml:space="preserve">372,539,500 </w:t>
      </w:r>
      <w:r w:rsidRPr="00C10008">
        <w:rPr>
          <w:sz w:val="30"/>
          <w:szCs w:val="30"/>
          <w:cs/>
        </w:rPr>
        <w:t xml:space="preserve">ตัน เป็นหินดินดานจำนวน </w:t>
      </w:r>
      <w:r w:rsidRPr="00C10008">
        <w:rPr>
          <w:sz w:val="30"/>
          <w:szCs w:val="30"/>
        </w:rPr>
        <w:t xml:space="preserve">43,043,400 </w:t>
      </w:r>
      <w:r w:rsidRPr="00C10008">
        <w:rPr>
          <w:sz w:val="30"/>
          <w:szCs w:val="30"/>
          <w:cs/>
        </w:rPr>
        <w:t xml:space="preserve">ตัน รวมเป็นจำนวนทั้งสิ้น </w:t>
      </w:r>
      <w:r w:rsidRPr="00C10008">
        <w:rPr>
          <w:sz w:val="30"/>
          <w:szCs w:val="30"/>
        </w:rPr>
        <w:t xml:space="preserve">415,582,900 </w:t>
      </w:r>
      <w:r w:rsidRPr="00C10008">
        <w:rPr>
          <w:sz w:val="30"/>
          <w:szCs w:val="30"/>
          <w:cs/>
        </w:rPr>
        <w:t xml:space="preserve">ตัน (เฉลี่ยจำนวน </w:t>
      </w:r>
      <w:r w:rsidRPr="00C10008">
        <w:rPr>
          <w:sz w:val="30"/>
          <w:szCs w:val="30"/>
        </w:rPr>
        <w:t xml:space="preserve">15.39 </w:t>
      </w:r>
      <w:r w:rsidRPr="00C10008">
        <w:rPr>
          <w:sz w:val="30"/>
          <w:szCs w:val="30"/>
          <w:cs/>
        </w:rPr>
        <w:t>ล้านตัน/ปี)</w:t>
      </w:r>
    </w:p>
    <w:p w14:paraId="22875F8F" w14:textId="02933E0D" w:rsidR="003403EB" w:rsidRDefault="003403EB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/>
          <w:sz w:val="20"/>
          <w:szCs w:val="20"/>
          <w:highlight w:val="yellow"/>
        </w:rPr>
        <w:br w:type="page"/>
      </w:r>
    </w:p>
    <w:p w14:paraId="52A805E3" w14:textId="77777777" w:rsidR="00223149" w:rsidRPr="00F252A0" w:rsidRDefault="00223149" w:rsidP="00223149">
      <w:pPr>
        <w:pStyle w:val="Caption"/>
        <w:ind w:hanging="900"/>
      </w:pPr>
      <w:r w:rsidRPr="00F252A0">
        <w:rPr>
          <w:rFonts w:hint="cs"/>
          <w:cs/>
        </w:rPr>
        <w:lastRenderedPageBreak/>
        <w:t>เหตุ</w:t>
      </w:r>
      <w:r w:rsidRPr="00F252A0">
        <w:rPr>
          <w:cs/>
        </w:rPr>
        <w:t>การณ์ภายหลังรอบระยะเวลารายงาน</w:t>
      </w:r>
    </w:p>
    <w:p w14:paraId="12F6B108" w14:textId="7201F29E" w:rsidR="00223149" w:rsidRDefault="00223149" w:rsidP="001E232A">
      <w:pPr>
        <w:pStyle w:val="Bo-Blankline"/>
        <w:rPr>
          <w:highlight w:val="yellow"/>
        </w:rPr>
      </w:pPr>
    </w:p>
    <w:p w14:paraId="2BE7C254" w14:textId="6E0414B8" w:rsidR="00DB1ECC" w:rsidRDefault="0083202C" w:rsidP="00DB1ECC">
      <w:pPr>
        <w:pStyle w:val="Bo-Blankline"/>
        <w:numPr>
          <w:ilvl w:val="0"/>
          <w:numId w:val="34"/>
        </w:numPr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ในก</w:t>
      </w:r>
      <w:r w:rsidRPr="0083202C">
        <w:rPr>
          <w:sz w:val="30"/>
          <w:szCs w:val="30"/>
          <w:cs/>
        </w:rPr>
        <w:t xml:space="preserve">ารประชุมคณะกรรมการบริษัท ครั้งที่ </w:t>
      </w:r>
      <w:r w:rsidRPr="0083202C">
        <w:rPr>
          <w:sz w:val="30"/>
          <w:szCs w:val="30"/>
        </w:rPr>
        <w:t>6/2565</w:t>
      </w:r>
      <w:r w:rsidRPr="0083202C">
        <w:rPr>
          <w:sz w:val="30"/>
          <w:szCs w:val="30"/>
          <w:cs/>
        </w:rPr>
        <w:t xml:space="preserve"> เมื่อวันที่ </w:t>
      </w:r>
      <w:r w:rsidRPr="0083202C">
        <w:rPr>
          <w:sz w:val="30"/>
          <w:szCs w:val="30"/>
        </w:rPr>
        <w:t>30</w:t>
      </w:r>
      <w:r w:rsidRPr="0083202C">
        <w:rPr>
          <w:sz w:val="30"/>
          <w:szCs w:val="30"/>
          <w:cs/>
        </w:rPr>
        <w:t xml:space="preserve"> มิถุนายน </w:t>
      </w:r>
      <w:r w:rsidRPr="0083202C">
        <w:rPr>
          <w:sz w:val="30"/>
          <w:szCs w:val="30"/>
        </w:rPr>
        <w:t>2565</w:t>
      </w:r>
      <w:r w:rsidRPr="0083202C">
        <w:rPr>
          <w:sz w:val="30"/>
          <w:szCs w:val="30"/>
          <w:cs/>
        </w:rPr>
        <w:t xml:space="preserve"> ได้มีมติอนุมัติกำหนดระยะเวลาการจำหน่ายหุ้นของบริษัทที่ซื้อคืน จำนวน </w:t>
      </w:r>
      <w:r w:rsidRPr="0083202C">
        <w:rPr>
          <w:sz w:val="30"/>
          <w:szCs w:val="30"/>
        </w:rPr>
        <w:t>191.2</w:t>
      </w:r>
      <w:r w:rsidR="00C62507">
        <w:rPr>
          <w:sz w:val="30"/>
          <w:szCs w:val="30"/>
        </w:rPr>
        <w:t>65</w:t>
      </w:r>
      <w:r w:rsidRPr="0083202C">
        <w:rPr>
          <w:sz w:val="30"/>
          <w:szCs w:val="30"/>
          <w:cs/>
        </w:rPr>
        <w:t xml:space="preserve"> ล้านหุ้น (คิดเป็นร้อยละ </w:t>
      </w:r>
      <w:r w:rsidRPr="0083202C">
        <w:rPr>
          <w:sz w:val="30"/>
          <w:szCs w:val="30"/>
        </w:rPr>
        <w:t>1</w:t>
      </w:r>
      <w:r w:rsidRPr="0083202C">
        <w:rPr>
          <w:sz w:val="30"/>
          <w:szCs w:val="30"/>
          <w:cs/>
        </w:rPr>
        <w:t xml:space="preserve"> ของหุ้นที่จำหน่ายได้แล้วทั้งหมด) โดยการขายในตลาดหลักทรัพย์ฯ ในวันที่ </w:t>
      </w:r>
      <w:r w:rsidRPr="0083202C">
        <w:rPr>
          <w:sz w:val="30"/>
          <w:szCs w:val="30"/>
        </w:rPr>
        <w:t>22</w:t>
      </w:r>
      <w:r w:rsidRPr="0083202C">
        <w:rPr>
          <w:sz w:val="30"/>
          <w:szCs w:val="30"/>
          <w:cs/>
        </w:rPr>
        <w:t xml:space="preserve"> กรกฎาคม </w:t>
      </w:r>
      <w:r w:rsidRPr="0083202C">
        <w:rPr>
          <w:sz w:val="30"/>
          <w:szCs w:val="30"/>
        </w:rPr>
        <w:t>2565</w:t>
      </w:r>
    </w:p>
    <w:p w14:paraId="0ABF1B85" w14:textId="77777777" w:rsidR="00DB1ECC" w:rsidRPr="00DB1ECC" w:rsidRDefault="00DB1ECC" w:rsidP="00DB1ECC">
      <w:pPr>
        <w:pStyle w:val="Bo-Blankline"/>
        <w:ind w:left="900"/>
        <w:jc w:val="thaiDistribute"/>
      </w:pPr>
    </w:p>
    <w:p w14:paraId="4FC5828C" w14:textId="4404EC60" w:rsidR="0083202C" w:rsidRDefault="0083202C" w:rsidP="00C62507">
      <w:pPr>
        <w:pStyle w:val="Bo-Blankline"/>
        <w:ind w:left="900"/>
        <w:jc w:val="thaiDistribute"/>
        <w:rPr>
          <w:spacing w:val="1"/>
          <w:sz w:val="30"/>
          <w:szCs w:val="30"/>
        </w:rPr>
      </w:pPr>
      <w:r w:rsidRPr="00C62507">
        <w:rPr>
          <w:spacing w:val="1"/>
          <w:sz w:val="30"/>
          <w:szCs w:val="30"/>
          <w:cs/>
        </w:rPr>
        <w:t xml:space="preserve">เมื่อวันที่ </w:t>
      </w:r>
      <w:r w:rsidRPr="00C62507">
        <w:rPr>
          <w:spacing w:val="1"/>
          <w:sz w:val="30"/>
          <w:szCs w:val="30"/>
        </w:rPr>
        <w:t xml:space="preserve">27 </w:t>
      </w:r>
      <w:r w:rsidRPr="00C62507">
        <w:rPr>
          <w:spacing w:val="1"/>
          <w:sz w:val="30"/>
          <w:szCs w:val="30"/>
          <w:cs/>
        </w:rPr>
        <w:t xml:space="preserve">กรกฎาคม </w:t>
      </w:r>
      <w:r w:rsidRPr="00C62507">
        <w:rPr>
          <w:spacing w:val="1"/>
          <w:sz w:val="30"/>
          <w:szCs w:val="30"/>
        </w:rPr>
        <w:t xml:space="preserve">2565 </w:t>
      </w:r>
      <w:r w:rsidRPr="00C62507">
        <w:rPr>
          <w:spacing w:val="1"/>
          <w:sz w:val="30"/>
          <w:szCs w:val="30"/>
          <w:cs/>
        </w:rPr>
        <w:t xml:space="preserve">บริษัทได้ดำเนินการลดทุนชำระแล้วจำนวน </w:t>
      </w:r>
      <w:r w:rsidRPr="00C62507">
        <w:rPr>
          <w:spacing w:val="1"/>
          <w:sz w:val="30"/>
          <w:szCs w:val="30"/>
        </w:rPr>
        <w:t>191.2</w:t>
      </w:r>
      <w:r w:rsidR="00C62507">
        <w:rPr>
          <w:spacing w:val="1"/>
          <w:sz w:val="30"/>
          <w:szCs w:val="30"/>
        </w:rPr>
        <w:t>65</w:t>
      </w:r>
      <w:r w:rsidRPr="00C62507">
        <w:rPr>
          <w:spacing w:val="1"/>
          <w:sz w:val="30"/>
          <w:szCs w:val="30"/>
        </w:rPr>
        <w:t xml:space="preserve"> </w:t>
      </w:r>
      <w:r w:rsidRPr="00C62507">
        <w:rPr>
          <w:spacing w:val="1"/>
          <w:sz w:val="30"/>
          <w:szCs w:val="30"/>
          <w:cs/>
        </w:rPr>
        <w:t xml:space="preserve">ล้านหุ้น มูลค่าที่ตราไว้หุ้นละ </w:t>
      </w:r>
      <w:r w:rsidRPr="00C62507">
        <w:rPr>
          <w:spacing w:val="1"/>
          <w:sz w:val="30"/>
          <w:szCs w:val="30"/>
        </w:rPr>
        <w:t xml:space="preserve">1 </w:t>
      </w:r>
      <w:r w:rsidRPr="00C62507">
        <w:rPr>
          <w:spacing w:val="1"/>
          <w:sz w:val="30"/>
          <w:szCs w:val="30"/>
          <w:cs/>
        </w:rPr>
        <w:t xml:space="preserve">บาท </w:t>
      </w:r>
      <w:r w:rsidR="00EC2F1E">
        <w:rPr>
          <w:rFonts w:hint="cs"/>
          <w:spacing w:val="1"/>
          <w:sz w:val="30"/>
          <w:szCs w:val="30"/>
          <w:cs/>
        </w:rPr>
        <w:t xml:space="preserve">เป็นจำนวนเงิน </w:t>
      </w:r>
      <w:r w:rsidR="00EC2F1E" w:rsidRPr="00C62507">
        <w:rPr>
          <w:spacing w:val="1"/>
          <w:sz w:val="30"/>
          <w:szCs w:val="30"/>
        </w:rPr>
        <w:t>191.2</w:t>
      </w:r>
      <w:r w:rsidR="00EC2F1E">
        <w:rPr>
          <w:spacing w:val="1"/>
          <w:sz w:val="30"/>
          <w:szCs w:val="30"/>
        </w:rPr>
        <w:t>65</w:t>
      </w:r>
      <w:r w:rsidR="00EC2F1E" w:rsidRPr="00C62507">
        <w:rPr>
          <w:spacing w:val="1"/>
          <w:sz w:val="30"/>
          <w:szCs w:val="30"/>
        </w:rPr>
        <w:t xml:space="preserve"> </w:t>
      </w:r>
      <w:r w:rsidR="00EC2F1E" w:rsidRPr="00C62507">
        <w:rPr>
          <w:spacing w:val="1"/>
          <w:sz w:val="30"/>
          <w:szCs w:val="30"/>
          <w:cs/>
        </w:rPr>
        <w:t>ล้าน</w:t>
      </w:r>
      <w:r w:rsidR="00EC2F1E">
        <w:rPr>
          <w:rFonts w:hint="cs"/>
          <w:spacing w:val="1"/>
          <w:sz w:val="30"/>
          <w:szCs w:val="30"/>
          <w:cs/>
        </w:rPr>
        <w:t xml:space="preserve">บาท </w:t>
      </w:r>
      <w:r w:rsidRPr="00C62507">
        <w:rPr>
          <w:spacing w:val="1"/>
          <w:sz w:val="30"/>
          <w:szCs w:val="30"/>
          <w:cs/>
        </w:rPr>
        <w:t>และการลดทุนจดทะเบียนนี้ได้จดทะเบียนต่อกรมพัฒนาธุรกิจ</w:t>
      </w:r>
      <w:r w:rsidRPr="00EC2F1E">
        <w:rPr>
          <w:spacing w:val="2"/>
          <w:sz w:val="30"/>
          <w:szCs w:val="30"/>
          <w:cs/>
        </w:rPr>
        <w:t>การค้า กระทรวงพาณิชย์แล้วเมื่อวันที่</w:t>
      </w:r>
      <w:r w:rsidR="00C62507" w:rsidRPr="00EC2F1E">
        <w:rPr>
          <w:spacing w:val="2"/>
          <w:sz w:val="30"/>
          <w:szCs w:val="30"/>
        </w:rPr>
        <w:t xml:space="preserve"> </w:t>
      </w:r>
      <w:r w:rsidRPr="00EC2F1E">
        <w:rPr>
          <w:spacing w:val="2"/>
          <w:sz w:val="30"/>
          <w:szCs w:val="30"/>
        </w:rPr>
        <w:t xml:space="preserve">27 </w:t>
      </w:r>
      <w:r w:rsidRPr="00EC2F1E">
        <w:rPr>
          <w:spacing w:val="2"/>
          <w:sz w:val="30"/>
          <w:szCs w:val="30"/>
          <w:cs/>
        </w:rPr>
        <w:t xml:space="preserve">กรกฎาคม </w:t>
      </w:r>
      <w:r w:rsidRPr="00EC2F1E">
        <w:rPr>
          <w:spacing w:val="2"/>
          <w:sz w:val="30"/>
          <w:szCs w:val="30"/>
        </w:rPr>
        <w:t xml:space="preserve">2565 </w:t>
      </w:r>
      <w:r w:rsidRPr="00EC2F1E">
        <w:rPr>
          <w:spacing w:val="2"/>
          <w:sz w:val="30"/>
          <w:szCs w:val="30"/>
          <w:cs/>
        </w:rPr>
        <w:t>พร้อมตัดรายการหุ้นทุนซื้อคืนและสำรองหุ้นทุน</w:t>
      </w:r>
      <w:r w:rsidRPr="00C62507">
        <w:rPr>
          <w:spacing w:val="1"/>
          <w:sz w:val="30"/>
          <w:szCs w:val="30"/>
          <w:cs/>
        </w:rPr>
        <w:t>ซื้อคืนที่แสดงไว้ในส่วนของผู้ถือหุ้นออกทั้งจำนวน</w:t>
      </w:r>
      <w:r w:rsidR="00C62507">
        <w:rPr>
          <w:spacing w:val="1"/>
          <w:sz w:val="30"/>
          <w:szCs w:val="30"/>
        </w:rPr>
        <w:t xml:space="preserve"> </w:t>
      </w:r>
      <w:r w:rsidR="00C62507">
        <w:rPr>
          <w:rFonts w:hint="cs"/>
          <w:spacing w:val="1"/>
          <w:sz w:val="30"/>
          <w:szCs w:val="30"/>
          <w:cs/>
        </w:rPr>
        <w:t>โดยมีรายละเอียดสรุปได้ดังนี้</w:t>
      </w:r>
    </w:p>
    <w:p w14:paraId="518B0EF5" w14:textId="77777777" w:rsidR="00C62507" w:rsidRPr="00146375" w:rsidRDefault="00C62507" w:rsidP="00C62507">
      <w:pPr>
        <w:pStyle w:val="Bo-Blankline"/>
        <w:ind w:left="900"/>
        <w:jc w:val="thaiDistribute"/>
        <w:rPr>
          <w:spacing w:val="1"/>
        </w:rPr>
      </w:pPr>
    </w:p>
    <w:tbl>
      <w:tblPr>
        <w:tblW w:w="891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2070"/>
        <w:gridCol w:w="2610"/>
        <w:gridCol w:w="1800"/>
      </w:tblGrid>
      <w:tr w:rsidR="00146375" w:rsidRPr="00744476" w14:paraId="53C5819A" w14:textId="77777777" w:rsidTr="00A93CCE">
        <w:trPr>
          <w:tblHeader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B24D0" w14:textId="6671CE5E" w:rsidR="00146375" w:rsidRPr="002A3FE0" w:rsidRDefault="00146375" w:rsidP="00C72A9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3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ทุนจดทะเบียนและทุนชำระแล้ว </w:t>
            </w:r>
            <w:r w:rsidRPr="002A3F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2A3F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เดิม</w:t>
            </w:r>
            <w:r w:rsidRPr="002A3F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A784A" w14:textId="0056BE28" w:rsidR="00146375" w:rsidRPr="002A3FE0" w:rsidRDefault="00146375" w:rsidP="00C72A9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3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ทุนจดทะเบียนและทุนชำระแล้ว</w:t>
            </w:r>
            <w:r w:rsidRPr="002A3F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2A3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ใหม่</w:t>
            </w:r>
            <w:r w:rsidRPr="002A3F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46375" w:rsidRPr="00744476" w14:paraId="548B70AD" w14:textId="77777777" w:rsidTr="00A93CCE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371CEF24" w14:textId="5C300B02" w:rsidR="00146375" w:rsidRPr="002A3FE0" w:rsidRDefault="00146375" w:rsidP="00146375">
            <w:pPr>
              <w:ind w:left="250" w:right="-163" w:hanging="25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9DF2A" w14:textId="3087BE6D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>23,751,500,</w:t>
            </w:r>
            <w:r w:rsidRPr="002A3FE0">
              <w:rPr>
                <w:rFonts w:ascii="Angsana New" w:hAnsi="Angsana New"/>
                <w:sz w:val="28"/>
                <w:szCs w:val="28"/>
              </w:rPr>
              <w:t>000</w:t>
            </w: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DD829C" w14:textId="2E18E2CD" w:rsidR="00146375" w:rsidRPr="002A3FE0" w:rsidRDefault="00146375" w:rsidP="001463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02ABF3" w14:textId="429E0E57" w:rsidR="00146375" w:rsidRPr="002A3FE0" w:rsidRDefault="00146375" w:rsidP="00146375">
            <w:pPr>
              <w:tabs>
                <w:tab w:val="decimal" w:pos="1956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23,560,235,000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146375" w:rsidRPr="00744476" w14:paraId="471A34B0" w14:textId="77777777" w:rsidTr="00A93CCE">
        <w:tc>
          <w:tcPr>
            <w:tcW w:w="2430" w:type="dxa"/>
            <w:shd w:val="clear" w:color="auto" w:fill="auto"/>
          </w:tcPr>
          <w:p w14:paraId="3BAF0725" w14:textId="3406F895" w:rsidR="00146375" w:rsidRPr="002A3FE0" w:rsidRDefault="00146375" w:rsidP="00146375">
            <w:pPr>
              <w:ind w:left="250" w:right="-163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มูลค่าทุนจดทะเบียน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4B1EC16" w14:textId="66D40A68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>23,751,500,000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14:paraId="32403387" w14:textId="0BC1B010" w:rsidR="00146375" w:rsidRPr="002A3FE0" w:rsidRDefault="00146375" w:rsidP="001463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มูลค่าทุนจดทะเบียน</w:t>
            </w:r>
          </w:p>
        </w:tc>
        <w:tc>
          <w:tcPr>
            <w:tcW w:w="1800" w:type="dxa"/>
            <w:shd w:val="clear" w:color="auto" w:fill="auto"/>
          </w:tcPr>
          <w:p w14:paraId="6405A1B9" w14:textId="54570DD7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23,560,235,000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46375" w:rsidRPr="00744476" w14:paraId="30682023" w14:textId="77777777" w:rsidTr="00A93CCE">
        <w:tc>
          <w:tcPr>
            <w:tcW w:w="2430" w:type="dxa"/>
            <w:shd w:val="clear" w:color="auto" w:fill="auto"/>
          </w:tcPr>
          <w:p w14:paraId="4B476506" w14:textId="0FB577DC" w:rsidR="00146375" w:rsidRPr="002A3FE0" w:rsidRDefault="00146375" w:rsidP="00146375">
            <w:pPr>
              <w:ind w:left="250" w:right="-163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ทุนจดทะเบียนชำระแล้ว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FB61A9" w14:textId="1D1CA6F2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19,126,500,000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14:paraId="47092F37" w14:textId="208C0445" w:rsidR="00146375" w:rsidRPr="002A3FE0" w:rsidRDefault="00146375" w:rsidP="001463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ทุนจดทะเบียนชำระแล้ว</w:t>
            </w:r>
          </w:p>
        </w:tc>
        <w:tc>
          <w:tcPr>
            <w:tcW w:w="1800" w:type="dxa"/>
            <w:shd w:val="clear" w:color="auto" w:fill="auto"/>
          </w:tcPr>
          <w:p w14:paraId="46651F21" w14:textId="7A99DD7B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18,935,235,000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146375" w:rsidRPr="00744476" w14:paraId="40955AAB" w14:textId="77777777" w:rsidTr="00A93CCE">
        <w:tc>
          <w:tcPr>
            <w:tcW w:w="2430" w:type="dxa"/>
            <w:shd w:val="clear" w:color="auto" w:fill="auto"/>
          </w:tcPr>
          <w:p w14:paraId="47B08853" w14:textId="725F5306" w:rsidR="00146375" w:rsidRPr="002A3FE0" w:rsidRDefault="00146375" w:rsidP="00146375">
            <w:pPr>
              <w:ind w:left="250" w:right="-163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มูลค่าทุนจดทะเบียนชำระแล้ว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A6AA75A" w14:textId="190DB6DD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>19,126,500,000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14:paraId="307616D5" w14:textId="368C9638" w:rsidR="00146375" w:rsidRPr="002A3FE0" w:rsidRDefault="00146375" w:rsidP="001463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มูลค่าทุนจดทะเบียนชำระแล้ว</w:t>
            </w:r>
          </w:p>
        </w:tc>
        <w:tc>
          <w:tcPr>
            <w:tcW w:w="1800" w:type="dxa"/>
            <w:shd w:val="clear" w:color="auto" w:fill="auto"/>
          </w:tcPr>
          <w:p w14:paraId="3D56A8C5" w14:textId="3EE3BBD4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18,935,235,000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46375" w:rsidRPr="00744476" w14:paraId="12DA01C5" w14:textId="77777777" w:rsidTr="00A93CCE">
        <w:tc>
          <w:tcPr>
            <w:tcW w:w="2430" w:type="dxa"/>
            <w:shd w:val="clear" w:color="auto" w:fill="auto"/>
          </w:tcPr>
          <w:p w14:paraId="4BD5715C" w14:textId="69BCD3E4" w:rsidR="00146375" w:rsidRPr="002A3FE0" w:rsidRDefault="00146375" w:rsidP="00146375">
            <w:pPr>
              <w:ind w:left="250" w:right="-163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มูลค่าที่ตราไว้หุ้นละ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056" w14:textId="49649D66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1.00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14:paraId="32FDD25F" w14:textId="4A6BC34D" w:rsidR="00146375" w:rsidRPr="002A3FE0" w:rsidRDefault="00146375" w:rsidP="001463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 w:hint="cs"/>
                <w:sz w:val="28"/>
                <w:szCs w:val="28"/>
                <w:cs/>
              </w:rPr>
              <w:t>มูลค่าที่ตราไว้หุ้นละ</w:t>
            </w:r>
          </w:p>
        </w:tc>
        <w:tc>
          <w:tcPr>
            <w:tcW w:w="1800" w:type="dxa"/>
            <w:shd w:val="clear" w:color="auto" w:fill="auto"/>
          </w:tcPr>
          <w:p w14:paraId="4E7C551C" w14:textId="41A55E37" w:rsidR="00146375" w:rsidRPr="002A3FE0" w:rsidRDefault="00146375" w:rsidP="00146375">
            <w:pPr>
              <w:tabs>
                <w:tab w:val="decimal" w:pos="2007"/>
              </w:tabs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3FE0">
              <w:rPr>
                <w:rFonts w:ascii="Angsana New" w:hAnsi="Angsana New"/>
                <w:sz w:val="28"/>
                <w:szCs w:val="28"/>
                <w:lang w:val="en-US"/>
              </w:rPr>
              <w:t xml:space="preserve">1.00 </w:t>
            </w:r>
            <w:r w:rsidRPr="002A3F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</w:tbl>
    <w:p w14:paraId="18D1374D" w14:textId="77777777" w:rsidR="0083202C" w:rsidRPr="003B0649" w:rsidRDefault="0083202C" w:rsidP="00146375">
      <w:pPr>
        <w:pStyle w:val="Bo-Blankline"/>
        <w:ind w:left="0"/>
      </w:pPr>
    </w:p>
    <w:p w14:paraId="585A7D2C" w14:textId="70BCF7CB" w:rsidR="00C10008" w:rsidRPr="00C865A7" w:rsidRDefault="00C865A7" w:rsidP="00C865A7">
      <w:pPr>
        <w:pStyle w:val="Bo-Blankline"/>
        <w:numPr>
          <w:ilvl w:val="0"/>
          <w:numId w:val="34"/>
        </w:numPr>
        <w:ind w:left="900"/>
        <w:jc w:val="thaiDistribute"/>
        <w:rPr>
          <w:sz w:val="30"/>
          <w:szCs w:val="30"/>
          <w:cs/>
          <w:lang w:val="en-US"/>
        </w:rPr>
      </w:pPr>
      <w:r w:rsidRPr="00C865A7">
        <w:rPr>
          <w:sz w:val="30"/>
          <w:szCs w:val="30"/>
          <w:cs/>
          <w:lang w:val="en-US"/>
        </w:rPr>
        <w:t xml:space="preserve">ระหว่างวันที่ </w:t>
      </w:r>
      <w:r>
        <w:rPr>
          <w:sz w:val="30"/>
          <w:szCs w:val="30"/>
          <w:lang w:val="en-US"/>
        </w:rPr>
        <w:t xml:space="preserve">8-10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>
        <w:rPr>
          <w:sz w:val="30"/>
          <w:szCs w:val="30"/>
          <w:lang w:val="en-US"/>
        </w:rPr>
        <w:t>2565</w:t>
      </w:r>
      <w:r w:rsidRPr="00C865A7">
        <w:rPr>
          <w:sz w:val="30"/>
          <w:szCs w:val="30"/>
          <w:cs/>
          <w:lang w:val="en-US"/>
        </w:rPr>
        <w:t xml:space="preserve"> บริษัท</w:t>
      </w:r>
      <w:r>
        <w:rPr>
          <w:rFonts w:hint="cs"/>
          <w:sz w:val="30"/>
          <w:szCs w:val="30"/>
          <w:cs/>
          <w:lang w:val="en-US"/>
        </w:rPr>
        <w:t>ย่อยแห่งหนึ่ง</w:t>
      </w:r>
      <w:r w:rsidRPr="00C865A7">
        <w:rPr>
          <w:sz w:val="30"/>
          <w:szCs w:val="30"/>
          <w:cs/>
          <w:lang w:val="en-US"/>
        </w:rPr>
        <w:t xml:space="preserve">เสนอขายหุ้นกู้ อายุ </w:t>
      </w:r>
      <w:r>
        <w:rPr>
          <w:sz w:val="30"/>
          <w:szCs w:val="30"/>
          <w:lang w:val="en-US"/>
        </w:rPr>
        <w:t xml:space="preserve">5 </w:t>
      </w:r>
      <w:r w:rsidRPr="00C865A7">
        <w:rPr>
          <w:sz w:val="30"/>
          <w:szCs w:val="30"/>
          <w:cs/>
          <w:lang w:val="en-US"/>
        </w:rPr>
        <w:t xml:space="preserve">ปี อัตราดอกเบี้ยคงที่ร้อยละ </w:t>
      </w:r>
      <w:r>
        <w:rPr>
          <w:sz w:val="30"/>
          <w:szCs w:val="30"/>
          <w:lang w:val="en-US"/>
        </w:rPr>
        <w:t>4.1</w:t>
      </w:r>
      <w:r w:rsidRPr="00C865A7">
        <w:rPr>
          <w:sz w:val="30"/>
          <w:szCs w:val="30"/>
          <w:cs/>
          <w:lang w:val="en-US"/>
        </w:rPr>
        <w:t xml:space="preserve"> </w:t>
      </w:r>
      <w:r>
        <w:rPr>
          <w:sz w:val="30"/>
          <w:szCs w:val="30"/>
          <w:lang w:val="en-US"/>
        </w:rPr>
        <w:br/>
      </w:r>
      <w:r w:rsidRPr="00C865A7">
        <w:rPr>
          <w:sz w:val="30"/>
          <w:szCs w:val="30"/>
          <w:cs/>
          <w:lang w:val="en-US"/>
        </w:rPr>
        <w:t xml:space="preserve">ต่อปี ชำระดอกเบี้ยทุก </w:t>
      </w:r>
      <w:r>
        <w:rPr>
          <w:sz w:val="30"/>
          <w:szCs w:val="30"/>
          <w:lang w:val="en-US"/>
        </w:rPr>
        <w:t>3</w:t>
      </w:r>
      <w:r w:rsidRPr="00C865A7">
        <w:rPr>
          <w:sz w:val="30"/>
          <w:szCs w:val="30"/>
          <w:cs/>
          <w:lang w:val="en-US"/>
        </w:rPr>
        <w:t xml:space="preserve"> เดือน มูลค่าเสนอขายไม่เกิน </w:t>
      </w:r>
      <w:r>
        <w:rPr>
          <w:sz w:val="30"/>
          <w:szCs w:val="30"/>
          <w:lang w:val="en-US"/>
        </w:rPr>
        <w:t>4,000</w:t>
      </w:r>
      <w:r w:rsidRPr="00C865A7">
        <w:rPr>
          <w:sz w:val="30"/>
          <w:szCs w:val="30"/>
          <w:cs/>
          <w:lang w:val="en-US"/>
        </w:rPr>
        <w:t xml:space="preserve"> ล้านบาท  และมีหุ้นกู้สำรองเพื่อเสนอขายมูลค่า</w:t>
      </w:r>
      <w:r>
        <w:rPr>
          <w:sz w:val="30"/>
          <w:szCs w:val="30"/>
          <w:lang w:val="en-US"/>
        </w:rPr>
        <w:br/>
      </w:r>
      <w:r w:rsidRPr="00C865A7">
        <w:rPr>
          <w:sz w:val="30"/>
          <w:szCs w:val="30"/>
          <w:cs/>
          <w:lang w:val="en-US"/>
        </w:rPr>
        <w:t xml:space="preserve">ไม่เกิน </w:t>
      </w:r>
      <w:r>
        <w:rPr>
          <w:sz w:val="30"/>
          <w:szCs w:val="30"/>
          <w:lang w:val="en-US"/>
        </w:rPr>
        <w:t>2,000</w:t>
      </w:r>
      <w:r w:rsidRPr="00C865A7">
        <w:rPr>
          <w:sz w:val="30"/>
          <w:szCs w:val="30"/>
          <w:cs/>
          <w:lang w:val="en-US"/>
        </w:rPr>
        <w:t xml:space="preserve"> ล้านบาท มูลค่ารวมทั้งสิ้นไม่เกิน </w:t>
      </w:r>
      <w:r>
        <w:rPr>
          <w:sz w:val="30"/>
          <w:szCs w:val="30"/>
          <w:lang w:val="en-US"/>
        </w:rPr>
        <w:t>6,000</w:t>
      </w:r>
      <w:r w:rsidRPr="00C865A7">
        <w:rPr>
          <w:sz w:val="30"/>
          <w:szCs w:val="30"/>
          <w:cs/>
          <w:lang w:val="en-US"/>
        </w:rPr>
        <w:t xml:space="preserve"> ล้านบาท</w:t>
      </w:r>
    </w:p>
    <w:p w14:paraId="30DB7A63" w14:textId="77777777" w:rsidR="002B01D9" w:rsidRDefault="002B01D9" w:rsidP="001E232A">
      <w:pPr>
        <w:pStyle w:val="Bo-Blankline"/>
        <w:rPr>
          <w:highlight w:val="yellow"/>
        </w:rPr>
      </w:pPr>
    </w:p>
    <w:p w14:paraId="2209B630" w14:textId="39F87CCB" w:rsidR="001E232A" w:rsidRPr="00C93568" w:rsidRDefault="00C93568" w:rsidP="00DB1ECC">
      <w:pPr>
        <w:pStyle w:val="Bo-Blankline"/>
        <w:numPr>
          <w:ilvl w:val="0"/>
          <w:numId w:val="34"/>
        </w:numPr>
        <w:ind w:left="900"/>
        <w:jc w:val="thaiDistribute"/>
        <w:rPr>
          <w:sz w:val="30"/>
          <w:szCs w:val="30"/>
          <w:lang w:val="en-US"/>
        </w:rPr>
      </w:pPr>
      <w:r w:rsidRPr="00C93568">
        <w:rPr>
          <w:rFonts w:hint="cs"/>
          <w:sz w:val="30"/>
          <w:szCs w:val="30"/>
          <w:cs/>
          <w:lang w:val="en-US"/>
        </w:rPr>
        <w:t>ใน</w:t>
      </w:r>
      <w:r w:rsidR="0083202C" w:rsidRPr="00C93568">
        <w:rPr>
          <w:sz w:val="30"/>
          <w:szCs w:val="30"/>
          <w:cs/>
          <w:lang w:val="en-US"/>
        </w:rPr>
        <w:t>ประชุมวิสามัญผู้ถือหุ้นของบริษัทย่อยแห่งหนึ่ง เมื่อวันที่</w:t>
      </w:r>
      <w:r w:rsidRPr="00C93568">
        <w:rPr>
          <w:sz w:val="30"/>
          <w:szCs w:val="30"/>
          <w:lang w:val="en-US"/>
        </w:rPr>
        <w:t xml:space="preserve"> 21 </w:t>
      </w:r>
      <w:r w:rsidR="0083202C" w:rsidRPr="00C93568">
        <w:rPr>
          <w:rFonts w:hint="cs"/>
          <w:sz w:val="30"/>
          <w:szCs w:val="30"/>
          <w:cs/>
          <w:lang w:val="en-US"/>
        </w:rPr>
        <w:t>มิถุนายน</w:t>
      </w:r>
      <w:r w:rsidR="0083202C" w:rsidRPr="00C93568">
        <w:rPr>
          <w:sz w:val="30"/>
          <w:szCs w:val="30"/>
          <w:cs/>
          <w:lang w:val="en-US"/>
        </w:rPr>
        <w:t xml:space="preserve"> </w:t>
      </w:r>
      <w:r w:rsidR="0083202C" w:rsidRPr="00C93568">
        <w:rPr>
          <w:sz w:val="30"/>
          <w:szCs w:val="30"/>
          <w:lang w:val="en-US"/>
        </w:rPr>
        <w:t xml:space="preserve">2565 </w:t>
      </w:r>
      <w:r w:rsidR="0083202C" w:rsidRPr="00C93568">
        <w:rPr>
          <w:sz w:val="30"/>
          <w:szCs w:val="30"/>
          <w:cs/>
          <w:lang w:val="en-US"/>
        </w:rPr>
        <w:t>ผู้ถือหุ้นของบริษัทย่อยแห่งหนึ่งมีมติอนุมัติให้เพิ่มทุนจดทะเบียนของบริษัทย่อยแห่งหนึ่งเป็นจำนวนเงิน</w:t>
      </w:r>
      <w:r w:rsidRPr="00C93568">
        <w:rPr>
          <w:sz w:val="30"/>
          <w:szCs w:val="30"/>
          <w:lang w:val="en-US"/>
        </w:rPr>
        <w:t xml:space="preserve"> 1,700 </w:t>
      </w:r>
      <w:r w:rsidR="0083202C" w:rsidRPr="00C93568">
        <w:rPr>
          <w:sz w:val="30"/>
          <w:szCs w:val="30"/>
          <w:cs/>
          <w:lang w:val="en-US"/>
        </w:rPr>
        <w:t>ล้านบาท</w:t>
      </w:r>
      <w:r w:rsidR="0083202C" w:rsidRPr="00C93568">
        <w:rPr>
          <w:sz w:val="30"/>
          <w:szCs w:val="30"/>
          <w:lang w:val="en-US"/>
        </w:rPr>
        <w:t xml:space="preserve"> </w:t>
      </w:r>
      <w:r w:rsidR="0083202C" w:rsidRPr="00C93568">
        <w:rPr>
          <w:sz w:val="30"/>
          <w:szCs w:val="30"/>
          <w:cs/>
          <w:lang w:val="en-US"/>
        </w:rPr>
        <w:t>(เพิ่มจาก</w:t>
      </w:r>
      <w:r w:rsidRPr="00C93568">
        <w:rPr>
          <w:sz w:val="30"/>
          <w:szCs w:val="30"/>
          <w:lang w:val="en-US"/>
        </w:rPr>
        <w:t xml:space="preserve"> 2,000 </w:t>
      </w:r>
      <w:r w:rsidR="0083202C" w:rsidRPr="00C93568">
        <w:rPr>
          <w:sz w:val="30"/>
          <w:szCs w:val="30"/>
          <w:cs/>
          <w:lang w:val="en-US"/>
        </w:rPr>
        <w:t>ล้านบาท เป็น</w:t>
      </w:r>
      <w:r w:rsidRPr="00C93568">
        <w:rPr>
          <w:sz w:val="30"/>
          <w:szCs w:val="30"/>
          <w:lang w:val="en-US"/>
        </w:rPr>
        <w:t xml:space="preserve"> 3,700 </w:t>
      </w:r>
      <w:r w:rsidR="0083202C" w:rsidRPr="00C93568">
        <w:rPr>
          <w:sz w:val="30"/>
          <w:szCs w:val="30"/>
          <w:cs/>
          <w:lang w:val="en-US"/>
        </w:rPr>
        <w:t>ล้านบาท) โดยการออกหุ้นสามัญใหม่จำนวน</w:t>
      </w:r>
      <w:r w:rsidRPr="00C93568">
        <w:rPr>
          <w:sz w:val="30"/>
          <w:szCs w:val="30"/>
          <w:lang w:val="en-US"/>
        </w:rPr>
        <w:t xml:space="preserve"> 17 </w:t>
      </w:r>
      <w:r w:rsidRPr="00C93568">
        <w:rPr>
          <w:rFonts w:hint="cs"/>
          <w:sz w:val="30"/>
          <w:szCs w:val="30"/>
          <w:cs/>
          <w:lang w:val="en-US"/>
        </w:rPr>
        <w:t>ล้าน</w:t>
      </w:r>
      <w:r w:rsidR="0083202C" w:rsidRPr="00C93568">
        <w:rPr>
          <w:sz w:val="30"/>
          <w:szCs w:val="30"/>
          <w:cs/>
          <w:lang w:val="en-US"/>
        </w:rPr>
        <w:t>หุ้น</w:t>
      </w:r>
      <w:r w:rsidRPr="00C93568">
        <w:rPr>
          <w:rFonts w:hint="cs"/>
          <w:sz w:val="30"/>
          <w:szCs w:val="30"/>
          <w:cs/>
          <w:lang w:val="en-US"/>
        </w:rPr>
        <w:t xml:space="preserve"> </w:t>
      </w:r>
      <w:r w:rsidR="0083202C" w:rsidRPr="00C93568">
        <w:rPr>
          <w:sz w:val="30"/>
          <w:szCs w:val="30"/>
          <w:cs/>
          <w:lang w:val="en-US"/>
        </w:rPr>
        <w:t>มูลค่าหุ้นละ</w:t>
      </w:r>
      <w:r w:rsidRPr="00C93568">
        <w:rPr>
          <w:sz w:val="30"/>
          <w:szCs w:val="30"/>
          <w:lang w:val="en-US"/>
        </w:rPr>
        <w:t xml:space="preserve"> 100 </w:t>
      </w:r>
      <w:r w:rsidRPr="00C93568">
        <w:rPr>
          <w:rFonts w:hint="cs"/>
          <w:sz w:val="30"/>
          <w:szCs w:val="30"/>
          <w:cs/>
          <w:lang w:val="en-US"/>
        </w:rPr>
        <w:t>บ</w:t>
      </w:r>
      <w:r w:rsidR="0083202C" w:rsidRPr="00C93568">
        <w:rPr>
          <w:sz w:val="30"/>
          <w:szCs w:val="30"/>
          <w:cs/>
          <w:lang w:val="en-US"/>
        </w:rPr>
        <w:t>าท และได้อนุมัติให้เรียกชำระค่าหุ้นสามัญเต็มมูลค่าเป็นจำนวนเงิน</w:t>
      </w:r>
      <w:r w:rsidR="0083202C" w:rsidRPr="00C93568">
        <w:rPr>
          <w:sz w:val="30"/>
          <w:szCs w:val="30"/>
          <w:lang w:val="en-US"/>
        </w:rPr>
        <w:t> </w:t>
      </w:r>
      <w:r w:rsidR="0083202C" w:rsidRPr="00C93568">
        <w:rPr>
          <w:sz w:val="30"/>
          <w:szCs w:val="30"/>
          <w:cs/>
          <w:lang w:val="en-US"/>
        </w:rPr>
        <w:t>1</w:t>
      </w:r>
      <w:r w:rsidR="0083202C" w:rsidRPr="00C93568">
        <w:rPr>
          <w:sz w:val="30"/>
          <w:szCs w:val="30"/>
          <w:lang w:val="en-US"/>
        </w:rPr>
        <w:t>,</w:t>
      </w:r>
      <w:r w:rsidR="0083202C" w:rsidRPr="00C93568">
        <w:rPr>
          <w:sz w:val="30"/>
          <w:szCs w:val="30"/>
          <w:cs/>
          <w:lang w:val="en-US"/>
        </w:rPr>
        <w:t>700</w:t>
      </w:r>
      <w:r w:rsidR="0083202C" w:rsidRPr="00C93568">
        <w:rPr>
          <w:sz w:val="30"/>
          <w:szCs w:val="30"/>
          <w:lang w:val="en-US"/>
        </w:rPr>
        <w:t> </w:t>
      </w:r>
      <w:r w:rsidR="0083202C" w:rsidRPr="00C93568">
        <w:rPr>
          <w:sz w:val="30"/>
          <w:szCs w:val="30"/>
          <w:cs/>
          <w:lang w:val="en-US"/>
        </w:rPr>
        <w:t>ล้านบาท</w:t>
      </w:r>
      <w:r w:rsidR="003B0649">
        <w:rPr>
          <w:sz w:val="30"/>
          <w:szCs w:val="30"/>
          <w:lang w:val="en-US"/>
        </w:rPr>
        <w:t xml:space="preserve"> </w:t>
      </w:r>
      <w:r w:rsidR="0083202C" w:rsidRPr="00C93568">
        <w:rPr>
          <w:sz w:val="30"/>
          <w:szCs w:val="30"/>
          <w:cs/>
          <w:lang w:val="en-US"/>
        </w:rPr>
        <w:t>การเพิ่มทุนจดทะเบียนนี้ได้จดทะเบียนกับกระทรวงพาณิชย์เมื่อวันที่</w:t>
      </w:r>
      <w:r w:rsidRPr="00C93568">
        <w:rPr>
          <w:sz w:val="30"/>
          <w:szCs w:val="30"/>
          <w:lang w:val="en-US"/>
        </w:rPr>
        <w:t xml:space="preserve"> 4 </w:t>
      </w:r>
      <w:r w:rsidRPr="00C93568">
        <w:rPr>
          <w:rFonts w:hint="cs"/>
          <w:sz w:val="30"/>
          <w:szCs w:val="30"/>
          <w:cs/>
          <w:lang w:val="en-US"/>
        </w:rPr>
        <w:t xml:space="preserve">กรกฎาคม </w:t>
      </w:r>
      <w:r w:rsidRPr="00C93568">
        <w:rPr>
          <w:sz w:val="30"/>
          <w:szCs w:val="30"/>
          <w:lang w:val="en-US"/>
        </w:rPr>
        <w:t>2565</w:t>
      </w:r>
    </w:p>
    <w:p w14:paraId="2A3970C2" w14:textId="35DC44DB" w:rsidR="00C62507" w:rsidRDefault="00C62507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p w14:paraId="5947BF93" w14:textId="64571219" w:rsidR="009E49FF" w:rsidRPr="001F7853" w:rsidRDefault="00223149" w:rsidP="009E49FF">
      <w:pPr>
        <w:pStyle w:val="Caption"/>
        <w:ind w:hanging="900"/>
      </w:pPr>
      <w:r w:rsidRPr="001F7853">
        <w:rPr>
          <w:rFonts w:hint="cs"/>
          <w:cs/>
        </w:rPr>
        <w:lastRenderedPageBreak/>
        <w:t>การ</w:t>
      </w:r>
      <w:r w:rsidR="00360038" w:rsidRPr="001F7853">
        <w:rPr>
          <w:rFonts w:hint="cs"/>
          <w:cs/>
        </w:rPr>
        <w:t>ปรับปรุงรายการ</w:t>
      </w:r>
    </w:p>
    <w:p w14:paraId="3547DFF6" w14:textId="6A67F01D" w:rsidR="00256C6D" w:rsidRPr="001E232A" w:rsidRDefault="00256C6D" w:rsidP="001E232A">
      <w:pPr>
        <w:pStyle w:val="Bo-Blankline"/>
        <w:rPr>
          <w:highlight w:val="yellow"/>
        </w:rPr>
      </w:pPr>
    </w:p>
    <w:p w14:paraId="29D1B13F" w14:textId="4088855E" w:rsidR="00360038" w:rsidRDefault="00360038" w:rsidP="00360038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8A12C4">
        <w:rPr>
          <w:rFonts w:asciiTheme="majorBidi" w:hAnsiTheme="majorBidi"/>
          <w:sz w:val="30"/>
          <w:szCs w:val="30"/>
          <w:cs/>
        </w:rPr>
        <w:t>รายการสินทรัพย์ทางการเงินหมุนเวียนอื่นที่ถูกแสดงในงบ</w:t>
      </w:r>
      <w:r w:rsidRPr="00360038">
        <w:rPr>
          <w:rFonts w:asciiTheme="majorBidi" w:hAnsiTheme="majorBidi" w:hint="cs"/>
          <w:sz w:val="30"/>
          <w:szCs w:val="30"/>
          <w:cs/>
        </w:rPr>
        <w:t>แ</w:t>
      </w:r>
      <w:r w:rsidRPr="008A12C4">
        <w:rPr>
          <w:rFonts w:asciiTheme="majorBidi" w:hAnsiTheme="majorBidi"/>
          <w:sz w:val="30"/>
          <w:szCs w:val="30"/>
          <w:cs/>
        </w:rPr>
        <w:t>สดงฐานะการเงิน</w:t>
      </w:r>
      <w:r>
        <w:rPr>
          <w:rFonts w:asciiTheme="majorBidi" w:hAnsiTheme="majorBidi" w:hint="cs"/>
          <w:sz w:val="30"/>
          <w:szCs w:val="30"/>
          <w:cs/>
        </w:rPr>
        <w:t>รวม</w:t>
      </w:r>
      <w:r w:rsidRPr="008A12C4">
        <w:rPr>
          <w:rFonts w:asciiTheme="majorBidi" w:hAnsi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8A12C4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  <w:r w:rsidRPr="008A12C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8A12C4">
        <w:rPr>
          <w:rFonts w:asciiTheme="majorBidi" w:hAnsiTheme="majorBidi"/>
          <w:sz w:val="30"/>
          <w:szCs w:val="30"/>
          <w:cs/>
        </w:rPr>
        <w:t>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507145B5" w14:textId="77777777" w:rsidR="00250184" w:rsidRPr="001E232A" w:rsidRDefault="00250184" w:rsidP="001E232A">
      <w:pPr>
        <w:pStyle w:val="Bo-Blankline"/>
        <w:rPr>
          <w:highlight w:val="yellow"/>
          <w:cs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236"/>
        <w:gridCol w:w="1384"/>
        <w:gridCol w:w="237"/>
        <w:gridCol w:w="1383"/>
      </w:tblGrid>
      <w:tr w:rsidR="003F6897" w:rsidRPr="00250184" w14:paraId="3A1B600E" w14:textId="77777777" w:rsidTr="00250184">
        <w:trPr>
          <w:trHeight w:val="419"/>
        </w:trPr>
        <w:tc>
          <w:tcPr>
            <w:tcW w:w="4500" w:type="dxa"/>
          </w:tcPr>
          <w:p w14:paraId="051E103C" w14:textId="77777777" w:rsidR="003F6897" w:rsidRPr="00504C48" w:rsidRDefault="003F6897" w:rsidP="00E16E6E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515B6415" w14:textId="77777777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04C4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F6897" w:rsidRPr="00250184" w14:paraId="115930CD" w14:textId="77777777" w:rsidTr="00250184">
        <w:trPr>
          <w:trHeight w:val="419"/>
        </w:trPr>
        <w:tc>
          <w:tcPr>
            <w:tcW w:w="4500" w:type="dxa"/>
          </w:tcPr>
          <w:p w14:paraId="4740DE8A" w14:textId="77777777" w:rsidR="003F6897" w:rsidRPr="00504C48" w:rsidRDefault="003F6897" w:rsidP="00E16E6E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3398968" w14:textId="100B6EAE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504C4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3F6897" w:rsidRPr="00250184" w14:paraId="4D503CBB" w14:textId="77777777" w:rsidTr="00250184">
        <w:trPr>
          <w:trHeight w:val="404"/>
        </w:trPr>
        <w:tc>
          <w:tcPr>
            <w:tcW w:w="4500" w:type="dxa"/>
          </w:tcPr>
          <w:p w14:paraId="25B1F008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0805E" w14:textId="6646C39E" w:rsidR="003F6897" w:rsidRPr="00504C48" w:rsidRDefault="003F6897" w:rsidP="00E16E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ก่อน</w:t>
            </w:r>
            <w:r w:rsidR="00313BC0"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955B0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491BFA" w14:textId="57758A5E" w:rsidR="003F6897" w:rsidRPr="00504C48" w:rsidRDefault="00313BC0" w:rsidP="00E16E6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13E5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F1C5F" w14:textId="19B9683F" w:rsidR="003F6897" w:rsidRPr="00504C48" w:rsidRDefault="003F6897" w:rsidP="003F6897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หลัง</w:t>
            </w:r>
            <w:r w:rsidR="00313BC0"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</w:tr>
      <w:tr w:rsidR="003F6897" w:rsidRPr="00250184" w14:paraId="1B4C5857" w14:textId="77777777" w:rsidTr="00250184">
        <w:trPr>
          <w:trHeight w:val="404"/>
        </w:trPr>
        <w:tc>
          <w:tcPr>
            <w:tcW w:w="4500" w:type="dxa"/>
          </w:tcPr>
          <w:p w14:paraId="1A36B212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</w:tcPr>
          <w:p w14:paraId="0F67C710" w14:textId="6E09E8A4" w:rsidR="003F6897" w:rsidRPr="00504C48" w:rsidRDefault="003F6897" w:rsidP="00E16E6E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04C4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F6897" w:rsidRPr="00250184" w14:paraId="0F59F8C2" w14:textId="77777777" w:rsidTr="00250184">
        <w:trPr>
          <w:trHeight w:val="404"/>
        </w:trPr>
        <w:tc>
          <w:tcPr>
            <w:tcW w:w="4500" w:type="dxa"/>
            <w:hideMark/>
          </w:tcPr>
          <w:p w14:paraId="5AE5C12E" w14:textId="77777777" w:rsidR="003F6897" w:rsidRPr="00504C48" w:rsidRDefault="003F6897" w:rsidP="00E16E6E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งบ</w:t>
            </w:r>
            <w:r w:rsidRPr="00504C4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แสดงฐานะการเงิน</w:t>
            </w:r>
          </w:p>
        </w:tc>
        <w:tc>
          <w:tcPr>
            <w:tcW w:w="1350" w:type="dxa"/>
          </w:tcPr>
          <w:p w14:paraId="5FF708AA" w14:textId="77777777" w:rsidR="003F6897" w:rsidRPr="00504C48" w:rsidRDefault="003F6897" w:rsidP="00E16E6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231455D3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</w:tcPr>
          <w:p w14:paraId="5E2D40FD" w14:textId="77777777" w:rsidR="003F6897" w:rsidRPr="00504C48" w:rsidRDefault="003F6897" w:rsidP="00E16E6E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7" w:type="dxa"/>
          </w:tcPr>
          <w:p w14:paraId="092312BD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2192948F" w14:textId="77777777" w:rsidR="003F6897" w:rsidRPr="00504C48" w:rsidRDefault="003F6897" w:rsidP="00E16E6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3F6897" w:rsidRPr="00250184" w14:paraId="503FB6F6" w14:textId="77777777" w:rsidTr="00250184">
        <w:trPr>
          <w:trHeight w:val="404"/>
        </w:trPr>
        <w:tc>
          <w:tcPr>
            <w:tcW w:w="4500" w:type="dxa"/>
            <w:hideMark/>
          </w:tcPr>
          <w:p w14:paraId="09A8F6E8" w14:textId="5C9D0713" w:rsidR="003F6897" w:rsidRPr="00504C48" w:rsidRDefault="003F6897" w:rsidP="00E16E6E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1E4084E4" w14:textId="0A462E9B" w:rsidR="003F6897" w:rsidRPr="00504C48" w:rsidRDefault="003F6897" w:rsidP="003F6897">
            <w:pPr>
              <w:tabs>
                <w:tab w:val="decimal" w:pos="1516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04C48">
              <w:rPr>
                <w:rFonts w:ascii="Angsana New" w:hAnsi="Angsana New"/>
                <w:sz w:val="29"/>
                <w:szCs w:val="29"/>
                <w:lang w:val="en-US"/>
              </w:rPr>
              <w:t>6,480,787</w:t>
            </w:r>
          </w:p>
        </w:tc>
        <w:tc>
          <w:tcPr>
            <w:tcW w:w="236" w:type="dxa"/>
          </w:tcPr>
          <w:p w14:paraId="2C36D4C7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2B68E882" w14:textId="77777777" w:rsidR="003F6897" w:rsidRPr="00504C48" w:rsidRDefault="003F6897" w:rsidP="00994BB5">
            <w:pPr>
              <w:tabs>
                <w:tab w:val="decimal" w:pos="1099"/>
              </w:tabs>
              <w:spacing w:line="240" w:lineRule="auto"/>
              <w:ind w:left="-7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(485,341)</w:t>
            </w:r>
          </w:p>
        </w:tc>
        <w:tc>
          <w:tcPr>
            <w:tcW w:w="237" w:type="dxa"/>
          </w:tcPr>
          <w:p w14:paraId="72AC9DD0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22C08F21" w14:textId="7F972307" w:rsidR="003F6897" w:rsidRPr="00504C48" w:rsidRDefault="003F6897" w:rsidP="003F6897">
            <w:pPr>
              <w:tabs>
                <w:tab w:val="decimal" w:pos="1714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5,995,446</w:t>
            </w:r>
          </w:p>
        </w:tc>
      </w:tr>
      <w:tr w:rsidR="003F6897" w:rsidRPr="00250184" w14:paraId="769862B0" w14:textId="77777777" w:rsidTr="00250184">
        <w:trPr>
          <w:trHeight w:val="404"/>
        </w:trPr>
        <w:tc>
          <w:tcPr>
            <w:tcW w:w="4500" w:type="dxa"/>
            <w:hideMark/>
          </w:tcPr>
          <w:p w14:paraId="310E76CF" w14:textId="1D196D28" w:rsidR="003F6897" w:rsidRPr="00504C48" w:rsidRDefault="003F6897" w:rsidP="003F6897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4EA9DE18" w14:textId="22780085" w:rsidR="003F6897" w:rsidRPr="00504C48" w:rsidRDefault="003F6897" w:rsidP="003F6897">
            <w:pPr>
              <w:tabs>
                <w:tab w:val="decimal" w:pos="1516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34,978</w:t>
            </w:r>
          </w:p>
        </w:tc>
        <w:tc>
          <w:tcPr>
            <w:tcW w:w="236" w:type="dxa"/>
          </w:tcPr>
          <w:p w14:paraId="65BA1ABB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34BE66FB" w14:textId="77777777" w:rsidR="003F6897" w:rsidRPr="00504C48" w:rsidRDefault="003F6897" w:rsidP="00504C48">
            <w:pPr>
              <w:tabs>
                <w:tab w:val="decimal" w:pos="1099"/>
              </w:tabs>
              <w:spacing w:line="240" w:lineRule="auto"/>
              <w:ind w:left="-16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485,341</w:t>
            </w:r>
          </w:p>
        </w:tc>
        <w:tc>
          <w:tcPr>
            <w:tcW w:w="237" w:type="dxa"/>
          </w:tcPr>
          <w:p w14:paraId="07818447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687549AD" w14:textId="6C6E5D6A" w:rsidR="003F6897" w:rsidRPr="00504C48" w:rsidRDefault="003F6897" w:rsidP="003F6897">
            <w:pPr>
              <w:tabs>
                <w:tab w:val="decimal" w:pos="1714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520,319</w:t>
            </w:r>
          </w:p>
        </w:tc>
      </w:tr>
      <w:tr w:rsidR="003F6897" w:rsidRPr="00250184" w14:paraId="565E1212" w14:textId="77777777" w:rsidTr="00250184">
        <w:trPr>
          <w:trHeight w:val="289"/>
        </w:trPr>
        <w:tc>
          <w:tcPr>
            <w:tcW w:w="4500" w:type="dxa"/>
          </w:tcPr>
          <w:p w14:paraId="4F0EE8E8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8DF4429" w14:textId="77777777" w:rsidR="003F6897" w:rsidRPr="00504C48" w:rsidRDefault="003F6897" w:rsidP="00E16E6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6846998E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77DD36B" w14:textId="77777777" w:rsidR="003F6897" w:rsidRPr="00504C48" w:rsidRDefault="003F6897" w:rsidP="00E16E6E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7" w:type="dxa"/>
          </w:tcPr>
          <w:p w14:paraId="3124B339" w14:textId="77777777" w:rsidR="003F6897" w:rsidRPr="00504C48" w:rsidRDefault="003F6897" w:rsidP="00E16E6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67FC5537" w14:textId="77777777" w:rsidR="003F6897" w:rsidRPr="00504C48" w:rsidRDefault="003F6897" w:rsidP="00E16E6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</w:tbl>
    <w:p w14:paraId="4D12A605" w14:textId="77777777" w:rsidR="00223149" w:rsidRPr="00250184" w:rsidRDefault="00223149" w:rsidP="00250184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</w:p>
    <w:sectPr w:rsidR="00223149" w:rsidRPr="00250184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94794" w14:textId="77777777" w:rsidR="001D7504" w:rsidRDefault="001D7504">
      <w:r>
        <w:separator/>
      </w:r>
    </w:p>
  </w:endnote>
  <w:endnote w:type="continuationSeparator" w:id="0">
    <w:p w14:paraId="0AB772F4" w14:textId="77777777" w:rsidR="001D7504" w:rsidRDefault="001D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1E2" w14:textId="77777777" w:rsidR="001D27CD" w:rsidRDefault="001D27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E72A" w14:textId="5C570B94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0044" w14:textId="77777777" w:rsidR="001D27CD" w:rsidRDefault="001D27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06DF" w14:textId="77777777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A67A" w14:textId="14BBDF7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201E12" w:rsidRDefault="00201E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1361" w14:textId="77777777" w:rsidR="001D7504" w:rsidRDefault="001D7504">
      <w:r>
        <w:separator/>
      </w:r>
    </w:p>
  </w:footnote>
  <w:footnote w:type="continuationSeparator" w:id="0">
    <w:p w14:paraId="561D0E35" w14:textId="77777777" w:rsidR="001D7504" w:rsidRDefault="001D7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A456" w14:textId="77777777" w:rsidR="001D27CD" w:rsidRDefault="001D27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14FE" w14:textId="1341E307" w:rsidR="00201E12" w:rsidRPr="002A12A1" w:rsidRDefault="00201E12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16DE98A" w14:textId="77777777" w:rsidR="0057615C" w:rsidRPr="002A12A1" w:rsidRDefault="0057615C" w:rsidP="0057615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0A52B06" w14:textId="33933543" w:rsidR="0057615C" w:rsidRPr="00720668" w:rsidRDefault="0057615C" w:rsidP="0057615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2565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B53B9" w14:textId="77777777" w:rsidR="001D27CD" w:rsidRDefault="001D2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41FA7D4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9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7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30"/>
  </w:num>
  <w:num w:numId="19">
    <w:abstractNumId w:val="28"/>
  </w:num>
  <w:num w:numId="20">
    <w:abstractNumId w:val="9"/>
  </w:num>
  <w:num w:numId="21">
    <w:abstractNumId w:val="18"/>
  </w:num>
  <w:num w:numId="22">
    <w:abstractNumId w:val="25"/>
  </w:num>
  <w:num w:numId="23">
    <w:abstractNumId w:val="31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6"/>
  </w:num>
  <w:num w:numId="33">
    <w:abstractNumId w:val="22"/>
  </w:num>
  <w:num w:numId="3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153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CFB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358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90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82D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AB"/>
    <w:rsid w:val="00125520"/>
    <w:rsid w:val="0012553F"/>
    <w:rsid w:val="001255A8"/>
    <w:rsid w:val="001255C2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375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918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2F"/>
    <w:rsid w:val="001A1F58"/>
    <w:rsid w:val="001A2025"/>
    <w:rsid w:val="001A251B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7CD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68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504"/>
    <w:rsid w:val="001D77CC"/>
    <w:rsid w:val="001D785A"/>
    <w:rsid w:val="001D7C2D"/>
    <w:rsid w:val="001D7EFB"/>
    <w:rsid w:val="001E002C"/>
    <w:rsid w:val="001E03B8"/>
    <w:rsid w:val="001E06AE"/>
    <w:rsid w:val="001E0B08"/>
    <w:rsid w:val="001E0D94"/>
    <w:rsid w:val="001E0F53"/>
    <w:rsid w:val="001E1273"/>
    <w:rsid w:val="001E17DF"/>
    <w:rsid w:val="001E1A8B"/>
    <w:rsid w:val="001E1D30"/>
    <w:rsid w:val="001E232A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65C"/>
    <w:rsid w:val="001E7C52"/>
    <w:rsid w:val="001E7E74"/>
    <w:rsid w:val="001F02AE"/>
    <w:rsid w:val="001F0448"/>
    <w:rsid w:val="001F0994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0C5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11"/>
    <w:rsid w:val="00221123"/>
    <w:rsid w:val="00221FBC"/>
    <w:rsid w:val="00222433"/>
    <w:rsid w:val="002224AF"/>
    <w:rsid w:val="002224EB"/>
    <w:rsid w:val="00222B85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8BB"/>
    <w:rsid w:val="002259C4"/>
    <w:rsid w:val="00225D32"/>
    <w:rsid w:val="002261AC"/>
    <w:rsid w:val="00226256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159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4D"/>
    <w:rsid w:val="00290D98"/>
    <w:rsid w:val="00290DAF"/>
    <w:rsid w:val="00291213"/>
    <w:rsid w:val="002914C9"/>
    <w:rsid w:val="0029161A"/>
    <w:rsid w:val="002916C5"/>
    <w:rsid w:val="0029175C"/>
    <w:rsid w:val="00291C64"/>
    <w:rsid w:val="00291CB3"/>
    <w:rsid w:val="00291D77"/>
    <w:rsid w:val="00292082"/>
    <w:rsid w:val="0029247C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3FE0"/>
    <w:rsid w:val="002A4267"/>
    <w:rsid w:val="002A488C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1D9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ABE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3B6"/>
    <w:rsid w:val="002E13FE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3EB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EBE"/>
    <w:rsid w:val="00373F4D"/>
    <w:rsid w:val="003740D2"/>
    <w:rsid w:val="00374382"/>
    <w:rsid w:val="0037452C"/>
    <w:rsid w:val="00374ABD"/>
    <w:rsid w:val="00375512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A7FCE"/>
    <w:rsid w:val="003B0029"/>
    <w:rsid w:val="003B0106"/>
    <w:rsid w:val="003B030D"/>
    <w:rsid w:val="003B03CD"/>
    <w:rsid w:val="003B0649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A37"/>
    <w:rsid w:val="003B6507"/>
    <w:rsid w:val="003B6ACF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0D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A1B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A31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F4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3A3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5B5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D3A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D2F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C64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1A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A2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B56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592F"/>
    <w:rsid w:val="005B5BC6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956"/>
    <w:rsid w:val="005C0BA3"/>
    <w:rsid w:val="005C0FFE"/>
    <w:rsid w:val="005C114F"/>
    <w:rsid w:val="005C12AE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3AC"/>
    <w:rsid w:val="005D685F"/>
    <w:rsid w:val="005D6A4B"/>
    <w:rsid w:val="005D6BEA"/>
    <w:rsid w:val="005D6E7B"/>
    <w:rsid w:val="005D6F9D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49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6DD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4FF9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78E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45C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0DF4"/>
    <w:rsid w:val="0072128A"/>
    <w:rsid w:val="0072128C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097D"/>
    <w:rsid w:val="007418D9"/>
    <w:rsid w:val="00741E03"/>
    <w:rsid w:val="00741EF4"/>
    <w:rsid w:val="007421DE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8E7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0D98"/>
    <w:rsid w:val="007E0FE6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CA6"/>
    <w:rsid w:val="007F0D10"/>
    <w:rsid w:val="007F11EA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0F6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02C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6FD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EEB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7EC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A49"/>
    <w:rsid w:val="008D5B04"/>
    <w:rsid w:val="008D5B91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0E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E70"/>
    <w:rsid w:val="0090220E"/>
    <w:rsid w:val="009029BB"/>
    <w:rsid w:val="00902C0B"/>
    <w:rsid w:val="00902C4C"/>
    <w:rsid w:val="00903AA7"/>
    <w:rsid w:val="009041A5"/>
    <w:rsid w:val="009041E6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2E49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415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1CC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EF1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183"/>
    <w:rsid w:val="009676A1"/>
    <w:rsid w:val="00967881"/>
    <w:rsid w:val="00967AEF"/>
    <w:rsid w:val="00967B97"/>
    <w:rsid w:val="0097014E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767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C4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0F2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59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2D3"/>
    <w:rsid w:val="009A4701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851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1D8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7C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8FA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62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826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4A3F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8D5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19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5F83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3CCE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29E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E40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50B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E0E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53C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8FE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DFB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AA0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8B2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380"/>
    <w:rsid w:val="00BA4B10"/>
    <w:rsid w:val="00BA4C61"/>
    <w:rsid w:val="00BA4E15"/>
    <w:rsid w:val="00BA4E42"/>
    <w:rsid w:val="00BA4E6E"/>
    <w:rsid w:val="00BA5120"/>
    <w:rsid w:val="00BA5402"/>
    <w:rsid w:val="00BA5C6B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9BA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0C8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8DD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6F7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181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8BC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507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817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A7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568"/>
    <w:rsid w:val="00C93B86"/>
    <w:rsid w:val="00C941CC"/>
    <w:rsid w:val="00C94292"/>
    <w:rsid w:val="00C9433A"/>
    <w:rsid w:val="00C943BB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8C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8A2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B35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00E"/>
    <w:rsid w:val="00D119B5"/>
    <w:rsid w:val="00D11A98"/>
    <w:rsid w:val="00D11B9E"/>
    <w:rsid w:val="00D11E37"/>
    <w:rsid w:val="00D11F4A"/>
    <w:rsid w:val="00D1251F"/>
    <w:rsid w:val="00D12670"/>
    <w:rsid w:val="00D12AAD"/>
    <w:rsid w:val="00D12C31"/>
    <w:rsid w:val="00D12FDE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23E"/>
    <w:rsid w:val="00D32328"/>
    <w:rsid w:val="00D32765"/>
    <w:rsid w:val="00D32DF3"/>
    <w:rsid w:val="00D32EB0"/>
    <w:rsid w:val="00D32FF8"/>
    <w:rsid w:val="00D3331A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A7C85"/>
    <w:rsid w:val="00DB017E"/>
    <w:rsid w:val="00DB046E"/>
    <w:rsid w:val="00DB13FA"/>
    <w:rsid w:val="00DB150F"/>
    <w:rsid w:val="00DB17DD"/>
    <w:rsid w:val="00DB1B4A"/>
    <w:rsid w:val="00DB1BDA"/>
    <w:rsid w:val="00DB1DF3"/>
    <w:rsid w:val="00DB1ECC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765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2D9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6E1D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AF0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1E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D8A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1F1F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A16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3E3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15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321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2FD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6F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658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BFB"/>
    <w:rsid w:val="00FB0C7F"/>
    <w:rsid w:val="00FB0CDD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7CF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C99"/>
    <w:rsid w:val="00FB7D3D"/>
    <w:rsid w:val="00FB7D6A"/>
    <w:rsid w:val="00FC0254"/>
    <w:rsid w:val="00FC040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488</TotalTime>
  <Pages>51</Pages>
  <Words>10627</Words>
  <Characters>60576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Chutinan, Kotcharat</cp:lastModifiedBy>
  <cp:revision>17</cp:revision>
  <cp:lastPrinted>2022-08-10T03:11:00Z</cp:lastPrinted>
  <dcterms:created xsi:type="dcterms:W3CDTF">2022-08-08T11:01:00Z</dcterms:created>
  <dcterms:modified xsi:type="dcterms:W3CDTF">2022-08-10T07:37:00Z</dcterms:modified>
</cp:coreProperties>
</file>