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EB92D" w14:textId="6B79ED05" w:rsidR="00D615B6" w:rsidRPr="00882253" w:rsidRDefault="00D615B6" w:rsidP="00E524B8">
      <w:pPr>
        <w:pStyle w:val="Caption"/>
        <w:rPr>
          <w:rStyle w:val="Emphasis"/>
        </w:rPr>
      </w:pPr>
      <w:bookmarkStart w:id="0" w:name="Title"/>
    </w:p>
    <w:p w14:paraId="5922A207" w14:textId="77777777" w:rsidR="00E14543" w:rsidRPr="0016249F" w:rsidRDefault="00E14543" w:rsidP="00E14543">
      <w:pPr>
        <w:rPr>
          <w:cs/>
        </w:rPr>
      </w:pPr>
    </w:p>
    <w:p w14:paraId="20AEC69A" w14:textId="77777777" w:rsidR="00D207EA" w:rsidRPr="0016249F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C05D689" w14:textId="77777777" w:rsidR="00D207EA" w:rsidRPr="0016249F" w:rsidRDefault="00D207EA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1CCA055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  <w:cs/>
        </w:rPr>
      </w:pPr>
      <w:bookmarkStart w:id="1" w:name="Start"/>
      <w:bookmarkEnd w:id="1"/>
    </w:p>
    <w:p w14:paraId="122FB8F8" w14:textId="77777777" w:rsidR="00B80923" w:rsidRPr="0016249F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BD7BEA3" w14:textId="77777777" w:rsidR="00B80923" w:rsidRPr="0016249F" w:rsidRDefault="00B8092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B94410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1474F348" w14:textId="77777777" w:rsidR="008D179F" w:rsidRPr="0016249F" w:rsidRDefault="008D17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5A5BFFC" w14:textId="77777777" w:rsidR="002616C6" w:rsidRPr="0016249F" w:rsidRDefault="002616C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2C3148B" w14:textId="77777777" w:rsidR="008B769F" w:rsidRPr="0016249F" w:rsidRDefault="008B769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30F7E4D9" w14:textId="77777777" w:rsidR="00767AEE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bookmarkStart w:id="2" w:name="SubTitle"/>
      <w:r w:rsidR="003B302C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โรงงานเภสัชอุตสาหกรรม เจเอสพี 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</w:rPr>
        <w:t>(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  <w:cs/>
        </w:rPr>
        <w:t>ประเทศไทย</w:t>
      </w:r>
      <w:r w:rsidR="000151A7" w:rsidRPr="0016249F">
        <w:rPr>
          <w:rFonts w:asciiTheme="majorBidi" w:hAnsiTheme="majorBidi" w:cstheme="majorBidi"/>
          <w:b/>
          <w:bCs/>
          <w:sz w:val="52"/>
          <w:szCs w:val="52"/>
        </w:rPr>
        <w:t>)</w:t>
      </w:r>
      <w:r w:rsidR="003B302C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</w:p>
    <w:p w14:paraId="31133632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16249F">
        <w:rPr>
          <w:rFonts w:asciiTheme="majorBidi" w:hAnsiTheme="majorBidi" w:cstheme="majorBidi"/>
          <w:b/>
          <w:bCs/>
          <w:sz w:val="52"/>
          <w:szCs w:val="52"/>
          <w:cs/>
        </w:rPr>
        <w:t>จำกัด</w:t>
      </w:r>
      <w:bookmarkEnd w:id="0"/>
      <w:r w:rsidR="00475151" w:rsidRPr="0016249F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4912DC14" w14:textId="77777777" w:rsidR="00D615B6" w:rsidRPr="0016249F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0652BEA3" w14:textId="35615F94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822455"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2F6821F9" w14:textId="2641BE5C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CA1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และหกเดือน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CA1AF0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A1AF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มิถุนายน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932F5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8EC0E1F" w14:textId="77777777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2E68BBD" w14:textId="00366AE1" w:rsidR="0041638B" w:rsidRPr="0016249F" w:rsidRDefault="0041638B" w:rsidP="0041638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822455"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624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D0956B6" w14:textId="77777777" w:rsidR="00461FB5" w:rsidRPr="0016249F" w:rsidRDefault="00461FB5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7A506C57" w14:textId="77777777" w:rsidR="0066743F" w:rsidRPr="0016249F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bookmarkStart w:id="3" w:name="ExtraText"/>
      <w:bookmarkEnd w:id="2"/>
      <w:bookmarkEnd w:id="3"/>
    </w:p>
    <w:p w14:paraId="7A5938D8" w14:textId="77777777" w:rsidR="0066743F" w:rsidRPr="0016249F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E69E65" w14:textId="77777777" w:rsidR="000D3766" w:rsidRPr="0016249F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0D3766" w:rsidRPr="0016249F" w:rsidSect="00645CD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69576021" w14:textId="77777777" w:rsidR="00D615B6" w:rsidRPr="0016249F" w:rsidRDefault="00D615B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2"/>
          <w:szCs w:val="32"/>
        </w:rPr>
      </w:pPr>
    </w:p>
    <w:p w14:paraId="580FD137" w14:textId="77777777" w:rsidR="00046397" w:rsidRPr="0016249F" w:rsidRDefault="00046397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71DA1527" w14:textId="77777777" w:rsidR="0062184B" w:rsidRPr="0016249F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66A61C4" w14:textId="77777777" w:rsidR="0062184B" w:rsidRPr="0016249F" w:rsidRDefault="0062184B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4A358BEC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345AFE9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7A2296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F8D9D07" w14:textId="77777777" w:rsidR="002616C6" w:rsidRPr="0016249F" w:rsidRDefault="002616C6" w:rsidP="00BD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16CDD96E" w14:textId="77777777" w:rsidR="00FE5D24" w:rsidRPr="0016249F" w:rsidRDefault="00FE5D24" w:rsidP="00BD4005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</w:rPr>
      </w:pPr>
    </w:p>
    <w:p w14:paraId="0FDE6199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6249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152F3A3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65991E0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249F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โรงงานเภสัชอุตสาหกรรม เจเอสพี (ประเทศไทย) จำกัด (มหาชน)</w:t>
      </w:r>
    </w:p>
    <w:p w14:paraId="753E1A29" w14:textId="77777777" w:rsidR="0041638B" w:rsidRPr="0016249F" w:rsidRDefault="0041638B" w:rsidP="0041638B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A7E844A" w14:textId="00E6C133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ณ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6249F">
        <w:rPr>
          <w:rFonts w:asciiTheme="majorBidi" w:hAnsiTheme="majorBidi" w:cstheme="majorBidi"/>
          <w:sz w:val="30"/>
          <w:szCs w:val="30"/>
        </w:rPr>
        <w:t xml:space="preserve"> 3</w:t>
      </w:r>
      <w:r w:rsidR="00D40D81">
        <w:rPr>
          <w:rFonts w:asciiTheme="majorBidi" w:hAnsiTheme="majorBidi" w:cstheme="majorBidi"/>
          <w:sz w:val="30"/>
          <w:szCs w:val="30"/>
        </w:rPr>
        <w:t>0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="00901482" w:rsidRPr="0016249F">
        <w:rPr>
          <w:rFonts w:asciiTheme="majorBidi" w:hAnsiTheme="majorBidi" w:cstheme="majorBidi"/>
          <w:sz w:val="30"/>
          <w:szCs w:val="30"/>
          <w:cs/>
        </w:rPr>
        <w:t>256</w:t>
      </w:r>
      <w:r w:rsidR="00A932F5">
        <w:rPr>
          <w:rFonts w:asciiTheme="majorBidi" w:hAnsiTheme="majorBidi" w:cstheme="majorBidi"/>
          <w:sz w:val="30"/>
          <w:szCs w:val="30"/>
        </w:rPr>
        <w:t>5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40D81">
        <w:rPr>
          <w:rFonts w:asciiTheme="majorBidi" w:hAnsiTheme="majorBidi" w:cstheme="majorBidi"/>
          <w:sz w:val="30"/>
          <w:szCs w:val="30"/>
        </w:rPr>
        <w:t xml:space="preserve">30 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D40D81">
        <w:rPr>
          <w:rFonts w:asciiTheme="majorBidi" w:hAnsiTheme="majorBidi" w:cstheme="majorBidi"/>
          <w:sz w:val="30"/>
          <w:szCs w:val="30"/>
        </w:rPr>
        <w:t>2565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และงบกระแสเงินสด สำหรับงวด</w:t>
      </w:r>
      <w:r w:rsidR="007F33C3">
        <w:rPr>
          <w:rFonts w:asciiTheme="majorBidi" w:hAnsiTheme="majorBidi" w:cstheme="majorBidi"/>
          <w:sz w:val="30"/>
          <w:szCs w:val="30"/>
        </w:rPr>
        <w:t xml:space="preserve">            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 </w:t>
      </w:r>
      <w:r w:rsidRPr="0016249F">
        <w:rPr>
          <w:rFonts w:asciiTheme="majorBidi" w:hAnsiTheme="majorBidi" w:cstheme="majorBidi"/>
          <w:sz w:val="30"/>
          <w:szCs w:val="30"/>
        </w:rPr>
        <w:t>(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“</w:t>
      </w:r>
      <w:r w:rsidRPr="0016249F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>) ของบริษัท โรงงานเภสัชอุตสาหกรรม เจเอสพี (ประเทศไทย) จำกัด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(“บริษัท”)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2A5EC38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263D1F3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A7A1432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58F7E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รหัส</w:t>
      </w:r>
      <w:r w:rsidRPr="0016249F">
        <w:rPr>
          <w:rFonts w:asciiTheme="majorBidi" w:hAnsiTheme="majorBidi" w:cstheme="majorBidi"/>
          <w:sz w:val="30"/>
          <w:szCs w:val="30"/>
        </w:rPr>
        <w:t xml:space="preserve"> 2410 “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6249F">
        <w:rPr>
          <w:rFonts w:asciiTheme="majorBidi" w:hAnsiTheme="majorBidi" w:cstheme="majorBidi"/>
          <w:sz w:val="30"/>
          <w:szCs w:val="30"/>
        </w:rPr>
        <w:t>”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B3EB0A2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41638B" w:rsidRPr="0016249F" w:rsidSect="0041638B">
          <w:footerReference w:type="default" r:id="rId17"/>
          <w:type w:val="nextColumn"/>
          <w:pgSz w:w="11907" w:h="16840" w:code="9"/>
          <w:pgMar w:top="691" w:right="1152" w:bottom="576" w:left="1170" w:header="720" w:footer="720" w:gutter="0"/>
          <w:pgNumType w:start="1"/>
          <w:cols w:space="708"/>
          <w:docGrid w:linePitch="360"/>
        </w:sectPr>
      </w:pPr>
    </w:p>
    <w:p w14:paraId="2F0B2B37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16249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A85BA44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747A203" w14:textId="77777777" w:rsidR="0041638B" w:rsidRPr="0016249F" w:rsidRDefault="0041638B" w:rsidP="0041638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16249F">
        <w:rPr>
          <w:rFonts w:asciiTheme="majorBidi" w:hAnsiTheme="majorBidi" w:cstheme="majorBidi"/>
          <w:sz w:val="30"/>
          <w:szCs w:val="30"/>
        </w:rPr>
        <w:t>34</w:t>
      </w:r>
      <w:r w:rsidRPr="0016249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6249F">
        <w:rPr>
          <w:rFonts w:asciiTheme="majorBidi" w:hAnsiTheme="majorBidi" w:cstheme="majorBidi"/>
          <w:sz w:val="30"/>
          <w:szCs w:val="30"/>
        </w:rPr>
        <w:t xml:space="preserve"> </w:t>
      </w:r>
      <w:r w:rsidRPr="0016249F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21F28B9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833C144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748A32DA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74CDDDC9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(</w:t>
      </w:r>
      <w:r w:rsidRPr="0016249F">
        <w:rPr>
          <w:rFonts w:asciiTheme="majorBidi" w:hAnsiTheme="majorBidi" w:cstheme="majorBidi"/>
          <w:cs/>
          <w:lang w:val="en-US"/>
        </w:rPr>
        <w:t>สุเมธ แจ้งสามสี</w:t>
      </w:r>
      <w:r w:rsidRPr="0016249F">
        <w:rPr>
          <w:rFonts w:asciiTheme="majorBidi" w:hAnsiTheme="majorBidi" w:cstheme="majorBidi"/>
          <w:cs/>
        </w:rPr>
        <w:t>)</w:t>
      </w:r>
    </w:p>
    <w:p w14:paraId="18C26D52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ผู้สอบบัญชีรับอนุญาต</w:t>
      </w:r>
    </w:p>
    <w:p w14:paraId="75E89BA8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16249F">
        <w:rPr>
          <w:rFonts w:asciiTheme="majorBidi" w:hAnsiTheme="majorBidi" w:cstheme="majorBidi"/>
          <w:cs/>
        </w:rPr>
        <w:t>เลขทะเบียน</w:t>
      </w:r>
      <w:r w:rsidRPr="0016249F">
        <w:rPr>
          <w:rFonts w:asciiTheme="majorBidi" w:hAnsiTheme="majorBidi" w:cstheme="majorBidi"/>
          <w:lang w:val="en-US"/>
        </w:rPr>
        <w:t xml:space="preserve"> 9362</w:t>
      </w:r>
    </w:p>
    <w:p w14:paraId="77A8770F" w14:textId="77777777" w:rsidR="0041638B" w:rsidRPr="0016249F" w:rsidRDefault="0041638B" w:rsidP="0041638B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14EC848C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0A59958" w14:textId="77777777" w:rsidR="0041638B" w:rsidRPr="0016249F" w:rsidRDefault="0041638B" w:rsidP="00416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24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AD1E104" w14:textId="0FF26327" w:rsidR="00565684" w:rsidRPr="0016249F" w:rsidRDefault="00721609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D40D81">
        <w:rPr>
          <w:rFonts w:asciiTheme="majorBidi" w:hAnsiTheme="majorBidi" w:cstheme="majorBidi"/>
          <w:sz w:val="30"/>
          <w:szCs w:val="30"/>
        </w:rPr>
        <w:t xml:space="preserve"> </w:t>
      </w:r>
      <w:r w:rsidR="00D40D81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822455" w:rsidRPr="0016249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1AD2" w:rsidRPr="0016249F">
        <w:rPr>
          <w:rFonts w:asciiTheme="majorBidi" w:hAnsiTheme="majorBidi" w:cstheme="majorBidi"/>
          <w:sz w:val="30"/>
          <w:szCs w:val="30"/>
        </w:rPr>
        <w:t>256</w:t>
      </w:r>
      <w:r w:rsidR="00A932F5">
        <w:rPr>
          <w:rFonts w:asciiTheme="majorBidi" w:hAnsiTheme="majorBidi" w:cstheme="majorBidi"/>
          <w:sz w:val="30"/>
          <w:szCs w:val="30"/>
        </w:rPr>
        <w:t>5</w:t>
      </w:r>
    </w:p>
    <w:p w14:paraId="5FA99A21" w14:textId="77777777" w:rsidR="005B7D0B" w:rsidRPr="0016249F" w:rsidRDefault="005B7D0B" w:rsidP="000151A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940D897" w14:textId="77777777" w:rsidR="00F63661" w:rsidRPr="00F63661" w:rsidRDefault="00F63661" w:rsidP="00F63661">
      <w:pPr>
        <w:rPr>
          <w:rFonts w:ascii="Angsana New" w:hAnsi="Angsana New"/>
          <w:sz w:val="30"/>
          <w:szCs w:val="30"/>
        </w:rPr>
      </w:pPr>
    </w:p>
    <w:sectPr w:rsidR="00F63661" w:rsidRPr="00F63661" w:rsidSect="00A00179">
      <w:headerReference w:type="default" r:id="rId18"/>
      <w:footerReference w:type="default" r:id="rId19"/>
      <w:pgSz w:w="11909" w:h="16834" w:code="9"/>
      <w:pgMar w:top="691" w:right="1379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0C592" w14:textId="77777777" w:rsidR="00864538" w:rsidRDefault="00864538">
      <w:r>
        <w:separator/>
      </w:r>
    </w:p>
  </w:endnote>
  <w:endnote w:type="continuationSeparator" w:id="0">
    <w:p w14:paraId="20427EC9" w14:textId="77777777" w:rsidR="00864538" w:rsidRDefault="0086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64FA" w14:textId="77777777" w:rsidR="00E90063" w:rsidRDefault="00E90063" w:rsidP="008075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F44102">
      <w:rPr>
        <w:rStyle w:val="PageNumber"/>
        <w:noProof/>
      </w:rPr>
      <w:t>20</w:t>
    </w:r>
    <w:r>
      <w:rPr>
        <w:rStyle w:val="PageNumber"/>
        <w:cs/>
      </w:rPr>
      <w:fldChar w:fldCharType="end"/>
    </w:r>
  </w:p>
  <w:p w14:paraId="3E179A9F" w14:textId="77777777" w:rsidR="00E90063" w:rsidRDefault="00E90063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51D0D" w14:textId="77777777" w:rsidR="00A00179" w:rsidRDefault="00A001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83BD1" w14:textId="77777777" w:rsidR="00E90063" w:rsidRPr="00C30627" w:rsidRDefault="00E90063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196B8BB5" w14:textId="77777777" w:rsidR="00E90063" w:rsidRPr="00C30627" w:rsidRDefault="00E90063" w:rsidP="006674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02596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BE2DD85" w14:textId="77777777" w:rsidR="00E90063" w:rsidRPr="00F61871" w:rsidRDefault="0048674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0707" w14:textId="69A80476" w:rsidR="00E90063" w:rsidRPr="00D931A1" w:rsidRDefault="00A00179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26396" w14:textId="77777777" w:rsidR="00864538" w:rsidRDefault="00864538">
      <w:r>
        <w:separator/>
      </w:r>
    </w:p>
  </w:footnote>
  <w:footnote w:type="continuationSeparator" w:id="0">
    <w:p w14:paraId="16FEF1D2" w14:textId="77777777" w:rsidR="00864538" w:rsidRDefault="00864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AF9EA" w14:textId="77777777" w:rsidR="00A00179" w:rsidRDefault="00A001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B6FC" w14:textId="66971B69" w:rsidR="00E90063" w:rsidRDefault="00E90063" w:rsidP="00AA06C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06"/>
        <w:tab w:val="left" w:pos="1412"/>
        <w:tab w:val="left" w:pos="2118"/>
      </w:tabs>
    </w:pP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D37" w14:textId="77777777" w:rsidR="00E90063" w:rsidRDefault="00E90063">
    <w:pPr>
      <w:pStyle w:val="Header"/>
      <w:jc w:val="center"/>
    </w:pPr>
  </w:p>
  <w:p w14:paraId="6EA07FBA" w14:textId="77777777" w:rsidR="00E90063" w:rsidRDefault="00E900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1CDE" w14:textId="0C7370F5" w:rsidR="00E90063" w:rsidRDefault="00E90063">
    <w:pPr>
      <w:pStyle w:val="Header"/>
      <w:rPr>
        <w:rFonts w:ascii="Angsana New" w:hAnsi="Angsana New"/>
        <w:sz w:val="32"/>
        <w:szCs w:val="32"/>
      </w:rPr>
    </w:pPr>
  </w:p>
  <w:p w14:paraId="43C120B3" w14:textId="77777777" w:rsidR="00F63661" w:rsidRPr="006C0E37" w:rsidRDefault="00F63661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862"/>
        </w:tabs>
        <w:ind w:left="86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97B13"/>
    <w:multiLevelType w:val="hybridMultilevel"/>
    <w:tmpl w:val="A02086AE"/>
    <w:lvl w:ilvl="0" w:tplc="68E47EF4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5C311CC"/>
    <w:multiLevelType w:val="hybridMultilevel"/>
    <w:tmpl w:val="3F6ED6BC"/>
    <w:lvl w:ilvl="0" w:tplc="AE58F23A">
      <w:start w:val="1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175D7ACF"/>
    <w:multiLevelType w:val="hybridMultilevel"/>
    <w:tmpl w:val="917A7E50"/>
    <w:lvl w:ilvl="0" w:tplc="4E36EFD0">
      <w:start w:val="2"/>
      <w:numFmt w:val="bullet"/>
      <w:lvlText w:val="-"/>
      <w:lvlJc w:val="left"/>
      <w:pPr>
        <w:ind w:left="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7" w15:restartNumberingAfterBreak="0">
    <w:nsid w:val="197F4BE1"/>
    <w:multiLevelType w:val="hybridMultilevel"/>
    <w:tmpl w:val="8D268E26"/>
    <w:lvl w:ilvl="0" w:tplc="FDE847B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9BD18CE"/>
    <w:multiLevelType w:val="hybridMultilevel"/>
    <w:tmpl w:val="0D8039B8"/>
    <w:lvl w:ilvl="0" w:tplc="92762F3A">
      <w:start w:val="25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9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1DBE37DA"/>
    <w:multiLevelType w:val="hybridMultilevel"/>
    <w:tmpl w:val="3BE42C1A"/>
    <w:lvl w:ilvl="0" w:tplc="5D38A6C8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cs"/>
        <w:b/>
        <w:b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7263C93"/>
    <w:multiLevelType w:val="multilevel"/>
    <w:tmpl w:val="B3BCA38E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4F135D2E"/>
    <w:multiLevelType w:val="hybridMultilevel"/>
    <w:tmpl w:val="60041328"/>
    <w:lvl w:ilvl="0" w:tplc="5CA82082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47C72C2"/>
    <w:multiLevelType w:val="hybridMultilevel"/>
    <w:tmpl w:val="914A65B2"/>
    <w:lvl w:ilvl="0" w:tplc="D5ACA5B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684EE9"/>
    <w:multiLevelType w:val="hybridMultilevel"/>
    <w:tmpl w:val="D34A777E"/>
    <w:lvl w:ilvl="0" w:tplc="F82A1E40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EBD1D53"/>
    <w:multiLevelType w:val="hybridMultilevel"/>
    <w:tmpl w:val="6A7A317E"/>
    <w:lvl w:ilvl="0" w:tplc="CCC42B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184D74"/>
    <w:multiLevelType w:val="hybridMultilevel"/>
    <w:tmpl w:val="8EB64002"/>
    <w:lvl w:ilvl="0" w:tplc="0FC8D2DA">
      <w:start w:val="1"/>
      <w:numFmt w:val="decimal"/>
      <w:lvlText w:val="(%1)"/>
      <w:lvlJc w:val="left"/>
      <w:pPr>
        <w:ind w:left="1410" w:hanging="87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51155DA"/>
    <w:multiLevelType w:val="hybridMultilevel"/>
    <w:tmpl w:val="84728F40"/>
    <w:lvl w:ilvl="0" w:tplc="32AA0C5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7934010C"/>
    <w:multiLevelType w:val="hybridMultilevel"/>
    <w:tmpl w:val="B06E0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5E1B5D"/>
    <w:multiLevelType w:val="hybridMultilevel"/>
    <w:tmpl w:val="E92CDF94"/>
    <w:lvl w:ilvl="0" w:tplc="2780E580">
      <w:start w:val="25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2"/>
  </w:num>
  <w:num w:numId="13">
    <w:abstractNumId w:val="33"/>
  </w:num>
  <w:num w:numId="14">
    <w:abstractNumId w:val="24"/>
  </w:num>
  <w:num w:numId="15">
    <w:abstractNumId w:val="26"/>
  </w:num>
  <w:num w:numId="16">
    <w:abstractNumId w:val="12"/>
  </w:num>
  <w:num w:numId="17">
    <w:abstractNumId w:val="14"/>
  </w:num>
  <w:num w:numId="18">
    <w:abstractNumId w:val="11"/>
  </w:num>
  <w:num w:numId="19">
    <w:abstractNumId w:val="27"/>
  </w:num>
  <w:num w:numId="20">
    <w:abstractNumId w:val="19"/>
  </w:num>
  <w:num w:numId="21">
    <w:abstractNumId w:val="35"/>
  </w:num>
  <w:num w:numId="22">
    <w:abstractNumId w:val="23"/>
  </w:num>
  <w:num w:numId="23">
    <w:abstractNumId w:val="15"/>
  </w:num>
  <w:num w:numId="24">
    <w:abstractNumId w:val="39"/>
  </w:num>
  <w:num w:numId="25">
    <w:abstractNumId w:val="37"/>
  </w:num>
  <w:num w:numId="26">
    <w:abstractNumId w:val="10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0"/>
  </w:num>
  <w:num w:numId="30">
    <w:abstractNumId w:val="28"/>
  </w:num>
  <w:num w:numId="31">
    <w:abstractNumId w:val="34"/>
  </w:num>
  <w:num w:numId="32">
    <w:abstractNumId w:val="32"/>
  </w:num>
  <w:num w:numId="33">
    <w:abstractNumId w:val="29"/>
  </w:num>
  <w:num w:numId="34">
    <w:abstractNumId w:val="20"/>
  </w:num>
  <w:num w:numId="35">
    <w:abstractNumId w:val="36"/>
  </w:num>
  <w:num w:numId="36">
    <w:abstractNumId w:val="17"/>
  </w:num>
  <w:num w:numId="37">
    <w:abstractNumId w:val="38"/>
  </w:num>
  <w:num w:numId="38">
    <w:abstractNumId w:val="16"/>
  </w:num>
  <w:num w:numId="39">
    <w:abstractNumId w:val="21"/>
  </w:num>
  <w:num w:numId="40">
    <w:abstractNumId w:val="40"/>
  </w:num>
  <w:num w:numId="41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83A"/>
    <w:rsid w:val="000009CF"/>
    <w:rsid w:val="00000ACC"/>
    <w:rsid w:val="0000124E"/>
    <w:rsid w:val="00002347"/>
    <w:rsid w:val="000026D7"/>
    <w:rsid w:val="00002876"/>
    <w:rsid w:val="0000316E"/>
    <w:rsid w:val="00003673"/>
    <w:rsid w:val="00003F35"/>
    <w:rsid w:val="000040ED"/>
    <w:rsid w:val="000052B8"/>
    <w:rsid w:val="00005F09"/>
    <w:rsid w:val="00005F59"/>
    <w:rsid w:val="000062F8"/>
    <w:rsid w:val="0000660E"/>
    <w:rsid w:val="00007745"/>
    <w:rsid w:val="0001088E"/>
    <w:rsid w:val="00010A06"/>
    <w:rsid w:val="00010B16"/>
    <w:rsid w:val="00011DCD"/>
    <w:rsid w:val="00012AA9"/>
    <w:rsid w:val="00012B92"/>
    <w:rsid w:val="00012C81"/>
    <w:rsid w:val="0001309F"/>
    <w:rsid w:val="00013C03"/>
    <w:rsid w:val="00013DFF"/>
    <w:rsid w:val="000146C6"/>
    <w:rsid w:val="000151A7"/>
    <w:rsid w:val="0001653B"/>
    <w:rsid w:val="000175A6"/>
    <w:rsid w:val="00017C0A"/>
    <w:rsid w:val="00017FF4"/>
    <w:rsid w:val="00020217"/>
    <w:rsid w:val="00020477"/>
    <w:rsid w:val="00020DC4"/>
    <w:rsid w:val="00020F45"/>
    <w:rsid w:val="0002154A"/>
    <w:rsid w:val="000223DF"/>
    <w:rsid w:val="00023814"/>
    <w:rsid w:val="00023B82"/>
    <w:rsid w:val="00023B83"/>
    <w:rsid w:val="00024064"/>
    <w:rsid w:val="00024649"/>
    <w:rsid w:val="00024784"/>
    <w:rsid w:val="00024D39"/>
    <w:rsid w:val="00024FEB"/>
    <w:rsid w:val="0002509C"/>
    <w:rsid w:val="000251E9"/>
    <w:rsid w:val="0002578C"/>
    <w:rsid w:val="000258D7"/>
    <w:rsid w:val="00025C1D"/>
    <w:rsid w:val="00025C57"/>
    <w:rsid w:val="000260C1"/>
    <w:rsid w:val="0002616A"/>
    <w:rsid w:val="000263CA"/>
    <w:rsid w:val="0003038B"/>
    <w:rsid w:val="00030D0A"/>
    <w:rsid w:val="00030DAC"/>
    <w:rsid w:val="00031A18"/>
    <w:rsid w:val="00032026"/>
    <w:rsid w:val="00032185"/>
    <w:rsid w:val="000323ED"/>
    <w:rsid w:val="0003302F"/>
    <w:rsid w:val="00033BDC"/>
    <w:rsid w:val="00033FA0"/>
    <w:rsid w:val="00033FA9"/>
    <w:rsid w:val="00034D6A"/>
    <w:rsid w:val="00034DE9"/>
    <w:rsid w:val="000354D0"/>
    <w:rsid w:val="00035ADF"/>
    <w:rsid w:val="00036610"/>
    <w:rsid w:val="00036D38"/>
    <w:rsid w:val="000372CE"/>
    <w:rsid w:val="00037C84"/>
    <w:rsid w:val="0004069A"/>
    <w:rsid w:val="000427C4"/>
    <w:rsid w:val="000427E8"/>
    <w:rsid w:val="00043563"/>
    <w:rsid w:val="000437D3"/>
    <w:rsid w:val="00043C93"/>
    <w:rsid w:val="00043F3B"/>
    <w:rsid w:val="00044677"/>
    <w:rsid w:val="00044B3C"/>
    <w:rsid w:val="00044C4E"/>
    <w:rsid w:val="00044EB6"/>
    <w:rsid w:val="00046397"/>
    <w:rsid w:val="00046ACF"/>
    <w:rsid w:val="00047360"/>
    <w:rsid w:val="00050F0E"/>
    <w:rsid w:val="000513E7"/>
    <w:rsid w:val="00052538"/>
    <w:rsid w:val="000528CB"/>
    <w:rsid w:val="00052D9F"/>
    <w:rsid w:val="00053477"/>
    <w:rsid w:val="00053D6E"/>
    <w:rsid w:val="00054147"/>
    <w:rsid w:val="00054551"/>
    <w:rsid w:val="0005549F"/>
    <w:rsid w:val="0005656D"/>
    <w:rsid w:val="00057C6E"/>
    <w:rsid w:val="00057E90"/>
    <w:rsid w:val="00057F11"/>
    <w:rsid w:val="00060A97"/>
    <w:rsid w:val="000615E5"/>
    <w:rsid w:val="00061864"/>
    <w:rsid w:val="00061E5B"/>
    <w:rsid w:val="00061FE3"/>
    <w:rsid w:val="00062489"/>
    <w:rsid w:val="000625BD"/>
    <w:rsid w:val="00063228"/>
    <w:rsid w:val="0006333A"/>
    <w:rsid w:val="00063B62"/>
    <w:rsid w:val="00063F5C"/>
    <w:rsid w:val="000642C2"/>
    <w:rsid w:val="000645F9"/>
    <w:rsid w:val="00064669"/>
    <w:rsid w:val="00064C2A"/>
    <w:rsid w:val="0006501B"/>
    <w:rsid w:val="000653CA"/>
    <w:rsid w:val="00066DA1"/>
    <w:rsid w:val="00066EFF"/>
    <w:rsid w:val="000671E3"/>
    <w:rsid w:val="00067F50"/>
    <w:rsid w:val="00067F56"/>
    <w:rsid w:val="00070A74"/>
    <w:rsid w:val="000711EE"/>
    <w:rsid w:val="00071218"/>
    <w:rsid w:val="00071279"/>
    <w:rsid w:val="00071A0F"/>
    <w:rsid w:val="00072960"/>
    <w:rsid w:val="0007318C"/>
    <w:rsid w:val="00073ED8"/>
    <w:rsid w:val="00074076"/>
    <w:rsid w:val="0007456F"/>
    <w:rsid w:val="00074DF8"/>
    <w:rsid w:val="00075190"/>
    <w:rsid w:val="00075918"/>
    <w:rsid w:val="000762B7"/>
    <w:rsid w:val="0007647F"/>
    <w:rsid w:val="00076788"/>
    <w:rsid w:val="00076FE2"/>
    <w:rsid w:val="00077440"/>
    <w:rsid w:val="00077B6C"/>
    <w:rsid w:val="000803A1"/>
    <w:rsid w:val="0008102C"/>
    <w:rsid w:val="00081ADA"/>
    <w:rsid w:val="00082476"/>
    <w:rsid w:val="000825A7"/>
    <w:rsid w:val="0008326E"/>
    <w:rsid w:val="0008330F"/>
    <w:rsid w:val="00083B4C"/>
    <w:rsid w:val="00083F7B"/>
    <w:rsid w:val="00084279"/>
    <w:rsid w:val="000854B3"/>
    <w:rsid w:val="00085729"/>
    <w:rsid w:val="00085BBC"/>
    <w:rsid w:val="00086509"/>
    <w:rsid w:val="00086FD1"/>
    <w:rsid w:val="0008737E"/>
    <w:rsid w:val="000875E6"/>
    <w:rsid w:val="00087C7D"/>
    <w:rsid w:val="00090B2F"/>
    <w:rsid w:val="00090C82"/>
    <w:rsid w:val="00090EA9"/>
    <w:rsid w:val="000915F7"/>
    <w:rsid w:val="0009174E"/>
    <w:rsid w:val="0009298F"/>
    <w:rsid w:val="00092A13"/>
    <w:rsid w:val="00093004"/>
    <w:rsid w:val="00093539"/>
    <w:rsid w:val="000936FD"/>
    <w:rsid w:val="00093CFA"/>
    <w:rsid w:val="000947AD"/>
    <w:rsid w:val="00094B04"/>
    <w:rsid w:val="00094D11"/>
    <w:rsid w:val="0009530B"/>
    <w:rsid w:val="0009592D"/>
    <w:rsid w:val="00096CC5"/>
    <w:rsid w:val="000977AB"/>
    <w:rsid w:val="000A00C6"/>
    <w:rsid w:val="000A0B5F"/>
    <w:rsid w:val="000A0E86"/>
    <w:rsid w:val="000A153A"/>
    <w:rsid w:val="000A160A"/>
    <w:rsid w:val="000A1A48"/>
    <w:rsid w:val="000A1A72"/>
    <w:rsid w:val="000A1AC3"/>
    <w:rsid w:val="000A1DF2"/>
    <w:rsid w:val="000A206C"/>
    <w:rsid w:val="000A27AA"/>
    <w:rsid w:val="000A294D"/>
    <w:rsid w:val="000A2E91"/>
    <w:rsid w:val="000A2EA5"/>
    <w:rsid w:val="000A33AA"/>
    <w:rsid w:val="000A37ED"/>
    <w:rsid w:val="000A3C44"/>
    <w:rsid w:val="000A45A8"/>
    <w:rsid w:val="000A61C6"/>
    <w:rsid w:val="000A7619"/>
    <w:rsid w:val="000A7CAA"/>
    <w:rsid w:val="000B0843"/>
    <w:rsid w:val="000B0966"/>
    <w:rsid w:val="000B09DA"/>
    <w:rsid w:val="000B1827"/>
    <w:rsid w:val="000B1B76"/>
    <w:rsid w:val="000B20FF"/>
    <w:rsid w:val="000B2669"/>
    <w:rsid w:val="000B2C45"/>
    <w:rsid w:val="000B361A"/>
    <w:rsid w:val="000B4AA7"/>
    <w:rsid w:val="000B4BF1"/>
    <w:rsid w:val="000B5A34"/>
    <w:rsid w:val="000B5C62"/>
    <w:rsid w:val="000B5DFB"/>
    <w:rsid w:val="000B667B"/>
    <w:rsid w:val="000B683F"/>
    <w:rsid w:val="000B6936"/>
    <w:rsid w:val="000B6A0C"/>
    <w:rsid w:val="000B7B45"/>
    <w:rsid w:val="000B7E32"/>
    <w:rsid w:val="000C0332"/>
    <w:rsid w:val="000C10DA"/>
    <w:rsid w:val="000C1A6D"/>
    <w:rsid w:val="000C2472"/>
    <w:rsid w:val="000C3510"/>
    <w:rsid w:val="000C354F"/>
    <w:rsid w:val="000C387C"/>
    <w:rsid w:val="000C3F70"/>
    <w:rsid w:val="000C5773"/>
    <w:rsid w:val="000C62F5"/>
    <w:rsid w:val="000C634C"/>
    <w:rsid w:val="000C6369"/>
    <w:rsid w:val="000C68D6"/>
    <w:rsid w:val="000C7476"/>
    <w:rsid w:val="000C7934"/>
    <w:rsid w:val="000C7CDE"/>
    <w:rsid w:val="000D0022"/>
    <w:rsid w:val="000D0631"/>
    <w:rsid w:val="000D0E99"/>
    <w:rsid w:val="000D0FA3"/>
    <w:rsid w:val="000D148F"/>
    <w:rsid w:val="000D22B9"/>
    <w:rsid w:val="000D2DEB"/>
    <w:rsid w:val="000D30C4"/>
    <w:rsid w:val="000D30CE"/>
    <w:rsid w:val="000D31C7"/>
    <w:rsid w:val="000D34ED"/>
    <w:rsid w:val="000D3766"/>
    <w:rsid w:val="000D3B7F"/>
    <w:rsid w:val="000D491F"/>
    <w:rsid w:val="000D49B4"/>
    <w:rsid w:val="000D5101"/>
    <w:rsid w:val="000D57C5"/>
    <w:rsid w:val="000D5EBE"/>
    <w:rsid w:val="000D656F"/>
    <w:rsid w:val="000D6837"/>
    <w:rsid w:val="000D6A41"/>
    <w:rsid w:val="000D7D65"/>
    <w:rsid w:val="000E0602"/>
    <w:rsid w:val="000E123C"/>
    <w:rsid w:val="000E13BB"/>
    <w:rsid w:val="000E14AE"/>
    <w:rsid w:val="000E16D3"/>
    <w:rsid w:val="000E39A5"/>
    <w:rsid w:val="000E3C02"/>
    <w:rsid w:val="000E3C19"/>
    <w:rsid w:val="000E4FF1"/>
    <w:rsid w:val="000E50BE"/>
    <w:rsid w:val="000E6782"/>
    <w:rsid w:val="000E6AB6"/>
    <w:rsid w:val="000E7125"/>
    <w:rsid w:val="000E7848"/>
    <w:rsid w:val="000E78A4"/>
    <w:rsid w:val="000E78AB"/>
    <w:rsid w:val="000E7B4D"/>
    <w:rsid w:val="000E7FF9"/>
    <w:rsid w:val="000F0160"/>
    <w:rsid w:val="000F0B0D"/>
    <w:rsid w:val="000F15AD"/>
    <w:rsid w:val="000F19D8"/>
    <w:rsid w:val="000F1FDF"/>
    <w:rsid w:val="000F2594"/>
    <w:rsid w:val="000F27C2"/>
    <w:rsid w:val="000F2934"/>
    <w:rsid w:val="000F2BD9"/>
    <w:rsid w:val="000F3985"/>
    <w:rsid w:val="000F3AEC"/>
    <w:rsid w:val="000F40B1"/>
    <w:rsid w:val="000F49BE"/>
    <w:rsid w:val="000F4BED"/>
    <w:rsid w:val="000F5122"/>
    <w:rsid w:val="000F5987"/>
    <w:rsid w:val="000F60DB"/>
    <w:rsid w:val="000F764E"/>
    <w:rsid w:val="000F7BEA"/>
    <w:rsid w:val="0010025C"/>
    <w:rsid w:val="00100F30"/>
    <w:rsid w:val="00100FCA"/>
    <w:rsid w:val="00100FE0"/>
    <w:rsid w:val="00101377"/>
    <w:rsid w:val="001015E2"/>
    <w:rsid w:val="00102908"/>
    <w:rsid w:val="0010347C"/>
    <w:rsid w:val="00103592"/>
    <w:rsid w:val="0010387F"/>
    <w:rsid w:val="00103F8B"/>
    <w:rsid w:val="00104F89"/>
    <w:rsid w:val="0010549E"/>
    <w:rsid w:val="00105F97"/>
    <w:rsid w:val="00106A3A"/>
    <w:rsid w:val="00106A57"/>
    <w:rsid w:val="001076A1"/>
    <w:rsid w:val="001077D0"/>
    <w:rsid w:val="00110E2D"/>
    <w:rsid w:val="001114A4"/>
    <w:rsid w:val="001114E5"/>
    <w:rsid w:val="0011177C"/>
    <w:rsid w:val="00111A28"/>
    <w:rsid w:val="00112378"/>
    <w:rsid w:val="00112DAF"/>
    <w:rsid w:val="00112E98"/>
    <w:rsid w:val="00113069"/>
    <w:rsid w:val="0011321E"/>
    <w:rsid w:val="00114A5F"/>
    <w:rsid w:val="00114B8A"/>
    <w:rsid w:val="00115101"/>
    <w:rsid w:val="00115115"/>
    <w:rsid w:val="001164F9"/>
    <w:rsid w:val="00116ABE"/>
    <w:rsid w:val="00116B3C"/>
    <w:rsid w:val="001179EC"/>
    <w:rsid w:val="0012044A"/>
    <w:rsid w:val="0012063E"/>
    <w:rsid w:val="001206E4"/>
    <w:rsid w:val="00120AA8"/>
    <w:rsid w:val="001213BE"/>
    <w:rsid w:val="00121F2E"/>
    <w:rsid w:val="0012296D"/>
    <w:rsid w:val="00123D27"/>
    <w:rsid w:val="001241F7"/>
    <w:rsid w:val="001243D5"/>
    <w:rsid w:val="00124552"/>
    <w:rsid w:val="001267C8"/>
    <w:rsid w:val="001306D6"/>
    <w:rsid w:val="00130A91"/>
    <w:rsid w:val="00130C96"/>
    <w:rsid w:val="001318D3"/>
    <w:rsid w:val="001323ED"/>
    <w:rsid w:val="00133BCC"/>
    <w:rsid w:val="00133DEF"/>
    <w:rsid w:val="0013463F"/>
    <w:rsid w:val="00134821"/>
    <w:rsid w:val="00134CBE"/>
    <w:rsid w:val="0013507F"/>
    <w:rsid w:val="001353A5"/>
    <w:rsid w:val="001355EF"/>
    <w:rsid w:val="00135A5D"/>
    <w:rsid w:val="00135E34"/>
    <w:rsid w:val="00135E50"/>
    <w:rsid w:val="001361B9"/>
    <w:rsid w:val="001364D0"/>
    <w:rsid w:val="001400DB"/>
    <w:rsid w:val="00140BCE"/>
    <w:rsid w:val="00140BF1"/>
    <w:rsid w:val="00141565"/>
    <w:rsid w:val="001416D2"/>
    <w:rsid w:val="00141A16"/>
    <w:rsid w:val="00142164"/>
    <w:rsid w:val="001427A1"/>
    <w:rsid w:val="00142CD4"/>
    <w:rsid w:val="001431DD"/>
    <w:rsid w:val="00143612"/>
    <w:rsid w:val="001436AD"/>
    <w:rsid w:val="00143745"/>
    <w:rsid w:val="001439AE"/>
    <w:rsid w:val="00145945"/>
    <w:rsid w:val="00145BEE"/>
    <w:rsid w:val="00146594"/>
    <w:rsid w:val="00146693"/>
    <w:rsid w:val="001469BA"/>
    <w:rsid w:val="00146A8D"/>
    <w:rsid w:val="00146D4F"/>
    <w:rsid w:val="00147EA5"/>
    <w:rsid w:val="001501CC"/>
    <w:rsid w:val="0015064A"/>
    <w:rsid w:val="001511AC"/>
    <w:rsid w:val="0015198F"/>
    <w:rsid w:val="00151B7D"/>
    <w:rsid w:val="00151F24"/>
    <w:rsid w:val="00152F9C"/>
    <w:rsid w:val="00154A26"/>
    <w:rsid w:val="001554B8"/>
    <w:rsid w:val="001555F2"/>
    <w:rsid w:val="001556FE"/>
    <w:rsid w:val="0015571F"/>
    <w:rsid w:val="00156496"/>
    <w:rsid w:val="001569A0"/>
    <w:rsid w:val="00157C9F"/>
    <w:rsid w:val="00157DA4"/>
    <w:rsid w:val="00160118"/>
    <w:rsid w:val="0016037E"/>
    <w:rsid w:val="0016199C"/>
    <w:rsid w:val="00161A16"/>
    <w:rsid w:val="00161B74"/>
    <w:rsid w:val="00161BC4"/>
    <w:rsid w:val="00161C03"/>
    <w:rsid w:val="00162454"/>
    <w:rsid w:val="0016249F"/>
    <w:rsid w:val="001627D5"/>
    <w:rsid w:val="00163A9B"/>
    <w:rsid w:val="00163E71"/>
    <w:rsid w:val="0016514F"/>
    <w:rsid w:val="00165177"/>
    <w:rsid w:val="00165CA3"/>
    <w:rsid w:val="00166542"/>
    <w:rsid w:val="00166BF5"/>
    <w:rsid w:val="00166CEE"/>
    <w:rsid w:val="00166FC9"/>
    <w:rsid w:val="001670CF"/>
    <w:rsid w:val="0016712A"/>
    <w:rsid w:val="001675DE"/>
    <w:rsid w:val="00167CCE"/>
    <w:rsid w:val="0017006C"/>
    <w:rsid w:val="00170519"/>
    <w:rsid w:val="0017092D"/>
    <w:rsid w:val="0017262E"/>
    <w:rsid w:val="001726E5"/>
    <w:rsid w:val="00172BF1"/>
    <w:rsid w:val="00173313"/>
    <w:rsid w:val="001733DC"/>
    <w:rsid w:val="00173F4C"/>
    <w:rsid w:val="00174409"/>
    <w:rsid w:val="001753F8"/>
    <w:rsid w:val="001767EE"/>
    <w:rsid w:val="00176BA3"/>
    <w:rsid w:val="00176D3B"/>
    <w:rsid w:val="00176FAE"/>
    <w:rsid w:val="00177390"/>
    <w:rsid w:val="0017764D"/>
    <w:rsid w:val="00180455"/>
    <w:rsid w:val="00180F61"/>
    <w:rsid w:val="0018104A"/>
    <w:rsid w:val="00181666"/>
    <w:rsid w:val="0018166F"/>
    <w:rsid w:val="00181D45"/>
    <w:rsid w:val="00182DF2"/>
    <w:rsid w:val="00182F2C"/>
    <w:rsid w:val="0018355A"/>
    <w:rsid w:val="00183805"/>
    <w:rsid w:val="001844ED"/>
    <w:rsid w:val="00184D7F"/>
    <w:rsid w:val="00185CF2"/>
    <w:rsid w:val="001862DC"/>
    <w:rsid w:val="00186863"/>
    <w:rsid w:val="00187D39"/>
    <w:rsid w:val="001904F8"/>
    <w:rsid w:val="001915D4"/>
    <w:rsid w:val="001915E5"/>
    <w:rsid w:val="001918B2"/>
    <w:rsid w:val="0019227A"/>
    <w:rsid w:val="0019238A"/>
    <w:rsid w:val="00192632"/>
    <w:rsid w:val="00193E0D"/>
    <w:rsid w:val="00193FF3"/>
    <w:rsid w:val="00194444"/>
    <w:rsid w:val="00195176"/>
    <w:rsid w:val="001957BE"/>
    <w:rsid w:val="00196863"/>
    <w:rsid w:val="00196D38"/>
    <w:rsid w:val="00197B26"/>
    <w:rsid w:val="00197CB2"/>
    <w:rsid w:val="00197F81"/>
    <w:rsid w:val="001A10BF"/>
    <w:rsid w:val="001A12E3"/>
    <w:rsid w:val="001A1A9D"/>
    <w:rsid w:val="001A1B76"/>
    <w:rsid w:val="001A2A13"/>
    <w:rsid w:val="001A363B"/>
    <w:rsid w:val="001A392D"/>
    <w:rsid w:val="001A3AB2"/>
    <w:rsid w:val="001A3E4C"/>
    <w:rsid w:val="001A422E"/>
    <w:rsid w:val="001A47A6"/>
    <w:rsid w:val="001A4BD6"/>
    <w:rsid w:val="001A4DE7"/>
    <w:rsid w:val="001A5F4D"/>
    <w:rsid w:val="001A6590"/>
    <w:rsid w:val="001A7C88"/>
    <w:rsid w:val="001A7F1C"/>
    <w:rsid w:val="001B0508"/>
    <w:rsid w:val="001B0E07"/>
    <w:rsid w:val="001B1457"/>
    <w:rsid w:val="001B1D91"/>
    <w:rsid w:val="001B1E30"/>
    <w:rsid w:val="001B27F1"/>
    <w:rsid w:val="001B2BBA"/>
    <w:rsid w:val="001B38C0"/>
    <w:rsid w:val="001B4610"/>
    <w:rsid w:val="001B4EB6"/>
    <w:rsid w:val="001B4FA2"/>
    <w:rsid w:val="001B5B84"/>
    <w:rsid w:val="001B6084"/>
    <w:rsid w:val="001B7FDA"/>
    <w:rsid w:val="001C1BAC"/>
    <w:rsid w:val="001C1F83"/>
    <w:rsid w:val="001C21AD"/>
    <w:rsid w:val="001C2D6E"/>
    <w:rsid w:val="001C2F1A"/>
    <w:rsid w:val="001C3ECC"/>
    <w:rsid w:val="001C464A"/>
    <w:rsid w:val="001C488A"/>
    <w:rsid w:val="001C4C03"/>
    <w:rsid w:val="001C54B8"/>
    <w:rsid w:val="001C5522"/>
    <w:rsid w:val="001C5D34"/>
    <w:rsid w:val="001C60B1"/>
    <w:rsid w:val="001C6905"/>
    <w:rsid w:val="001C6D8A"/>
    <w:rsid w:val="001C6F23"/>
    <w:rsid w:val="001C7209"/>
    <w:rsid w:val="001C7BD6"/>
    <w:rsid w:val="001C7CC1"/>
    <w:rsid w:val="001D0677"/>
    <w:rsid w:val="001D09D2"/>
    <w:rsid w:val="001D0ED6"/>
    <w:rsid w:val="001D22B1"/>
    <w:rsid w:val="001D27A0"/>
    <w:rsid w:val="001D27E8"/>
    <w:rsid w:val="001D3188"/>
    <w:rsid w:val="001D3242"/>
    <w:rsid w:val="001D339A"/>
    <w:rsid w:val="001D3692"/>
    <w:rsid w:val="001D51F2"/>
    <w:rsid w:val="001D57F4"/>
    <w:rsid w:val="001D59E0"/>
    <w:rsid w:val="001D5D6B"/>
    <w:rsid w:val="001D723A"/>
    <w:rsid w:val="001D7454"/>
    <w:rsid w:val="001D7ABD"/>
    <w:rsid w:val="001E0740"/>
    <w:rsid w:val="001E0F62"/>
    <w:rsid w:val="001E1828"/>
    <w:rsid w:val="001E1C59"/>
    <w:rsid w:val="001E47EE"/>
    <w:rsid w:val="001E58EF"/>
    <w:rsid w:val="001E64C0"/>
    <w:rsid w:val="001E6A24"/>
    <w:rsid w:val="001E6A32"/>
    <w:rsid w:val="001E7C86"/>
    <w:rsid w:val="001E7FC2"/>
    <w:rsid w:val="001F07E3"/>
    <w:rsid w:val="001F10D9"/>
    <w:rsid w:val="001F167B"/>
    <w:rsid w:val="001F2739"/>
    <w:rsid w:val="001F293A"/>
    <w:rsid w:val="001F2A5C"/>
    <w:rsid w:val="001F2DA8"/>
    <w:rsid w:val="001F31D1"/>
    <w:rsid w:val="001F3BED"/>
    <w:rsid w:val="001F3F25"/>
    <w:rsid w:val="001F4366"/>
    <w:rsid w:val="001F4C53"/>
    <w:rsid w:val="001F56DE"/>
    <w:rsid w:val="001F5C82"/>
    <w:rsid w:val="001F6892"/>
    <w:rsid w:val="001F6C05"/>
    <w:rsid w:val="001F7E44"/>
    <w:rsid w:val="0020017A"/>
    <w:rsid w:val="00200B48"/>
    <w:rsid w:val="00200B9A"/>
    <w:rsid w:val="00201527"/>
    <w:rsid w:val="00201963"/>
    <w:rsid w:val="00201DAE"/>
    <w:rsid w:val="002023EE"/>
    <w:rsid w:val="002025BB"/>
    <w:rsid w:val="0020291B"/>
    <w:rsid w:val="00203081"/>
    <w:rsid w:val="0020356A"/>
    <w:rsid w:val="00203CD5"/>
    <w:rsid w:val="00203CE8"/>
    <w:rsid w:val="00204ED3"/>
    <w:rsid w:val="00205433"/>
    <w:rsid w:val="00205B52"/>
    <w:rsid w:val="00206344"/>
    <w:rsid w:val="00206541"/>
    <w:rsid w:val="002065D8"/>
    <w:rsid w:val="00206755"/>
    <w:rsid w:val="00207C8C"/>
    <w:rsid w:val="00207FD9"/>
    <w:rsid w:val="0021032E"/>
    <w:rsid w:val="002108AF"/>
    <w:rsid w:val="00211151"/>
    <w:rsid w:val="00211780"/>
    <w:rsid w:val="00211E99"/>
    <w:rsid w:val="00212861"/>
    <w:rsid w:val="00212A3F"/>
    <w:rsid w:val="00212B4D"/>
    <w:rsid w:val="002133C3"/>
    <w:rsid w:val="00213BB6"/>
    <w:rsid w:val="00213BD9"/>
    <w:rsid w:val="00214703"/>
    <w:rsid w:val="00214C03"/>
    <w:rsid w:val="00215114"/>
    <w:rsid w:val="00216091"/>
    <w:rsid w:val="002174B3"/>
    <w:rsid w:val="002202F0"/>
    <w:rsid w:val="00220D3C"/>
    <w:rsid w:val="00221A4B"/>
    <w:rsid w:val="00221C04"/>
    <w:rsid w:val="002223D7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075"/>
    <w:rsid w:val="00225662"/>
    <w:rsid w:val="00225808"/>
    <w:rsid w:val="00225AEC"/>
    <w:rsid w:val="002260E6"/>
    <w:rsid w:val="00226341"/>
    <w:rsid w:val="00226E21"/>
    <w:rsid w:val="002271A5"/>
    <w:rsid w:val="002279F4"/>
    <w:rsid w:val="00230A76"/>
    <w:rsid w:val="00230ADF"/>
    <w:rsid w:val="00232045"/>
    <w:rsid w:val="00232620"/>
    <w:rsid w:val="00232AC7"/>
    <w:rsid w:val="00232B1B"/>
    <w:rsid w:val="002333BA"/>
    <w:rsid w:val="0023379A"/>
    <w:rsid w:val="002339C2"/>
    <w:rsid w:val="00234024"/>
    <w:rsid w:val="00234051"/>
    <w:rsid w:val="00234645"/>
    <w:rsid w:val="0023558F"/>
    <w:rsid w:val="00236D73"/>
    <w:rsid w:val="0023757E"/>
    <w:rsid w:val="00237C26"/>
    <w:rsid w:val="002406F9"/>
    <w:rsid w:val="002411FF"/>
    <w:rsid w:val="00241562"/>
    <w:rsid w:val="002416DB"/>
    <w:rsid w:val="00241860"/>
    <w:rsid w:val="00241914"/>
    <w:rsid w:val="00241E0A"/>
    <w:rsid w:val="00241E97"/>
    <w:rsid w:val="0024292E"/>
    <w:rsid w:val="0024339C"/>
    <w:rsid w:val="00243A8B"/>
    <w:rsid w:val="00244664"/>
    <w:rsid w:val="00244B77"/>
    <w:rsid w:val="00244E25"/>
    <w:rsid w:val="002452B9"/>
    <w:rsid w:val="002452D6"/>
    <w:rsid w:val="002469C9"/>
    <w:rsid w:val="00246A7A"/>
    <w:rsid w:val="00246CD0"/>
    <w:rsid w:val="0024750B"/>
    <w:rsid w:val="00247EAF"/>
    <w:rsid w:val="002507FA"/>
    <w:rsid w:val="002508C6"/>
    <w:rsid w:val="00250D12"/>
    <w:rsid w:val="00250E74"/>
    <w:rsid w:val="00251EDC"/>
    <w:rsid w:val="002521B4"/>
    <w:rsid w:val="00252291"/>
    <w:rsid w:val="00252439"/>
    <w:rsid w:val="0025288F"/>
    <w:rsid w:val="002543C3"/>
    <w:rsid w:val="0025506F"/>
    <w:rsid w:val="00255173"/>
    <w:rsid w:val="00255208"/>
    <w:rsid w:val="00255631"/>
    <w:rsid w:val="002557D6"/>
    <w:rsid w:val="00255BDC"/>
    <w:rsid w:val="00255C9D"/>
    <w:rsid w:val="0025623C"/>
    <w:rsid w:val="002563FF"/>
    <w:rsid w:val="002565A6"/>
    <w:rsid w:val="00256C88"/>
    <w:rsid w:val="00256CB9"/>
    <w:rsid w:val="00256F53"/>
    <w:rsid w:val="002570DF"/>
    <w:rsid w:val="0025735C"/>
    <w:rsid w:val="00257538"/>
    <w:rsid w:val="0025776E"/>
    <w:rsid w:val="00257FAD"/>
    <w:rsid w:val="00260729"/>
    <w:rsid w:val="002609DC"/>
    <w:rsid w:val="00260B44"/>
    <w:rsid w:val="00260E12"/>
    <w:rsid w:val="00261241"/>
    <w:rsid w:val="002616C6"/>
    <w:rsid w:val="00261B77"/>
    <w:rsid w:val="00261D7B"/>
    <w:rsid w:val="0026200C"/>
    <w:rsid w:val="00262163"/>
    <w:rsid w:val="002629A0"/>
    <w:rsid w:val="00262AD0"/>
    <w:rsid w:val="00262BA0"/>
    <w:rsid w:val="00262D03"/>
    <w:rsid w:val="00262E8F"/>
    <w:rsid w:val="002633D8"/>
    <w:rsid w:val="00263A22"/>
    <w:rsid w:val="00263C7D"/>
    <w:rsid w:val="002642CC"/>
    <w:rsid w:val="002647D5"/>
    <w:rsid w:val="002647E0"/>
    <w:rsid w:val="0026534D"/>
    <w:rsid w:val="00265A31"/>
    <w:rsid w:val="002664A8"/>
    <w:rsid w:val="00266CC9"/>
    <w:rsid w:val="002671BD"/>
    <w:rsid w:val="00267CF4"/>
    <w:rsid w:val="00267DED"/>
    <w:rsid w:val="00267F7E"/>
    <w:rsid w:val="0027001C"/>
    <w:rsid w:val="00270A20"/>
    <w:rsid w:val="002723CD"/>
    <w:rsid w:val="002737DC"/>
    <w:rsid w:val="00273C05"/>
    <w:rsid w:val="00274380"/>
    <w:rsid w:val="002744A2"/>
    <w:rsid w:val="002749A4"/>
    <w:rsid w:val="002765F4"/>
    <w:rsid w:val="002769BD"/>
    <w:rsid w:val="00277875"/>
    <w:rsid w:val="00277C55"/>
    <w:rsid w:val="00277E70"/>
    <w:rsid w:val="00277F87"/>
    <w:rsid w:val="00281008"/>
    <w:rsid w:val="00281D9C"/>
    <w:rsid w:val="002832D0"/>
    <w:rsid w:val="00283BBA"/>
    <w:rsid w:val="002849FA"/>
    <w:rsid w:val="002850FC"/>
    <w:rsid w:val="00285A84"/>
    <w:rsid w:val="00285BB2"/>
    <w:rsid w:val="002864D0"/>
    <w:rsid w:val="00287D7E"/>
    <w:rsid w:val="00290241"/>
    <w:rsid w:val="00290E27"/>
    <w:rsid w:val="00291984"/>
    <w:rsid w:val="002919EF"/>
    <w:rsid w:val="00291E45"/>
    <w:rsid w:val="00292337"/>
    <w:rsid w:val="002939F2"/>
    <w:rsid w:val="00294369"/>
    <w:rsid w:val="00294565"/>
    <w:rsid w:val="00294F2B"/>
    <w:rsid w:val="002966E3"/>
    <w:rsid w:val="002969C4"/>
    <w:rsid w:val="002974B7"/>
    <w:rsid w:val="002974F1"/>
    <w:rsid w:val="002A0148"/>
    <w:rsid w:val="002A0265"/>
    <w:rsid w:val="002A15FE"/>
    <w:rsid w:val="002A1AC9"/>
    <w:rsid w:val="002A2D9A"/>
    <w:rsid w:val="002A2F0A"/>
    <w:rsid w:val="002A3A66"/>
    <w:rsid w:val="002A3D19"/>
    <w:rsid w:val="002A4886"/>
    <w:rsid w:val="002A4F61"/>
    <w:rsid w:val="002A536C"/>
    <w:rsid w:val="002A53EC"/>
    <w:rsid w:val="002A556E"/>
    <w:rsid w:val="002A5DD0"/>
    <w:rsid w:val="002A5F91"/>
    <w:rsid w:val="002A6AB0"/>
    <w:rsid w:val="002A6F09"/>
    <w:rsid w:val="002A7525"/>
    <w:rsid w:val="002A7A82"/>
    <w:rsid w:val="002B01DA"/>
    <w:rsid w:val="002B069F"/>
    <w:rsid w:val="002B0984"/>
    <w:rsid w:val="002B12AA"/>
    <w:rsid w:val="002B1411"/>
    <w:rsid w:val="002B1612"/>
    <w:rsid w:val="002B17E1"/>
    <w:rsid w:val="002B1A66"/>
    <w:rsid w:val="002B1B7D"/>
    <w:rsid w:val="002B23F9"/>
    <w:rsid w:val="002B284D"/>
    <w:rsid w:val="002B2927"/>
    <w:rsid w:val="002B2CB8"/>
    <w:rsid w:val="002B2D62"/>
    <w:rsid w:val="002B2F95"/>
    <w:rsid w:val="002B332D"/>
    <w:rsid w:val="002B349B"/>
    <w:rsid w:val="002B39B5"/>
    <w:rsid w:val="002B424B"/>
    <w:rsid w:val="002B43CC"/>
    <w:rsid w:val="002B4727"/>
    <w:rsid w:val="002B47F4"/>
    <w:rsid w:val="002B5533"/>
    <w:rsid w:val="002B62C3"/>
    <w:rsid w:val="002B645E"/>
    <w:rsid w:val="002B6EFF"/>
    <w:rsid w:val="002B77E2"/>
    <w:rsid w:val="002B7983"/>
    <w:rsid w:val="002C0165"/>
    <w:rsid w:val="002C04F4"/>
    <w:rsid w:val="002C05F7"/>
    <w:rsid w:val="002C16C8"/>
    <w:rsid w:val="002C27DC"/>
    <w:rsid w:val="002C323F"/>
    <w:rsid w:val="002C3837"/>
    <w:rsid w:val="002C46F8"/>
    <w:rsid w:val="002C4789"/>
    <w:rsid w:val="002C4940"/>
    <w:rsid w:val="002C4FD1"/>
    <w:rsid w:val="002C5306"/>
    <w:rsid w:val="002C5329"/>
    <w:rsid w:val="002C534B"/>
    <w:rsid w:val="002C64FC"/>
    <w:rsid w:val="002C6E45"/>
    <w:rsid w:val="002C6FC7"/>
    <w:rsid w:val="002D0227"/>
    <w:rsid w:val="002D0C38"/>
    <w:rsid w:val="002D0D4D"/>
    <w:rsid w:val="002D1823"/>
    <w:rsid w:val="002D1E0B"/>
    <w:rsid w:val="002D1FC3"/>
    <w:rsid w:val="002D23E6"/>
    <w:rsid w:val="002D33BD"/>
    <w:rsid w:val="002D425F"/>
    <w:rsid w:val="002D4A7C"/>
    <w:rsid w:val="002D5D69"/>
    <w:rsid w:val="002D6036"/>
    <w:rsid w:val="002D61CC"/>
    <w:rsid w:val="002D6696"/>
    <w:rsid w:val="002D67BA"/>
    <w:rsid w:val="002D7268"/>
    <w:rsid w:val="002D75E0"/>
    <w:rsid w:val="002D7955"/>
    <w:rsid w:val="002D7ABE"/>
    <w:rsid w:val="002E0FF4"/>
    <w:rsid w:val="002E13E0"/>
    <w:rsid w:val="002E18A5"/>
    <w:rsid w:val="002E1F19"/>
    <w:rsid w:val="002E1FF6"/>
    <w:rsid w:val="002E202F"/>
    <w:rsid w:val="002E27F3"/>
    <w:rsid w:val="002E3609"/>
    <w:rsid w:val="002E448F"/>
    <w:rsid w:val="002E4825"/>
    <w:rsid w:val="002E50F8"/>
    <w:rsid w:val="002E577C"/>
    <w:rsid w:val="002E5A19"/>
    <w:rsid w:val="002E5ADB"/>
    <w:rsid w:val="002E5E12"/>
    <w:rsid w:val="002E616C"/>
    <w:rsid w:val="002E6D91"/>
    <w:rsid w:val="002E6EB4"/>
    <w:rsid w:val="002E75AA"/>
    <w:rsid w:val="002E789C"/>
    <w:rsid w:val="002E7E9C"/>
    <w:rsid w:val="002F15E1"/>
    <w:rsid w:val="002F3680"/>
    <w:rsid w:val="002F3773"/>
    <w:rsid w:val="002F4793"/>
    <w:rsid w:val="002F4CE0"/>
    <w:rsid w:val="002F5106"/>
    <w:rsid w:val="002F5786"/>
    <w:rsid w:val="002F5E84"/>
    <w:rsid w:val="002F649A"/>
    <w:rsid w:val="002F69AA"/>
    <w:rsid w:val="002F7281"/>
    <w:rsid w:val="002F728F"/>
    <w:rsid w:val="002F7A30"/>
    <w:rsid w:val="002F7A4E"/>
    <w:rsid w:val="002F7BBA"/>
    <w:rsid w:val="0030026C"/>
    <w:rsid w:val="003003CC"/>
    <w:rsid w:val="003004C3"/>
    <w:rsid w:val="00300E02"/>
    <w:rsid w:val="00300F72"/>
    <w:rsid w:val="0030117D"/>
    <w:rsid w:val="003012C8"/>
    <w:rsid w:val="003012FA"/>
    <w:rsid w:val="00301E89"/>
    <w:rsid w:val="0030230B"/>
    <w:rsid w:val="003024C6"/>
    <w:rsid w:val="0030381E"/>
    <w:rsid w:val="00303863"/>
    <w:rsid w:val="00303C46"/>
    <w:rsid w:val="003045C8"/>
    <w:rsid w:val="003045C9"/>
    <w:rsid w:val="00304C6C"/>
    <w:rsid w:val="00305C67"/>
    <w:rsid w:val="003062F4"/>
    <w:rsid w:val="00306638"/>
    <w:rsid w:val="00306841"/>
    <w:rsid w:val="003068A0"/>
    <w:rsid w:val="00306E3A"/>
    <w:rsid w:val="003076C2"/>
    <w:rsid w:val="003105F0"/>
    <w:rsid w:val="003108C4"/>
    <w:rsid w:val="003111B4"/>
    <w:rsid w:val="003116E2"/>
    <w:rsid w:val="003130BF"/>
    <w:rsid w:val="003148FE"/>
    <w:rsid w:val="00314BD9"/>
    <w:rsid w:val="003151A9"/>
    <w:rsid w:val="00316C09"/>
    <w:rsid w:val="00316C1F"/>
    <w:rsid w:val="00316CEB"/>
    <w:rsid w:val="003174B6"/>
    <w:rsid w:val="003175BF"/>
    <w:rsid w:val="00317654"/>
    <w:rsid w:val="003178C1"/>
    <w:rsid w:val="0032036B"/>
    <w:rsid w:val="003214A0"/>
    <w:rsid w:val="00321D10"/>
    <w:rsid w:val="00321DA7"/>
    <w:rsid w:val="003224F3"/>
    <w:rsid w:val="00322B6A"/>
    <w:rsid w:val="003250F7"/>
    <w:rsid w:val="00325CA8"/>
    <w:rsid w:val="00325CFF"/>
    <w:rsid w:val="00325D98"/>
    <w:rsid w:val="00325E1D"/>
    <w:rsid w:val="00325E36"/>
    <w:rsid w:val="0032600C"/>
    <w:rsid w:val="003269C2"/>
    <w:rsid w:val="00326A53"/>
    <w:rsid w:val="00326C44"/>
    <w:rsid w:val="00326FE1"/>
    <w:rsid w:val="00327712"/>
    <w:rsid w:val="00327815"/>
    <w:rsid w:val="00327822"/>
    <w:rsid w:val="00330CC2"/>
    <w:rsid w:val="0033116E"/>
    <w:rsid w:val="00332344"/>
    <w:rsid w:val="003323FD"/>
    <w:rsid w:val="003335C8"/>
    <w:rsid w:val="0033363E"/>
    <w:rsid w:val="0033381C"/>
    <w:rsid w:val="00333C08"/>
    <w:rsid w:val="003342B7"/>
    <w:rsid w:val="0033531F"/>
    <w:rsid w:val="00335FA2"/>
    <w:rsid w:val="003365DB"/>
    <w:rsid w:val="003371D1"/>
    <w:rsid w:val="00337B91"/>
    <w:rsid w:val="00341AF4"/>
    <w:rsid w:val="00341EA0"/>
    <w:rsid w:val="0034259B"/>
    <w:rsid w:val="0034269F"/>
    <w:rsid w:val="00342904"/>
    <w:rsid w:val="00342A11"/>
    <w:rsid w:val="00342AD1"/>
    <w:rsid w:val="00342B41"/>
    <w:rsid w:val="00342FA4"/>
    <w:rsid w:val="003433EF"/>
    <w:rsid w:val="0034348C"/>
    <w:rsid w:val="003435DC"/>
    <w:rsid w:val="00344AE8"/>
    <w:rsid w:val="00344C64"/>
    <w:rsid w:val="00344F30"/>
    <w:rsid w:val="0034502D"/>
    <w:rsid w:val="0034523D"/>
    <w:rsid w:val="00345615"/>
    <w:rsid w:val="0034593E"/>
    <w:rsid w:val="003463CD"/>
    <w:rsid w:val="00346AB0"/>
    <w:rsid w:val="0034749E"/>
    <w:rsid w:val="00347AB0"/>
    <w:rsid w:val="00347AF3"/>
    <w:rsid w:val="00347B24"/>
    <w:rsid w:val="003506B8"/>
    <w:rsid w:val="00351514"/>
    <w:rsid w:val="003516CE"/>
    <w:rsid w:val="00351BED"/>
    <w:rsid w:val="00352F75"/>
    <w:rsid w:val="00352FD3"/>
    <w:rsid w:val="0035306D"/>
    <w:rsid w:val="00354032"/>
    <w:rsid w:val="0035420E"/>
    <w:rsid w:val="0035476F"/>
    <w:rsid w:val="00354A43"/>
    <w:rsid w:val="00354AA1"/>
    <w:rsid w:val="00354AD5"/>
    <w:rsid w:val="00354E35"/>
    <w:rsid w:val="00355501"/>
    <w:rsid w:val="00355AB4"/>
    <w:rsid w:val="0035729C"/>
    <w:rsid w:val="00357466"/>
    <w:rsid w:val="003575EA"/>
    <w:rsid w:val="00357669"/>
    <w:rsid w:val="00357722"/>
    <w:rsid w:val="00357C71"/>
    <w:rsid w:val="00360473"/>
    <w:rsid w:val="00362073"/>
    <w:rsid w:val="003626DD"/>
    <w:rsid w:val="00362AC8"/>
    <w:rsid w:val="00363AB1"/>
    <w:rsid w:val="003648D5"/>
    <w:rsid w:val="003650D1"/>
    <w:rsid w:val="00365114"/>
    <w:rsid w:val="00365218"/>
    <w:rsid w:val="00365AF9"/>
    <w:rsid w:val="00365B96"/>
    <w:rsid w:val="00366B47"/>
    <w:rsid w:val="00367C33"/>
    <w:rsid w:val="00367DA3"/>
    <w:rsid w:val="0037013B"/>
    <w:rsid w:val="00370613"/>
    <w:rsid w:val="00370849"/>
    <w:rsid w:val="00370A69"/>
    <w:rsid w:val="0037147B"/>
    <w:rsid w:val="00371C44"/>
    <w:rsid w:val="003724E4"/>
    <w:rsid w:val="00373603"/>
    <w:rsid w:val="00373A1F"/>
    <w:rsid w:val="00373DE8"/>
    <w:rsid w:val="00374D0C"/>
    <w:rsid w:val="00374EB4"/>
    <w:rsid w:val="0037548C"/>
    <w:rsid w:val="00375CEC"/>
    <w:rsid w:val="003764DA"/>
    <w:rsid w:val="00376D7A"/>
    <w:rsid w:val="00376D94"/>
    <w:rsid w:val="00377192"/>
    <w:rsid w:val="003775E5"/>
    <w:rsid w:val="003801E1"/>
    <w:rsid w:val="003803B0"/>
    <w:rsid w:val="00380BCE"/>
    <w:rsid w:val="00380FAC"/>
    <w:rsid w:val="003815E5"/>
    <w:rsid w:val="00381998"/>
    <w:rsid w:val="00382AE3"/>
    <w:rsid w:val="00382ECD"/>
    <w:rsid w:val="00382F66"/>
    <w:rsid w:val="00384666"/>
    <w:rsid w:val="003868D2"/>
    <w:rsid w:val="00387115"/>
    <w:rsid w:val="00387848"/>
    <w:rsid w:val="00387ECD"/>
    <w:rsid w:val="00390373"/>
    <w:rsid w:val="00390655"/>
    <w:rsid w:val="00391374"/>
    <w:rsid w:val="0039176C"/>
    <w:rsid w:val="00392791"/>
    <w:rsid w:val="00392DEA"/>
    <w:rsid w:val="003931B3"/>
    <w:rsid w:val="003934D9"/>
    <w:rsid w:val="003934EB"/>
    <w:rsid w:val="003935C0"/>
    <w:rsid w:val="00393FBD"/>
    <w:rsid w:val="003943D9"/>
    <w:rsid w:val="00394A79"/>
    <w:rsid w:val="00394D64"/>
    <w:rsid w:val="00395AC9"/>
    <w:rsid w:val="003964F2"/>
    <w:rsid w:val="0039696C"/>
    <w:rsid w:val="00397B7B"/>
    <w:rsid w:val="003A09C0"/>
    <w:rsid w:val="003A181A"/>
    <w:rsid w:val="003A19A5"/>
    <w:rsid w:val="003A1E79"/>
    <w:rsid w:val="003A1FDE"/>
    <w:rsid w:val="003A20B8"/>
    <w:rsid w:val="003A2254"/>
    <w:rsid w:val="003A2C35"/>
    <w:rsid w:val="003A31CC"/>
    <w:rsid w:val="003A36C6"/>
    <w:rsid w:val="003A3B15"/>
    <w:rsid w:val="003A3BC7"/>
    <w:rsid w:val="003A5057"/>
    <w:rsid w:val="003A64CD"/>
    <w:rsid w:val="003A66F2"/>
    <w:rsid w:val="003A685D"/>
    <w:rsid w:val="003A71BC"/>
    <w:rsid w:val="003A7370"/>
    <w:rsid w:val="003A73C8"/>
    <w:rsid w:val="003A7427"/>
    <w:rsid w:val="003A75E3"/>
    <w:rsid w:val="003A7A3D"/>
    <w:rsid w:val="003B0100"/>
    <w:rsid w:val="003B11E4"/>
    <w:rsid w:val="003B122F"/>
    <w:rsid w:val="003B1281"/>
    <w:rsid w:val="003B18CA"/>
    <w:rsid w:val="003B19A9"/>
    <w:rsid w:val="003B1A5A"/>
    <w:rsid w:val="003B1DE0"/>
    <w:rsid w:val="003B23BD"/>
    <w:rsid w:val="003B29F4"/>
    <w:rsid w:val="003B2B2C"/>
    <w:rsid w:val="003B2B3F"/>
    <w:rsid w:val="003B302C"/>
    <w:rsid w:val="003B3395"/>
    <w:rsid w:val="003B34D2"/>
    <w:rsid w:val="003B36D1"/>
    <w:rsid w:val="003B40DF"/>
    <w:rsid w:val="003B413C"/>
    <w:rsid w:val="003B553B"/>
    <w:rsid w:val="003B6070"/>
    <w:rsid w:val="003B65BA"/>
    <w:rsid w:val="003B69BA"/>
    <w:rsid w:val="003B6B06"/>
    <w:rsid w:val="003C0184"/>
    <w:rsid w:val="003C0281"/>
    <w:rsid w:val="003C0DAF"/>
    <w:rsid w:val="003C0F4E"/>
    <w:rsid w:val="003C1009"/>
    <w:rsid w:val="003C10AA"/>
    <w:rsid w:val="003C14F7"/>
    <w:rsid w:val="003C2042"/>
    <w:rsid w:val="003C2509"/>
    <w:rsid w:val="003C290B"/>
    <w:rsid w:val="003C2CFB"/>
    <w:rsid w:val="003C2FE6"/>
    <w:rsid w:val="003C3BD1"/>
    <w:rsid w:val="003C3D11"/>
    <w:rsid w:val="003C4015"/>
    <w:rsid w:val="003C4344"/>
    <w:rsid w:val="003C4518"/>
    <w:rsid w:val="003C4B54"/>
    <w:rsid w:val="003C5154"/>
    <w:rsid w:val="003C54F4"/>
    <w:rsid w:val="003C62E7"/>
    <w:rsid w:val="003C65A8"/>
    <w:rsid w:val="003C7DAA"/>
    <w:rsid w:val="003D0946"/>
    <w:rsid w:val="003D0E47"/>
    <w:rsid w:val="003D1303"/>
    <w:rsid w:val="003D13A3"/>
    <w:rsid w:val="003D14B0"/>
    <w:rsid w:val="003D1CF8"/>
    <w:rsid w:val="003D1E39"/>
    <w:rsid w:val="003D2543"/>
    <w:rsid w:val="003D270B"/>
    <w:rsid w:val="003D31BA"/>
    <w:rsid w:val="003D35BE"/>
    <w:rsid w:val="003D3DE5"/>
    <w:rsid w:val="003D3F87"/>
    <w:rsid w:val="003D4541"/>
    <w:rsid w:val="003D4C88"/>
    <w:rsid w:val="003D66A9"/>
    <w:rsid w:val="003D6A11"/>
    <w:rsid w:val="003D6AF1"/>
    <w:rsid w:val="003D7112"/>
    <w:rsid w:val="003D74FA"/>
    <w:rsid w:val="003D7722"/>
    <w:rsid w:val="003E01F6"/>
    <w:rsid w:val="003E0516"/>
    <w:rsid w:val="003E0EA5"/>
    <w:rsid w:val="003E167C"/>
    <w:rsid w:val="003E22B8"/>
    <w:rsid w:val="003E2CDD"/>
    <w:rsid w:val="003E32E5"/>
    <w:rsid w:val="003E344B"/>
    <w:rsid w:val="003E3619"/>
    <w:rsid w:val="003E3A6B"/>
    <w:rsid w:val="003E4150"/>
    <w:rsid w:val="003E4239"/>
    <w:rsid w:val="003E4EB2"/>
    <w:rsid w:val="003E4EEB"/>
    <w:rsid w:val="003E5265"/>
    <w:rsid w:val="003E52CB"/>
    <w:rsid w:val="003E56B9"/>
    <w:rsid w:val="003E5FFD"/>
    <w:rsid w:val="003E639C"/>
    <w:rsid w:val="003E65C0"/>
    <w:rsid w:val="003E6A8B"/>
    <w:rsid w:val="003E6EED"/>
    <w:rsid w:val="003E72A5"/>
    <w:rsid w:val="003E7EB1"/>
    <w:rsid w:val="003F0191"/>
    <w:rsid w:val="003F052B"/>
    <w:rsid w:val="003F0BD4"/>
    <w:rsid w:val="003F0DE1"/>
    <w:rsid w:val="003F188E"/>
    <w:rsid w:val="003F191C"/>
    <w:rsid w:val="003F259A"/>
    <w:rsid w:val="003F2CD6"/>
    <w:rsid w:val="003F327C"/>
    <w:rsid w:val="003F4100"/>
    <w:rsid w:val="003F514E"/>
    <w:rsid w:val="003F53CE"/>
    <w:rsid w:val="003F58CE"/>
    <w:rsid w:val="003F5AD3"/>
    <w:rsid w:val="003F5EF2"/>
    <w:rsid w:val="003F5FBC"/>
    <w:rsid w:val="003F60D1"/>
    <w:rsid w:val="003F686B"/>
    <w:rsid w:val="003F6981"/>
    <w:rsid w:val="003F6D68"/>
    <w:rsid w:val="003F6E0F"/>
    <w:rsid w:val="003F74DE"/>
    <w:rsid w:val="00401715"/>
    <w:rsid w:val="004018C6"/>
    <w:rsid w:val="00402D8C"/>
    <w:rsid w:val="00402F7A"/>
    <w:rsid w:val="0040340A"/>
    <w:rsid w:val="0040420B"/>
    <w:rsid w:val="00404480"/>
    <w:rsid w:val="00405A88"/>
    <w:rsid w:val="00405DE9"/>
    <w:rsid w:val="00406EB6"/>
    <w:rsid w:val="00406F3A"/>
    <w:rsid w:val="004070C1"/>
    <w:rsid w:val="00407241"/>
    <w:rsid w:val="0040794E"/>
    <w:rsid w:val="004100B8"/>
    <w:rsid w:val="0041012F"/>
    <w:rsid w:val="0041087E"/>
    <w:rsid w:val="00410880"/>
    <w:rsid w:val="004112FA"/>
    <w:rsid w:val="004118A8"/>
    <w:rsid w:val="00411B0C"/>
    <w:rsid w:val="004123CF"/>
    <w:rsid w:val="00412651"/>
    <w:rsid w:val="00413216"/>
    <w:rsid w:val="0041357C"/>
    <w:rsid w:val="0041459E"/>
    <w:rsid w:val="004145AE"/>
    <w:rsid w:val="00414FF8"/>
    <w:rsid w:val="00415259"/>
    <w:rsid w:val="00415C24"/>
    <w:rsid w:val="0041613D"/>
    <w:rsid w:val="0041638B"/>
    <w:rsid w:val="0041638F"/>
    <w:rsid w:val="00416C29"/>
    <w:rsid w:val="004177A2"/>
    <w:rsid w:val="0042007A"/>
    <w:rsid w:val="00420B7D"/>
    <w:rsid w:val="0042161D"/>
    <w:rsid w:val="00422000"/>
    <w:rsid w:val="00422DAF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6AC1"/>
    <w:rsid w:val="00426CBB"/>
    <w:rsid w:val="00427260"/>
    <w:rsid w:val="004279E0"/>
    <w:rsid w:val="00427B7F"/>
    <w:rsid w:val="00427DD6"/>
    <w:rsid w:val="00430EAA"/>
    <w:rsid w:val="004317AA"/>
    <w:rsid w:val="00431BC0"/>
    <w:rsid w:val="004320F1"/>
    <w:rsid w:val="0043241D"/>
    <w:rsid w:val="00432BAF"/>
    <w:rsid w:val="004339E2"/>
    <w:rsid w:val="00433CF6"/>
    <w:rsid w:val="00433CFD"/>
    <w:rsid w:val="00434605"/>
    <w:rsid w:val="004347B4"/>
    <w:rsid w:val="00434A97"/>
    <w:rsid w:val="00434BC2"/>
    <w:rsid w:val="00435082"/>
    <w:rsid w:val="0043556D"/>
    <w:rsid w:val="00435B68"/>
    <w:rsid w:val="00435EA5"/>
    <w:rsid w:val="0043703D"/>
    <w:rsid w:val="00437051"/>
    <w:rsid w:val="004378E0"/>
    <w:rsid w:val="00440021"/>
    <w:rsid w:val="00441409"/>
    <w:rsid w:val="00441875"/>
    <w:rsid w:val="00441EBF"/>
    <w:rsid w:val="0044319A"/>
    <w:rsid w:val="00443E9A"/>
    <w:rsid w:val="00444633"/>
    <w:rsid w:val="0044476E"/>
    <w:rsid w:val="00445844"/>
    <w:rsid w:val="004459F8"/>
    <w:rsid w:val="0044628E"/>
    <w:rsid w:val="00447287"/>
    <w:rsid w:val="00450695"/>
    <w:rsid w:val="00450C57"/>
    <w:rsid w:val="00451030"/>
    <w:rsid w:val="00451964"/>
    <w:rsid w:val="00452804"/>
    <w:rsid w:val="004541A8"/>
    <w:rsid w:val="00454F89"/>
    <w:rsid w:val="00455095"/>
    <w:rsid w:val="00455D5C"/>
    <w:rsid w:val="004568B0"/>
    <w:rsid w:val="00456AC3"/>
    <w:rsid w:val="0045707A"/>
    <w:rsid w:val="004570D9"/>
    <w:rsid w:val="004600A6"/>
    <w:rsid w:val="004603C4"/>
    <w:rsid w:val="0046043D"/>
    <w:rsid w:val="00460967"/>
    <w:rsid w:val="00460D1D"/>
    <w:rsid w:val="0046108A"/>
    <w:rsid w:val="00461456"/>
    <w:rsid w:val="0046183C"/>
    <w:rsid w:val="00461EA5"/>
    <w:rsid w:val="00461FB5"/>
    <w:rsid w:val="00462262"/>
    <w:rsid w:val="00462BCE"/>
    <w:rsid w:val="00462F57"/>
    <w:rsid w:val="00463BBA"/>
    <w:rsid w:val="00463C3E"/>
    <w:rsid w:val="00464A9F"/>
    <w:rsid w:val="004652DD"/>
    <w:rsid w:val="004658E0"/>
    <w:rsid w:val="004678B5"/>
    <w:rsid w:val="00467E19"/>
    <w:rsid w:val="00470203"/>
    <w:rsid w:val="004708BC"/>
    <w:rsid w:val="00470A91"/>
    <w:rsid w:val="00470CA6"/>
    <w:rsid w:val="00471885"/>
    <w:rsid w:val="004719CD"/>
    <w:rsid w:val="00471E1C"/>
    <w:rsid w:val="00472334"/>
    <w:rsid w:val="00472ECA"/>
    <w:rsid w:val="004732FF"/>
    <w:rsid w:val="0047434D"/>
    <w:rsid w:val="00475151"/>
    <w:rsid w:val="00475230"/>
    <w:rsid w:val="00475484"/>
    <w:rsid w:val="004756E0"/>
    <w:rsid w:val="00475ECC"/>
    <w:rsid w:val="00475FA1"/>
    <w:rsid w:val="004760F9"/>
    <w:rsid w:val="004773D1"/>
    <w:rsid w:val="0047748B"/>
    <w:rsid w:val="004774DF"/>
    <w:rsid w:val="0047761F"/>
    <w:rsid w:val="0047780E"/>
    <w:rsid w:val="004821E8"/>
    <w:rsid w:val="0048235E"/>
    <w:rsid w:val="00482ACE"/>
    <w:rsid w:val="00482B39"/>
    <w:rsid w:val="0048333B"/>
    <w:rsid w:val="00483AB2"/>
    <w:rsid w:val="00483EC3"/>
    <w:rsid w:val="0048475F"/>
    <w:rsid w:val="00484D71"/>
    <w:rsid w:val="004860F1"/>
    <w:rsid w:val="004863AC"/>
    <w:rsid w:val="0048674D"/>
    <w:rsid w:val="00486D04"/>
    <w:rsid w:val="004873A0"/>
    <w:rsid w:val="00487413"/>
    <w:rsid w:val="00487A62"/>
    <w:rsid w:val="004908F4"/>
    <w:rsid w:val="00490AA7"/>
    <w:rsid w:val="00490F8D"/>
    <w:rsid w:val="0049105F"/>
    <w:rsid w:val="004912BD"/>
    <w:rsid w:val="00491CFE"/>
    <w:rsid w:val="004924F7"/>
    <w:rsid w:val="00492560"/>
    <w:rsid w:val="00493DFB"/>
    <w:rsid w:val="00494D3D"/>
    <w:rsid w:val="00494D83"/>
    <w:rsid w:val="004952A0"/>
    <w:rsid w:val="0049537B"/>
    <w:rsid w:val="00495B23"/>
    <w:rsid w:val="0049622B"/>
    <w:rsid w:val="0049708C"/>
    <w:rsid w:val="00497167"/>
    <w:rsid w:val="00497433"/>
    <w:rsid w:val="004974F6"/>
    <w:rsid w:val="004977A5"/>
    <w:rsid w:val="00497BC2"/>
    <w:rsid w:val="004A09C6"/>
    <w:rsid w:val="004A09F5"/>
    <w:rsid w:val="004A19EC"/>
    <w:rsid w:val="004A2635"/>
    <w:rsid w:val="004A2BA2"/>
    <w:rsid w:val="004A3217"/>
    <w:rsid w:val="004A37B2"/>
    <w:rsid w:val="004A3EFC"/>
    <w:rsid w:val="004A3F12"/>
    <w:rsid w:val="004A52C4"/>
    <w:rsid w:val="004A5410"/>
    <w:rsid w:val="004A57A7"/>
    <w:rsid w:val="004A5B64"/>
    <w:rsid w:val="004A6CCF"/>
    <w:rsid w:val="004A6CDA"/>
    <w:rsid w:val="004A6D28"/>
    <w:rsid w:val="004A72CD"/>
    <w:rsid w:val="004A7C34"/>
    <w:rsid w:val="004A7C6D"/>
    <w:rsid w:val="004B0368"/>
    <w:rsid w:val="004B06D2"/>
    <w:rsid w:val="004B0F3D"/>
    <w:rsid w:val="004B1311"/>
    <w:rsid w:val="004B1659"/>
    <w:rsid w:val="004B1C46"/>
    <w:rsid w:val="004B2E16"/>
    <w:rsid w:val="004B3ADD"/>
    <w:rsid w:val="004B3DF6"/>
    <w:rsid w:val="004B4E59"/>
    <w:rsid w:val="004B557E"/>
    <w:rsid w:val="004B58E7"/>
    <w:rsid w:val="004B6192"/>
    <w:rsid w:val="004B62F9"/>
    <w:rsid w:val="004B6827"/>
    <w:rsid w:val="004B6946"/>
    <w:rsid w:val="004B71C3"/>
    <w:rsid w:val="004B7214"/>
    <w:rsid w:val="004B7524"/>
    <w:rsid w:val="004C0BF9"/>
    <w:rsid w:val="004C0F87"/>
    <w:rsid w:val="004C10C3"/>
    <w:rsid w:val="004C136D"/>
    <w:rsid w:val="004C1743"/>
    <w:rsid w:val="004C2C03"/>
    <w:rsid w:val="004C2D6B"/>
    <w:rsid w:val="004C34E0"/>
    <w:rsid w:val="004C41C9"/>
    <w:rsid w:val="004C422C"/>
    <w:rsid w:val="004C481E"/>
    <w:rsid w:val="004C53B1"/>
    <w:rsid w:val="004C5511"/>
    <w:rsid w:val="004C5C96"/>
    <w:rsid w:val="004C6457"/>
    <w:rsid w:val="004C665D"/>
    <w:rsid w:val="004C6697"/>
    <w:rsid w:val="004C66A0"/>
    <w:rsid w:val="004C71AB"/>
    <w:rsid w:val="004C75DC"/>
    <w:rsid w:val="004D0534"/>
    <w:rsid w:val="004D0977"/>
    <w:rsid w:val="004D0A4E"/>
    <w:rsid w:val="004D1182"/>
    <w:rsid w:val="004D19E8"/>
    <w:rsid w:val="004D1B4F"/>
    <w:rsid w:val="004D2257"/>
    <w:rsid w:val="004D23C5"/>
    <w:rsid w:val="004D3F90"/>
    <w:rsid w:val="004D410B"/>
    <w:rsid w:val="004D43D5"/>
    <w:rsid w:val="004D52E2"/>
    <w:rsid w:val="004D56F8"/>
    <w:rsid w:val="004D59EF"/>
    <w:rsid w:val="004D675E"/>
    <w:rsid w:val="004D724A"/>
    <w:rsid w:val="004D7C80"/>
    <w:rsid w:val="004E0496"/>
    <w:rsid w:val="004E064D"/>
    <w:rsid w:val="004E08A0"/>
    <w:rsid w:val="004E1E64"/>
    <w:rsid w:val="004E1FA4"/>
    <w:rsid w:val="004E20BF"/>
    <w:rsid w:val="004E22AB"/>
    <w:rsid w:val="004E2734"/>
    <w:rsid w:val="004E33AA"/>
    <w:rsid w:val="004E37FD"/>
    <w:rsid w:val="004E56FF"/>
    <w:rsid w:val="004E586D"/>
    <w:rsid w:val="004E5C8B"/>
    <w:rsid w:val="004E748D"/>
    <w:rsid w:val="004F0413"/>
    <w:rsid w:val="004F0CFA"/>
    <w:rsid w:val="004F0D4E"/>
    <w:rsid w:val="004F1247"/>
    <w:rsid w:val="004F26A4"/>
    <w:rsid w:val="004F2E87"/>
    <w:rsid w:val="004F351A"/>
    <w:rsid w:val="004F3EA9"/>
    <w:rsid w:val="004F4CB5"/>
    <w:rsid w:val="004F56AB"/>
    <w:rsid w:val="004F585D"/>
    <w:rsid w:val="004F671E"/>
    <w:rsid w:val="004F6768"/>
    <w:rsid w:val="004F7003"/>
    <w:rsid w:val="004F7F4E"/>
    <w:rsid w:val="005006E4"/>
    <w:rsid w:val="00500911"/>
    <w:rsid w:val="00501A14"/>
    <w:rsid w:val="00501BC3"/>
    <w:rsid w:val="00501E97"/>
    <w:rsid w:val="00502096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88A"/>
    <w:rsid w:val="00505B91"/>
    <w:rsid w:val="00505C13"/>
    <w:rsid w:val="00505E12"/>
    <w:rsid w:val="005060CE"/>
    <w:rsid w:val="0050646B"/>
    <w:rsid w:val="00506D04"/>
    <w:rsid w:val="00506E2E"/>
    <w:rsid w:val="0050705E"/>
    <w:rsid w:val="0050708F"/>
    <w:rsid w:val="00507A62"/>
    <w:rsid w:val="00507BCB"/>
    <w:rsid w:val="0051032B"/>
    <w:rsid w:val="00510368"/>
    <w:rsid w:val="0051094F"/>
    <w:rsid w:val="00510C37"/>
    <w:rsid w:val="00510DF0"/>
    <w:rsid w:val="005114C9"/>
    <w:rsid w:val="00512289"/>
    <w:rsid w:val="005124C0"/>
    <w:rsid w:val="00513529"/>
    <w:rsid w:val="0051358E"/>
    <w:rsid w:val="005136BA"/>
    <w:rsid w:val="00513EBE"/>
    <w:rsid w:val="00514AB3"/>
    <w:rsid w:val="00514C81"/>
    <w:rsid w:val="00515346"/>
    <w:rsid w:val="00515767"/>
    <w:rsid w:val="005159B3"/>
    <w:rsid w:val="005165B0"/>
    <w:rsid w:val="00516DB2"/>
    <w:rsid w:val="00517FE5"/>
    <w:rsid w:val="005203DA"/>
    <w:rsid w:val="00520C9C"/>
    <w:rsid w:val="0052166B"/>
    <w:rsid w:val="005221AD"/>
    <w:rsid w:val="005221DD"/>
    <w:rsid w:val="0052264F"/>
    <w:rsid w:val="00522B30"/>
    <w:rsid w:val="00522D93"/>
    <w:rsid w:val="00523709"/>
    <w:rsid w:val="00523F32"/>
    <w:rsid w:val="00525A08"/>
    <w:rsid w:val="00525C69"/>
    <w:rsid w:val="00526CA2"/>
    <w:rsid w:val="005272C9"/>
    <w:rsid w:val="00527568"/>
    <w:rsid w:val="00527891"/>
    <w:rsid w:val="00527BA2"/>
    <w:rsid w:val="00530B0F"/>
    <w:rsid w:val="00530DD7"/>
    <w:rsid w:val="00530F41"/>
    <w:rsid w:val="005312AF"/>
    <w:rsid w:val="0053146B"/>
    <w:rsid w:val="00531FF5"/>
    <w:rsid w:val="00532A93"/>
    <w:rsid w:val="005338AF"/>
    <w:rsid w:val="0053679A"/>
    <w:rsid w:val="00536E98"/>
    <w:rsid w:val="00537396"/>
    <w:rsid w:val="00537798"/>
    <w:rsid w:val="00537EE9"/>
    <w:rsid w:val="00541503"/>
    <w:rsid w:val="00541741"/>
    <w:rsid w:val="005423D0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64EE"/>
    <w:rsid w:val="005476E2"/>
    <w:rsid w:val="0055050E"/>
    <w:rsid w:val="00550547"/>
    <w:rsid w:val="005512BE"/>
    <w:rsid w:val="005519D0"/>
    <w:rsid w:val="00551A75"/>
    <w:rsid w:val="00551A8A"/>
    <w:rsid w:val="005531F8"/>
    <w:rsid w:val="00553BA3"/>
    <w:rsid w:val="0055423A"/>
    <w:rsid w:val="0055497F"/>
    <w:rsid w:val="00554A65"/>
    <w:rsid w:val="00555186"/>
    <w:rsid w:val="005557A7"/>
    <w:rsid w:val="00556901"/>
    <w:rsid w:val="00556D04"/>
    <w:rsid w:val="0055713E"/>
    <w:rsid w:val="00557370"/>
    <w:rsid w:val="005573BF"/>
    <w:rsid w:val="00560928"/>
    <w:rsid w:val="00561414"/>
    <w:rsid w:val="005617A8"/>
    <w:rsid w:val="00561E45"/>
    <w:rsid w:val="005620AE"/>
    <w:rsid w:val="0056217D"/>
    <w:rsid w:val="00562445"/>
    <w:rsid w:val="00563288"/>
    <w:rsid w:val="0056341E"/>
    <w:rsid w:val="005650B5"/>
    <w:rsid w:val="0056514B"/>
    <w:rsid w:val="00565505"/>
    <w:rsid w:val="00565684"/>
    <w:rsid w:val="005658DF"/>
    <w:rsid w:val="00565999"/>
    <w:rsid w:val="005659FA"/>
    <w:rsid w:val="005665F2"/>
    <w:rsid w:val="00566BDA"/>
    <w:rsid w:val="00567CF1"/>
    <w:rsid w:val="0057104D"/>
    <w:rsid w:val="00571105"/>
    <w:rsid w:val="005714DB"/>
    <w:rsid w:val="00571780"/>
    <w:rsid w:val="0057178D"/>
    <w:rsid w:val="005717D9"/>
    <w:rsid w:val="00571864"/>
    <w:rsid w:val="00571A2F"/>
    <w:rsid w:val="00571F5C"/>
    <w:rsid w:val="00572000"/>
    <w:rsid w:val="005721A9"/>
    <w:rsid w:val="00572D02"/>
    <w:rsid w:val="00573191"/>
    <w:rsid w:val="0057320F"/>
    <w:rsid w:val="00573ECC"/>
    <w:rsid w:val="005751FD"/>
    <w:rsid w:val="005758F9"/>
    <w:rsid w:val="00575A3B"/>
    <w:rsid w:val="00575D26"/>
    <w:rsid w:val="00577854"/>
    <w:rsid w:val="00580512"/>
    <w:rsid w:val="00580866"/>
    <w:rsid w:val="00580A5B"/>
    <w:rsid w:val="00580DAB"/>
    <w:rsid w:val="005810BC"/>
    <w:rsid w:val="00581464"/>
    <w:rsid w:val="00582AA0"/>
    <w:rsid w:val="00582CA9"/>
    <w:rsid w:val="00583B08"/>
    <w:rsid w:val="00583E2F"/>
    <w:rsid w:val="0058424C"/>
    <w:rsid w:val="00585054"/>
    <w:rsid w:val="005858C3"/>
    <w:rsid w:val="0058590D"/>
    <w:rsid w:val="00587380"/>
    <w:rsid w:val="00587D97"/>
    <w:rsid w:val="00590055"/>
    <w:rsid w:val="00590104"/>
    <w:rsid w:val="005902CA"/>
    <w:rsid w:val="00590BD0"/>
    <w:rsid w:val="00590FF6"/>
    <w:rsid w:val="00591711"/>
    <w:rsid w:val="005919F4"/>
    <w:rsid w:val="00592069"/>
    <w:rsid w:val="00592428"/>
    <w:rsid w:val="00592F63"/>
    <w:rsid w:val="0059361A"/>
    <w:rsid w:val="005939F9"/>
    <w:rsid w:val="00593EFF"/>
    <w:rsid w:val="00594D45"/>
    <w:rsid w:val="005950DE"/>
    <w:rsid w:val="005953DA"/>
    <w:rsid w:val="00595479"/>
    <w:rsid w:val="005958E6"/>
    <w:rsid w:val="00595F1A"/>
    <w:rsid w:val="0059676C"/>
    <w:rsid w:val="00596892"/>
    <w:rsid w:val="00596ED0"/>
    <w:rsid w:val="0059732D"/>
    <w:rsid w:val="00597394"/>
    <w:rsid w:val="005975C9"/>
    <w:rsid w:val="00597858"/>
    <w:rsid w:val="00597F10"/>
    <w:rsid w:val="005A03A0"/>
    <w:rsid w:val="005A0613"/>
    <w:rsid w:val="005A06DC"/>
    <w:rsid w:val="005A2831"/>
    <w:rsid w:val="005A2B5C"/>
    <w:rsid w:val="005A304F"/>
    <w:rsid w:val="005A3624"/>
    <w:rsid w:val="005A3AE5"/>
    <w:rsid w:val="005A3B03"/>
    <w:rsid w:val="005A3E88"/>
    <w:rsid w:val="005A49BC"/>
    <w:rsid w:val="005A4A9C"/>
    <w:rsid w:val="005A4FCF"/>
    <w:rsid w:val="005A521E"/>
    <w:rsid w:val="005A60C6"/>
    <w:rsid w:val="005A6463"/>
    <w:rsid w:val="005A672D"/>
    <w:rsid w:val="005A675A"/>
    <w:rsid w:val="005A6FE7"/>
    <w:rsid w:val="005A7328"/>
    <w:rsid w:val="005A7C0D"/>
    <w:rsid w:val="005A7C3C"/>
    <w:rsid w:val="005B04C4"/>
    <w:rsid w:val="005B051A"/>
    <w:rsid w:val="005B0871"/>
    <w:rsid w:val="005B0C4B"/>
    <w:rsid w:val="005B14A7"/>
    <w:rsid w:val="005B1729"/>
    <w:rsid w:val="005B27B0"/>
    <w:rsid w:val="005B2A2D"/>
    <w:rsid w:val="005B3042"/>
    <w:rsid w:val="005B3BDC"/>
    <w:rsid w:val="005B3C10"/>
    <w:rsid w:val="005B4D3C"/>
    <w:rsid w:val="005B4D66"/>
    <w:rsid w:val="005B4F5D"/>
    <w:rsid w:val="005B517D"/>
    <w:rsid w:val="005B538B"/>
    <w:rsid w:val="005B60D4"/>
    <w:rsid w:val="005B6264"/>
    <w:rsid w:val="005B62AE"/>
    <w:rsid w:val="005B63FE"/>
    <w:rsid w:val="005B6937"/>
    <w:rsid w:val="005B78B8"/>
    <w:rsid w:val="005B7D0B"/>
    <w:rsid w:val="005C03E0"/>
    <w:rsid w:val="005C0540"/>
    <w:rsid w:val="005C0BAD"/>
    <w:rsid w:val="005C1C49"/>
    <w:rsid w:val="005C2602"/>
    <w:rsid w:val="005C301C"/>
    <w:rsid w:val="005C3F05"/>
    <w:rsid w:val="005C4D50"/>
    <w:rsid w:val="005C597F"/>
    <w:rsid w:val="005C60A2"/>
    <w:rsid w:val="005C63D1"/>
    <w:rsid w:val="005C6AA8"/>
    <w:rsid w:val="005C7307"/>
    <w:rsid w:val="005C7506"/>
    <w:rsid w:val="005C7524"/>
    <w:rsid w:val="005C7B64"/>
    <w:rsid w:val="005C7D6E"/>
    <w:rsid w:val="005D0F6B"/>
    <w:rsid w:val="005D1056"/>
    <w:rsid w:val="005D1FF0"/>
    <w:rsid w:val="005D28EB"/>
    <w:rsid w:val="005D369A"/>
    <w:rsid w:val="005D37D2"/>
    <w:rsid w:val="005D4A76"/>
    <w:rsid w:val="005D4ED3"/>
    <w:rsid w:val="005D5C8F"/>
    <w:rsid w:val="005D6056"/>
    <w:rsid w:val="005D62E1"/>
    <w:rsid w:val="005D64DB"/>
    <w:rsid w:val="005D6978"/>
    <w:rsid w:val="005D6A43"/>
    <w:rsid w:val="005D7B6A"/>
    <w:rsid w:val="005D7CC1"/>
    <w:rsid w:val="005D7E9A"/>
    <w:rsid w:val="005E0E41"/>
    <w:rsid w:val="005E15E9"/>
    <w:rsid w:val="005E164D"/>
    <w:rsid w:val="005E1A9E"/>
    <w:rsid w:val="005E22D1"/>
    <w:rsid w:val="005E2741"/>
    <w:rsid w:val="005E3319"/>
    <w:rsid w:val="005E38A0"/>
    <w:rsid w:val="005E3C34"/>
    <w:rsid w:val="005E40F7"/>
    <w:rsid w:val="005E43BD"/>
    <w:rsid w:val="005E45BA"/>
    <w:rsid w:val="005E4CCA"/>
    <w:rsid w:val="005E5D0E"/>
    <w:rsid w:val="005E5DF3"/>
    <w:rsid w:val="005E5E9B"/>
    <w:rsid w:val="005E672F"/>
    <w:rsid w:val="005E70F0"/>
    <w:rsid w:val="005F025B"/>
    <w:rsid w:val="005F110E"/>
    <w:rsid w:val="005F12A5"/>
    <w:rsid w:val="005F169D"/>
    <w:rsid w:val="005F1ADE"/>
    <w:rsid w:val="005F2303"/>
    <w:rsid w:val="005F24BC"/>
    <w:rsid w:val="005F2687"/>
    <w:rsid w:val="005F2C90"/>
    <w:rsid w:val="005F369F"/>
    <w:rsid w:val="005F4184"/>
    <w:rsid w:val="005F463D"/>
    <w:rsid w:val="005F655E"/>
    <w:rsid w:val="005F70AF"/>
    <w:rsid w:val="005F7A4F"/>
    <w:rsid w:val="005F7C89"/>
    <w:rsid w:val="005F7D32"/>
    <w:rsid w:val="00600511"/>
    <w:rsid w:val="00600545"/>
    <w:rsid w:val="00600693"/>
    <w:rsid w:val="0060135C"/>
    <w:rsid w:val="00602579"/>
    <w:rsid w:val="00602A8E"/>
    <w:rsid w:val="0060381D"/>
    <w:rsid w:val="006043C8"/>
    <w:rsid w:val="00605D8B"/>
    <w:rsid w:val="00606FA6"/>
    <w:rsid w:val="0060787E"/>
    <w:rsid w:val="006078D8"/>
    <w:rsid w:val="0061169E"/>
    <w:rsid w:val="00611E49"/>
    <w:rsid w:val="0061201F"/>
    <w:rsid w:val="00612040"/>
    <w:rsid w:val="006123FA"/>
    <w:rsid w:val="0061280A"/>
    <w:rsid w:val="00612B11"/>
    <w:rsid w:val="00613019"/>
    <w:rsid w:val="006131BB"/>
    <w:rsid w:val="006136F9"/>
    <w:rsid w:val="00614155"/>
    <w:rsid w:val="00614700"/>
    <w:rsid w:val="0061526D"/>
    <w:rsid w:val="006157A2"/>
    <w:rsid w:val="00616677"/>
    <w:rsid w:val="00616A40"/>
    <w:rsid w:val="00616E86"/>
    <w:rsid w:val="00617753"/>
    <w:rsid w:val="00617961"/>
    <w:rsid w:val="00620FB5"/>
    <w:rsid w:val="0062184B"/>
    <w:rsid w:val="0062279B"/>
    <w:rsid w:val="00623454"/>
    <w:rsid w:val="00626A89"/>
    <w:rsid w:val="00627721"/>
    <w:rsid w:val="00627B62"/>
    <w:rsid w:val="00627EBE"/>
    <w:rsid w:val="00630430"/>
    <w:rsid w:val="006307D4"/>
    <w:rsid w:val="0063158F"/>
    <w:rsid w:val="00631732"/>
    <w:rsid w:val="00631C72"/>
    <w:rsid w:val="006323CF"/>
    <w:rsid w:val="006324E8"/>
    <w:rsid w:val="0063354F"/>
    <w:rsid w:val="00634318"/>
    <w:rsid w:val="0063454F"/>
    <w:rsid w:val="00635093"/>
    <w:rsid w:val="006357D5"/>
    <w:rsid w:val="006366DF"/>
    <w:rsid w:val="006368A9"/>
    <w:rsid w:val="0063694F"/>
    <w:rsid w:val="00636E4C"/>
    <w:rsid w:val="00637589"/>
    <w:rsid w:val="00637D9A"/>
    <w:rsid w:val="00640EE8"/>
    <w:rsid w:val="00641218"/>
    <w:rsid w:val="006428F2"/>
    <w:rsid w:val="006431F0"/>
    <w:rsid w:val="006445E5"/>
    <w:rsid w:val="00644892"/>
    <w:rsid w:val="00644D66"/>
    <w:rsid w:val="006456AF"/>
    <w:rsid w:val="00645CD6"/>
    <w:rsid w:val="00646451"/>
    <w:rsid w:val="00647645"/>
    <w:rsid w:val="006477FF"/>
    <w:rsid w:val="006479B4"/>
    <w:rsid w:val="00647C81"/>
    <w:rsid w:val="00647E6B"/>
    <w:rsid w:val="00647EAA"/>
    <w:rsid w:val="00647F31"/>
    <w:rsid w:val="006508F4"/>
    <w:rsid w:val="00650C52"/>
    <w:rsid w:val="00651765"/>
    <w:rsid w:val="00651E72"/>
    <w:rsid w:val="00651FE7"/>
    <w:rsid w:val="0065240D"/>
    <w:rsid w:val="00652BF5"/>
    <w:rsid w:val="00652DA6"/>
    <w:rsid w:val="00652E11"/>
    <w:rsid w:val="006538D9"/>
    <w:rsid w:val="006540BF"/>
    <w:rsid w:val="0065487C"/>
    <w:rsid w:val="006549EF"/>
    <w:rsid w:val="00654BFD"/>
    <w:rsid w:val="00656211"/>
    <w:rsid w:val="00656243"/>
    <w:rsid w:val="006570BB"/>
    <w:rsid w:val="0066152C"/>
    <w:rsid w:val="00661D63"/>
    <w:rsid w:val="00661ECC"/>
    <w:rsid w:val="00662244"/>
    <w:rsid w:val="00664200"/>
    <w:rsid w:val="00664979"/>
    <w:rsid w:val="00664F03"/>
    <w:rsid w:val="00665227"/>
    <w:rsid w:val="0066542E"/>
    <w:rsid w:val="0066565A"/>
    <w:rsid w:val="00666609"/>
    <w:rsid w:val="00666BC6"/>
    <w:rsid w:val="00666EF8"/>
    <w:rsid w:val="0066743F"/>
    <w:rsid w:val="00667824"/>
    <w:rsid w:val="00667DF2"/>
    <w:rsid w:val="0067016F"/>
    <w:rsid w:val="006708E0"/>
    <w:rsid w:val="0067099D"/>
    <w:rsid w:val="006709B6"/>
    <w:rsid w:val="00670FC0"/>
    <w:rsid w:val="0067104F"/>
    <w:rsid w:val="006714B2"/>
    <w:rsid w:val="00671803"/>
    <w:rsid w:val="00671D01"/>
    <w:rsid w:val="006723B7"/>
    <w:rsid w:val="00672D6B"/>
    <w:rsid w:val="00673B1D"/>
    <w:rsid w:val="00673BB2"/>
    <w:rsid w:val="00673F8A"/>
    <w:rsid w:val="00674066"/>
    <w:rsid w:val="00674607"/>
    <w:rsid w:val="00674EF5"/>
    <w:rsid w:val="00675772"/>
    <w:rsid w:val="00676271"/>
    <w:rsid w:val="00676A74"/>
    <w:rsid w:val="00676D32"/>
    <w:rsid w:val="00676DD5"/>
    <w:rsid w:val="0067783B"/>
    <w:rsid w:val="00677B71"/>
    <w:rsid w:val="006803F0"/>
    <w:rsid w:val="006806AC"/>
    <w:rsid w:val="006806C5"/>
    <w:rsid w:val="0068112B"/>
    <w:rsid w:val="006815F7"/>
    <w:rsid w:val="00681F4D"/>
    <w:rsid w:val="00682259"/>
    <w:rsid w:val="006823B0"/>
    <w:rsid w:val="0068271C"/>
    <w:rsid w:val="00682C30"/>
    <w:rsid w:val="00683FC6"/>
    <w:rsid w:val="00684049"/>
    <w:rsid w:val="006847B9"/>
    <w:rsid w:val="00685254"/>
    <w:rsid w:val="00685B13"/>
    <w:rsid w:val="006863E4"/>
    <w:rsid w:val="00686F4A"/>
    <w:rsid w:val="00687169"/>
    <w:rsid w:val="006875B3"/>
    <w:rsid w:val="0068765B"/>
    <w:rsid w:val="00687928"/>
    <w:rsid w:val="00690198"/>
    <w:rsid w:val="00690C10"/>
    <w:rsid w:val="00692204"/>
    <w:rsid w:val="006925C9"/>
    <w:rsid w:val="00692614"/>
    <w:rsid w:val="006938E8"/>
    <w:rsid w:val="0069471D"/>
    <w:rsid w:val="006947CF"/>
    <w:rsid w:val="00694F48"/>
    <w:rsid w:val="0069520E"/>
    <w:rsid w:val="00695335"/>
    <w:rsid w:val="0069593F"/>
    <w:rsid w:val="00695F3D"/>
    <w:rsid w:val="0069611D"/>
    <w:rsid w:val="00696CB1"/>
    <w:rsid w:val="0069752A"/>
    <w:rsid w:val="00697838"/>
    <w:rsid w:val="006979B6"/>
    <w:rsid w:val="00697B64"/>
    <w:rsid w:val="006A09A5"/>
    <w:rsid w:val="006A0C89"/>
    <w:rsid w:val="006A114B"/>
    <w:rsid w:val="006A17C7"/>
    <w:rsid w:val="006A1BCB"/>
    <w:rsid w:val="006A22E5"/>
    <w:rsid w:val="006A293C"/>
    <w:rsid w:val="006A30B4"/>
    <w:rsid w:val="006A3D40"/>
    <w:rsid w:val="006A3D5B"/>
    <w:rsid w:val="006A503D"/>
    <w:rsid w:val="006A533C"/>
    <w:rsid w:val="006A57F2"/>
    <w:rsid w:val="006A5AC7"/>
    <w:rsid w:val="006A5B16"/>
    <w:rsid w:val="006A6349"/>
    <w:rsid w:val="006A6FB8"/>
    <w:rsid w:val="006A7F2A"/>
    <w:rsid w:val="006A7FBD"/>
    <w:rsid w:val="006B261F"/>
    <w:rsid w:val="006B2FD2"/>
    <w:rsid w:val="006B32F2"/>
    <w:rsid w:val="006B4869"/>
    <w:rsid w:val="006B4E41"/>
    <w:rsid w:val="006B4FD0"/>
    <w:rsid w:val="006B5036"/>
    <w:rsid w:val="006B5321"/>
    <w:rsid w:val="006B724D"/>
    <w:rsid w:val="006B7BCE"/>
    <w:rsid w:val="006C001B"/>
    <w:rsid w:val="006C03FF"/>
    <w:rsid w:val="006C067F"/>
    <w:rsid w:val="006C0E37"/>
    <w:rsid w:val="006C136C"/>
    <w:rsid w:val="006C16BE"/>
    <w:rsid w:val="006C1907"/>
    <w:rsid w:val="006C1986"/>
    <w:rsid w:val="006C1FA2"/>
    <w:rsid w:val="006C24DE"/>
    <w:rsid w:val="006C3758"/>
    <w:rsid w:val="006C392F"/>
    <w:rsid w:val="006C39B6"/>
    <w:rsid w:val="006C3A5A"/>
    <w:rsid w:val="006C3D3E"/>
    <w:rsid w:val="006C3FD4"/>
    <w:rsid w:val="006C42F1"/>
    <w:rsid w:val="006C455E"/>
    <w:rsid w:val="006C4F7C"/>
    <w:rsid w:val="006C5A63"/>
    <w:rsid w:val="006C5B35"/>
    <w:rsid w:val="006C64DD"/>
    <w:rsid w:val="006C68F4"/>
    <w:rsid w:val="006C7EB0"/>
    <w:rsid w:val="006C7F7D"/>
    <w:rsid w:val="006D048E"/>
    <w:rsid w:val="006D0506"/>
    <w:rsid w:val="006D0BD9"/>
    <w:rsid w:val="006D18C1"/>
    <w:rsid w:val="006D230B"/>
    <w:rsid w:val="006D3B2C"/>
    <w:rsid w:val="006D3F55"/>
    <w:rsid w:val="006D4370"/>
    <w:rsid w:val="006D4674"/>
    <w:rsid w:val="006D4EDC"/>
    <w:rsid w:val="006D534C"/>
    <w:rsid w:val="006D56D0"/>
    <w:rsid w:val="006D57A2"/>
    <w:rsid w:val="006D5FA7"/>
    <w:rsid w:val="006D66F7"/>
    <w:rsid w:val="006D7E01"/>
    <w:rsid w:val="006E0159"/>
    <w:rsid w:val="006E0A3F"/>
    <w:rsid w:val="006E17FB"/>
    <w:rsid w:val="006E1E50"/>
    <w:rsid w:val="006E2B4E"/>
    <w:rsid w:val="006E2B8A"/>
    <w:rsid w:val="006E2CA3"/>
    <w:rsid w:val="006E3C5A"/>
    <w:rsid w:val="006E42B8"/>
    <w:rsid w:val="006E47ED"/>
    <w:rsid w:val="006E4FB1"/>
    <w:rsid w:val="006E4FBE"/>
    <w:rsid w:val="006E5AE9"/>
    <w:rsid w:val="006E5BD6"/>
    <w:rsid w:val="006E649D"/>
    <w:rsid w:val="006E76D9"/>
    <w:rsid w:val="006E78FC"/>
    <w:rsid w:val="006E7A37"/>
    <w:rsid w:val="006E7D00"/>
    <w:rsid w:val="006F09F5"/>
    <w:rsid w:val="006F1497"/>
    <w:rsid w:val="006F226F"/>
    <w:rsid w:val="006F2B5D"/>
    <w:rsid w:val="006F3F0E"/>
    <w:rsid w:val="006F4B39"/>
    <w:rsid w:val="006F4B6C"/>
    <w:rsid w:val="006F5154"/>
    <w:rsid w:val="006F5207"/>
    <w:rsid w:val="006F5754"/>
    <w:rsid w:val="006F5D41"/>
    <w:rsid w:val="006F5F3A"/>
    <w:rsid w:val="006F648D"/>
    <w:rsid w:val="006F64DD"/>
    <w:rsid w:val="006F6EB2"/>
    <w:rsid w:val="006F715C"/>
    <w:rsid w:val="006F7672"/>
    <w:rsid w:val="006F7FD3"/>
    <w:rsid w:val="00700BFA"/>
    <w:rsid w:val="00701416"/>
    <w:rsid w:val="00702305"/>
    <w:rsid w:val="0070232C"/>
    <w:rsid w:val="007038FA"/>
    <w:rsid w:val="00704156"/>
    <w:rsid w:val="00704461"/>
    <w:rsid w:val="007044A7"/>
    <w:rsid w:val="007049D0"/>
    <w:rsid w:val="00704A54"/>
    <w:rsid w:val="00704B5A"/>
    <w:rsid w:val="007053AE"/>
    <w:rsid w:val="00705E60"/>
    <w:rsid w:val="00705EC8"/>
    <w:rsid w:val="0070603A"/>
    <w:rsid w:val="00706245"/>
    <w:rsid w:val="00706BDD"/>
    <w:rsid w:val="00707082"/>
    <w:rsid w:val="0070773D"/>
    <w:rsid w:val="00707811"/>
    <w:rsid w:val="00707F16"/>
    <w:rsid w:val="007100AD"/>
    <w:rsid w:val="007106BE"/>
    <w:rsid w:val="00710903"/>
    <w:rsid w:val="00711D2C"/>
    <w:rsid w:val="007124C4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4CAE"/>
    <w:rsid w:val="00715B3B"/>
    <w:rsid w:val="00715BE6"/>
    <w:rsid w:val="00716405"/>
    <w:rsid w:val="0071663F"/>
    <w:rsid w:val="00716BBC"/>
    <w:rsid w:val="00716E1F"/>
    <w:rsid w:val="00716E45"/>
    <w:rsid w:val="0071725E"/>
    <w:rsid w:val="007203F8"/>
    <w:rsid w:val="00720EBF"/>
    <w:rsid w:val="00721609"/>
    <w:rsid w:val="00721709"/>
    <w:rsid w:val="007220B5"/>
    <w:rsid w:val="00722F90"/>
    <w:rsid w:val="00723012"/>
    <w:rsid w:val="00723339"/>
    <w:rsid w:val="00724100"/>
    <w:rsid w:val="00724366"/>
    <w:rsid w:val="00724B74"/>
    <w:rsid w:val="00724EF7"/>
    <w:rsid w:val="00725242"/>
    <w:rsid w:val="00725382"/>
    <w:rsid w:val="007258AB"/>
    <w:rsid w:val="00726271"/>
    <w:rsid w:val="007268BC"/>
    <w:rsid w:val="0072705B"/>
    <w:rsid w:val="007279AF"/>
    <w:rsid w:val="00727D14"/>
    <w:rsid w:val="00727EAD"/>
    <w:rsid w:val="00731F42"/>
    <w:rsid w:val="0073206A"/>
    <w:rsid w:val="0073280F"/>
    <w:rsid w:val="00732971"/>
    <w:rsid w:val="007329D7"/>
    <w:rsid w:val="00732BDD"/>
    <w:rsid w:val="00732FE7"/>
    <w:rsid w:val="007332A3"/>
    <w:rsid w:val="0073368D"/>
    <w:rsid w:val="007338E8"/>
    <w:rsid w:val="00733931"/>
    <w:rsid w:val="00733A8C"/>
    <w:rsid w:val="00734072"/>
    <w:rsid w:val="00734A20"/>
    <w:rsid w:val="00735464"/>
    <w:rsid w:val="0073551C"/>
    <w:rsid w:val="00735958"/>
    <w:rsid w:val="00736611"/>
    <w:rsid w:val="00736C79"/>
    <w:rsid w:val="0073700B"/>
    <w:rsid w:val="007370F2"/>
    <w:rsid w:val="00740398"/>
    <w:rsid w:val="00742085"/>
    <w:rsid w:val="007424A2"/>
    <w:rsid w:val="007424D2"/>
    <w:rsid w:val="007429FC"/>
    <w:rsid w:val="00742E5E"/>
    <w:rsid w:val="007438AC"/>
    <w:rsid w:val="0074428D"/>
    <w:rsid w:val="007444AB"/>
    <w:rsid w:val="00744A80"/>
    <w:rsid w:val="00745150"/>
    <w:rsid w:val="0074523B"/>
    <w:rsid w:val="00745263"/>
    <w:rsid w:val="00745CBB"/>
    <w:rsid w:val="00745F09"/>
    <w:rsid w:val="00746024"/>
    <w:rsid w:val="00746220"/>
    <w:rsid w:val="00746843"/>
    <w:rsid w:val="00746958"/>
    <w:rsid w:val="0074729C"/>
    <w:rsid w:val="00747388"/>
    <w:rsid w:val="007473C4"/>
    <w:rsid w:val="00750964"/>
    <w:rsid w:val="007511D5"/>
    <w:rsid w:val="00751313"/>
    <w:rsid w:val="007515EF"/>
    <w:rsid w:val="00752328"/>
    <w:rsid w:val="007528B8"/>
    <w:rsid w:val="00753150"/>
    <w:rsid w:val="007535D7"/>
    <w:rsid w:val="00753808"/>
    <w:rsid w:val="00754203"/>
    <w:rsid w:val="0075429F"/>
    <w:rsid w:val="007546E9"/>
    <w:rsid w:val="007548D5"/>
    <w:rsid w:val="0075537B"/>
    <w:rsid w:val="0075581D"/>
    <w:rsid w:val="0075624C"/>
    <w:rsid w:val="00756D4A"/>
    <w:rsid w:val="0075724D"/>
    <w:rsid w:val="00757709"/>
    <w:rsid w:val="00757922"/>
    <w:rsid w:val="00760027"/>
    <w:rsid w:val="007603D9"/>
    <w:rsid w:val="00760958"/>
    <w:rsid w:val="00760ACD"/>
    <w:rsid w:val="00760C85"/>
    <w:rsid w:val="00761271"/>
    <w:rsid w:val="0076150C"/>
    <w:rsid w:val="0076155B"/>
    <w:rsid w:val="0076161B"/>
    <w:rsid w:val="00762089"/>
    <w:rsid w:val="00762161"/>
    <w:rsid w:val="00763CDF"/>
    <w:rsid w:val="0076468D"/>
    <w:rsid w:val="007648FC"/>
    <w:rsid w:val="00764CFC"/>
    <w:rsid w:val="007654E0"/>
    <w:rsid w:val="00765A73"/>
    <w:rsid w:val="00766892"/>
    <w:rsid w:val="0076691D"/>
    <w:rsid w:val="00766D7C"/>
    <w:rsid w:val="0076741D"/>
    <w:rsid w:val="00767728"/>
    <w:rsid w:val="00767AEE"/>
    <w:rsid w:val="00767E6B"/>
    <w:rsid w:val="00767F30"/>
    <w:rsid w:val="0077186B"/>
    <w:rsid w:val="007721F2"/>
    <w:rsid w:val="00772617"/>
    <w:rsid w:val="00772AD8"/>
    <w:rsid w:val="00773242"/>
    <w:rsid w:val="00773506"/>
    <w:rsid w:val="007737F1"/>
    <w:rsid w:val="007744C4"/>
    <w:rsid w:val="00774833"/>
    <w:rsid w:val="0077491C"/>
    <w:rsid w:val="007749E7"/>
    <w:rsid w:val="00774C49"/>
    <w:rsid w:val="007771B6"/>
    <w:rsid w:val="0077735C"/>
    <w:rsid w:val="00777735"/>
    <w:rsid w:val="0078016F"/>
    <w:rsid w:val="0078022C"/>
    <w:rsid w:val="007805DC"/>
    <w:rsid w:val="007812E7"/>
    <w:rsid w:val="00781BEC"/>
    <w:rsid w:val="00783014"/>
    <w:rsid w:val="00783238"/>
    <w:rsid w:val="00783E0E"/>
    <w:rsid w:val="00784052"/>
    <w:rsid w:val="007842C6"/>
    <w:rsid w:val="00784460"/>
    <w:rsid w:val="0078451C"/>
    <w:rsid w:val="007846DA"/>
    <w:rsid w:val="00784908"/>
    <w:rsid w:val="00784C48"/>
    <w:rsid w:val="00785073"/>
    <w:rsid w:val="00785086"/>
    <w:rsid w:val="007858BD"/>
    <w:rsid w:val="00785979"/>
    <w:rsid w:val="00785FC6"/>
    <w:rsid w:val="00786459"/>
    <w:rsid w:val="0078691C"/>
    <w:rsid w:val="00786AE8"/>
    <w:rsid w:val="00786DC4"/>
    <w:rsid w:val="00787174"/>
    <w:rsid w:val="00787A56"/>
    <w:rsid w:val="007902FB"/>
    <w:rsid w:val="007906DE"/>
    <w:rsid w:val="00790C30"/>
    <w:rsid w:val="007919C3"/>
    <w:rsid w:val="00791C5B"/>
    <w:rsid w:val="00791F95"/>
    <w:rsid w:val="0079213B"/>
    <w:rsid w:val="00792447"/>
    <w:rsid w:val="00792643"/>
    <w:rsid w:val="00792C1B"/>
    <w:rsid w:val="00793711"/>
    <w:rsid w:val="00793937"/>
    <w:rsid w:val="00793A8F"/>
    <w:rsid w:val="00793AF4"/>
    <w:rsid w:val="00793F9F"/>
    <w:rsid w:val="007940BE"/>
    <w:rsid w:val="0079416D"/>
    <w:rsid w:val="0079447F"/>
    <w:rsid w:val="00795005"/>
    <w:rsid w:val="00795303"/>
    <w:rsid w:val="00795763"/>
    <w:rsid w:val="007959F9"/>
    <w:rsid w:val="00796C33"/>
    <w:rsid w:val="00796E05"/>
    <w:rsid w:val="00797C19"/>
    <w:rsid w:val="007A0314"/>
    <w:rsid w:val="007A0A8C"/>
    <w:rsid w:val="007A0CF0"/>
    <w:rsid w:val="007A16F5"/>
    <w:rsid w:val="007A18E5"/>
    <w:rsid w:val="007A1D4F"/>
    <w:rsid w:val="007A264A"/>
    <w:rsid w:val="007A278C"/>
    <w:rsid w:val="007A2ACD"/>
    <w:rsid w:val="007A2B60"/>
    <w:rsid w:val="007A2CEF"/>
    <w:rsid w:val="007A3EDF"/>
    <w:rsid w:val="007A411B"/>
    <w:rsid w:val="007A4E61"/>
    <w:rsid w:val="007A57D6"/>
    <w:rsid w:val="007A5938"/>
    <w:rsid w:val="007A5AC4"/>
    <w:rsid w:val="007A5CA8"/>
    <w:rsid w:val="007A68D5"/>
    <w:rsid w:val="007A6CA5"/>
    <w:rsid w:val="007A7D11"/>
    <w:rsid w:val="007B0035"/>
    <w:rsid w:val="007B0582"/>
    <w:rsid w:val="007B086A"/>
    <w:rsid w:val="007B2967"/>
    <w:rsid w:val="007B2C0D"/>
    <w:rsid w:val="007B2E17"/>
    <w:rsid w:val="007B44E6"/>
    <w:rsid w:val="007B4EF3"/>
    <w:rsid w:val="007B4F29"/>
    <w:rsid w:val="007B548D"/>
    <w:rsid w:val="007B56B7"/>
    <w:rsid w:val="007B577A"/>
    <w:rsid w:val="007B5CBF"/>
    <w:rsid w:val="007B60B2"/>
    <w:rsid w:val="007B61E0"/>
    <w:rsid w:val="007B7449"/>
    <w:rsid w:val="007B7E0C"/>
    <w:rsid w:val="007C02CC"/>
    <w:rsid w:val="007C10AA"/>
    <w:rsid w:val="007C16BF"/>
    <w:rsid w:val="007C25BD"/>
    <w:rsid w:val="007C2F22"/>
    <w:rsid w:val="007C40B5"/>
    <w:rsid w:val="007C4B2A"/>
    <w:rsid w:val="007C4CFF"/>
    <w:rsid w:val="007C4FEC"/>
    <w:rsid w:val="007C53DD"/>
    <w:rsid w:val="007C5530"/>
    <w:rsid w:val="007C567D"/>
    <w:rsid w:val="007C5A72"/>
    <w:rsid w:val="007C5D61"/>
    <w:rsid w:val="007C5FC5"/>
    <w:rsid w:val="007C6506"/>
    <w:rsid w:val="007C6866"/>
    <w:rsid w:val="007C6A4E"/>
    <w:rsid w:val="007C6B04"/>
    <w:rsid w:val="007C76D6"/>
    <w:rsid w:val="007D0223"/>
    <w:rsid w:val="007D114C"/>
    <w:rsid w:val="007D14A1"/>
    <w:rsid w:val="007D174B"/>
    <w:rsid w:val="007D230E"/>
    <w:rsid w:val="007D23C3"/>
    <w:rsid w:val="007D24FD"/>
    <w:rsid w:val="007D36DA"/>
    <w:rsid w:val="007D4541"/>
    <w:rsid w:val="007D5885"/>
    <w:rsid w:val="007D6B9E"/>
    <w:rsid w:val="007D743A"/>
    <w:rsid w:val="007D76C4"/>
    <w:rsid w:val="007E036E"/>
    <w:rsid w:val="007E0660"/>
    <w:rsid w:val="007E06C3"/>
    <w:rsid w:val="007E097D"/>
    <w:rsid w:val="007E09C1"/>
    <w:rsid w:val="007E17E2"/>
    <w:rsid w:val="007E1E97"/>
    <w:rsid w:val="007E2152"/>
    <w:rsid w:val="007E327A"/>
    <w:rsid w:val="007E3837"/>
    <w:rsid w:val="007E4C0F"/>
    <w:rsid w:val="007E5786"/>
    <w:rsid w:val="007E58AE"/>
    <w:rsid w:val="007E62A2"/>
    <w:rsid w:val="007E62CD"/>
    <w:rsid w:val="007E65C5"/>
    <w:rsid w:val="007E71AE"/>
    <w:rsid w:val="007E78F1"/>
    <w:rsid w:val="007F03CC"/>
    <w:rsid w:val="007F0B69"/>
    <w:rsid w:val="007F0E72"/>
    <w:rsid w:val="007F1BE4"/>
    <w:rsid w:val="007F2380"/>
    <w:rsid w:val="007F33C3"/>
    <w:rsid w:val="007F3CFA"/>
    <w:rsid w:val="007F3E36"/>
    <w:rsid w:val="007F4769"/>
    <w:rsid w:val="007F4B8C"/>
    <w:rsid w:val="007F5171"/>
    <w:rsid w:val="007F5CBA"/>
    <w:rsid w:val="007F620D"/>
    <w:rsid w:val="007F7A04"/>
    <w:rsid w:val="007F7BEE"/>
    <w:rsid w:val="007F7E81"/>
    <w:rsid w:val="008006EF"/>
    <w:rsid w:val="00800854"/>
    <w:rsid w:val="00800E34"/>
    <w:rsid w:val="00801005"/>
    <w:rsid w:val="008013B7"/>
    <w:rsid w:val="00801504"/>
    <w:rsid w:val="00802045"/>
    <w:rsid w:val="008035EB"/>
    <w:rsid w:val="00804D56"/>
    <w:rsid w:val="00805306"/>
    <w:rsid w:val="008055A3"/>
    <w:rsid w:val="00805701"/>
    <w:rsid w:val="00805A41"/>
    <w:rsid w:val="00805D64"/>
    <w:rsid w:val="00806555"/>
    <w:rsid w:val="00806B06"/>
    <w:rsid w:val="00807016"/>
    <w:rsid w:val="008071E2"/>
    <w:rsid w:val="008075E5"/>
    <w:rsid w:val="008101EE"/>
    <w:rsid w:val="00810A71"/>
    <w:rsid w:val="00811BD0"/>
    <w:rsid w:val="00811C83"/>
    <w:rsid w:val="0081204B"/>
    <w:rsid w:val="0081254C"/>
    <w:rsid w:val="00812A68"/>
    <w:rsid w:val="00813229"/>
    <w:rsid w:val="008134C0"/>
    <w:rsid w:val="00813F8C"/>
    <w:rsid w:val="00813F9B"/>
    <w:rsid w:val="008146EA"/>
    <w:rsid w:val="0081611A"/>
    <w:rsid w:val="0082059A"/>
    <w:rsid w:val="00820AF8"/>
    <w:rsid w:val="00820C26"/>
    <w:rsid w:val="008210CC"/>
    <w:rsid w:val="00821760"/>
    <w:rsid w:val="008220DC"/>
    <w:rsid w:val="00822455"/>
    <w:rsid w:val="00822523"/>
    <w:rsid w:val="00822E71"/>
    <w:rsid w:val="0082340E"/>
    <w:rsid w:val="008235C4"/>
    <w:rsid w:val="00824027"/>
    <w:rsid w:val="00824147"/>
    <w:rsid w:val="00824159"/>
    <w:rsid w:val="00824C86"/>
    <w:rsid w:val="008250E2"/>
    <w:rsid w:val="0082514E"/>
    <w:rsid w:val="00825DCC"/>
    <w:rsid w:val="0082644E"/>
    <w:rsid w:val="008269E9"/>
    <w:rsid w:val="00830345"/>
    <w:rsid w:val="00830CE8"/>
    <w:rsid w:val="00830E58"/>
    <w:rsid w:val="00831591"/>
    <w:rsid w:val="00832156"/>
    <w:rsid w:val="00832945"/>
    <w:rsid w:val="0083334B"/>
    <w:rsid w:val="008336E3"/>
    <w:rsid w:val="008340B9"/>
    <w:rsid w:val="00834467"/>
    <w:rsid w:val="00834E0B"/>
    <w:rsid w:val="008352BD"/>
    <w:rsid w:val="0083556F"/>
    <w:rsid w:val="00836789"/>
    <w:rsid w:val="00836B1C"/>
    <w:rsid w:val="00837081"/>
    <w:rsid w:val="0083720C"/>
    <w:rsid w:val="00837714"/>
    <w:rsid w:val="00837CE7"/>
    <w:rsid w:val="00840C15"/>
    <w:rsid w:val="00841F96"/>
    <w:rsid w:val="00842091"/>
    <w:rsid w:val="008424EA"/>
    <w:rsid w:val="00843D69"/>
    <w:rsid w:val="008441AB"/>
    <w:rsid w:val="00844A44"/>
    <w:rsid w:val="00844FF4"/>
    <w:rsid w:val="00845124"/>
    <w:rsid w:val="00845187"/>
    <w:rsid w:val="00845514"/>
    <w:rsid w:val="008455D7"/>
    <w:rsid w:val="008460FA"/>
    <w:rsid w:val="00847E08"/>
    <w:rsid w:val="00850087"/>
    <w:rsid w:val="00850386"/>
    <w:rsid w:val="0085193E"/>
    <w:rsid w:val="00851ACB"/>
    <w:rsid w:val="00851F91"/>
    <w:rsid w:val="008525C3"/>
    <w:rsid w:val="008528E9"/>
    <w:rsid w:val="00852A23"/>
    <w:rsid w:val="00852B47"/>
    <w:rsid w:val="00853394"/>
    <w:rsid w:val="00853A80"/>
    <w:rsid w:val="00855291"/>
    <w:rsid w:val="0085529C"/>
    <w:rsid w:val="008558DD"/>
    <w:rsid w:val="00855C20"/>
    <w:rsid w:val="0085609E"/>
    <w:rsid w:val="00856108"/>
    <w:rsid w:val="00856291"/>
    <w:rsid w:val="0085661B"/>
    <w:rsid w:val="00856CE8"/>
    <w:rsid w:val="008573AA"/>
    <w:rsid w:val="00857F3D"/>
    <w:rsid w:val="00860CFE"/>
    <w:rsid w:val="00861381"/>
    <w:rsid w:val="00861F8C"/>
    <w:rsid w:val="0086204F"/>
    <w:rsid w:val="00862244"/>
    <w:rsid w:val="008623C0"/>
    <w:rsid w:val="00862D05"/>
    <w:rsid w:val="0086306E"/>
    <w:rsid w:val="008639F5"/>
    <w:rsid w:val="00863BC8"/>
    <w:rsid w:val="00863CCB"/>
    <w:rsid w:val="00863D27"/>
    <w:rsid w:val="008643AD"/>
    <w:rsid w:val="00864538"/>
    <w:rsid w:val="00865342"/>
    <w:rsid w:val="00866028"/>
    <w:rsid w:val="00866194"/>
    <w:rsid w:val="008662A6"/>
    <w:rsid w:val="0086684A"/>
    <w:rsid w:val="00866C4A"/>
    <w:rsid w:val="008713A5"/>
    <w:rsid w:val="00871931"/>
    <w:rsid w:val="00871AF6"/>
    <w:rsid w:val="00871C6D"/>
    <w:rsid w:val="00871F64"/>
    <w:rsid w:val="00872780"/>
    <w:rsid w:val="00872A40"/>
    <w:rsid w:val="00872A44"/>
    <w:rsid w:val="00872C85"/>
    <w:rsid w:val="00872C8B"/>
    <w:rsid w:val="00873741"/>
    <w:rsid w:val="00874D5B"/>
    <w:rsid w:val="00874F06"/>
    <w:rsid w:val="008765C1"/>
    <w:rsid w:val="008766F3"/>
    <w:rsid w:val="008774D3"/>
    <w:rsid w:val="0087775B"/>
    <w:rsid w:val="00877859"/>
    <w:rsid w:val="00877AE2"/>
    <w:rsid w:val="00877AEC"/>
    <w:rsid w:val="00877C84"/>
    <w:rsid w:val="00880190"/>
    <w:rsid w:val="00880664"/>
    <w:rsid w:val="0088079C"/>
    <w:rsid w:val="00880F6E"/>
    <w:rsid w:val="0088148B"/>
    <w:rsid w:val="008816E0"/>
    <w:rsid w:val="00881D36"/>
    <w:rsid w:val="00882253"/>
    <w:rsid w:val="008829E6"/>
    <w:rsid w:val="00882E4F"/>
    <w:rsid w:val="00883719"/>
    <w:rsid w:val="00883D2E"/>
    <w:rsid w:val="008844A5"/>
    <w:rsid w:val="00885005"/>
    <w:rsid w:val="00886378"/>
    <w:rsid w:val="00886AD0"/>
    <w:rsid w:val="008875BB"/>
    <w:rsid w:val="00890BF9"/>
    <w:rsid w:val="00891888"/>
    <w:rsid w:val="00892010"/>
    <w:rsid w:val="008922D8"/>
    <w:rsid w:val="00892735"/>
    <w:rsid w:val="00894352"/>
    <w:rsid w:val="00894472"/>
    <w:rsid w:val="0089554A"/>
    <w:rsid w:val="00895D2E"/>
    <w:rsid w:val="00897659"/>
    <w:rsid w:val="008976BD"/>
    <w:rsid w:val="00897A01"/>
    <w:rsid w:val="00897EF4"/>
    <w:rsid w:val="008A0073"/>
    <w:rsid w:val="008A07FA"/>
    <w:rsid w:val="008A15D5"/>
    <w:rsid w:val="008A17CB"/>
    <w:rsid w:val="008A2501"/>
    <w:rsid w:val="008A2952"/>
    <w:rsid w:val="008A2BA4"/>
    <w:rsid w:val="008A2ECC"/>
    <w:rsid w:val="008A38F2"/>
    <w:rsid w:val="008A4076"/>
    <w:rsid w:val="008A4167"/>
    <w:rsid w:val="008A4D6E"/>
    <w:rsid w:val="008A5043"/>
    <w:rsid w:val="008A5B23"/>
    <w:rsid w:val="008A5EB8"/>
    <w:rsid w:val="008A64E1"/>
    <w:rsid w:val="008A73FD"/>
    <w:rsid w:val="008B0BB0"/>
    <w:rsid w:val="008B0E2F"/>
    <w:rsid w:val="008B1205"/>
    <w:rsid w:val="008B2830"/>
    <w:rsid w:val="008B2850"/>
    <w:rsid w:val="008B2C72"/>
    <w:rsid w:val="008B2C8A"/>
    <w:rsid w:val="008B3C59"/>
    <w:rsid w:val="008B3CF1"/>
    <w:rsid w:val="008B4181"/>
    <w:rsid w:val="008B4896"/>
    <w:rsid w:val="008B4DC9"/>
    <w:rsid w:val="008B5266"/>
    <w:rsid w:val="008B5843"/>
    <w:rsid w:val="008B5B5D"/>
    <w:rsid w:val="008B5B7E"/>
    <w:rsid w:val="008B5C9C"/>
    <w:rsid w:val="008B658E"/>
    <w:rsid w:val="008B67D6"/>
    <w:rsid w:val="008B72A8"/>
    <w:rsid w:val="008B769F"/>
    <w:rsid w:val="008B77C0"/>
    <w:rsid w:val="008C0682"/>
    <w:rsid w:val="008C13A3"/>
    <w:rsid w:val="008C19EC"/>
    <w:rsid w:val="008C1B7C"/>
    <w:rsid w:val="008C1EE8"/>
    <w:rsid w:val="008C21B8"/>
    <w:rsid w:val="008C227B"/>
    <w:rsid w:val="008C2BA0"/>
    <w:rsid w:val="008C2C99"/>
    <w:rsid w:val="008C2D3D"/>
    <w:rsid w:val="008C3B73"/>
    <w:rsid w:val="008C5567"/>
    <w:rsid w:val="008C5D3D"/>
    <w:rsid w:val="008C64E9"/>
    <w:rsid w:val="008C6667"/>
    <w:rsid w:val="008C6C98"/>
    <w:rsid w:val="008C6DBF"/>
    <w:rsid w:val="008C6EC5"/>
    <w:rsid w:val="008C7113"/>
    <w:rsid w:val="008C732A"/>
    <w:rsid w:val="008D004C"/>
    <w:rsid w:val="008D032A"/>
    <w:rsid w:val="008D0435"/>
    <w:rsid w:val="008D065E"/>
    <w:rsid w:val="008D12D8"/>
    <w:rsid w:val="008D179F"/>
    <w:rsid w:val="008D257B"/>
    <w:rsid w:val="008D26B8"/>
    <w:rsid w:val="008D2E9A"/>
    <w:rsid w:val="008D386F"/>
    <w:rsid w:val="008D3C72"/>
    <w:rsid w:val="008D3E06"/>
    <w:rsid w:val="008D4A08"/>
    <w:rsid w:val="008D4ACF"/>
    <w:rsid w:val="008D4DBA"/>
    <w:rsid w:val="008D5458"/>
    <w:rsid w:val="008D6540"/>
    <w:rsid w:val="008D7877"/>
    <w:rsid w:val="008E03B0"/>
    <w:rsid w:val="008E178C"/>
    <w:rsid w:val="008E1EBC"/>
    <w:rsid w:val="008E24CF"/>
    <w:rsid w:val="008E2659"/>
    <w:rsid w:val="008E2C53"/>
    <w:rsid w:val="008E2E2E"/>
    <w:rsid w:val="008E311A"/>
    <w:rsid w:val="008E32FD"/>
    <w:rsid w:val="008E34E2"/>
    <w:rsid w:val="008E4A3C"/>
    <w:rsid w:val="008E4B4C"/>
    <w:rsid w:val="008E4C92"/>
    <w:rsid w:val="008E4F81"/>
    <w:rsid w:val="008E58C7"/>
    <w:rsid w:val="008E5A58"/>
    <w:rsid w:val="008E5B7F"/>
    <w:rsid w:val="008E6150"/>
    <w:rsid w:val="008E64B8"/>
    <w:rsid w:val="008E67D6"/>
    <w:rsid w:val="008E6CE8"/>
    <w:rsid w:val="008E7921"/>
    <w:rsid w:val="008E7F90"/>
    <w:rsid w:val="008F0168"/>
    <w:rsid w:val="008F0309"/>
    <w:rsid w:val="008F06AB"/>
    <w:rsid w:val="008F1115"/>
    <w:rsid w:val="008F152A"/>
    <w:rsid w:val="008F229C"/>
    <w:rsid w:val="008F2B62"/>
    <w:rsid w:val="008F4318"/>
    <w:rsid w:val="008F5103"/>
    <w:rsid w:val="008F542D"/>
    <w:rsid w:val="008F561A"/>
    <w:rsid w:val="008F5D4B"/>
    <w:rsid w:val="008F5F4C"/>
    <w:rsid w:val="008F6643"/>
    <w:rsid w:val="008F7479"/>
    <w:rsid w:val="008F7812"/>
    <w:rsid w:val="008F7D0A"/>
    <w:rsid w:val="00900186"/>
    <w:rsid w:val="00900794"/>
    <w:rsid w:val="009007E1"/>
    <w:rsid w:val="00901482"/>
    <w:rsid w:val="00901754"/>
    <w:rsid w:val="00902A9D"/>
    <w:rsid w:val="0090322F"/>
    <w:rsid w:val="00903C81"/>
    <w:rsid w:val="00906BCB"/>
    <w:rsid w:val="00907958"/>
    <w:rsid w:val="00907FC9"/>
    <w:rsid w:val="00907FCB"/>
    <w:rsid w:val="009100DA"/>
    <w:rsid w:val="009109CD"/>
    <w:rsid w:val="009109EA"/>
    <w:rsid w:val="00910ED1"/>
    <w:rsid w:val="00910FE7"/>
    <w:rsid w:val="009112BD"/>
    <w:rsid w:val="00911419"/>
    <w:rsid w:val="00911C85"/>
    <w:rsid w:val="00912859"/>
    <w:rsid w:val="00912B91"/>
    <w:rsid w:val="00912FF5"/>
    <w:rsid w:val="009132BE"/>
    <w:rsid w:val="009137CF"/>
    <w:rsid w:val="0091380C"/>
    <w:rsid w:val="00913F8B"/>
    <w:rsid w:val="00914914"/>
    <w:rsid w:val="00914F7F"/>
    <w:rsid w:val="009152EF"/>
    <w:rsid w:val="009163E9"/>
    <w:rsid w:val="00917575"/>
    <w:rsid w:val="009179F5"/>
    <w:rsid w:val="009206F2"/>
    <w:rsid w:val="00920E9E"/>
    <w:rsid w:val="00920F30"/>
    <w:rsid w:val="009219CC"/>
    <w:rsid w:val="00921A58"/>
    <w:rsid w:val="00921F1B"/>
    <w:rsid w:val="00923E94"/>
    <w:rsid w:val="00924254"/>
    <w:rsid w:val="0092456C"/>
    <w:rsid w:val="00924B6E"/>
    <w:rsid w:val="00924F18"/>
    <w:rsid w:val="00925342"/>
    <w:rsid w:val="00925607"/>
    <w:rsid w:val="00925A0C"/>
    <w:rsid w:val="00925CE1"/>
    <w:rsid w:val="009261D9"/>
    <w:rsid w:val="00926459"/>
    <w:rsid w:val="009265D2"/>
    <w:rsid w:val="009267E3"/>
    <w:rsid w:val="00926933"/>
    <w:rsid w:val="009278AE"/>
    <w:rsid w:val="00927A22"/>
    <w:rsid w:val="00927C4F"/>
    <w:rsid w:val="0093114E"/>
    <w:rsid w:val="00931620"/>
    <w:rsid w:val="00931F05"/>
    <w:rsid w:val="00932333"/>
    <w:rsid w:val="009324E3"/>
    <w:rsid w:val="00932F52"/>
    <w:rsid w:val="00933328"/>
    <w:rsid w:val="00933A3B"/>
    <w:rsid w:val="00933D80"/>
    <w:rsid w:val="00933E39"/>
    <w:rsid w:val="00935435"/>
    <w:rsid w:val="009357DA"/>
    <w:rsid w:val="009364C5"/>
    <w:rsid w:val="00936A64"/>
    <w:rsid w:val="009371D0"/>
    <w:rsid w:val="00937402"/>
    <w:rsid w:val="00937EDB"/>
    <w:rsid w:val="009410E9"/>
    <w:rsid w:val="00941CF0"/>
    <w:rsid w:val="00942C6E"/>
    <w:rsid w:val="0094308F"/>
    <w:rsid w:val="009434A4"/>
    <w:rsid w:val="00944615"/>
    <w:rsid w:val="009446B5"/>
    <w:rsid w:val="00944870"/>
    <w:rsid w:val="00944D0F"/>
    <w:rsid w:val="009451FE"/>
    <w:rsid w:val="00945400"/>
    <w:rsid w:val="009458F1"/>
    <w:rsid w:val="009475E2"/>
    <w:rsid w:val="009479EF"/>
    <w:rsid w:val="00947BDB"/>
    <w:rsid w:val="00950138"/>
    <w:rsid w:val="0095119D"/>
    <w:rsid w:val="009512C2"/>
    <w:rsid w:val="009531DB"/>
    <w:rsid w:val="00953223"/>
    <w:rsid w:val="00954508"/>
    <w:rsid w:val="009547EE"/>
    <w:rsid w:val="00954828"/>
    <w:rsid w:val="00954B2E"/>
    <w:rsid w:val="00955BCF"/>
    <w:rsid w:val="00955EB4"/>
    <w:rsid w:val="009564DF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189E"/>
    <w:rsid w:val="00962E7F"/>
    <w:rsid w:val="0096379C"/>
    <w:rsid w:val="009645BE"/>
    <w:rsid w:val="009647D0"/>
    <w:rsid w:val="0096491A"/>
    <w:rsid w:val="00964BFC"/>
    <w:rsid w:val="00964C99"/>
    <w:rsid w:val="009652EE"/>
    <w:rsid w:val="009657ED"/>
    <w:rsid w:val="00965DD7"/>
    <w:rsid w:val="009663B5"/>
    <w:rsid w:val="0096666B"/>
    <w:rsid w:val="00966FE5"/>
    <w:rsid w:val="0096769B"/>
    <w:rsid w:val="00967BC9"/>
    <w:rsid w:val="00967C92"/>
    <w:rsid w:val="00967EB0"/>
    <w:rsid w:val="00970A9D"/>
    <w:rsid w:val="00970CF9"/>
    <w:rsid w:val="00971D19"/>
    <w:rsid w:val="00971E3D"/>
    <w:rsid w:val="00972166"/>
    <w:rsid w:val="009727C1"/>
    <w:rsid w:val="00972A90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E3B"/>
    <w:rsid w:val="00976077"/>
    <w:rsid w:val="0097645A"/>
    <w:rsid w:val="00976BC3"/>
    <w:rsid w:val="00976FDD"/>
    <w:rsid w:val="0097701F"/>
    <w:rsid w:val="00977A09"/>
    <w:rsid w:val="00977A6D"/>
    <w:rsid w:val="00977FDC"/>
    <w:rsid w:val="009809A2"/>
    <w:rsid w:val="00980A77"/>
    <w:rsid w:val="00981222"/>
    <w:rsid w:val="00981D38"/>
    <w:rsid w:val="00981EFB"/>
    <w:rsid w:val="009821BC"/>
    <w:rsid w:val="00982416"/>
    <w:rsid w:val="009837A5"/>
    <w:rsid w:val="00983922"/>
    <w:rsid w:val="00983A21"/>
    <w:rsid w:val="00984A27"/>
    <w:rsid w:val="00985B61"/>
    <w:rsid w:val="00986276"/>
    <w:rsid w:val="009869AE"/>
    <w:rsid w:val="009870B7"/>
    <w:rsid w:val="00987218"/>
    <w:rsid w:val="00987678"/>
    <w:rsid w:val="00990197"/>
    <w:rsid w:val="009904EB"/>
    <w:rsid w:val="00991156"/>
    <w:rsid w:val="009914DD"/>
    <w:rsid w:val="009914DE"/>
    <w:rsid w:val="0099185B"/>
    <w:rsid w:val="009923DC"/>
    <w:rsid w:val="0099274F"/>
    <w:rsid w:val="00992912"/>
    <w:rsid w:val="00992E8B"/>
    <w:rsid w:val="00993948"/>
    <w:rsid w:val="0099575E"/>
    <w:rsid w:val="00995CC4"/>
    <w:rsid w:val="00995DA8"/>
    <w:rsid w:val="009970F1"/>
    <w:rsid w:val="009973BC"/>
    <w:rsid w:val="0099793E"/>
    <w:rsid w:val="009A1552"/>
    <w:rsid w:val="009A1B45"/>
    <w:rsid w:val="009A1C55"/>
    <w:rsid w:val="009A1DF5"/>
    <w:rsid w:val="009A28CD"/>
    <w:rsid w:val="009A28D1"/>
    <w:rsid w:val="009A30E8"/>
    <w:rsid w:val="009A3178"/>
    <w:rsid w:val="009A321F"/>
    <w:rsid w:val="009A32CA"/>
    <w:rsid w:val="009A34E8"/>
    <w:rsid w:val="009A375A"/>
    <w:rsid w:val="009A6B5A"/>
    <w:rsid w:val="009A7553"/>
    <w:rsid w:val="009A7D67"/>
    <w:rsid w:val="009B044E"/>
    <w:rsid w:val="009B05A5"/>
    <w:rsid w:val="009B08F0"/>
    <w:rsid w:val="009B0F17"/>
    <w:rsid w:val="009B24FD"/>
    <w:rsid w:val="009B273F"/>
    <w:rsid w:val="009B3353"/>
    <w:rsid w:val="009B35FD"/>
    <w:rsid w:val="009B3630"/>
    <w:rsid w:val="009B4378"/>
    <w:rsid w:val="009B4955"/>
    <w:rsid w:val="009B5FC4"/>
    <w:rsid w:val="009B6481"/>
    <w:rsid w:val="009B6A17"/>
    <w:rsid w:val="009B6BFA"/>
    <w:rsid w:val="009C0C0A"/>
    <w:rsid w:val="009C0CF5"/>
    <w:rsid w:val="009C1319"/>
    <w:rsid w:val="009C1592"/>
    <w:rsid w:val="009C167B"/>
    <w:rsid w:val="009C24EF"/>
    <w:rsid w:val="009C28EC"/>
    <w:rsid w:val="009C2986"/>
    <w:rsid w:val="009C30C5"/>
    <w:rsid w:val="009C3B4A"/>
    <w:rsid w:val="009C3C3D"/>
    <w:rsid w:val="009C3EA8"/>
    <w:rsid w:val="009C4404"/>
    <w:rsid w:val="009C50D4"/>
    <w:rsid w:val="009C5B46"/>
    <w:rsid w:val="009C7EB4"/>
    <w:rsid w:val="009C7FCD"/>
    <w:rsid w:val="009D0672"/>
    <w:rsid w:val="009D0B3A"/>
    <w:rsid w:val="009D0D15"/>
    <w:rsid w:val="009D0F34"/>
    <w:rsid w:val="009D0F59"/>
    <w:rsid w:val="009D28F9"/>
    <w:rsid w:val="009D2A83"/>
    <w:rsid w:val="009D3F8D"/>
    <w:rsid w:val="009D4057"/>
    <w:rsid w:val="009D4719"/>
    <w:rsid w:val="009D4B19"/>
    <w:rsid w:val="009D4E5D"/>
    <w:rsid w:val="009D6DFF"/>
    <w:rsid w:val="009D72F7"/>
    <w:rsid w:val="009D7304"/>
    <w:rsid w:val="009D7A0C"/>
    <w:rsid w:val="009D7D4A"/>
    <w:rsid w:val="009E0E68"/>
    <w:rsid w:val="009E1ECD"/>
    <w:rsid w:val="009E227C"/>
    <w:rsid w:val="009E2973"/>
    <w:rsid w:val="009E329C"/>
    <w:rsid w:val="009E3D5E"/>
    <w:rsid w:val="009E3E1C"/>
    <w:rsid w:val="009E4025"/>
    <w:rsid w:val="009E45F4"/>
    <w:rsid w:val="009E5FF5"/>
    <w:rsid w:val="009E6090"/>
    <w:rsid w:val="009E6AC1"/>
    <w:rsid w:val="009E6B0D"/>
    <w:rsid w:val="009E6FCC"/>
    <w:rsid w:val="009E7AED"/>
    <w:rsid w:val="009F070F"/>
    <w:rsid w:val="009F07EE"/>
    <w:rsid w:val="009F0C71"/>
    <w:rsid w:val="009F1273"/>
    <w:rsid w:val="009F205A"/>
    <w:rsid w:val="009F2666"/>
    <w:rsid w:val="009F310F"/>
    <w:rsid w:val="009F35CE"/>
    <w:rsid w:val="009F3FAC"/>
    <w:rsid w:val="009F4260"/>
    <w:rsid w:val="009F4447"/>
    <w:rsid w:val="009F4FC1"/>
    <w:rsid w:val="009F5B59"/>
    <w:rsid w:val="009F610A"/>
    <w:rsid w:val="009F61CB"/>
    <w:rsid w:val="009F6F44"/>
    <w:rsid w:val="009F70A1"/>
    <w:rsid w:val="009F741D"/>
    <w:rsid w:val="009F7857"/>
    <w:rsid w:val="00A00179"/>
    <w:rsid w:val="00A0024C"/>
    <w:rsid w:val="00A004FA"/>
    <w:rsid w:val="00A00D67"/>
    <w:rsid w:val="00A00F32"/>
    <w:rsid w:val="00A01448"/>
    <w:rsid w:val="00A0147F"/>
    <w:rsid w:val="00A0278C"/>
    <w:rsid w:val="00A02C1B"/>
    <w:rsid w:val="00A02D67"/>
    <w:rsid w:val="00A0366B"/>
    <w:rsid w:val="00A03D24"/>
    <w:rsid w:val="00A04006"/>
    <w:rsid w:val="00A040B3"/>
    <w:rsid w:val="00A04751"/>
    <w:rsid w:val="00A05804"/>
    <w:rsid w:val="00A07260"/>
    <w:rsid w:val="00A07C5F"/>
    <w:rsid w:val="00A10205"/>
    <w:rsid w:val="00A1020F"/>
    <w:rsid w:val="00A103C0"/>
    <w:rsid w:val="00A1040D"/>
    <w:rsid w:val="00A10784"/>
    <w:rsid w:val="00A10C8F"/>
    <w:rsid w:val="00A113BB"/>
    <w:rsid w:val="00A1165F"/>
    <w:rsid w:val="00A11C9E"/>
    <w:rsid w:val="00A1254A"/>
    <w:rsid w:val="00A12797"/>
    <w:rsid w:val="00A12B4D"/>
    <w:rsid w:val="00A13758"/>
    <w:rsid w:val="00A13870"/>
    <w:rsid w:val="00A14871"/>
    <w:rsid w:val="00A151B0"/>
    <w:rsid w:val="00A15945"/>
    <w:rsid w:val="00A15B44"/>
    <w:rsid w:val="00A16442"/>
    <w:rsid w:val="00A16EB8"/>
    <w:rsid w:val="00A1742E"/>
    <w:rsid w:val="00A200B1"/>
    <w:rsid w:val="00A21291"/>
    <w:rsid w:val="00A22407"/>
    <w:rsid w:val="00A2264C"/>
    <w:rsid w:val="00A22A75"/>
    <w:rsid w:val="00A239BA"/>
    <w:rsid w:val="00A23C8D"/>
    <w:rsid w:val="00A24947"/>
    <w:rsid w:val="00A24B1B"/>
    <w:rsid w:val="00A25001"/>
    <w:rsid w:val="00A2530A"/>
    <w:rsid w:val="00A255F7"/>
    <w:rsid w:val="00A259CE"/>
    <w:rsid w:val="00A25AC2"/>
    <w:rsid w:val="00A25DAF"/>
    <w:rsid w:val="00A25E73"/>
    <w:rsid w:val="00A2649E"/>
    <w:rsid w:val="00A265C2"/>
    <w:rsid w:val="00A266BE"/>
    <w:rsid w:val="00A272B0"/>
    <w:rsid w:val="00A2751C"/>
    <w:rsid w:val="00A27EC4"/>
    <w:rsid w:val="00A300D2"/>
    <w:rsid w:val="00A303C8"/>
    <w:rsid w:val="00A303CA"/>
    <w:rsid w:val="00A312D0"/>
    <w:rsid w:val="00A31842"/>
    <w:rsid w:val="00A31ED7"/>
    <w:rsid w:val="00A32E5D"/>
    <w:rsid w:val="00A33215"/>
    <w:rsid w:val="00A33AC9"/>
    <w:rsid w:val="00A33AD5"/>
    <w:rsid w:val="00A34E14"/>
    <w:rsid w:val="00A3510A"/>
    <w:rsid w:val="00A35372"/>
    <w:rsid w:val="00A35791"/>
    <w:rsid w:val="00A358F2"/>
    <w:rsid w:val="00A35E3E"/>
    <w:rsid w:val="00A37068"/>
    <w:rsid w:val="00A37310"/>
    <w:rsid w:val="00A376B5"/>
    <w:rsid w:val="00A377CF"/>
    <w:rsid w:val="00A37DEE"/>
    <w:rsid w:val="00A37F72"/>
    <w:rsid w:val="00A4001C"/>
    <w:rsid w:val="00A4059E"/>
    <w:rsid w:val="00A4064F"/>
    <w:rsid w:val="00A426FC"/>
    <w:rsid w:val="00A42DC1"/>
    <w:rsid w:val="00A42E60"/>
    <w:rsid w:val="00A4320C"/>
    <w:rsid w:val="00A439EB"/>
    <w:rsid w:val="00A45223"/>
    <w:rsid w:val="00A4574A"/>
    <w:rsid w:val="00A46422"/>
    <w:rsid w:val="00A46836"/>
    <w:rsid w:val="00A46858"/>
    <w:rsid w:val="00A46AE2"/>
    <w:rsid w:val="00A46F45"/>
    <w:rsid w:val="00A47936"/>
    <w:rsid w:val="00A47C91"/>
    <w:rsid w:val="00A47D20"/>
    <w:rsid w:val="00A502F0"/>
    <w:rsid w:val="00A50613"/>
    <w:rsid w:val="00A50759"/>
    <w:rsid w:val="00A50BA3"/>
    <w:rsid w:val="00A50CBE"/>
    <w:rsid w:val="00A50F79"/>
    <w:rsid w:val="00A5185A"/>
    <w:rsid w:val="00A51B69"/>
    <w:rsid w:val="00A527A4"/>
    <w:rsid w:val="00A52C5E"/>
    <w:rsid w:val="00A534AD"/>
    <w:rsid w:val="00A538E2"/>
    <w:rsid w:val="00A53F34"/>
    <w:rsid w:val="00A54AD0"/>
    <w:rsid w:val="00A54BF5"/>
    <w:rsid w:val="00A5528D"/>
    <w:rsid w:val="00A553E0"/>
    <w:rsid w:val="00A5570C"/>
    <w:rsid w:val="00A56701"/>
    <w:rsid w:val="00A56CA0"/>
    <w:rsid w:val="00A56FD9"/>
    <w:rsid w:val="00A5726A"/>
    <w:rsid w:val="00A60172"/>
    <w:rsid w:val="00A601B5"/>
    <w:rsid w:val="00A603BA"/>
    <w:rsid w:val="00A61202"/>
    <w:rsid w:val="00A613AE"/>
    <w:rsid w:val="00A616E4"/>
    <w:rsid w:val="00A61D01"/>
    <w:rsid w:val="00A62AC9"/>
    <w:rsid w:val="00A62EB1"/>
    <w:rsid w:val="00A6434F"/>
    <w:rsid w:val="00A648D6"/>
    <w:rsid w:val="00A64CA4"/>
    <w:rsid w:val="00A65DB7"/>
    <w:rsid w:val="00A663A8"/>
    <w:rsid w:val="00A6669D"/>
    <w:rsid w:val="00A67DA2"/>
    <w:rsid w:val="00A70AF3"/>
    <w:rsid w:val="00A70F68"/>
    <w:rsid w:val="00A71B11"/>
    <w:rsid w:val="00A7201D"/>
    <w:rsid w:val="00A72CD8"/>
    <w:rsid w:val="00A72E36"/>
    <w:rsid w:val="00A733E1"/>
    <w:rsid w:val="00A73858"/>
    <w:rsid w:val="00A74292"/>
    <w:rsid w:val="00A74487"/>
    <w:rsid w:val="00A745DA"/>
    <w:rsid w:val="00A74D78"/>
    <w:rsid w:val="00A7535D"/>
    <w:rsid w:val="00A75AF2"/>
    <w:rsid w:val="00A75B96"/>
    <w:rsid w:val="00A76453"/>
    <w:rsid w:val="00A76899"/>
    <w:rsid w:val="00A76A29"/>
    <w:rsid w:val="00A76BE7"/>
    <w:rsid w:val="00A76C89"/>
    <w:rsid w:val="00A770F8"/>
    <w:rsid w:val="00A774BA"/>
    <w:rsid w:val="00A77789"/>
    <w:rsid w:val="00A77A0F"/>
    <w:rsid w:val="00A77E87"/>
    <w:rsid w:val="00A807BE"/>
    <w:rsid w:val="00A80849"/>
    <w:rsid w:val="00A80E1D"/>
    <w:rsid w:val="00A81CF2"/>
    <w:rsid w:val="00A82115"/>
    <w:rsid w:val="00A821B9"/>
    <w:rsid w:val="00A821BF"/>
    <w:rsid w:val="00A84709"/>
    <w:rsid w:val="00A850BC"/>
    <w:rsid w:val="00A85403"/>
    <w:rsid w:val="00A8597F"/>
    <w:rsid w:val="00A86772"/>
    <w:rsid w:val="00A86EBF"/>
    <w:rsid w:val="00A870CE"/>
    <w:rsid w:val="00A8797E"/>
    <w:rsid w:val="00A87AC8"/>
    <w:rsid w:val="00A9022A"/>
    <w:rsid w:val="00A9046F"/>
    <w:rsid w:val="00A90749"/>
    <w:rsid w:val="00A916BC"/>
    <w:rsid w:val="00A9242E"/>
    <w:rsid w:val="00A92C04"/>
    <w:rsid w:val="00A92E23"/>
    <w:rsid w:val="00A92F34"/>
    <w:rsid w:val="00A93149"/>
    <w:rsid w:val="00A932F5"/>
    <w:rsid w:val="00A93D24"/>
    <w:rsid w:val="00A93E16"/>
    <w:rsid w:val="00A945F1"/>
    <w:rsid w:val="00A946DD"/>
    <w:rsid w:val="00A95548"/>
    <w:rsid w:val="00A96708"/>
    <w:rsid w:val="00A96E43"/>
    <w:rsid w:val="00A97BCE"/>
    <w:rsid w:val="00AA0613"/>
    <w:rsid w:val="00AA06C4"/>
    <w:rsid w:val="00AA0D36"/>
    <w:rsid w:val="00AA1B04"/>
    <w:rsid w:val="00AA1BDE"/>
    <w:rsid w:val="00AA3470"/>
    <w:rsid w:val="00AA3E52"/>
    <w:rsid w:val="00AA4785"/>
    <w:rsid w:val="00AA4B7B"/>
    <w:rsid w:val="00AA4C45"/>
    <w:rsid w:val="00AA4F39"/>
    <w:rsid w:val="00AA500D"/>
    <w:rsid w:val="00AA511D"/>
    <w:rsid w:val="00AA5E3B"/>
    <w:rsid w:val="00AA611B"/>
    <w:rsid w:val="00AA647D"/>
    <w:rsid w:val="00AA6681"/>
    <w:rsid w:val="00AA66E0"/>
    <w:rsid w:val="00AA6701"/>
    <w:rsid w:val="00AA6B06"/>
    <w:rsid w:val="00AA764F"/>
    <w:rsid w:val="00AA7BE9"/>
    <w:rsid w:val="00AB00B5"/>
    <w:rsid w:val="00AB076D"/>
    <w:rsid w:val="00AB0C9A"/>
    <w:rsid w:val="00AB1138"/>
    <w:rsid w:val="00AB11D5"/>
    <w:rsid w:val="00AB13D3"/>
    <w:rsid w:val="00AB1C26"/>
    <w:rsid w:val="00AB200A"/>
    <w:rsid w:val="00AB27F2"/>
    <w:rsid w:val="00AB31E3"/>
    <w:rsid w:val="00AB43EF"/>
    <w:rsid w:val="00AB4410"/>
    <w:rsid w:val="00AB4D56"/>
    <w:rsid w:val="00AB4DAA"/>
    <w:rsid w:val="00AB4EB4"/>
    <w:rsid w:val="00AB58DE"/>
    <w:rsid w:val="00AB5CE5"/>
    <w:rsid w:val="00AB61D6"/>
    <w:rsid w:val="00AB63A7"/>
    <w:rsid w:val="00AB63BA"/>
    <w:rsid w:val="00AB6978"/>
    <w:rsid w:val="00AB715D"/>
    <w:rsid w:val="00AC052A"/>
    <w:rsid w:val="00AC0D9D"/>
    <w:rsid w:val="00AC1015"/>
    <w:rsid w:val="00AC1883"/>
    <w:rsid w:val="00AC1C73"/>
    <w:rsid w:val="00AC2AD0"/>
    <w:rsid w:val="00AC3162"/>
    <w:rsid w:val="00AC3198"/>
    <w:rsid w:val="00AC31F2"/>
    <w:rsid w:val="00AC3A69"/>
    <w:rsid w:val="00AC493F"/>
    <w:rsid w:val="00AC4DBA"/>
    <w:rsid w:val="00AC586B"/>
    <w:rsid w:val="00AC58EA"/>
    <w:rsid w:val="00AC6029"/>
    <w:rsid w:val="00AC70D5"/>
    <w:rsid w:val="00AC7207"/>
    <w:rsid w:val="00AD06B8"/>
    <w:rsid w:val="00AD0A6B"/>
    <w:rsid w:val="00AD0B67"/>
    <w:rsid w:val="00AD0F1B"/>
    <w:rsid w:val="00AD14EA"/>
    <w:rsid w:val="00AD1755"/>
    <w:rsid w:val="00AD1A94"/>
    <w:rsid w:val="00AD2D70"/>
    <w:rsid w:val="00AD2FA3"/>
    <w:rsid w:val="00AD3207"/>
    <w:rsid w:val="00AD33DB"/>
    <w:rsid w:val="00AD3D9A"/>
    <w:rsid w:val="00AD45B3"/>
    <w:rsid w:val="00AD4C6E"/>
    <w:rsid w:val="00AD5261"/>
    <w:rsid w:val="00AD5361"/>
    <w:rsid w:val="00AD5758"/>
    <w:rsid w:val="00AD5FBE"/>
    <w:rsid w:val="00AD614A"/>
    <w:rsid w:val="00AD63F5"/>
    <w:rsid w:val="00AD7186"/>
    <w:rsid w:val="00AD75D6"/>
    <w:rsid w:val="00AD7A90"/>
    <w:rsid w:val="00AD7D0D"/>
    <w:rsid w:val="00AE0EE1"/>
    <w:rsid w:val="00AE213A"/>
    <w:rsid w:val="00AE4793"/>
    <w:rsid w:val="00AE47BF"/>
    <w:rsid w:val="00AE47D0"/>
    <w:rsid w:val="00AE49A5"/>
    <w:rsid w:val="00AE60EB"/>
    <w:rsid w:val="00AE7C06"/>
    <w:rsid w:val="00AF01AE"/>
    <w:rsid w:val="00AF0E0A"/>
    <w:rsid w:val="00AF15FD"/>
    <w:rsid w:val="00AF1733"/>
    <w:rsid w:val="00AF224F"/>
    <w:rsid w:val="00AF23B4"/>
    <w:rsid w:val="00AF2640"/>
    <w:rsid w:val="00AF2B02"/>
    <w:rsid w:val="00AF2C47"/>
    <w:rsid w:val="00AF2EBF"/>
    <w:rsid w:val="00AF30EA"/>
    <w:rsid w:val="00AF3497"/>
    <w:rsid w:val="00AF4235"/>
    <w:rsid w:val="00AF5111"/>
    <w:rsid w:val="00AF54C5"/>
    <w:rsid w:val="00AF5C00"/>
    <w:rsid w:val="00AF6841"/>
    <w:rsid w:val="00AF71A7"/>
    <w:rsid w:val="00AF76BE"/>
    <w:rsid w:val="00AF780F"/>
    <w:rsid w:val="00AF7A99"/>
    <w:rsid w:val="00AF7AC8"/>
    <w:rsid w:val="00B010F1"/>
    <w:rsid w:val="00B01297"/>
    <w:rsid w:val="00B0193A"/>
    <w:rsid w:val="00B020A1"/>
    <w:rsid w:val="00B02110"/>
    <w:rsid w:val="00B029A4"/>
    <w:rsid w:val="00B02BC1"/>
    <w:rsid w:val="00B03429"/>
    <w:rsid w:val="00B048CF"/>
    <w:rsid w:val="00B067E2"/>
    <w:rsid w:val="00B0775A"/>
    <w:rsid w:val="00B10175"/>
    <w:rsid w:val="00B10B68"/>
    <w:rsid w:val="00B114A0"/>
    <w:rsid w:val="00B11526"/>
    <w:rsid w:val="00B11AE2"/>
    <w:rsid w:val="00B12799"/>
    <w:rsid w:val="00B12929"/>
    <w:rsid w:val="00B13082"/>
    <w:rsid w:val="00B1368F"/>
    <w:rsid w:val="00B13AC5"/>
    <w:rsid w:val="00B1490A"/>
    <w:rsid w:val="00B14B61"/>
    <w:rsid w:val="00B1519F"/>
    <w:rsid w:val="00B151E7"/>
    <w:rsid w:val="00B1560F"/>
    <w:rsid w:val="00B15C99"/>
    <w:rsid w:val="00B16928"/>
    <w:rsid w:val="00B20215"/>
    <w:rsid w:val="00B20AEF"/>
    <w:rsid w:val="00B20ECC"/>
    <w:rsid w:val="00B213B0"/>
    <w:rsid w:val="00B22874"/>
    <w:rsid w:val="00B23A02"/>
    <w:rsid w:val="00B23C5B"/>
    <w:rsid w:val="00B23D99"/>
    <w:rsid w:val="00B23F04"/>
    <w:rsid w:val="00B242AE"/>
    <w:rsid w:val="00B268E4"/>
    <w:rsid w:val="00B26A37"/>
    <w:rsid w:val="00B274A8"/>
    <w:rsid w:val="00B27A15"/>
    <w:rsid w:val="00B27CB9"/>
    <w:rsid w:val="00B30364"/>
    <w:rsid w:val="00B30AC4"/>
    <w:rsid w:val="00B30E20"/>
    <w:rsid w:val="00B30F01"/>
    <w:rsid w:val="00B3100C"/>
    <w:rsid w:val="00B311C9"/>
    <w:rsid w:val="00B3130A"/>
    <w:rsid w:val="00B31A53"/>
    <w:rsid w:val="00B31EE5"/>
    <w:rsid w:val="00B322B4"/>
    <w:rsid w:val="00B32479"/>
    <w:rsid w:val="00B325BD"/>
    <w:rsid w:val="00B326F9"/>
    <w:rsid w:val="00B32BF8"/>
    <w:rsid w:val="00B33454"/>
    <w:rsid w:val="00B3387D"/>
    <w:rsid w:val="00B33A63"/>
    <w:rsid w:val="00B342EC"/>
    <w:rsid w:val="00B34AC9"/>
    <w:rsid w:val="00B34CE3"/>
    <w:rsid w:val="00B34CFD"/>
    <w:rsid w:val="00B34DE0"/>
    <w:rsid w:val="00B35284"/>
    <w:rsid w:val="00B35550"/>
    <w:rsid w:val="00B35D2E"/>
    <w:rsid w:val="00B3759A"/>
    <w:rsid w:val="00B377AB"/>
    <w:rsid w:val="00B404D6"/>
    <w:rsid w:val="00B40685"/>
    <w:rsid w:val="00B40700"/>
    <w:rsid w:val="00B40900"/>
    <w:rsid w:val="00B4161F"/>
    <w:rsid w:val="00B43538"/>
    <w:rsid w:val="00B4380E"/>
    <w:rsid w:val="00B43AAF"/>
    <w:rsid w:val="00B43C8F"/>
    <w:rsid w:val="00B43F4D"/>
    <w:rsid w:val="00B443B4"/>
    <w:rsid w:val="00B4555E"/>
    <w:rsid w:val="00B45845"/>
    <w:rsid w:val="00B45CF2"/>
    <w:rsid w:val="00B46A57"/>
    <w:rsid w:val="00B472F9"/>
    <w:rsid w:val="00B474EE"/>
    <w:rsid w:val="00B475C8"/>
    <w:rsid w:val="00B47AD5"/>
    <w:rsid w:val="00B53057"/>
    <w:rsid w:val="00B5349B"/>
    <w:rsid w:val="00B53A32"/>
    <w:rsid w:val="00B543E3"/>
    <w:rsid w:val="00B54AAA"/>
    <w:rsid w:val="00B55968"/>
    <w:rsid w:val="00B56561"/>
    <w:rsid w:val="00B56AA4"/>
    <w:rsid w:val="00B572A5"/>
    <w:rsid w:val="00B5744C"/>
    <w:rsid w:val="00B57AF0"/>
    <w:rsid w:val="00B6142C"/>
    <w:rsid w:val="00B61EA0"/>
    <w:rsid w:val="00B62987"/>
    <w:rsid w:val="00B62F81"/>
    <w:rsid w:val="00B63143"/>
    <w:rsid w:val="00B63A86"/>
    <w:rsid w:val="00B63B84"/>
    <w:rsid w:val="00B64249"/>
    <w:rsid w:val="00B64354"/>
    <w:rsid w:val="00B651C7"/>
    <w:rsid w:val="00B6542C"/>
    <w:rsid w:val="00B65A8E"/>
    <w:rsid w:val="00B65CE3"/>
    <w:rsid w:val="00B66057"/>
    <w:rsid w:val="00B66740"/>
    <w:rsid w:val="00B668AA"/>
    <w:rsid w:val="00B67FA1"/>
    <w:rsid w:val="00B7027A"/>
    <w:rsid w:val="00B70D7B"/>
    <w:rsid w:val="00B7187B"/>
    <w:rsid w:val="00B7194A"/>
    <w:rsid w:val="00B72945"/>
    <w:rsid w:val="00B74CD1"/>
    <w:rsid w:val="00B7535E"/>
    <w:rsid w:val="00B75EF3"/>
    <w:rsid w:val="00B76851"/>
    <w:rsid w:val="00B7735B"/>
    <w:rsid w:val="00B77583"/>
    <w:rsid w:val="00B7758E"/>
    <w:rsid w:val="00B80112"/>
    <w:rsid w:val="00B80923"/>
    <w:rsid w:val="00B80BD9"/>
    <w:rsid w:val="00B81198"/>
    <w:rsid w:val="00B812D9"/>
    <w:rsid w:val="00B8151D"/>
    <w:rsid w:val="00B81E96"/>
    <w:rsid w:val="00B823F7"/>
    <w:rsid w:val="00B8271E"/>
    <w:rsid w:val="00B827A0"/>
    <w:rsid w:val="00B82D45"/>
    <w:rsid w:val="00B83C9B"/>
    <w:rsid w:val="00B840AF"/>
    <w:rsid w:val="00B84427"/>
    <w:rsid w:val="00B84D73"/>
    <w:rsid w:val="00B84F38"/>
    <w:rsid w:val="00B86174"/>
    <w:rsid w:val="00B873E6"/>
    <w:rsid w:val="00B875D4"/>
    <w:rsid w:val="00B90427"/>
    <w:rsid w:val="00B90523"/>
    <w:rsid w:val="00B90B70"/>
    <w:rsid w:val="00B90BEE"/>
    <w:rsid w:val="00B90C3C"/>
    <w:rsid w:val="00B91A1E"/>
    <w:rsid w:val="00B92CB8"/>
    <w:rsid w:val="00B9308B"/>
    <w:rsid w:val="00B944A1"/>
    <w:rsid w:val="00B9559C"/>
    <w:rsid w:val="00B95CAF"/>
    <w:rsid w:val="00B961DD"/>
    <w:rsid w:val="00B967D1"/>
    <w:rsid w:val="00B96BFF"/>
    <w:rsid w:val="00B96C06"/>
    <w:rsid w:val="00B9785B"/>
    <w:rsid w:val="00BA0664"/>
    <w:rsid w:val="00BA0ABD"/>
    <w:rsid w:val="00BA0C0B"/>
    <w:rsid w:val="00BA1561"/>
    <w:rsid w:val="00BA17F2"/>
    <w:rsid w:val="00BA19B0"/>
    <w:rsid w:val="00BA3362"/>
    <w:rsid w:val="00BA3EDF"/>
    <w:rsid w:val="00BA4028"/>
    <w:rsid w:val="00BA4DC3"/>
    <w:rsid w:val="00BA5457"/>
    <w:rsid w:val="00BA60A7"/>
    <w:rsid w:val="00BA6586"/>
    <w:rsid w:val="00BA689F"/>
    <w:rsid w:val="00BA69E0"/>
    <w:rsid w:val="00BA70D3"/>
    <w:rsid w:val="00BA7560"/>
    <w:rsid w:val="00BA7FA2"/>
    <w:rsid w:val="00BB03BA"/>
    <w:rsid w:val="00BB03D7"/>
    <w:rsid w:val="00BB0F49"/>
    <w:rsid w:val="00BB118B"/>
    <w:rsid w:val="00BB252C"/>
    <w:rsid w:val="00BB2949"/>
    <w:rsid w:val="00BB2B1E"/>
    <w:rsid w:val="00BB2D93"/>
    <w:rsid w:val="00BB3172"/>
    <w:rsid w:val="00BB38EF"/>
    <w:rsid w:val="00BB3BAF"/>
    <w:rsid w:val="00BB3D98"/>
    <w:rsid w:val="00BB3DBB"/>
    <w:rsid w:val="00BB4171"/>
    <w:rsid w:val="00BB5883"/>
    <w:rsid w:val="00BB5E99"/>
    <w:rsid w:val="00BB5F57"/>
    <w:rsid w:val="00BB61F8"/>
    <w:rsid w:val="00BB64FB"/>
    <w:rsid w:val="00BB65DB"/>
    <w:rsid w:val="00BB6882"/>
    <w:rsid w:val="00BB7089"/>
    <w:rsid w:val="00BB7A23"/>
    <w:rsid w:val="00BC0D81"/>
    <w:rsid w:val="00BC1E6E"/>
    <w:rsid w:val="00BC2171"/>
    <w:rsid w:val="00BC22A2"/>
    <w:rsid w:val="00BC2E95"/>
    <w:rsid w:val="00BC3218"/>
    <w:rsid w:val="00BC3A35"/>
    <w:rsid w:val="00BC4522"/>
    <w:rsid w:val="00BC5642"/>
    <w:rsid w:val="00BC5D85"/>
    <w:rsid w:val="00BC6938"/>
    <w:rsid w:val="00BC6AC7"/>
    <w:rsid w:val="00BC6F92"/>
    <w:rsid w:val="00BC72BF"/>
    <w:rsid w:val="00BC7429"/>
    <w:rsid w:val="00BD03EC"/>
    <w:rsid w:val="00BD0A07"/>
    <w:rsid w:val="00BD1026"/>
    <w:rsid w:val="00BD1424"/>
    <w:rsid w:val="00BD1E8F"/>
    <w:rsid w:val="00BD2986"/>
    <w:rsid w:val="00BD2B01"/>
    <w:rsid w:val="00BD2DC1"/>
    <w:rsid w:val="00BD31ED"/>
    <w:rsid w:val="00BD366B"/>
    <w:rsid w:val="00BD4005"/>
    <w:rsid w:val="00BD4842"/>
    <w:rsid w:val="00BD486F"/>
    <w:rsid w:val="00BD59DC"/>
    <w:rsid w:val="00BD6A92"/>
    <w:rsid w:val="00BD6C11"/>
    <w:rsid w:val="00BE0146"/>
    <w:rsid w:val="00BE10F7"/>
    <w:rsid w:val="00BE13DD"/>
    <w:rsid w:val="00BE3D77"/>
    <w:rsid w:val="00BE4372"/>
    <w:rsid w:val="00BE43E8"/>
    <w:rsid w:val="00BE45CA"/>
    <w:rsid w:val="00BE4CDE"/>
    <w:rsid w:val="00BE530B"/>
    <w:rsid w:val="00BE6297"/>
    <w:rsid w:val="00BE7AF7"/>
    <w:rsid w:val="00BE7BFD"/>
    <w:rsid w:val="00BE7E44"/>
    <w:rsid w:val="00BF0032"/>
    <w:rsid w:val="00BF015C"/>
    <w:rsid w:val="00BF0991"/>
    <w:rsid w:val="00BF0C0B"/>
    <w:rsid w:val="00BF0FA5"/>
    <w:rsid w:val="00BF1611"/>
    <w:rsid w:val="00BF2633"/>
    <w:rsid w:val="00BF277A"/>
    <w:rsid w:val="00BF3189"/>
    <w:rsid w:val="00BF32CC"/>
    <w:rsid w:val="00BF4151"/>
    <w:rsid w:val="00BF4238"/>
    <w:rsid w:val="00BF4477"/>
    <w:rsid w:val="00BF47B1"/>
    <w:rsid w:val="00BF49A9"/>
    <w:rsid w:val="00BF4AE7"/>
    <w:rsid w:val="00BF530C"/>
    <w:rsid w:val="00BF54C8"/>
    <w:rsid w:val="00BF54D8"/>
    <w:rsid w:val="00BF55ED"/>
    <w:rsid w:val="00BF63D4"/>
    <w:rsid w:val="00BF6A4D"/>
    <w:rsid w:val="00BF783D"/>
    <w:rsid w:val="00BF7FAE"/>
    <w:rsid w:val="00C004F9"/>
    <w:rsid w:val="00C012B6"/>
    <w:rsid w:val="00C01472"/>
    <w:rsid w:val="00C016B9"/>
    <w:rsid w:val="00C016C3"/>
    <w:rsid w:val="00C017FD"/>
    <w:rsid w:val="00C01B18"/>
    <w:rsid w:val="00C02165"/>
    <w:rsid w:val="00C0376B"/>
    <w:rsid w:val="00C03DF5"/>
    <w:rsid w:val="00C03E81"/>
    <w:rsid w:val="00C046B8"/>
    <w:rsid w:val="00C047A3"/>
    <w:rsid w:val="00C052E5"/>
    <w:rsid w:val="00C0537E"/>
    <w:rsid w:val="00C05EA0"/>
    <w:rsid w:val="00C065B6"/>
    <w:rsid w:val="00C0669E"/>
    <w:rsid w:val="00C07984"/>
    <w:rsid w:val="00C07A4F"/>
    <w:rsid w:val="00C07A90"/>
    <w:rsid w:val="00C100EC"/>
    <w:rsid w:val="00C102E1"/>
    <w:rsid w:val="00C10591"/>
    <w:rsid w:val="00C10BCA"/>
    <w:rsid w:val="00C10F7D"/>
    <w:rsid w:val="00C117CC"/>
    <w:rsid w:val="00C12517"/>
    <w:rsid w:val="00C12E35"/>
    <w:rsid w:val="00C12F6E"/>
    <w:rsid w:val="00C137F8"/>
    <w:rsid w:val="00C1483F"/>
    <w:rsid w:val="00C14E8E"/>
    <w:rsid w:val="00C15157"/>
    <w:rsid w:val="00C15492"/>
    <w:rsid w:val="00C15DBF"/>
    <w:rsid w:val="00C1606F"/>
    <w:rsid w:val="00C1655A"/>
    <w:rsid w:val="00C16E9E"/>
    <w:rsid w:val="00C17429"/>
    <w:rsid w:val="00C17D21"/>
    <w:rsid w:val="00C17DE1"/>
    <w:rsid w:val="00C17F4B"/>
    <w:rsid w:val="00C205FD"/>
    <w:rsid w:val="00C20B03"/>
    <w:rsid w:val="00C216B2"/>
    <w:rsid w:val="00C216B3"/>
    <w:rsid w:val="00C21818"/>
    <w:rsid w:val="00C21B0C"/>
    <w:rsid w:val="00C22BA8"/>
    <w:rsid w:val="00C22DB6"/>
    <w:rsid w:val="00C2308B"/>
    <w:rsid w:val="00C23230"/>
    <w:rsid w:val="00C2355C"/>
    <w:rsid w:val="00C24A96"/>
    <w:rsid w:val="00C262F9"/>
    <w:rsid w:val="00C263C5"/>
    <w:rsid w:val="00C26C3B"/>
    <w:rsid w:val="00C26F43"/>
    <w:rsid w:val="00C27360"/>
    <w:rsid w:val="00C27505"/>
    <w:rsid w:val="00C30627"/>
    <w:rsid w:val="00C306B6"/>
    <w:rsid w:val="00C3125B"/>
    <w:rsid w:val="00C3275A"/>
    <w:rsid w:val="00C332D4"/>
    <w:rsid w:val="00C33656"/>
    <w:rsid w:val="00C33A99"/>
    <w:rsid w:val="00C33DC3"/>
    <w:rsid w:val="00C3435A"/>
    <w:rsid w:val="00C3495E"/>
    <w:rsid w:val="00C3496A"/>
    <w:rsid w:val="00C351C1"/>
    <w:rsid w:val="00C356F6"/>
    <w:rsid w:val="00C359B0"/>
    <w:rsid w:val="00C36BAC"/>
    <w:rsid w:val="00C370DA"/>
    <w:rsid w:val="00C3740A"/>
    <w:rsid w:val="00C374BF"/>
    <w:rsid w:val="00C37A3E"/>
    <w:rsid w:val="00C401A0"/>
    <w:rsid w:val="00C4053C"/>
    <w:rsid w:val="00C4055A"/>
    <w:rsid w:val="00C40BC6"/>
    <w:rsid w:val="00C40FF0"/>
    <w:rsid w:val="00C41193"/>
    <w:rsid w:val="00C41630"/>
    <w:rsid w:val="00C41687"/>
    <w:rsid w:val="00C41CB4"/>
    <w:rsid w:val="00C423E1"/>
    <w:rsid w:val="00C43116"/>
    <w:rsid w:val="00C43331"/>
    <w:rsid w:val="00C4363B"/>
    <w:rsid w:val="00C43770"/>
    <w:rsid w:val="00C43DC0"/>
    <w:rsid w:val="00C44830"/>
    <w:rsid w:val="00C4556C"/>
    <w:rsid w:val="00C45AEA"/>
    <w:rsid w:val="00C46623"/>
    <w:rsid w:val="00C469ED"/>
    <w:rsid w:val="00C46FC3"/>
    <w:rsid w:val="00C471BF"/>
    <w:rsid w:val="00C5055D"/>
    <w:rsid w:val="00C508D5"/>
    <w:rsid w:val="00C510CC"/>
    <w:rsid w:val="00C510DA"/>
    <w:rsid w:val="00C5130A"/>
    <w:rsid w:val="00C51ECA"/>
    <w:rsid w:val="00C523D7"/>
    <w:rsid w:val="00C530F2"/>
    <w:rsid w:val="00C53209"/>
    <w:rsid w:val="00C53C0B"/>
    <w:rsid w:val="00C54040"/>
    <w:rsid w:val="00C543F6"/>
    <w:rsid w:val="00C55202"/>
    <w:rsid w:val="00C55524"/>
    <w:rsid w:val="00C558D0"/>
    <w:rsid w:val="00C55A38"/>
    <w:rsid w:val="00C55A4C"/>
    <w:rsid w:val="00C55BBB"/>
    <w:rsid w:val="00C55C35"/>
    <w:rsid w:val="00C56228"/>
    <w:rsid w:val="00C56D28"/>
    <w:rsid w:val="00C56E1C"/>
    <w:rsid w:val="00C57695"/>
    <w:rsid w:val="00C5785C"/>
    <w:rsid w:val="00C61162"/>
    <w:rsid w:val="00C61928"/>
    <w:rsid w:val="00C61B73"/>
    <w:rsid w:val="00C624AF"/>
    <w:rsid w:val="00C62BCD"/>
    <w:rsid w:val="00C62C93"/>
    <w:rsid w:val="00C62E60"/>
    <w:rsid w:val="00C630DA"/>
    <w:rsid w:val="00C635EC"/>
    <w:rsid w:val="00C63663"/>
    <w:rsid w:val="00C63A64"/>
    <w:rsid w:val="00C64129"/>
    <w:rsid w:val="00C64542"/>
    <w:rsid w:val="00C64BCE"/>
    <w:rsid w:val="00C652A2"/>
    <w:rsid w:val="00C656EA"/>
    <w:rsid w:val="00C659E5"/>
    <w:rsid w:val="00C65DB4"/>
    <w:rsid w:val="00C6647A"/>
    <w:rsid w:val="00C6692C"/>
    <w:rsid w:val="00C66B6F"/>
    <w:rsid w:val="00C672D5"/>
    <w:rsid w:val="00C67907"/>
    <w:rsid w:val="00C70A45"/>
    <w:rsid w:val="00C70AB2"/>
    <w:rsid w:val="00C70F11"/>
    <w:rsid w:val="00C7128E"/>
    <w:rsid w:val="00C71496"/>
    <w:rsid w:val="00C71629"/>
    <w:rsid w:val="00C716AD"/>
    <w:rsid w:val="00C718D3"/>
    <w:rsid w:val="00C722A3"/>
    <w:rsid w:val="00C72B06"/>
    <w:rsid w:val="00C7309B"/>
    <w:rsid w:val="00C745FF"/>
    <w:rsid w:val="00C74CA6"/>
    <w:rsid w:val="00C74D31"/>
    <w:rsid w:val="00C75EC2"/>
    <w:rsid w:val="00C7648D"/>
    <w:rsid w:val="00C76809"/>
    <w:rsid w:val="00C76D66"/>
    <w:rsid w:val="00C76E4A"/>
    <w:rsid w:val="00C777E0"/>
    <w:rsid w:val="00C7787D"/>
    <w:rsid w:val="00C8025E"/>
    <w:rsid w:val="00C8034D"/>
    <w:rsid w:val="00C80532"/>
    <w:rsid w:val="00C80A2D"/>
    <w:rsid w:val="00C81139"/>
    <w:rsid w:val="00C811C2"/>
    <w:rsid w:val="00C83C8A"/>
    <w:rsid w:val="00C848B5"/>
    <w:rsid w:val="00C85539"/>
    <w:rsid w:val="00C8562A"/>
    <w:rsid w:val="00C862D6"/>
    <w:rsid w:val="00C8641C"/>
    <w:rsid w:val="00C86B4A"/>
    <w:rsid w:val="00C86DD2"/>
    <w:rsid w:val="00C90AFA"/>
    <w:rsid w:val="00C9151A"/>
    <w:rsid w:val="00C91E43"/>
    <w:rsid w:val="00C91FB0"/>
    <w:rsid w:val="00C92714"/>
    <w:rsid w:val="00C93F99"/>
    <w:rsid w:val="00C944C2"/>
    <w:rsid w:val="00C95032"/>
    <w:rsid w:val="00C950E1"/>
    <w:rsid w:val="00C9559F"/>
    <w:rsid w:val="00C95709"/>
    <w:rsid w:val="00C96779"/>
    <w:rsid w:val="00C96E7E"/>
    <w:rsid w:val="00C97889"/>
    <w:rsid w:val="00C979A1"/>
    <w:rsid w:val="00C97FF1"/>
    <w:rsid w:val="00CA002A"/>
    <w:rsid w:val="00CA05AA"/>
    <w:rsid w:val="00CA07CB"/>
    <w:rsid w:val="00CA0B14"/>
    <w:rsid w:val="00CA0D11"/>
    <w:rsid w:val="00CA1AF0"/>
    <w:rsid w:val="00CA345B"/>
    <w:rsid w:val="00CA413D"/>
    <w:rsid w:val="00CA52A7"/>
    <w:rsid w:val="00CA52F3"/>
    <w:rsid w:val="00CA5A81"/>
    <w:rsid w:val="00CA5D48"/>
    <w:rsid w:val="00CA64D3"/>
    <w:rsid w:val="00CA6D12"/>
    <w:rsid w:val="00CA6E31"/>
    <w:rsid w:val="00CA7357"/>
    <w:rsid w:val="00CA7A57"/>
    <w:rsid w:val="00CB00A7"/>
    <w:rsid w:val="00CB11F1"/>
    <w:rsid w:val="00CB1781"/>
    <w:rsid w:val="00CB1AB5"/>
    <w:rsid w:val="00CB33AC"/>
    <w:rsid w:val="00CB4C8B"/>
    <w:rsid w:val="00CB6151"/>
    <w:rsid w:val="00CB6BD8"/>
    <w:rsid w:val="00CB6CC9"/>
    <w:rsid w:val="00CB7589"/>
    <w:rsid w:val="00CB7839"/>
    <w:rsid w:val="00CC0584"/>
    <w:rsid w:val="00CC0676"/>
    <w:rsid w:val="00CC081E"/>
    <w:rsid w:val="00CC1FF6"/>
    <w:rsid w:val="00CC2009"/>
    <w:rsid w:val="00CC2235"/>
    <w:rsid w:val="00CC2579"/>
    <w:rsid w:val="00CC28A5"/>
    <w:rsid w:val="00CC305A"/>
    <w:rsid w:val="00CC319F"/>
    <w:rsid w:val="00CC3206"/>
    <w:rsid w:val="00CC37F0"/>
    <w:rsid w:val="00CC3856"/>
    <w:rsid w:val="00CC493C"/>
    <w:rsid w:val="00CC518F"/>
    <w:rsid w:val="00CC6702"/>
    <w:rsid w:val="00CC7420"/>
    <w:rsid w:val="00CC7892"/>
    <w:rsid w:val="00CC7A7E"/>
    <w:rsid w:val="00CC7BE1"/>
    <w:rsid w:val="00CD0355"/>
    <w:rsid w:val="00CD12B2"/>
    <w:rsid w:val="00CD1562"/>
    <w:rsid w:val="00CD1A8D"/>
    <w:rsid w:val="00CD1B3E"/>
    <w:rsid w:val="00CD2270"/>
    <w:rsid w:val="00CD23D4"/>
    <w:rsid w:val="00CD24D2"/>
    <w:rsid w:val="00CD2975"/>
    <w:rsid w:val="00CD30BA"/>
    <w:rsid w:val="00CD315C"/>
    <w:rsid w:val="00CD31AD"/>
    <w:rsid w:val="00CD3DC7"/>
    <w:rsid w:val="00CD3EC2"/>
    <w:rsid w:val="00CD4155"/>
    <w:rsid w:val="00CD4905"/>
    <w:rsid w:val="00CD4F09"/>
    <w:rsid w:val="00CD4F4C"/>
    <w:rsid w:val="00CD5F8D"/>
    <w:rsid w:val="00CD5F93"/>
    <w:rsid w:val="00CD64C5"/>
    <w:rsid w:val="00CD7F58"/>
    <w:rsid w:val="00CE008E"/>
    <w:rsid w:val="00CE0A7F"/>
    <w:rsid w:val="00CE1451"/>
    <w:rsid w:val="00CE18D7"/>
    <w:rsid w:val="00CE1949"/>
    <w:rsid w:val="00CE1AA7"/>
    <w:rsid w:val="00CE1F62"/>
    <w:rsid w:val="00CE1FE9"/>
    <w:rsid w:val="00CE208B"/>
    <w:rsid w:val="00CE2149"/>
    <w:rsid w:val="00CE2479"/>
    <w:rsid w:val="00CE25D5"/>
    <w:rsid w:val="00CE2A59"/>
    <w:rsid w:val="00CE2CFA"/>
    <w:rsid w:val="00CE30D4"/>
    <w:rsid w:val="00CE37C1"/>
    <w:rsid w:val="00CE42D9"/>
    <w:rsid w:val="00CE4A2B"/>
    <w:rsid w:val="00CE5D17"/>
    <w:rsid w:val="00CE5D3B"/>
    <w:rsid w:val="00CE6E81"/>
    <w:rsid w:val="00CE7899"/>
    <w:rsid w:val="00CE7A6F"/>
    <w:rsid w:val="00CF2CAB"/>
    <w:rsid w:val="00CF2FF7"/>
    <w:rsid w:val="00CF4046"/>
    <w:rsid w:val="00CF47F0"/>
    <w:rsid w:val="00CF5856"/>
    <w:rsid w:val="00CF6531"/>
    <w:rsid w:val="00CF6731"/>
    <w:rsid w:val="00CF6881"/>
    <w:rsid w:val="00CF6DF7"/>
    <w:rsid w:val="00CF74DA"/>
    <w:rsid w:val="00CF7DCB"/>
    <w:rsid w:val="00CF7E67"/>
    <w:rsid w:val="00CF7FB7"/>
    <w:rsid w:val="00D007A7"/>
    <w:rsid w:val="00D00DE7"/>
    <w:rsid w:val="00D01071"/>
    <w:rsid w:val="00D0133F"/>
    <w:rsid w:val="00D01360"/>
    <w:rsid w:val="00D02DFE"/>
    <w:rsid w:val="00D0399D"/>
    <w:rsid w:val="00D0428A"/>
    <w:rsid w:val="00D05DFE"/>
    <w:rsid w:val="00D065CF"/>
    <w:rsid w:val="00D06691"/>
    <w:rsid w:val="00D0689A"/>
    <w:rsid w:val="00D06A3D"/>
    <w:rsid w:val="00D0733A"/>
    <w:rsid w:val="00D07369"/>
    <w:rsid w:val="00D1082B"/>
    <w:rsid w:val="00D11051"/>
    <w:rsid w:val="00D110A2"/>
    <w:rsid w:val="00D1161A"/>
    <w:rsid w:val="00D11A52"/>
    <w:rsid w:val="00D12F53"/>
    <w:rsid w:val="00D13338"/>
    <w:rsid w:val="00D1337E"/>
    <w:rsid w:val="00D135BA"/>
    <w:rsid w:val="00D13CB9"/>
    <w:rsid w:val="00D15C88"/>
    <w:rsid w:val="00D15C8F"/>
    <w:rsid w:val="00D15D47"/>
    <w:rsid w:val="00D16F19"/>
    <w:rsid w:val="00D16F82"/>
    <w:rsid w:val="00D17610"/>
    <w:rsid w:val="00D204DC"/>
    <w:rsid w:val="00D207EA"/>
    <w:rsid w:val="00D2163F"/>
    <w:rsid w:val="00D223A7"/>
    <w:rsid w:val="00D22821"/>
    <w:rsid w:val="00D2327C"/>
    <w:rsid w:val="00D234FB"/>
    <w:rsid w:val="00D23521"/>
    <w:rsid w:val="00D23D58"/>
    <w:rsid w:val="00D23DE7"/>
    <w:rsid w:val="00D242D0"/>
    <w:rsid w:val="00D24C86"/>
    <w:rsid w:val="00D25AE8"/>
    <w:rsid w:val="00D25D09"/>
    <w:rsid w:val="00D2630B"/>
    <w:rsid w:val="00D270FA"/>
    <w:rsid w:val="00D27E79"/>
    <w:rsid w:val="00D27EB6"/>
    <w:rsid w:val="00D27FB4"/>
    <w:rsid w:val="00D30084"/>
    <w:rsid w:val="00D30956"/>
    <w:rsid w:val="00D30EFD"/>
    <w:rsid w:val="00D31AD6"/>
    <w:rsid w:val="00D31ED4"/>
    <w:rsid w:val="00D32F73"/>
    <w:rsid w:val="00D33170"/>
    <w:rsid w:val="00D331B5"/>
    <w:rsid w:val="00D333EB"/>
    <w:rsid w:val="00D33791"/>
    <w:rsid w:val="00D33BA6"/>
    <w:rsid w:val="00D3587A"/>
    <w:rsid w:val="00D35C41"/>
    <w:rsid w:val="00D36080"/>
    <w:rsid w:val="00D36473"/>
    <w:rsid w:val="00D36DE4"/>
    <w:rsid w:val="00D3705C"/>
    <w:rsid w:val="00D37591"/>
    <w:rsid w:val="00D3764C"/>
    <w:rsid w:val="00D37826"/>
    <w:rsid w:val="00D37B7D"/>
    <w:rsid w:val="00D37E04"/>
    <w:rsid w:val="00D37EDE"/>
    <w:rsid w:val="00D40A16"/>
    <w:rsid w:val="00D40B0C"/>
    <w:rsid w:val="00D40D81"/>
    <w:rsid w:val="00D42C0A"/>
    <w:rsid w:val="00D43012"/>
    <w:rsid w:val="00D436DF"/>
    <w:rsid w:val="00D443BE"/>
    <w:rsid w:val="00D447CA"/>
    <w:rsid w:val="00D44976"/>
    <w:rsid w:val="00D449BE"/>
    <w:rsid w:val="00D45201"/>
    <w:rsid w:val="00D454DF"/>
    <w:rsid w:val="00D46EE1"/>
    <w:rsid w:val="00D4708D"/>
    <w:rsid w:val="00D47670"/>
    <w:rsid w:val="00D501E3"/>
    <w:rsid w:val="00D50C83"/>
    <w:rsid w:val="00D51248"/>
    <w:rsid w:val="00D51451"/>
    <w:rsid w:val="00D51956"/>
    <w:rsid w:val="00D51C5D"/>
    <w:rsid w:val="00D52490"/>
    <w:rsid w:val="00D52ED5"/>
    <w:rsid w:val="00D52F5B"/>
    <w:rsid w:val="00D53642"/>
    <w:rsid w:val="00D53EBE"/>
    <w:rsid w:val="00D5405C"/>
    <w:rsid w:val="00D55AD4"/>
    <w:rsid w:val="00D55DFC"/>
    <w:rsid w:val="00D55F16"/>
    <w:rsid w:val="00D57644"/>
    <w:rsid w:val="00D578CB"/>
    <w:rsid w:val="00D57D3B"/>
    <w:rsid w:val="00D57D9B"/>
    <w:rsid w:val="00D6033F"/>
    <w:rsid w:val="00D60582"/>
    <w:rsid w:val="00D6078A"/>
    <w:rsid w:val="00D615B6"/>
    <w:rsid w:val="00D617F3"/>
    <w:rsid w:val="00D618E0"/>
    <w:rsid w:val="00D61E10"/>
    <w:rsid w:val="00D62091"/>
    <w:rsid w:val="00D62D86"/>
    <w:rsid w:val="00D62F9A"/>
    <w:rsid w:val="00D63D97"/>
    <w:rsid w:val="00D64FA5"/>
    <w:rsid w:val="00D6587B"/>
    <w:rsid w:val="00D66673"/>
    <w:rsid w:val="00D66A5E"/>
    <w:rsid w:val="00D67152"/>
    <w:rsid w:val="00D677D9"/>
    <w:rsid w:val="00D67C0B"/>
    <w:rsid w:val="00D70753"/>
    <w:rsid w:val="00D70929"/>
    <w:rsid w:val="00D70A48"/>
    <w:rsid w:val="00D70B81"/>
    <w:rsid w:val="00D70C92"/>
    <w:rsid w:val="00D710A4"/>
    <w:rsid w:val="00D713E1"/>
    <w:rsid w:val="00D7146A"/>
    <w:rsid w:val="00D71541"/>
    <w:rsid w:val="00D7159E"/>
    <w:rsid w:val="00D71BDB"/>
    <w:rsid w:val="00D73267"/>
    <w:rsid w:val="00D73403"/>
    <w:rsid w:val="00D73650"/>
    <w:rsid w:val="00D73D30"/>
    <w:rsid w:val="00D745D0"/>
    <w:rsid w:val="00D747D0"/>
    <w:rsid w:val="00D74C46"/>
    <w:rsid w:val="00D75413"/>
    <w:rsid w:val="00D7588E"/>
    <w:rsid w:val="00D75C63"/>
    <w:rsid w:val="00D76860"/>
    <w:rsid w:val="00D76E83"/>
    <w:rsid w:val="00D770A8"/>
    <w:rsid w:val="00D77282"/>
    <w:rsid w:val="00D8019B"/>
    <w:rsid w:val="00D80AEA"/>
    <w:rsid w:val="00D81306"/>
    <w:rsid w:val="00D822BC"/>
    <w:rsid w:val="00D82447"/>
    <w:rsid w:val="00D82578"/>
    <w:rsid w:val="00D826F2"/>
    <w:rsid w:val="00D82E7F"/>
    <w:rsid w:val="00D83177"/>
    <w:rsid w:val="00D85450"/>
    <w:rsid w:val="00D86840"/>
    <w:rsid w:val="00D86A89"/>
    <w:rsid w:val="00D86D6E"/>
    <w:rsid w:val="00D87696"/>
    <w:rsid w:val="00D8787A"/>
    <w:rsid w:val="00D87950"/>
    <w:rsid w:val="00D9116F"/>
    <w:rsid w:val="00D915C9"/>
    <w:rsid w:val="00D91F4B"/>
    <w:rsid w:val="00D91F77"/>
    <w:rsid w:val="00D92190"/>
    <w:rsid w:val="00D9230B"/>
    <w:rsid w:val="00D92B33"/>
    <w:rsid w:val="00D931A1"/>
    <w:rsid w:val="00D93FB8"/>
    <w:rsid w:val="00D94000"/>
    <w:rsid w:val="00D94064"/>
    <w:rsid w:val="00D940D1"/>
    <w:rsid w:val="00D94B89"/>
    <w:rsid w:val="00D94C72"/>
    <w:rsid w:val="00D94F04"/>
    <w:rsid w:val="00D955A1"/>
    <w:rsid w:val="00D95DF1"/>
    <w:rsid w:val="00D96465"/>
    <w:rsid w:val="00D96726"/>
    <w:rsid w:val="00D968C0"/>
    <w:rsid w:val="00D96950"/>
    <w:rsid w:val="00D96EC1"/>
    <w:rsid w:val="00D978ED"/>
    <w:rsid w:val="00D97ADE"/>
    <w:rsid w:val="00DA0080"/>
    <w:rsid w:val="00DA0683"/>
    <w:rsid w:val="00DA0B11"/>
    <w:rsid w:val="00DA10B9"/>
    <w:rsid w:val="00DA12D2"/>
    <w:rsid w:val="00DA1324"/>
    <w:rsid w:val="00DA184E"/>
    <w:rsid w:val="00DA190D"/>
    <w:rsid w:val="00DA19FB"/>
    <w:rsid w:val="00DA2397"/>
    <w:rsid w:val="00DA3724"/>
    <w:rsid w:val="00DA3817"/>
    <w:rsid w:val="00DA3D91"/>
    <w:rsid w:val="00DA4469"/>
    <w:rsid w:val="00DA4513"/>
    <w:rsid w:val="00DA4518"/>
    <w:rsid w:val="00DA4DF8"/>
    <w:rsid w:val="00DA5088"/>
    <w:rsid w:val="00DA6011"/>
    <w:rsid w:val="00DA74AE"/>
    <w:rsid w:val="00DB02B7"/>
    <w:rsid w:val="00DB0344"/>
    <w:rsid w:val="00DB03D3"/>
    <w:rsid w:val="00DB06FB"/>
    <w:rsid w:val="00DB15B2"/>
    <w:rsid w:val="00DB24AD"/>
    <w:rsid w:val="00DB2B54"/>
    <w:rsid w:val="00DB2C31"/>
    <w:rsid w:val="00DB2D53"/>
    <w:rsid w:val="00DB335F"/>
    <w:rsid w:val="00DB58B4"/>
    <w:rsid w:val="00DB5CE6"/>
    <w:rsid w:val="00DB6093"/>
    <w:rsid w:val="00DB68AC"/>
    <w:rsid w:val="00DB6D0D"/>
    <w:rsid w:val="00DB7EC0"/>
    <w:rsid w:val="00DC008D"/>
    <w:rsid w:val="00DC08E5"/>
    <w:rsid w:val="00DC2B71"/>
    <w:rsid w:val="00DC31CA"/>
    <w:rsid w:val="00DC32C7"/>
    <w:rsid w:val="00DC338B"/>
    <w:rsid w:val="00DC33E5"/>
    <w:rsid w:val="00DC3884"/>
    <w:rsid w:val="00DC47FE"/>
    <w:rsid w:val="00DC4AB2"/>
    <w:rsid w:val="00DC4DFC"/>
    <w:rsid w:val="00DC5712"/>
    <w:rsid w:val="00DC5EFC"/>
    <w:rsid w:val="00DC61F2"/>
    <w:rsid w:val="00DC67B0"/>
    <w:rsid w:val="00DC70C3"/>
    <w:rsid w:val="00DC7111"/>
    <w:rsid w:val="00DC7D59"/>
    <w:rsid w:val="00DD1588"/>
    <w:rsid w:val="00DD2072"/>
    <w:rsid w:val="00DD2767"/>
    <w:rsid w:val="00DD3386"/>
    <w:rsid w:val="00DD3413"/>
    <w:rsid w:val="00DD3770"/>
    <w:rsid w:val="00DD3968"/>
    <w:rsid w:val="00DD3D2C"/>
    <w:rsid w:val="00DD3D94"/>
    <w:rsid w:val="00DD3F50"/>
    <w:rsid w:val="00DD554A"/>
    <w:rsid w:val="00DD5EC8"/>
    <w:rsid w:val="00DD658B"/>
    <w:rsid w:val="00DD66D7"/>
    <w:rsid w:val="00DD67A6"/>
    <w:rsid w:val="00DD6E8C"/>
    <w:rsid w:val="00DD7308"/>
    <w:rsid w:val="00DD7938"/>
    <w:rsid w:val="00DD7960"/>
    <w:rsid w:val="00DE0298"/>
    <w:rsid w:val="00DE0A53"/>
    <w:rsid w:val="00DE0C83"/>
    <w:rsid w:val="00DE0E71"/>
    <w:rsid w:val="00DE13FB"/>
    <w:rsid w:val="00DE1572"/>
    <w:rsid w:val="00DE1615"/>
    <w:rsid w:val="00DE1B89"/>
    <w:rsid w:val="00DE264E"/>
    <w:rsid w:val="00DE307A"/>
    <w:rsid w:val="00DE3138"/>
    <w:rsid w:val="00DE3A2A"/>
    <w:rsid w:val="00DE3EE6"/>
    <w:rsid w:val="00DE4202"/>
    <w:rsid w:val="00DE4B36"/>
    <w:rsid w:val="00DE6C38"/>
    <w:rsid w:val="00DE6DA6"/>
    <w:rsid w:val="00DE6E65"/>
    <w:rsid w:val="00DE725B"/>
    <w:rsid w:val="00DE7A62"/>
    <w:rsid w:val="00DF03CD"/>
    <w:rsid w:val="00DF176E"/>
    <w:rsid w:val="00DF2301"/>
    <w:rsid w:val="00DF23C4"/>
    <w:rsid w:val="00DF24AD"/>
    <w:rsid w:val="00DF2E6D"/>
    <w:rsid w:val="00DF3603"/>
    <w:rsid w:val="00DF3E79"/>
    <w:rsid w:val="00DF5136"/>
    <w:rsid w:val="00DF5338"/>
    <w:rsid w:val="00DF5BBB"/>
    <w:rsid w:val="00DF5F02"/>
    <w:rsid w:val="00DF6546"/>
    <w:rsid w:val="00DF66B0"/>
    <w:rsid w:val="00DF6CBD"/>
    <w:rsid w:val="00DF6DB4"/>
    <w:rsid w:val="00DF7254"/>
    <w:rsid w:val="00DF744C"/>
    <w:rsid w:val="00DF7695"/>
    <w:rsid w:val="00DF7A5B"/>
    <w:rsid w:val="00E01294"/>
    <w:rsid w:val="00E01A91"/>
    <w:rsid w:val="00E01BE0"/>
    <w:rsid w:val="00E02048"/>
    <w:rsid w:val="00E02BC7"/>
    <w:rsid w:val="00E031FC"/>
    <w:rsid w:val="00E03697"/>
    <w:rsid w:val="00E03862"/>
    <w:rsid w:val="00E03C88"/>
    <w:rsid w:val="00E03D9C"/>
    <w:rsid w:val="00E03FFE"/>
    <w:rsid w:val="00E04159"/>
    <w:rsid w:val="00E0469E"/>
    <w:rsid w:val="00E049FB"/>
    <w:rsid w:val="00E04BFC"/>
    <w:rsid w:val="00E05FBE"/>
    <w:rsid w:val="00E07509"/>
    <w:rsid w:val="00E1063D"/>
    <w:rsid w:val="00E106DB"/>
    <w:rsid w:val="00E10F03"/>
    <w:rsid w:val="00E11783"/>
    <w:rsid w:val="00E1274E"/>
    <w:rsid w:val="00E133C7"/>
    <w:rsid w:val="00E133F8"/>
    <w:rsid w:val="00E13407"/>
    <w:rsid w:val="00E136A9"/>
    <w:rsid w:val="00E13A83"/>
    <w:rsid w:val="00E1406C"/>
    <w:rsid w:val="00E1413B"/>
    <w:rsid w:val="00E14543"/>
    <w:rsid w:val="00E14AAC"/>
    <w:rsid w:val="00E15DFD"/>
    <w:rsid w:val="00E160A8"/>
    <w:rsid w:val="00E16B79"/>
    <w:rsid w:val="00E174EF"/>
    <w:rsid w:val="00E176FD"/>
    <w:rsid w:val="00E17E30"/>
    <w:rsid w:val="00E23AA3"/>
    <w:rsid w:val="00E24529"/>
    <w:rsid w:val="00E245DC"/>
    <w:rsid w:val="00E24638"/>
    <w:rsid w:val="00E24907"/>
    <w:rsid w:val="00E25CAB"/>
    <w:rsid w:val="00E25E6C"/>
    <w:rsid w:val="00E25F53"/>
    <w:rsid w:val="00E26DC4"/>
    <w:rsid w:val="00E278DB"/>
    <w:rsid w:val="00E27A75"/>
    <w:rsid w:val="00E27AC7"/>
    <w:rsid w:val="00E27C98"/>
    <w:rsid w:val="00E303CA"/>
    <w:rsid w:val="00E305C9"/>
    <w:rsid w:val="00E309B5"/>
    <w:rsid w:val="00E30D35"/>
    <w:rsid w:val="00E30D65"/>
    <w:rsid w:val="00E31000"/>
    <w:rsid w:val="00E31F0B"/>
    <w:rsid w:val="00E326E4"/>
    <w:rsid w:val="00E32AFA"/>
    <w:rsid w:val="00E32F6E"/>
    <w:rsid w:val="00E33CC2"/>
    <w:rsid w:val="00E33FD5"/>
    <w:rsid w:val="00E34B4C"/>
    <w:rsid w:val="00E35065"/>
    <w:rsid w:val="00E3539F"/>
    <w:rsid w:val="00E35653"/>
    <w:rsid w:val="00E360FF"/>
    <w:rsid w:val="00E363B7"/>
    <w:rsid w:val="00E363C8"/>
    <w:rsid w:val="00E3701E"/>
    <w:rsid w:val="00E37081"/>
    <w:rsid w:val="00E374BB"/>
    <w:rsid w:val="00E374E5"/>
    <w:rsid w:val="00E375E6"/>
    <w:rsid w:val="00E3787F"/>
    <w:rsid w:val="00E40355"/>
    <w:rsid w:val="00E408D0"/>
    <w:rsid w:val="00E41AD2"/>
    <w:rsid w:val="00E41D9B"/>
    <w:rsid w:val="00E42E36"/>
    <w:rsid w:val="00E42F31"/>
    <w:rsid w:val="00E439EE"/>
    <w:rsid w:val="00E44138"/>
    <w:rsid w:val="00E44342"/>
    <w:rsid w:val="00E45141"/>
    <w:rsid w:val="00E45B90"/>
    <w:rsid w:val="00E45C74"/>
    <w:rsid w:val="00E45D98"/>
    <w:rsid w:val="00E46725"/>
    <w:rsid w:val="00E47355"/>
    <w:rsid w:val="00E5040F"/>
    <w:rsid w:val="00E507EE"/>
    <w:rsid w:val="00E509D5"/>
    <w:rsid w:val="00E50FA8"/>
    <w:rsid w:val="00E511FA"/>
    <w:rsid w:val="00E514FE"/>
    <w:rsid w:val="00E521FB"/>
    <w:rsid w:val="00E524B8"/>
    <w:rsid w:val="00E5322D"/>
    <w:rsid w:val="00E5370F"/>
    <w:rsid w:val="00E538AF"/>
    <w:rsid w:val="00E53CA4"/>
    <w:rsid w:val="00E56096"/>
    <w:rsid w:val="00E566E2"/>
    <w:rsid w:val="00E57A34"/>
    <w:rsid w:val="00E60494"/>
    <w:rsid w:val="00E60632"/>
    <w:rsid w:val="00E60998"/>
    <w:rsid w:val="00E60A6F"/>
    <w:rsid w:val="00E6100C"/>
    <w:rsid w:val="00E6175F"/>
    <w:rsid w:val="00E61D00"/>
    <w:rsid w:val="00E6228A"/>
    <w:rsid w:val="00E624A6"/>
    <w:rsid w:val="00E62684"/>
    <w:rsid w:val="00E62B63"/>
    <w:rsid w:val="00E63AD5"/>
    <w:rsid w:val="00E64432"/>
    <w:rsid w:val="00E64529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6A6F"/>
    <w:rsid w:val="00E6708D"/>
    <w:rsid w:val="00E671C0"/>
    <w:rsid w:val="00E674F8"/>
    <w:rsid w:val="00E6760A"/>
    <w:rsid w:val="00E67695"/>
    <w:rsid w:val="00E67823"/>
    <w:rsid w:val="00E67DA2"/>
    <w:rsid w:val="00E70954"/>
    <w:rsid w:val="00E70F28"/>
    <w:rsid w:val="00E711E9"/>
    <w:rsid w:val="00E7121A"/>
    <w:rsid w:val="00E719A9"/>
    <w:rsid w:val="00E71CC5"/>
    <w:rsid w:val="00E721C4"/>
    <w:rsid w:val="00E72FED"/>
    <w:rsid w:val="00E74349"/>
    <w:rsid w:val="00E74F69"/>
    <w:rsid w:val="00E75E62"/>
    <w:rsid w:val="00E75F91"/>
    <w:rsid w:val="00E76BB9"/>
    <w:rsid w:val="00E81CB2"/>
    <w:rsid w:val="00E81CCC"/>
    <w:rsid w:val="00E82533"/>
    <w:rsid w:val="00E82FDE"/>
    <w:rsid w:val="00E832F1"/>
    <w:rsid w:val="00E8404A"/>
    <w:rsid w:val="00E84BA9"/>
    <w:rsid w:val="00E84E74"/>
    <w:rsid w:val="00E859A5"/>
    <w:rsid w:val="00E85F90"/>
    <w:rsid w:val="00E85FC8"/>
    <w:rsid w:val="00E8632A"/>
    <w:rsid w:val="00E863A9"/>
    <w:rsid w:val="00E86EA5"/>
    <w:rsid w:val="00E86EBD"/>
    <w:rsid w:val="00E86FFE"/>
    <w:rsid w:val="00E8748C"/>
    <w:rsid w:val="00E874F1"/>
    <w:rsid w:val="00E8754E"/>
    <w:rsid w:val="00E878BA"/>
    <w:rsid w:val="00E90063"/>
    <w:rsid w:val="00E90CD3"/>
    <w:rsid w:val="00E90E6E"/>
    <w:rsid w:val="00E916F5"/>
    <w:rsid w:val="00E917BB"/>
    <w:rsid w:val="00E91E4A"/>
    <w:rsid w:val="00E91EF0"/>
    <w:rsid w:val="00E92C55"/>
    <w:rsid w:val="00E93B4A"/>
    <w:rsid w:val="00E9459A"/>
    <w:rsid w:val="00E94AA4"/>
    <w:rsid w:val="00E95311"/>
    <w:rsid w:val="00E95526"/>
    <w:rsid w:val="00E9630A"/>
    <w:rsid w:val="00E96713"/>
    <w:rsid w:val="00E96BC3"/>
    <w:rsid w:val="00E96C01"/>
    <w:rsid w:val="00E96F6B"/>
    <w:rsid w:val="00E97615"/>
    <w:rsid w:val="00E97914"/>
    <w:rsid w:val="00EA0101"/>
    <w:rsid w:val="00EA02B0"/>
    <w:rsid w:val="00EA0B77"/>
    <w:rsid w:val="00EA1A19"/>
    <w:rsid w:val="00EA2218"/>
    <w:rsid w:val="00EA24B0"/>
    <w:rsid w:val="00EA2E1A"/>
    <w:rsid w:val="00EA4746"/>
    <w:rsid w:val="00EA5046"/>
    <w:rsid w:val="00EA5538"/>
    <w:rsid w:val="00EA5AFC"/>
    <w:rsid w:val="00EA5CB4"/>
    <w:rsid w:val="00EA6199"/>
    <w:rsid w:val="00EA6CC3"/>
    <w:rsid w:val="00EA6E36"/>
    <w:rsid w:val="00EA75C7"/>
    <w:rsid w:val="00EA7767"/>
    <w:rsid w:val="00EA7CB5"/>
    <w:rsid w:val="00EB00CD"/>
    <w:rsid w:val="00EB1A30"/>
    <w:rsid w:val="00EB1BDC"/>
    <w:rsid w:val="00EB2EE1"/>
    <w:rsid w:val="00EB305D"/>
    <w:rsid w:val="00EB3069"/>
    <w:rsid w:val="00EB309D"/>
    <w:rsid w:val="00EB30F8"/>
    <w:rsid w:val="00EB42F2"/>
    <w:rsid w:val="00EB526A"/>
    <w:rsid w:val="00EB52E1"/>
    <w:rsid w:val="00EB5BC8"/>
    <w:rsid w:val="00EB62FA"/>
    <w:rsid w:val="00EB6765"/>
    <w:rsid w:val="00EB6D4C"/>
    <w:rsid w:val="00EB6E48"/>
    <w:rsid w:val="00EB6E88"/>
    <w:rsid w:val="00EB72EC"/>
    <w:rsid w:val="00EB73C9"/>
    <w:rsid w:val="00EB743E"/>
    <w:rsid w:val="00EB7E5B"/>
    <w:rsid w:val="00EC19DE"/>
    <w:rsid w:val="00EC2064"/>
    <w:rsid w:val="00EC38B0"/>
    <w:rsid w:val="00EC4720"/>
    <w:rsid w:val="00EC4DDF"/>
    <w:rsid w:val="00EC51EF"/>
    <w:rsid w:val="00EC54E5"/>
    <w:rsid w:val="00EC5BF6"/>
    <w:rsid w:val="00EC6BBB"/>
    <w:rsid w:val="00EC6C05"/>
    <w:rsid w:val="00EC71EE"/>
    <w:rsid w:val="00EC724B"/>
    <w:rsid w:val="00EC7768"/>
    <w:rsid w:val="00ED01ED"/>
    <w:rsid w:val="00ED02DA"/>
    <w:rsid w:val="00ED069E"/>
    <w:rsid w:val="00ED07AD"/>
    <w:rsid w:val="00ED10A1"/>
    <w:rsid w:val="00ED10D6"/>
    <w:rsid w:val="00ED1941"/>
    <w:rsid w:val="00ED257F"/>
    <w:rsid w:val="00ED28DD"/>
    <w:rsid w:val="00ED2B43"/>
    <w:rsid w:val="00ED40FE"/>
    <w:rsid w:val="00ED4191"/>
    <w:rsid w:val="00ED4330"/>
    <w:rsid w:val="00ED503C"/>
    <w:rsid w:val="00ED5566"/>
    <w:rsid w:val="00ED5BBD"/>
    <w:rsid w:val="00ED5CC7"/>
    <w:rsid w:val="00ED6F04"/>
    <w:rsid w:val="00ED7116"/>
    <w:rsid w:val="00EE0995"/>
    <w:rsid w:val="00EE0D8B"/>
    <w:rsid w:val="00EE14CE"/>
    <w:rsid w:val="00EE2CF7"/>
    <w:rsid w:val="00EE2DFD"/>
    <w:rsid w:val="00EE2F77"/>
    <w:rsid w:val="00EE31AD"/>
    <w:rsid w:val="00EE3553"/>
    <w:rsid w:val="00EE373E"/>
    <w:rsid w:val="00EE409C"/>
    <w:rsid w:val="00EE443B"/>
    <w:rsid w:val="00EE48A7"/>
    <w:rsid w:val="00EE498A"/>
    <w:rsid w:val="00EE4C2A"/>
    <w:rsid w:val="00EE4E6C"/>
    <w:rsid w:val="00EE51C2"/>
    <w:rsid w:val="00EE55A6"/>
    <w:rsid w:val="00EE6829"/>
    <w:rsid w:val="00EE6C20"/>
    <w:rsid w:val="00EE734F"/>
    <w:rsid w:val="00EE7FF5"/>
    <w:rsid w:val="00EF00CC"/>
    <w:rsid w:val="00EF0378"/>
    <w:rsid w:val="00EF187A"/>
    <w:rsid w:val="00EF228F"/>
    <w:rsid w:val="00EF2808"/>
    <w:rsid w:val="00EF28A0"/>
    <w:rsid w:val="00EF29D8"/>
    <w:rsid w:val="00EF3224"/>
    <w:rsid w:val="00EF3829"/>
    <w:rsid w:val="00EF4CE1"/>
    <w:rsid w:val="00EF4F62"/>
    <w:rsid w:val="00EF58B5"/>
    <w:rsid w:val="00EF63CB"/>
    <w:rsid w:val="00EF68E2"/>
    <w:rsid w:val="00EF6AFC"/>
    <w:rsid w:val="00EF710D"/>
    <w:rsid w:val="00EF7DCC"/>
    <w:rsid w:val="00EF7E0D"/>
    <w:rsid w:val="00F00755"/>
    <w:rsid w:val="00F01714"/>
    <w:rsid w:val="00F01AE0"/>
    <w:rsid w:val="00F01CAF"/>
    <w:rsid w:val="00F024EC"/>
    <w:rsid w:val="00F03C91"/>
    <w:rsid w:val="00F03EED"/>
    <w:rsid w:val="00F03F8B"/>
    <w:rsid w:val="00F044B4"/>
    <w:rsid w:val="00F0456E"/>
    <w:rsid w:val="00F047F6"/>
    <w:rsid w:val="00F05077"/>
    <w:rsid w:val="00F05871"/>
    <w:rsid w:val="00F059E2"/>
    <w:rsid w:val="00F05A8A"/>
    <w:rsid w:val="00F063B2"/>
    <w:rsid w:val="00F06565"/>
    <w:rsid w:val="00F07108"/>
    <w:rsid w:val="00F111D6"/>
    <w:rsid w:val="00F11C9E"/>
    <w:rsid w:val="00F12467"/>
    <w:rsid w:val="00F12F25"/>
    <w:rsid w:val="00F133BF"/>
    <w:rsid w:val="00F141BB"/>
    <w:rsid w:val="00F1456A"/>
    <w:rsid w:val="00F14725"/>
    <w:rsid w:val="00F14972"/>
    <w:rsid w:val="00F14D8A"/>
    <w:rsid w:val="00F14F68"/>
    <w:rsid w:val="00F15876"/>
    <w:rsid w:val="00F16039"/>
    <w:rsid w:val="00F164E2"/>
    <w:rsid w:val="00F16B31"/>
    <w:rsid w:val="00F1733A"/>
    <w:rsid w:val="00F17AD8"/>
    <w:rsid w:val="00F17CE5"/>
    <w:rsid w:val="00F20CEA"/>
    <w:rsid w:val="00F20EAF"/>
    <w:rsid w:val="00F216F8"/>
    <w:rsid w:val="00F21726"/>
    <w:rsid w:val="00F2172D"/>
    <w:rsid w:val="00F22B14"/>
    <w:rsid w:val="00F230DA"/>
    <w:rsid w:val="00F23322"/>
    <w:rsid w:val="00F23500"/>
    <w:rsid w:val="00F23750"/>
    <w:rsid w:val="00F239E4"/>
    <w:rsid w:val="00F2463C"/>
    <w:rsid w:val="00F25163"/>
    <w:rsid w:val="00F25FC5"/>
    <w:rsid w:val="00F262BF"/>
    <w:rsid w:val="00F26B93"/>
    <w:rsid w:val="00F27469"/>
    <w:rsid w:val="00F27F48"/>
    <w:rsid w:val="00F30071"/>
    <w:rsid w:val="00F300D1"/>
    <w:rsid w:val="00F30195"/>
    <w:rsid w:val="00F30E34"/>
    <w:rsid w:val="00F312C2"/>
    <w:rsid w:val="00F31A41"/>
    <w:rsid w:val="00F3215F"/>
    <w:rsid w:val="00F32531"/>
    <w:rsid w:val="00F32D0B"/>
    <w:rsid w:val="00F330B0"/>
    <w:rsid w:val="00F3315A"/>
    <w:rsid w:val="00F33C45"/>
    <w:rsid w:val="00F3464B"/>
    <w:rsid w:val="00F3473C"/>
    <w:rsid w:val="00F34DEB"/>
    <w:rsid w:val="00F351E9"/>
    <w:rsid w:val="00F353F2"/>
    <w:rsid w:val="00F353FF"/>
    <w:rsid w:val="00F35476"/>
    <w:rsid w:val="00F355A0"/>
    <w:rsid w:val="00F362A3"/>
    <w:rsid w:val="00F374D6"/>
    <w:rsid w:val="00F374E3"/>
    <w:rsid w:val="00F375B5"/>
    <w:rsid w:val="00F37B51"/>
    <w:rsid w:val="00F37F65"/>
    <w:rsid w:val="00F37F7A"/>
    <w:rsid w:val="00F4011E"/>
    <w:rsid w:val="00F407DD"/>
    <w:rsid w:val="00F40E90"/>
    <w:rsid w:val="00F4174D"/>
    <w:rsid w:val="00F42334"/>
    <w:rsid w:val="00F42B92"/>
    <w:rsid w:val="00F434BD"/>
    <w:rsid w:val="00F43D6E"/>
    <w:rsid w:val="00F43D78"/>
    <w:rsid w:val="00F43F03"/>
    <w:rsid w:val="00F44102"/>
    <w:rsid w:val="00F44EE5"/>
    <w:rsid w:val="00F45298"/>
    <w:rsid w:val="00F45AE5"/>
    <w:rsid w:val="00F45C9D"/>
    <w:rsid w:val="00F45E67"/>
    <w:rsid w:val="00F462FC"/>
    <w:rsid w:val="00F46CD8"/>
    <w:rsid w:val="00F46FF7"/>
    <w:rsid w:val="00F47120"/>
    <w:rsid w:val="00F471E3"/>
    <w:rsid w:val="00F47908"/>
    <w:rsid w:val="00F47B04"/>
    <w:rsid w:val="00F5003A"/>
    <w:rsid w:val="00F50731"/>
    <w:rsid w:val="00F51FE7"/>
    <w:rsid w:val="00F52187"/>
    <w:rsid w:val="00F53482"/>
    <w:rsid w:val="00F5478C"/>
    <w:rsid w:val="00F547D8"/>
    <w:rsid w:val="00F54FE5"/>
    <w:rsid w:val="00F55324"/>
    <w:rsid w:val="00F55A63"/>
    <w:rsid w:val="00F55EDA"/>
    <w:rsid w:val="00F5633C"/>
    <w:rsid w:val="00F56829"/>
    <w:rsid w:val="00F60347"/>
    <w:rsid w:val="00F608C2"/>
    <w:rsid w:val="00F609FD"/>
    <w:rsid w:val="00F60CA3"/>
    <w:rsid w:val="00F60E86"/>
    <w:rsid w:val="00F6103D"/>
    <w:rsid w:val="00F61864"/>
    <w:rsid w:val="00F61BEB"/>
    <w:rsid w:val="00F61FFF"/>
    <w:rsid w:val="00F63052"/>
    <w:rsid w:val="00F63380"/>
    <w:rsid w:val="00F63661"/>
    <w:rsid w:val="00F63AAF"/>
    <w:rsid w:val="00F6410C"/>
    <w:rsid w:val="00F647C0"/>
    <w:rsid w:val="00F648ED"/>
    <w:rsid w:val="00F64A2A"/>
    <w:rsid w:val="00F64B24"/>
    <w:rsid w:val="00F64BEB"/>
    <w:rsid w:val="00F6548F"/>
    <w:rsid w:val="00F6577D"/>
    <w:rsid w:val="00F6579D"/>
    <w:rsid w:val="00F65918"/>
    <w:rsid w:val="00F65A4C"/>
    <w:rsid w:val="00F65E49"/>
    <w:rsid w:val="00F66B22"/>
    <w:rsid w:val="00F672D8"/>
    <w:rsid w:val="00F67375"/>
    <w:rsid w:val="00F707C6"/>
    <w:rsid w:val="00F709EB"/>
    <w:rsid w:val="00F70A3C"/>
    <w:rsid w:val="00F70A42"/>
    <w:rsid w:val="00F7172B"/>
    <w:rsid w:val="00F71855"/>
    <w:rsid w:val="00F71975"/>
    <w:rsid w:val="00F71AC0"/>
    <w:rsid w:val="00F71F84"/>
    <w:rsid w:val="00F7219B"/>
    <w:rsid w:val="00F731FE"/>
    <w:rsid w:val="00F73472"/>
    <w:rsid w:val="00F73BA3"/>
    <w:rsid w:val="00F740A3"/>
    <w:rsid w:val="00F74C4D"/>
    <w:rsid w:val="00F74EAC"/>
    <w:rsid w:val="00F75D5D"/>
    <w:rsid w:val="00F77010"/>
    <w:rsid w:val="00F77C5C"/>
    <w:rsid w:val="00F81716"/>
    <w:rsid w:val="00F81910"/>
    <w:rsid w:val="00F81D41"/>
    <w:rsid w:val="00F824DA"/>
    <w:rsid w:val="00F828CF"/>
    <w:rsid w:val="00F82EF5"/>
    <w:rsid w:val="00F83053"/>
    <w:rsid w:val="00F8314C"/>
    <w:rsid w:val="00F836A4"/>
    <w:rsid w:val="00F83758"/>
    <w:rsid w:val="00F83857"/>
    <w:rsid w:val="00F83858"/>
    <w:rsid w:val="00F843B2"/>
    <w:rsid w:val="00F84D32"/>
    <w:rsid w:val="00F855FD"/>
    <w:rsid w:val="00F858D5"/>
    <w:rsid w:val="00F8679D"/>
    <w:rsid w:val="00F87052"/>
    <w:rsid w:val="00F901C6"/>
    <w:rsid w:val="00F901DA"/>
    <w:rsid w:val="00F9050D"/>
    <w:rsid w:val="00F91E74"/>
    <w:rsid w:val="00F91E97"/>
    <w:rsid w:val="00F91EA1"/>
    <w:rsid w:val="00F928AC"/>
    <w:rsid w:val="00F92B7E"/>
    <w:rsid w:val="00F92F41"/>
    <w:rsid w:val="00F92FDD"/>
    <w:rsid w:val="00F9320C"/>
    <w:rsid w:val="00F93B61"/>
    <w:rsid w:val="00F940E2"/>
    <w:rsid w:val="00F949AA"/>
    <w:rsid w:val="00F959A9"/>
    <w:rsid w:val="00F96CA5"/>
    <w:rsid w:val="00F971C0"/>
    <w:rsid w:val="00F978D3"/>
    <w:rsid w:val="00F9792E"/>
    <w:rsid w:val="00FA0021"/>
    <w:rsid w:val="00FA14B7"/>
    <w:rsid w:val="00FA1C96"/>
    <w:rsid w:val="00FA1D65"/>
    <w:rsid w:val="00FA2E36"/>
    <w:rsid w:val="00FA343E"/>
    <w:rsid w:val="00FA467C"/>
    <w:rsid w:val="00FA581F"/>
    <w:rsid w:val="00FA6047"/>
    <w:rsid w:val="00FB01DE"/>
    <w:rsid w:val="00FB04F6"/>
    <w:rsid w:val="00FB0984"/>
    <w:rsid w:val="00FB2279"/>
    <w:rsid w:val="00FB26ED"/>
    <w:rsid w:val="00FB2E8B"/>
    <w:rsid w:val="00FB3373"/>
    <w:rsid w:val="00FB357F"/>
    <w:rsid w:val="00FB37C0"/>
    <w:rsid w:val="00FB4A3B"/>
    <w:rsid w:val="00FB558B"/>
    <w:rsid w:val="00FB579D"/>
    <w:rsid w:val="00FB58AB"/>
    <w:rsid w:val="00FB5D3C"/>
    <w:rsid w:val="00FB68A9"/>
    <w:rsid w:val="00FB755C"/>
    <w:rsid w:val="00FB797A"/>
    <w:rsid w:val="00FB7E10"/>
    <w:rsid w:val="00FC0C86"/>
    <w:rsid w:val="00FC191F"/>
    <w:rsid w:val="00FC20D2"/>
    <w:rsid w:val="00FC2635"/>
    <w:rsid w:val="00FC2EA5"/>
    <w:rsid w:val="00FC2F49"/>
    <w:rsid w:val="00FC3AA6"/>
    <w:rsid w:val="00FC3BE4"/>
    <w:rsid w:val="00FC4292"/>
    <w:rsid w:val="00FC4CAA"/>
    <w:rsid w:val="00FC51BC"/>
    <w:rsid w:val="00FC5947"/>
    <w:rsid w:val="00FC6508"/>
    <w:rsid w:val="00FC66CD"/>
    <w:rsid w:val="00FC71AB"/>
    <w:rsid w:val="00FC727D"/>
    <w:rsid w:val="00FC76BD"/>
    <w:rsid w:val="00FC7911"/>
    <w:rsid w:val="00FC7ACD"/>
    <w:rsid w:val="00FD002C"/>
    <w:rsid w:val="00FD00D4"/>
    <w:rsid w:val="00FD0574"/>
    <w:rsid w:val="00FD1476"/>
    <w:rsid w:val="00FD1B58"/>
    <w:rsid w:val="00FD2242"/>
    <w:rsid w:val="00FD2446"/>
    <w:rsid w:val="00FD2CBE"/>
    <w:rsid w:val="00FD31BF"/>
    <w:rsid w:val="00FD3881"/>
    <w:rsid w:val="00FD3BD2"/>
    <w:rsid w:val="00FD3E07"/>
    <w:rsid w:val="00FD408A"/>
    <w:rsid w:val="00FD446C"/>
    <w:rsid w:val="00FD460F"/>
    <w:rsid w:val="00FD4A7D"/>
    <w:rsid w:val="00FD4B0A"/>
    <w:rsid w:val="00FD4BB0"/>
    <w:rsid w:val="00FD4E81"/>
    <w:rsid w:val="00FD597D"/>
    <w:rsid w:val="00FD5E24"/>
    <w:rsid w:val="00FD61E9"/>
    <w:rsid w:val="00FD6322"/>
    <w:rsid w:val="00FD6912"/>
    <w:rsid w:val="00FE08F1"/>
    <w:rsid w:val="00FE0954"/>
    <w:rsid w:val="00FE0BC2"/>
    <w:rsid w:val="00FE0DCD"/>
    <w:rsid w:val="00FE11A4"/>
    <w:rsid w:val="00FE1645"/>
    <w:rsid w:val="00FE2176"/>
    <w:rsid w:val="00FE2185"/>
    <w:rsid w:val="00FE26C9"/>
    <w:rsid w:val="00FE2ACC"/>
    <w:rsid w:val="00FE3108"/>
    <w:rsid w:val="00FE3502"/>
    <w:rsid w:val="00FE362B"/>
    <w:rsid w:val="00FE38EA"/>
    <w:rsid w:val="00FE3965"/>
    <w:rsid w:val="00FE3BBF"/>
    <w:rsid w:val="00FE4022"/>
    <w:rsid w:val="00FE53F7"/>
    <w:rsid w:val="00FE5D24"/>
    <w:rsid w:val="00FE5D76"/>
    <w:rsid w:val="00FE6C2E"/>
    <w:rsid w:val="00FE704D"/>
    <w:rsid w:val="00FE71C7"/>
    <w:rsid w:val="00FE748F"/>
    <w:rsid w:val="00FE7712"/>
    <w:rsid w:val="00FE795A"/>
    <w:rsid w:val="00FE7D4B"/>
    <w:rsid w:val="00FF05F6"/>
    <w:rsid w:val="00FF0769"/>
    <w:rsid w:val="00FF19B3"/>
    <w:rsid w:val="00FF1A95"/>
    <w:rsid w:val="00FF1E84"/>
    <w:rsid w:val="00FF2475"/>
    <w:rsid w:val="00FF2626"/>
    <w:rsid w:val="00FF2890"/>
    <w:rsid w:val="00FF38AE"/>
    <w:rsid w:val="00FF3FE8"/>
    <w:rsid w:val="00FF4A37"/>
    <w:rsid w:val="00FF4B03"/>
    <w:rsid w:val="00FF4D2F"/>
    <w:rsid w:val="00FF54AD"/>
    <w:rsid w:val="00FF707A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026576F"/>
  <w15:docId w15:val="{9181D3B4-A36A-40BB-8AFF-B8512F8B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92632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semiHidden/>
    <w:rsid w:val="00FF4D2F"/>
    <w:rPr>
      <w:sz w:val="16"/>
      <w:szCs w:val="18"/>
    </w:rPr>
  </w:style>
  <w:style w:type="paragraph" w:styleId="CommentText">
    <w:name w:val="annotation text"/>
    <w:basedOn w:val="Normal"/>
    <w:semiHidden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015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151A7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1A7"/>
    <w:rPr>
      <w:vertAlign w:val="superscript"/>
    </w:rPr>
  </w:style>
  <w:style w:type="paragraph" w:customStyle="1" w:styleId="FSContent">
    <w:name w:val="FS_Content"/>
    <w:basedOn w:val="Normal"/>
    <w:link w:val="FSContentChar"/>
    <w:qFormat/>
    <w:rsid w:val="00495B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FSContentChar">
    <w:name w:val="FS_Content Char"/>
    <w:link w:val="FSContent"/>
    <w:rsid w:val="00495B23"/>
    <w:rPr>
      <w:rFonts w:ascii="Angsana New" w:hAnsi="Angsana New"/>
      <w:sz w:val="30"/>
      <w:szCs w:val="30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F5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F55324"/>
    <w:rPr>
      <w:rFonts w:ascii="Angsana New" w:eastAsia="Calibri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2C4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6Char">
    <w:name w:val="Heading 6 Char"/>
    <w:link w:val="Heading6"/>
    <w:rsid w:val="002C4FD1"/>
    <w:rPr>
      <w:rFonts w:cs="EucrosiaUPC"/>
      <w:b/>
      <w:bCs/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C4FD1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2C4FD1"/>
    <w:rPr>
      <w:rFonts w:ascii="Book Antiqua" w:hAnsi="Book Antiqua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F23322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23322"/>
    <w:rPr>
      <w:rFonts w:ascii="Arial" w:hAnsi="Arial"/>
      <w:sz w:val="18"/>
      <w:szCs w:val="22"/>
    </w:rPr>
  </w:style>
  <w:style w:type="paragraph" w:customStyle="1" w:styleId="E">
    <w:name w:val="ª×èÍºÃÔÉÑ· E"/>
    <w:basedOn w:val="Normal"/>
    <w:rsid w:val="00DE16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styleId="LineNumber">
    <w:name w:val="line number"/>
    <w:basedOn w:val="DefaultParagraphFont"/>
    <w:semiHidden/>
    <w:unhideWhenUsed/>
    <w:rsid w:val="00A4059E"/>
  </w:style>
  <w:style w:type="paragraph" w:styleId="NoSpacing">
    <w:name w:val="No Spacing"/>
    <w:uiPriority w:val="1"/>
    <w:qFormat/>
    <w:rsid w:val="003D094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3A50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 Char Char1"/>
    <w:basedOn w:val="DefaultParagraphFont"/>
    <w:uiPriority w:val="99"/>
    <w:locked/>
    <w:rsid w:val="00374EB4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A353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cctcolumnheading">
    <w:name w:val="acct column heading"/>
    <w:aliases w:val="ac"/>
    <w:basedOn w:val="Normal"/>
    <w:uiPriority w:val="99"/>
    <w:rsid w:val="00A538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E900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BCDocument" ma:contentTypeID="0x010100316F22CA15254FD88A9A38B06C35BF8000C5C5E4B86D6639449032100615432560" ma:contentTypeVersion="0" ma:contentTypeDescription="PBCDocument Content Type is used for maintaing PBC documents and uploading client documents." ma:contentTypeScope="" ma:versionID="147cee2880e7e23bad92a9daec78836d">
  <xsd:schema xmlns:xsd="http://www.w3.org/2001/XMLSchema" xmlns:xs="http://www.w3.org/2001/XMLSchema" xmlns:p="http://schemas.microsoft.com/office/2006/metadata/properties" xmlns:ns2="9DAF9B7D-13E8-41C8-8F99-87AA632D60A4" targetNamespace="http://schemas.microsoft.com/office/2006/metadata/properties" ma:root="true" ma:fieldsID="4c0d02bcd6880ea3d104bfd3fd690bab" ns2:_="">
    <xsd:import namespace="9DAF9B7D-13E8-41C8-8F99-87AA632D60A4"/>
    <xsd:element name="properties">
      <xsd:complexType>
        <xsd:sequence>
          <xsd:element name="documentManagement">
            <xsd:complexType>
              <xsd:all>
                <xsd:element ref="ns2:ClientComments" minOccurs="0"/>
                <xsd:element ref="ns2:RevisedDateOne" minOccurs="0"/>
                <xsd:element ref="ns2:RevisedDateTwo" minOccurs="0"/>
                <xsd:element ref="ns2:RevisedDateThree" minOccurs="0"/>
                <xsd:element ref="ns2:ClientReportedDelayOne" minOccurs="0"/>
                <xsd:element ref="ns2:ClientReportedDelayTwo" minOccurs="0"/>
                <xsd:element ref="ns2:ClientReportedDelayThree" minOccurs="0"/>
                <xsd:element ref="ns2:ReasonForDelayOne" minOccurs="0"/>
                <xsd:element ref="ns2:ReasonForDelayTwo" minOccurs="0"/>
                <xsd:element ref="ns2:ReasonForDelayThree" minOccurs="0"/>
                <xsd:element ref="ns2:PBCName"/>
                <xsd:element ref="ns2:PBCID"/>
                <xsd:element ref="ns2:PBCCompletedOn" minOccurs="0"/>
                <xsd:element ref="ns2:PBCReceivedOn" minOccurs="0"/>
                <xsd:element ref="ns2:PBCRequestedBy" minOccurs="0"/>
                <xsd:element ref="ns2:KPMGContact" minOccurs="0"/>
                <xsd:element ref="ns2:KPMGComments" minOccurs="0"/>
                <xsd:element ref="ns2:DocumentNames" minOccurs="0"/>
                <xsd:element ref="ns2:eAuditReference" minOccurs="0"/>
                <xsd:element ref="ns2:IsRevised" minOccurs="0"/>
                <xsd:element ref="ns2:ProvidedDate" minOccurs="0"/>
                <xsd:element ref="ns2:DocumentUploadedDate" minOccurs="0"/>
                <xsd:element ref="ns2:UAuditIsUpdated" minOccurs="0"/>
                <xsd:element ref="ns2:FlagAfterTheDueDate" minOccurs="0"/>
                <xsd:element ref="ns2:StatusChangedToOpen" minOccurs="0"/>
                <xsd:element ref="ns2:ReminderEmailGenerate" minOccurs="0"/>
                <xsd:element ref="ns2:PBCType" minOccurs="0"/>
                <xsd:element ref="ns2:PBCStatus" minOccurs="0"/>
                <xsd:element ref="ns2:ClientContact" minOccurs="0"/>
                <xsd:element ref="ns2:DetailedDescription"/>
                <xsd:element ref="ns2:AdditionalDetails" minOccurs="0"/>
                <xsd:element ref="ns2:FinalDueDate" minOccurs="0"/>
                <xsd:element ref="ns2:Originalduedate" minOccurs="0"/>
                <xsd:element ref="ns2:PBC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F9B7D-13E8-41C8-8F99-87AA632D60A4" elementFormDefault="qualified">
    <xsd:import namespace="http://schemas.microsoft.com/office/2006/documentManagement/types"/>
    <xsd:import namespace="http://schemas.microsoft.com/office/infopath/2007/PartnerControls"/>
    <xsd:element name="ClientComments" ma:index="8" nillable="true" ma:displayName="Client comments" ma:internalName="ClientComments">
      <xsd:simpleType>
        <xsd:restriction base="dms:Note">
          <xsd:maxLength value="255"/>
        </xsd:restriction>
      </xsd:simpleType>
    </xsd:element>
    <xsd:element name="RevisedDateOne" ma:index="9" nillable="true" ma:displayName="Revised date one" ma:internalName="RevisedDateOne">
      <xsd:simpleType>
        <xsd:restriction base="dms:DateTime"/>
      </xsd:simpleType>
    </xsd:element>
    <xsd:element name="RevisedDateTwo" ma:index="10" nillable="true" ma:displayName="Revised date two" ma:internalName="RevisedDateTwo">
      <xsd:simpleType>
        <xsd:restriction base="dms:DateTime"/>
      </xsd:simpleType>
    </xsd:element>
    <xsd:element name="RevisedDateThree" ma:index="11" nillable="true" ma:displayName="Revised date three" ma:internalName="RevisedDateThree">
      <xsd:simpleType>
        <xsd:restriction base="dms:DateTime"/>
      </xsd:simpleType>
    </xsd:element>
    <xsd:element name="ClientReportedDelayOne" ma:index="12" nillable="true" ma:displayName="Client reported delay one" ma:internalName="ClientReportedDelayOne">
      <xsd:simpleType>
        <xsd:restriction base="dms:Text"/>
      </xsd:simpleType>
    </xsd:element>
    <xsd:element name="ClientReportedDelayTwo" ma:index="13" nillable="true" ma:displayName="Client reported delay two" ma:internalName="ClientReportedDelayTwo">
      <xsd:simpleType>
        <xsd:restriction base="dms:Text"/>
      </xsd:simpleType>
    </xsd:element>
    <xsd:element name="ClientReportedDelayThree" ma:index="14" nillable="true" ma:displayName="Client reported delay three" ma:internalName="ClientReportedDelayThree">
      <xsd:simpleType>
        <xsd:restriction base="dms:Text"/>
      </xsd:simpleType>
    </xsd:element>
    <xsd:element name="ReasonForDelayOne" ma:index="15" nillable="true" ma:displayName="Reason for delay one" ma:internalName="ReasonForDelayOne">
      <xsd:simpleType>
        <xsd:restriction base="dms:Note">
          <xsd:maxLength value="255"/>
        </xsd:restriction>
      </xsd:simpleType>
    </xsd:element>
    <xsd:element name="ReasonForDelayTwo" ma:index="16" nillable="true" ma:displayName="Reason for delay two" ma:internalName="ReasonForDelayTwo">
      <xsd:simpleType>
        <xsd:restriction base="dms:Note">
          <xsd:maxLength value="255"/>
        </xsd:restriction>
      </xsd:simpleType>
    </xsd:element>
    <xsd:element name="ReasonForDelayThree" ma:index="17" nillable="true" ma:displayName="Reason for delay three" ma:internalName="ReasonForDelayThree">
      <xsd:simpleType>
        <xsd:restriction base="dms:Note">
          <xsd:maxLength value="255"/>
        </xsd:restriction>
      </xsd:simpleType>
    </xsd:element>
    <xsd:element name="PBCName" ma:index="18" ma:displayName="PBC name" ma:internalName="PBCName">
      <xsd:simpleType>
        <xsd:restriction base="dms:Text"/>
      </xsd:simpleType>
    </xsd:element>
    <xsd:element name="PBCID" ma:index="19" ma:displayName="PBC ID" ma:internalName="PBCID">
      <xsd:simpleType>
        <xsd:restriction base="dms:Number"/>
      </xsd:simpleType>
    </xsd:element>
    <xsd:element name="PBCCompletedOn" ma:index="20" nillable="true" ma:displayName="PBC completed on" ma:internalName="PBCCompletedOn">
      <xsd:simpleType>
        <xsd:restriction base="dms:DateTime"/>
      </xsd:simpleType>
    </xsd:element>
    <xsd:element name="PBCReceivedOn" ma:index="21" nillable="true" ma:displayName="PBC received on" ma:internalName="PBCReceivedOn">
      <xsd:simpleType>
        <xsd:restriction base="dms:DateTime"/>
      </xsd:simpleType>
    </xsd:element>
    <xsd:element name="PBCRequestedBy" ma:index="22" nillable="true" ma:displayName="PBC requested by" ma:internalName="PBCRequestedBy">
      <xsd:simpleType>
        <xsd:restriction base="dms:DateTime"/>
      </xsd:simpleType>
    </xsd:element>
    <xsd:element name="KPMGContact" ma:index="23" nillable="true" ma:displayName="KPMG contact" ma:list="{A9D98648-16B2-4F44-A8AD-69873DBB2C9E}" ma:internalName="KPMGContact" ma:showField="DAPUserDataName">
      <xsd:simpleType>
        <xsd:restriction base="dms:Lookup"/>
      </xsd:simpleType>
    </xsd:element>
    <xsd:element name="KPMGComments" ma:index="24" nillable="true" ma:displayName="KPMG comments" ma:internalName="KPMGComments">
      <xsd:simpleType>
        <xsd:restriction base="dms:Note">
          <xsd:maxLength value="255"/>
        </xsd:restriction>
      </xsd:simpleType>
    </xsd:element>
    <xsd:element name="DocumentNames" ma:index="25" nillable="true" ma:displayName="Document names" ma:internalName="DocumentNames">
      <xsd:simpleType>
        <xsd:restriction base="dms:Note">
          <xsd:maxLength value="255"/>
        </xsd:restriction>
      </xsd:simpleType>
    </xsd:element>
    <xsd:element name="eAuditReference" ma:index="26" nillable="true" ma:displayName="eAudit reference" ma:internalName="eAuditReference">
      <xsd:simpleType>
        <xsd:restriction base="dms:Text"/>
      </xsd:simpleType>
    </xsd:element>
    <xsd:element name="IsRevised" ma:index="27" nillable="true" ma:displayName="Is revised" ma:internalName="IsRevised">
      <xsd:simpleType>
        <xsd:restriction base="dms:Text"/>
      </xsd:simpleType>
    </xsd:element>
    <xsd:element name="ProvidedDate" ma:index="28" nillable="true" ma:displayName="Provided date" ma:internalName="ProvidedDate">
      <xsd:simpleType>
        <xsd:restriction base="dms:DateTime"/>
      </xsd:simpleType>
    </xsd:element>
    <xsd:element name="DocumentUploadedDate" ma:index="29" nillable="true" ma:displayName="Document uploaded date" ma:internalName="DocumentUploadedDate">
      <xsd:simpleType>
        <xsd:restriction base="dms:DateTime"/>
      </xsd:simpleType>
    </xsd:element>
    <xsd:element name="UAuditIsUpdated" ma:index="30" nillable="true" ma:displayName="US audit is updated" ma:internalName="UAuditIsUpdated">
      <xsd:simpleType>
        <xsd:restriction base="dms:Text"/>
      </xsd:simpleType>
    </xsd:element>
    <xsd:element name="FlagAfterTheDueDate" ma:index="31" nillable="true" ma:displayName="Flag after the due date" ma:internalName="FlagAfterTheDueDate">
      <xsd:simpleType>
        <xsd:restriction base="dms:Text"/>
      </xsd:simpleType>
    </xsd:element>
    <xsd:element name="StatusChangedToOpen" ma:index="32" nillable="true" ma:displayName="Status changed to open" ma:internalName="StatusChangedToOpen">
      <xsd:simpleType>
        <xsd:restriction base="dms:DateTime"/>
      </xsd:simpleType>
    </xsd:element>
    <xsd:element name="ReminderEmailGenerate" ma:index="33" nillable="true" ma:displayName="Reminder email generated on" ma:internalName="ReminderEmailGenerate">
      <xsd:simpleType>
        <xsd:restriction base="dms:DateTime"/>
      </xsd:simpleType>
    </xsd:element>
    <xsd:element name="PBCType" ma:index="34" nillable="true" ma:displayName="PBC type" ma:internalName="PBCType">
      <xsd:simpleType>
        <xsd:restriction base="dms:Choice">
          <xsd:enumeration value="Open"/>
          <xsd:enumeration value="Closed"/>
        </xsd:restriction>
      </xsd:simpleType>
    </xsd:element>
    <xsd:element name="PBCStatus" ma:index="35" nillable="true" ma:displayName="Status" ma:internalName="PBCStatus">
      <xsd:simpleType>
        <xsd:restriction base="dms:Choice">
          <xsd:enumeration value="Not Started"/>
          <xsd:enumeration value="Uploaded"/>
          <xsd:enumeration value="Reopened"/>
          <xsd:enumeration value="Fully Provided"/>
          <xsd:enumeration value="Completed"/>
        </xsd:restriction>
      </xsd:simpleType>
    </xsd:element>
    <xsd:element name="ClientContact" ma:index="36" nillable="true" ma:displayName="Client contact" ma:list="{A9D98648-16B2-4F44-A8AD-69873DBB2C9E}" ma:internalName="ClientContact" ma:showField="DAPUserData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tailedDescription" ma:index="37" ma:displayName="Detailed description" ma:internalName="DetailedDescription">
      <xsd:simpleType>
        <xsd:restriction base="dms:Note">
          <xsd:maxLength value="255"/>
        </xsd:restriction>
      </xsd:simpleType>
    </xsd:element>
    <xsd:element name="AdditionalDetails" ma:index="38" nillable="true" ma:displayName="Additional details" ma:internalName="AdditionalDetails">
      <xsd:simpleType>
        <xsd:restriction base="dms:Note">
          <xsd:maxLength value="255"/>
        </xsd:restriction>
      </xsd:simpleType>
    </xsd:element>
    <xsd:element name="FinalDueDate" ma:index="39" nillable="true" ma:displayName="Due date" ma:format="DateOnly" ma:internalName="FinalDueDate">
      <xsd:simpleType>
        <xsd:restriction base="dms:DateTime"/>
      </xsd:simpleType>
    </xsd:element>
    <xsd:element name="Originalduedate" ma:index="40" nillable="true" ma:displayName="Original due date" ma:format="DateOnly" ma:internalName="Originalduedate">
      <xsd:simpleType>
        <xsd:restriction base="dms:DateTime"/>
      </xsd:simpleType>
    </xsd:element>
    <xsd:element name="PBCCategory" ma:index="41" ma:displayName="Category" ma:list="{1B3D23A0-CF81-4533-AA99-63A2ED13A376}" ma:internalName="PBCCategory" ma:showField="CategoryNam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sedDateOne xmlns="9DAF9B7D-13E8-41C8-8F99-87AA632D60A4" xsi:nil="true"/>
    <KPMGComments xmlns="9DAF9B7D-13E8-41C8-8F99-87AA632D60A4" xsi:nil="true"/>
    <eAuditReference xmlns="9DAF9B7D-13E8-41C8-8F99-87AA632D60A4" xsi:nil="true"/>
    <ReminderEmailGenerate xmlns="9DAF9B7D-13E8-41C8-8F99-87AA632D60A4" xsi:nil="true"/>
    <PBCName xmlns="9DAF9B7D-13E8-41C8-8F99-87AA632D60A4">Q1 22</PBCName>
    <PBCRequestedBy xmlns="9DAF9B7D-13E8-41C8-8F99-87AA632D60A4" xsi:nil="true"/>
    <ClientReportedDelayOne xmlns="9DAF9B7D-13E8-41C8-8F99-87AA632D60A4" xsi:nil="true"/>
    <ReasonForDelayOne xmlns="9DAF9B7D-13E8-41C8-8F99-87AA632D60A4" xsi:nil="true"/>
    <DocumentUploadedDate xmlns="9DAF9B7D-13E8-41C8-8F99-87AA632D60A4" xsi:nil="true"/>
    <RevisedDateTwo xmlns="9DAF9B7D-13E8-41C8-8F99-87AA632D60A4" xsi:nil="true"/>
    <ClientContact xmlns="9DAF9B7D-13E8-41C8-8F99-87AA632D60A4"/>
    <ClientReportedDelayTwo xmlns="9DAF9B7D-13E8-41C8-8F99-87AA632D60A4" xsi:nil="true"/>
    <ReasonForDelayThree xmlns="9DAF9B7D-13E8-41C8-8F99-87AA632D60A4" xsi:nil="true"/>
    <PBCCompletedOn xmlns="9DAF9B7D-13E8-41C8-8F99-87AA632D60A4" xsi:nil="true"/>
    <Originalduedate xmlns="9DAF9B7D-13E8-41C8-8F99-87AA632D60A4" xsi:nil="true"/>
    <IsRevised xmlns="9DAF9B7D-13E8-41C8-8F99-87AA632D60A4" xsi:nil="true"/>
    <AdditionalDetails xmlns="9DAF9B7D-13E8-41C8-8F99-87AA632D60A4" xsi:nil="true"/>
    <FinalDueDate xmlns="9DAF9B7D-13E8-41C8-8F99-87AA632D60A4" xsi:nil="true"/>
    <ClientComments xmlns="9DAF9B7D-13E8-41C8-8F99-87AA632D60A4" xsi:nil="true"/>
    <PBCID xmlns="9DAF9B7D-13E8-41C8-8F99-87AA632D60A4">16</PBCID>
    <PBCReceivedOn xmlns="9DAF9B7D-13E8-41C8-8F99-87AA632D60A4">2022-05-06T16:00:00+00:00</PBCReceivedOn>
    <ProvidedDate xmlns="9DAF9B7D-13E8-41C8-8F99-87AA632D60A4" xsi:nil="true"/>
    <RevisedDateThree xmlns="9DAF9B7D-13E8-41C8-8F99-87AA632D60A4" xsi:nil="true"/>
    <DetailedDescription xmlns="9DAF9B7D-13E8-41C8-8F99-87AA632D60A4">-</DetailedDescription>
    <FlagAfterTheDueDate xmlns="9DAF9B7D-13E8-41C8-8F99-87AA632D60A4" xsi:nil="true"/>
    <DocumentNames xmlns="9DAF9B7D-13E8-41C8-8F99-87AA632D60A4" xsi:nil="true"/>
    <PBCStatus xmlns="9DAF9B7D-13E8-41C8-8F99-87AA632D60A4" xsi:nil="true"/>
    <StatusChangedToOpen xmlns="9DAF9B7D-13E8-41C8-8F99-87AA632D60A4" xsi:nil="true"/>
    <PBCType xmlns="9DAF9B7D-13E8-41C8-8F99-87AA632D60A4" xsi:nil="true"/>
    <ClientReportedDelayThree xmlns="9DAF9B7D-13E8-41C8-8F99-87AA632D60A4" xsi:nil="true"/>
    <UAuditIsUpdated xmlns="9DAF9B7D-13E8-41C8-8F99-87AA632D60A4">1</UAuditIsUpdated>
    <PBCCategory xmlns="9DAF9B7D-13E8-41C8-8F99-87AA632D60A4">8</PBCCategory>
    <ReasonForDelayTwo xmlns="9DAF9B7D-13E8-41C8-8F99-87AA632D60A4" xsi:nil="true"/>
    <KPMGContact xmlns="9DAF9B7D-13E8-41C8-8F99-87AA632D60A4" xsi:nil="true"/>
  </documentManagement>
</p:properties>
</file>

<file path=customXml/itemProps1.xml><?xml version="1.0" encoding="utf-8"?>
<ds:datastoreItem xmlns:ds="http://schemas.openxmlformats.org/officeDocument/2006/customXml" ds:itemID="{B3355FB6-4F92-42C6-9ED3-DF9FE4312E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E44783-8D9F-4880-A573-1B36FA647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F9B7D-13E8-41C8-8F99-87AA632D60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E73FE6-1B6F-4B5F-AD43-2A5E4CEABB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88A866-B2E3-4A63-867A-6FA46A38575A}">
  <ds:schemaRefs>
    <ds:schemaRef ds:uri="http://schemas.microsoft.com/office/2006/metadata/properties"/>
    <ds:schemaRef ds:uri="http://schemas.microsoft.com/office/infopath/2007/PartnerControls"/>
    <ds:schemaRef ds:uri="9DAF9B7D-13E8-41C8-8F99-87AA632D60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RPT Family tree</vt:lpstr>
    </vt:vector>
  </TitlesOfParts>
  <Company>KPMG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 Family tree</dc:title>
  <dc:creator>tadsong_h22</dc:creator>
  <cp:lastModifiedBy>Somjai, Nigonyanont</cp:lastModifiedBy>
  <cp:revision>2</cp:revision>
  <cp:lastPrinted>2021-05-10T05:16:00Z</cp:lastPrinted>
  <dcterms:created xsi:type="dcterms:W3CDTF">2022-08-09T03:37:00Z</dcterms:created>
  <dcterms:modified xsi:type="dcterms:W3CDTF">2022-08-09T03:37:00Z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0x010100316F22CA15254FD88A9A38B06C35BF8000C5C5E4B86D6639449032100615432560</vt:lpwstr>
  </property>
  <property fmtid="{D5CDD505-2E9C-101B-9397-08002B2CF9AE}" pid="3" name="PBCListName">
    <vt:lpwstr>Q1 22</vt:lpwstr>
  </property>
</Properties>
</file>