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468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270"/>
        <w:gridCol w:w="8190"/>
      </w:tblGrid>
      <w:tr w:rsidR="00A1742E" w:rsidRPr="0016249F" w14:paraId="7E72BB16" w14:textId="77777777" w:rsidTr="00F81F92"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0AF0DC89" w14:textId="77777777" w:rsidR="00A1742E" w:rsidRPr="0016249F" w:rsidRDefault="00A1742E" w:rsidP="00CC1FF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6249F">
              <w:rPr>
                <w:rFonts w:asciiTheme="majorBidi" w:hAnsiTheme="majorBidi" w:cstheme="majorBidi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5492AD7" w14:textId="77777777" w:rsidR="00A1742E" w:rsidRPr="0016249F" w:rsidRDefault="00A1742E" w:rsidP="00CC1FF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90" w:type="dxa"/>
            <w:tcBorders>
              <w:top w:val="nil"/>
              <w:left w:val="nil"/>
              <w:bottom w:val="nil"/>
              <w:right w:val="nil"/>
            </w:tcBorders>
          </w:tcPr>
          <w:p w14:paraId="72FD6759" w14:textId="77777777" w:rsidR="00A1742E" w:rsidRPr="0016249F" w:rsidRDefault="00A1742E" w:rsidP="00CC1FF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6249F">
              <w:rPr>
                <w:rFonts w:asciiTheme="majorBidi" w:hAnsiTheme="majorBidi" w:cstheme="majorBidi"/>
                <w:sz w:val="30"/>
                <w:szCs w:val="30"/>
                <w:cs/>
              </w:rPr>
              <w:t>สารบัญ</w:t>
            </w:r>
          </w:p>
        </w:tc>
      </w:tr>
      <w:tr w:rsidR="00A1742E" w:rsidRPr="0016249F" w14:paraId="0D0CCEE9" w14:textId="77777777" w:rsidTr="00F81F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128041A4" w14:textId="77777777" w:rsidR="00A1742E" w:rsidRPr="0016249F" w:rsidRDefault="00A1742E" w:rsidP="00CC1FF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70" w:type="dxa"/>
          </w:tcPr>
          <w:p w14:paraId="5D62F3CA" w14:textId="77777777" w:rsidR="00A1742E" w:rsidRPr="0016249F" w:rsidRDefault="00A1742E" w:rsidP="00CC1FF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</w:p>
        </w:tc>
        <w:tc>
          <w:tcPr>
            <w:tcW w:w="8190" w:type="dxa"/>
          </w:tcPr>
          <w:p w14:paraId="382F639A" w14:textId="77777777" w:rsidR="00A1742E" w:rsidRPr="0016249F" w:rsidRDefault="00A1742E" w:rsidP="00CC1FF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</w:p>
        </w:tc>
      </w:tr>
      <w:tr w:rsidR="007C31E0" w:rsidRPr="0016249F" w14:paraId="3E124E0D" w14:textId="77777777" w:rsidTr="00F81F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3F6A6A74" w14:textId="77777777" w:rsidR="007C31E0" w:rsidRPr="0016249F" w:rsidRDefault="007C31E0" w:rsidP="007C31E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16249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7082CB9D" w14:textId="77777777" w:rsidR="007C31E0" w:rsidRPr="0016249F" w:rsidRDefault="007C31E0" w:rsidP="007C31E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64CA4051" w14:textId="3A5DB05C" w:rsidR="007C31E0" w:rsidRPr="0016249F" w:rsidRDefault="007C31E0" w:rsidP="007C31E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16249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7C31E0" w:rsidRPr="0016249F" w14:paraId="1B1B21DF" w14:textId="77777777" w:rsidTr="00F81F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5F490E68" w14:textId="77777777" w:rsidR="007C31E0" w:rsidRPr="0016249F" w:rsidRDefault="007C31E0" w:rsidP="007C31E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16249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10BA82C7" w14:textId="77777777" w:rsidR="007C31E0" w:rsidRPr="0016249F" w:rsidRDefault="007C31E0" w:rsidP="007C31E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5E37BB59" w14:textId="3583CDE0" w:rsidR="007C31E0" w:rsidRPr="0016249F" w:rsidRDefault="007C31E0" w:rsidP="007C31E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16249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B1384C" w:rsidRPr="0016249F" w14:paraId="35249EC6" w14:textId="77777777" w:rsidTr="00F81F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7AEF27FF" w14:textId="77777777" w:rsidR="00B1384C" w:rsidRPr="0016249F" w:rsidRDefault="00B1384C" w:rsidP="00B1384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16249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43DE667C" w14:textId="77777777" w:rsidR="00B1384C" w:rsidRPr="0016249F" w:rsidRDefault="00B1384C" w:rsidP="00B1384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460E7ED6" w14:textId="2C1DE73B" w:rsidR="00B1384C" w:rsidRPr="0016249F" w:rsidRDefault="00B1384C" w:rsidP="00B1384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16249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 xml:space="preserve">ที่ดิน อาคารและอุปกรณ์ </w:t>
            </w:r>
          </w:p>
        </w:tc>
      </w:tr>
      <w:tr w:rsidR="00B1384C" w:rsidRPr="0016249F" w14:paraId="4F02822C" w14:textId="77777777" w:rsidTr="00F81F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1D321665" w14:textId="77777777" w:rsidR="00B1384C" w:rsidRPr="0016249F" w:rsidRDefault="00B1384C" w:rsidP="00B1384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16249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2591E182" w14:textId="77777777" w:rsidR="00B1384C" w:rsidRPr="0016249F" w:rsidRDefault="00B1384C" w:rsidP="00B1384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6884F045" w14:textId="123C93BC" w:rsidR="00B1384C" w:rsidRPr="0016249F" w:rsidRDefault="00B1384C" w:rsidP="00B1384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16249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B1384C" w:rsidRPr="0016249F" w14:paraId="3C2912CD" w14:textId="77777777" w:rsidTr="00F81F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58EBF343" w14:textId="13F5FE86" w:rsidR="00B1384C" w:rsidRPr="000D4827" w:rsidRDefault="00B1384C" w:rsidP="00B1384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D482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6EE0294E" w14:textId="77777777" w:rsidR="00B1384C" w:rsidRPr="000D4827" w:rsidRDefault="00B1384C" w:rsidP="00B1384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289D789E" w14:textId="5E129953" w:rsidR="00B1384C" w:rsidRPr="000D4827" w:rsidRDefault="00DC2A92" w:rsidP="00B1384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0D4827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ทุนเรือนหุ้น</w:t>
            </w:r>
            <w:r w:rsidR="00521DDF" w:rsidRPr="000D4827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และใบสำคัญแสดงสิทธิ</w:t>
            </w:r>
          </w:p>
        </w:tc>
      </w:tr>
      <w:tr w:rsidR="00DC2A92" w:rsidRPr="0016249F" w14:paraId="321053F6" w14:textId="77777777" w:rsidTr="00F81F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2363BC5C" w14:textId="2249B8AF" w:rsidR="00DC2A92" w:rsidRPr="0016249F" w:rsidRDefault="00DC2A92" w:rsidP="00DC2A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16249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443DCB4C" w14:textId="77777777" w:rsidR="00DC2A92" w:rsidRPr="0016249F" w:rsidRDefault="00DC2A92" w:rsidP="00DC2A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11ACED17" w14:textId="5AFFFB00" w:rsidR="00DC2A92" w:rsidRPr="0016249F" w:rsidRDefault="000F01EC" w:rsidP="00DC2A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0D4827" w:rsidRPr="0016249F" w14:paraId="47B86699" w14:textId="77777777" w:rsidTr="00F81F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0561B8C0" w14:textId="611D09C1" w:rsidR="000D4827" w:rsidRPr="0016249F" w:rsidRDefault="000D4827" w:rsidP="000D48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16249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10F94AEF" w14:textId="77777777" w:rsidR="000D4827" w:rsidRPr="0016249F" w:rsidRDefault="000D4827" w:rsidP="000D48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46BC7A9B" w14:textId="0F0AA73B" w:rsidR="000D4827" w:rsidRPr="0016249F" w:rsidRDefault="000F01EC" w:rsidP="000D48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16249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0D4827" w:rsidRPr="0016249F" w14:paraId="5AE56FE1" w14:textId="77777777" w:rsidTr="00F81F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6B5DF9F9" w14:textId="14E47A92" w:rsidR="000D4827" w:rsidRPr="0016249F" w:rsidRDefault="000D4827" w:rsidP="000D48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16249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0F4BA8AA" w14:textId="77777777" w:rsidR="000D4827" w:rsidRPr="0016249F" w:rsidRDefault="000D4827" w:rsidP="000D48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6492481D" w14:textId="0D206EC2" w:rsidR="000D4827" w:rsidRPr="0016249F" w:rsidRDefault="000D4827" w:rsidP="000D48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16249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0D4827" w:rsidRPr="0016249F" w14:paraId="61DBCC6F" w14:textId="77777777" w:rsidTr="00F81F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4A55CC45" w14:textId="350CBCE4" w:rsidR="000D4827" w:rsidRPr="0016249F" w:rsidRDefault="000D4827" w:rsidP="000D48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16249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588A4809" w14:textId="77777777" w:rsidR="000D4827" w:rsidRPr="0016249F" w:rsidRDefault="000D4827" w:rsidP="000D48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4BFA715D" w14:textId="00CF1438" w:rsidR="000D4827" w:rsidRPr="0016249F" w:rsidRDefault="000D4827" w:rsidP="000D48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16249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0D4827" w:rsidRPr="0016249F" w14:paraId="26AD235E" w14:textId="77777777" w:rsidTr="00F81F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1D0FCA89" w14:textId="7DEDDFB0" w:rsidR="000D4827" w:rsidRPr="0016249F" w:rsidRDefault="000D4827" w:rsidP="000D48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01D9B11B" w14:textId="77777777" w:rsidR="000D4827" w:rsidRPr="0016249F" w:rsidRDefault="000D4827" w:rsidP="000D48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176C094A" w14:textId="028F04FE" w:rsidR="000D4827" w:rsidRPr="0016249F" w:rsidRDefault="000D4827" w:rsidP="000D48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16249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หนี้สินที่อาจเกิดขึ้น</w:t>
            </w:r>
          </w:p>
        </w:tc>
      </w:tr>
      <w:tr w:rsidR="000D4827" w:rsidRPr="0016249F" w14:paraId="3E7BFAD7" w14:textId="77777777" w:rsidTr="00F81F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5B3AE2C0" w14:textId="145C1A78" w:rsidR="000D4827" w:rsidRPr="0016249F" w:rsidRDefault="000D4827" w:rsidP="000D48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14:paraId="7D19BE28" w14:textId="77777777" w:rsidR="000D4827" w:rsidRPr="0016249F" w:rsidRDefault="000D4827" w:rsidP="000D48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5FA0FFA3" w14:textId="43BF426D" w:rsidR="000D4827" w:rsidRPr="0016249F" w:rsidRDefault="000D4827" w:rsidP="000D48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16249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B1384C" w:rsidRPr="0016249F" w14:paraId="75FC2542" w14:textId="77777777" w:rsidTr="00F81F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5E5F17E7" w14:textId="716BBAA4" w:rsidR="00B1384C" w:rsidRPr="0016249F" w:rsidRDefault="00B1384C" w:rsidP="00B1384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124D575" w14:textId="77777777" w:rsidR="00B1384C" w:rsidRPr="0016249F" w:rsidRDefault="00B1384C" w:rsidP="00B1384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7D1DA97D" w14:textId="014A982F" w:rsidR="00B1384C" w:rsidRPr="0016249F" w:rsidRDefault="00B1384C" w:rsidP="00B1384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B1384C" w:rsidRPr="0016249F" w14:paraId="1F15D2CB" w14:textId="77777777" w:rsidTr="00F81F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04ECCB8F" w14:textId="307F5F38" w:rsidR="00B1384C" w:rsidRPr="0016249F" w:rsidRDefault="00B1384C" w:rsidP="00B1384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B49CDB2" w14:textId="77777777" w:rsidR="00B1384C" w:rsidRPr="0016249F" w:rsidRDefault="00B1384C" w:rsidP="00B1384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2964E79A" w14:textId="6880CE83" w:rsidR="00B1384C" w:rsidRPr="0016249F" w:rsidRDefault="00B1384C" w:rsidP="00B1384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B1384C" w:rsidRPr="0016249F" w14:paraId="0D6239F1" w14:textId="77777777" w:rsidTr="00F81F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173810C4" w14:textId="0484E566" w:rsidR="00B1384C" w:rsidRPr="0016249F" w:rsidRDefault="00B1384C" w:rsidP="00B1384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CE7F58F" w14:textId="77777777" w:rsidR="00B1384C" w:rsidRPr="0016249F" w:rsidRDefault="00B1384C" w:rsidP="00B1384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49C45E4B" w14:textId="79613120" w:rsidR="00B1384C" w:rsidRPr="0016249F" w:rsidRDefault="00B1384C" w:rsidP="00B1384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B1384C" w:rsidRPr="0016249F" w14:paraId="17C563D8" w14:textId="77777777" w:rsidTr="00F81F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4BABAB7A" w14:textId="6DFD035D" w:rsidR="00B1384C" w:rsidRPr="0016249F" w:rsidRDefault="00B1384C" w:rsidP="00B1384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13DE32ED" w14:textId="77777777" w:rsidR="00B1384C" w:rsidRPr="0016249F" w:rsidRDefault="00B1384C" w:rsidP="00B1384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4E546C23" w14:textId="38FA1B7B" w:rsidR="00B1384C" w:rsidRPr="0016249F" w:rsidRDefault="00B1384C" w:rsidP="00B1384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B1384C" w:rsidRPr="0016249F" w14:paraId="018DC2E2" w14:textId="77777777" w:rsidTr="00F81F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71725A92" w14:textId="78A24016" w:rsidR="00B1384C" w:rsidRPr="0016249F" w:rsidRDefault="00B1384C" w:rsidP="00B1384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4B097784" w14:textId="77777777" w:rsidR="00B1384C" w:rsidRPr="0016249F" w:rsidRDefault="00B1384C" w:rsidP="00B1384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8190" w:type="dxa"/>
          </w:tcPr>
          <w:p w14:paraId="453AF31F" w14:textId="76821D12" w:rsidR="00B1384C" w:rsidRPr="0016249F" w:rsidRDefault="00B1384C" w:rsidP="00B1384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B1384C" w:rsidRPr="0016249F" w14:paraId="14BB1F47" w14:textId="77777777" w:rsidTr="00F81F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367A0AAE" w14:textId="5C439983" w:rsidR="00B1384C" w:rsidRPr="0016249F" w:rsidRDefault="00B1384C" w:rsidP="00B1384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2F87FFF" w14:textId="77777777" w:rsidR="00B1384C" w:rsidRPr="0016249F" w:rsidRDefault="00B1384C" w:rsidP="00B1384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8190" w:type="dxa"/>
          </w:tcPr>
          <w:p w14:paraId="1252FCDB" w14:textId="07920B39" w:rsidR="00B1384C" w:rsidRPr="0016249F" w:rsidRDefault="00B1384C" w:rsidP="00B1384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B1384C" w:rsidRPr="0016249F" w14:paraId="2E6BDC7B" w14:textId="77777777" w:rsidTr="00F81F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69AB965F" w14:textId="23BC6817" w:rsidR="00B1384C" w:rsidRPr="0016249F" w:rsidRDefault="00B1384C" w:rsidP="00B1384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76B4A176" w14:textId="77777777" w:rsidR="00B1384C" w:rsidRPr="0016249F" w:rsidRDefault="00B1384C" w:rsidP="00B1384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8190" w:type="dxa"/>
          </w:tcPr>
          <w:p w14:paraId="0AA31BBD" w14:textId="2B63839A" w:rsidR="00B1384C" w:rsidRPr="0016249F" w:rsidRDefault="00B1384C" w:rsidP="00B1384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B1384C" w:rsidRPr="0016249F" w14:paraId="7093B74D" w14:textId="77777777" w:rsidTr="00F81F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5"/>
        </w:trPr>
        <w:tc>
          <w:tcPr>
            <w:tcW w:w="1008" w:type="dxa"/>
          </w:tcPr>
          <w:p w14:paraId="7AF624B6" w14:textId="77777777" w:rsidR="00B1384C" w:rsidRPr="0016249F" w:rsidRDefault="00B1384C" w:rsidP="00B1384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4FEB45A3" w14:textId="77777777" w:rsidR="00B1384C" w:rsidRPr="0016249F" w:rsidRDefault="00B1384C" w:rsidP="00B1384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0FDB713C" w14:textId="77777777" w:rsidR="00B1384C" w:rsidRPr="0016249F" w:rsidRDefault="00B1384C" w:rsidP="00B1384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B1384C" w:rsidRPr="0016249F" w14:paraId="7C1BDC4A" w14:textId="77777777" w:rsidTr="00F81F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5"/>
        </w:trPr>
        <w:tc>
          <w:tcPr>
            <w:tcW w:w="1008" w:type="dxa"/>
          </w:tcPr>
          <w:p w14:paraId="6DEC0120" w14:textId="77777777" w:rsidR="00B1384C" w:rsidRPr="0016249F" w:rsidRDefault="00B1384C" w:rsidP="00B1384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11F42815" w14:textId="77777777" w:rsidR="00B1384C" w:rsidRPr="0016249F" w:rsidRDefault="00B1384C" w:rsidP="00B1384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8190" w:type="dxa"/>
          </w:tcPr>
          <w:p w14:paraId="5EB2600E" w14:textId="77777777" w:rsidR="00B1384C" w:rsidRPr="0016249F" w:rsidRDefault="00B1384C" w:rsidP="00B1384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B1384C" w:rsidRPr="0016249F" w14:paraId="5BD87033" w14:textId="77777777" w:rsidTr="00F81F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53DEEF9A" w14:textId="77777777" w:rsidR="00B1384C" w:rsidRPr="0016249F" w:rsidRDefault="00B1384C" w:rsidP="00B1384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2A9AD65E" w14:textId="77777777" w:rsidR="00B1384C" w:rsidRPr="0016249F" w:rsidRDefault="00B1384C" w:rsidP="00B1384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111E8B73" w14:textId="77777777" w:rsidR="00B1384C" w:rsidRPr="0016249F" w:rsidRDefault="00B1384C" w:rsidP="00B1384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</w:tbl>
    <w:p w14:paraId="3F2AF557" w14:textId="77777777" w:rsidR="003A5057" w:rsidRPr="0016249F" w:rsidRDefault="00E6228A" w:rsidP="003A50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16249F">
        <w:rPr>
          <w:rFonts w:asciiTheme="majorBidi" w:hAnsiTheme="majorBidi" w:cstheme="majorBidi"/>
          <w:sz w:val="32"/>
          <w:szCs w:val="32"/>
          <w:cs/>
        </w:rPr>
        <w:br w:type="page"/>
      </w:r>
      <w:r w:rsidR="003A5057" w:rsidRPr="0016249F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6E12D32C" w14:textId="77777777" w:rsidR="003A5057" w:rsidRPr="0016249F" w:rsidRDefault="003A5057" w:rsidP="003A50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633C28EE" w14:textId="32E9211A" w:rsidR="003A5057" w:rsidRPr="0016249F" w:rsidRDefault="003A5057" w:rsidP="003A50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16249F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งบการเงินระหว่างกาลนี้ได้รับอนุมัติให้ออกงบการเงินจากคณะกรรมการเมื่อวันที่</w:t>
      </w:r>
      <w:r w:rsidR="00822455" w:rsidRPr="0016249F">
        <w:rPr>
          <w:rFonts w:asciiTheme="majorBidi" w:hAnsiTheme="majorBidi" w:cstheme="majorBidi"/>
          <w:sz w:val="30"/>
          <w:szCs w:val="30"/>
        </w:rPr>
        <w:t xml:space="preserve"> </w:t>
      </w:r>
      <w:r w:rsidR="005A205A">
        <w:rPr>
          <w:rFonts w:asciiTheme="majorBidi" w:hAnsiTheme="majorBidi" w:cstheme="majorBidi"/>
          <w:sz w:val="30"/>
          <w:szCs w:val="30"/>
        </w:rPr>
        <w:t>10</w:t>
      </w:r>
      <w:r w:rsidR="00644083" w:rsidRPr="007C31E0">
        <w:rPr>
          <w:rFonts w:asciiTheme="majorBidi" w:hAnsiTheme="majorBidi" w:cstheme="majorBidi"/>
          <w:sz w:val="30"/>
          <w:szCs w:val="30"/>
        </w:rPr>
        <w:t xml:space="preserve"> </w:t>
      </w:r>
      <w:r w:rsidR="00DC2A92">
        <w:rPr>
          <w:rFonts w:asciiTheme="majorBidi" w:hAnsiTheme="majorBidi" w:cstheme="majorBidi" w:hint="cs"/>
          <w:sz w:val="30"/>
          <w:szCs w:val="30"/>
          <w:cs/>
        </w:rPr>
        <w:t>สิงหาคม</w:t>
      </w:r>
      <w:r w:rsidR="00822455" w:rsidRPr="007C31E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44083" w:rsidRPr="007C31E0">
        <w:rPr>
          <w:rFonts w:asciiTheme="majorBidi" w:hAnsiTheme="majorBidi" w:cstheme="majorBidi"/>
          <w:sz w:val="30"/>
          <w:szCs w:val="30"/>
        </w:rPr>
        <w:t>256</w:t>
      </w:r>
      <w:r w:rsidR="00644083" w:rsidRPr="009568D2">
        <w:rPr>
          <w:rFonts w:asciiTheme="majorBidi" w:hAnsiTheme="majorBidi" w:cstheme="majorBidi"/>
          <w:sz w:val="30"/>
          <w:szCs w:val="30"/>
        </w:rPr>
        <w:t>5</w:t>
      </w:r>
    </w:p>
    <w:p w14:paraId="5D585882" w14:textId="09A5F815" w:rsidR="00200B9A" w:rsidRPr="0016249F" w:rsidRDefault="00200B9A" w:rsidP="003A50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 w:cstheme="majorBidi"/>
          <w:sz w:val="28"/>
          <w:szCs w:val="28"/>
        </w:rPr>
      </w:pPr>
    </w:p>
    <w:p w14:paraId="5D5369F3" w14:textId="32523A6F" w:rsidR="00A1742E" w:rsidRPr="0016249F" w:rsidRDefault="007C31E0" w:rsidP="00F235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2"/>
        </w:tabs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A1742E" w:rsidRPr="0016249F">
        <w:rPr>
          <w:rFonts w:asciiTheme="majorBidi" w:hAnsiTheme="majorBidi" w:cstheme="majorBidi"/>
          <w:b/>
          <w:bCs/>
          <w:sz w:val="30"/>
          <w:szCs w:val="30"/>
          <w:cs/>
        </w:rPr>
        <w:tab/>
        <w:t>เกณฑ์การจัดทำงบการเงิน</w:t>
      </w: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>ระหว่างกาล</w:t>
      </w:r>
      <w:r w:rsidR="00D77282" w:rsidRPr="0016249F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</w:p>
    <w:p w14:paraId="641479AC" w14:textId="77777777" w:rsidR="00A92F34" w:rsidRPr="0016249F" w:rsidRDefault="00A92F34" w:rsidP="00A92F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75C0B543" w14:textId="5B897037" w:rsidR="009F3FAC" w:rsidRPr="00F35780" w:rsidRDefault="0055497F" w:rsidP="00F357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6249F">
        <w:rPr>
          <w:rFonts w:asciiTheme="majorBidi" w:hAnsiTheme="majorBidi"/>
          <w:sz w:val="30"/>
          <w:szCs w:val="30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</w:t>
      </w:r>
      <w:r w:rsidR="00822455" w:rsidRPr="0016249F">
        <w:rPr>
          <w:rFonts w:asciiTheme="majorBidi" w:hAnsiTheme="majorBidi"/>
          <w:sz w:val="30"/>
          <w:szCs w:val="30"/>
          <w:cs/>
        </w:rPr>
        <w:t xml:space="preserve">   </w:t>
      </w:r>
      <w:r w:rsidRPr="0016249F">
        <w:rPr>
          <w:rFonts w:asciiTheme="majorBidi" w:hAnsiTheme="majorBidi"/>
          <w:sz w:val="30"/>
          <w:szCs w:val="30"/>
          <w:cs/>
        </w:rPr>
        <w:t xml:space="preserve">ฉบับที่ </w:t>
      </w:r>
      <w:r w:rsidRPr="0016249F">
        <w:rPr>
          <w:rFonts w:asciiTheme="majorBidi" w:hAnsiTheme="majorBidi"/>
          <w:sz w:val="30"/>
          <w:szCs w:val="30"/>
        </w:rPr>
        <w:t>34</w:t>
      </w:r>
      <w:r w:rsidRPr="0016249F">
        <w:rPr>
          <w:rFonts w:asciiTheme="majorBidi" w:hAnsiTheme="majorBidi"/>
          <w:sz w:val="30"/>
          <w:szCs w:val="30"/>
          <w:cs/>
        </w:rPr>
        <w:t xml:space="preserve"> เรื่อง </w:t>
      </w:r>
      <w:r w:rsidRPr="0016249F">
        <w:rPr>
          <w:rFonts w:asciiTheme="majorBidi" w:hAnsi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16249F">
        <w:rPr>
          <w:rFonts w:asciiTheme="majorBidi" w:hAnsiTheme="majorBidi"/>
          <w:sz w:val="30"/>
          <w:szCs w:val="30"/>
          <w:cs/>
        </w:rPr>
        <w:t xml:space="preserve"> </w:t>
      </w:r>
      <w:r w:rsidRPr="0016249F">
        <w:rPr>
          <w:rFonts w:asciiTheme="majorBidi" w:hAnsiTheme="majorBidi"/>
          <w:sz w:val="30"/>
          <w:szCs w:val="30"/>
        </w:rPr>
        <w:t xml:space="preserve"> </w:t>
      </w:r>
      <w:r w:rsidRPr="0016249F">
        <w:rPr>
          <w:rFonts w:asciiTheme="majorBidi" w:hAnsiTheme="majorBidi"/>
          <w:sz w:val="30"/>
          <w:szCs w:val="30"/>
          <w:cs/>
        </w:rPr>
        <w:t xml:space="preserve">รวมถึงแนวปฏิบัติทางการบัญชีที่ประกาศใช้โดยสภาวิชาชีพบัญชีฯ </w:t>
      </w:r>
      <w:r w:rsidR="000C2C46" w:rsidRPr="000C2C46">
        <w:rPr>
          <w:rFonts w:asciiTheme="majorBidi" w:hAnsiTheme="majorBidi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F35780">
        <w:rPr>
          <w:rFonts w:asciiTheme="majorBidi" w:hAnsiTheme="majorBidi" w:hint="cs"/>
          <w:sz w:val="30"/>
          <w:szCs w:val="30"/>
          <w:cs/>
        </w:rPr>
        <w:t xml:space="preserve"> </w:t>
      </w:r>
      <w:r w:rsidR="00F35780" w:rsidRPr="00F35780">
        <w:rPr>
          <w:rFonts w:asciiTheme="majorBidi" w:hAnsiTheme="majorBidi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 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สำหรับปีสิ้นสุดวันที่</w:t>
      </w:r>
      <w:r w:rsidR="00F35780">
        <w:rPr>
          <w:rFonts w:asciiTheme="majorBidi" w:hAnsiTheme="majorBidi"/>
          <w:sz w:val="30"/>
          <w:szCs w:val="30"/>
        </w:rPr>
        <w:t xml:space="preserve"> 31 </w:t>
      </w:r>
      <w:r w:rsidR="00F35780">
        <w:rPr>
          <w:rFonts w:asciiTheme="majorBidi" w:hAnsiTheme="majorBidi" w:hint="cs"/>
          <w:sz w:val="30"/>
          <w:szCs w:val="30"/>
          <w:cs/>
        </w:rPr>
        <w:t xml:space="preserve">ธันวาคม </w:t>
      </w:r>
      <w:r w:rsidR="00F35780">
        <w:rPr>
          <w:rFonts w:asciiTheme="majorBidi" w:hAnsiTheme="majorBidi"/>
          <w:sz w:val="30"/>
          <w:szCs w:val="30"/>
        </w:rPr>
        <w:t>2564</w:t>
      </w:r>
    </w:p>
    <w:p w14:paraId="1CA98CF8" w14:textId="0C0A707F" w:rsidR="009007E1" w:rsidRDefault="009007E1" w:rsidP="005549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078A7B21" w14:textId="7D4CCC6C" w:rsidR="00A2413E" w:rsidRDefault="00A2413E" w:rsidP="005549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 w:rsidRPr="00A2413E">
        <w:rPr>
          <w:rFonts w:asciiTheme="majorBidi" w:hAnsiTheme="majorBidi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A2413E">
        <w:rPr>
          <w:rFonts w:asciiTheme="majorBidi" w:hAnsiTheme="majorBidi"/>
          <w:sz w:val="30"/>
          <w:szCs w:val="30"/>
        </w:rPr>
        <w:t xml:space="preserve">31 </w:t>
      </w:r>
      <w:r w:rsidRPr="00A2413E">
        <w:rPr>
          <w:rFonts w:asciiTheme="majorBidi" w:hAnsiTheme="majorBidi"/>
          <w:sz w:val="30"/>
          <w:szCs w:val="30"/>
          <w:cs/>
        </w:rPr>
        <w:t xml:space="preserve">ธันวาคม </w:t>
      </w:r>
      <w:r w:rsidRPr="00A2413E">
        <w:rPr>
          <w:rFonts w:asciiTheme="majorBidi" w:hAnsiTheme="majorBidi"/>
          <w:sz w:val="30"/>
          <w:szCs w:val="30"/>
        </w:rPr>
        <w:t>2564</w:t>
      </w:r>
    </w:p>
    <w:p w14:paraId="3724CB5F" w14:textId="77777777" w:rsidR="00707082" w:rsidRPr="0016249F" w:rsidRDefault="00707082" w:rsidP="009F3F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15EF35EA" w14:textId="1AC33852" w:rsidR="00B80112" w:rsidRPr="0016249F" w:rsidRDefault="0018714A" w:rsidP="007E17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2"/>
        </w:tabs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>2</w:t>
      </w:r>
      <w:r w:rsidR="007E17E2" w:rsidRPr="0016249F">
        <w:rPr>
          <w:rFonts w:asciiTheme="majorBidi" w:hAnsiTheme="majorBidi" w:cstheme="majorBidi"/>
          <w:b/>
          <w:bCs/>
          <w:sz w:val="30"/>
          <w:szCs w:val="30"/>
        </w:rPr>
        <w:tab/>
      </w:r>
      <w:r w:rsidR="002B43CC" w:rsidRPr="0016249F">
        <w:rPr>
          <w:rFonts w:asciiTheme="majorBidi" w:hAnsiTheme="majorBidi" w:cstheme="majorBidi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59CB19E3" w14:textId="77777777" w:rsidR="00577854" w:rsidRPr="0016249F" w:rsidRDefault="00577854" w:rsidP="002F69AA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6BB8A79B" w14:textId="68809477" w:rsidR="004974F6" w:rsidRDefault="002F69AA" w:rsidP="005A205A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16249F">
        <w:rPr>
          <w:rFonts w:asciiTheme="majorBidi" w:hAnsiTheme="majorBidi" w:cstheme="majorBidi"/>
          <w:sz w:val="30"/>
          <w:szCs w:val="30"/>
          <w:cs/>
        </w:rPr>
        <w:t>รายการที่สำคัญกับบุคคลหรือกิจการที่เกี่ยวข้องกันสำหรับงวด</w:t>
      </w:r>
      <w:r w:rsidR="00DC2A92">
        <w:rPr>
          <w:rFonts w:asciiTheme="majorBidi" w:hAnsiTheme="majorBidi" w:cstheme="majorBidi" w:hint="cs"/>
          <w:sz w:val="30"/>
          <w:szCs w:val="30"/>
          <w:cs/>
        </w:rPr>
        <w:t>หกเดือน</w:t>
      </w:r>
      <w:r w:rsidRPr="0016249F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="00DC2A92">
        <w:rPr>
          <w:rFonts w:asciiTheme="majorBidi" w:hAnsiTheme="majorBidi" w:cstheme="majorBidi"/>
          <w:sz w:val="30"/>
          <w:szCs w:val="30"/>
        </w:rPr>
        <w:t xml:space="preserve">30 </w:t>
      </w:r>
      <w:r w:rsidR="00DC2A92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Pr="0016249F">
        <w:rPr>
          <w:rFonts w:asciiTheme="majorBidi" w:hAnsiTheme="majorBidi" w:cstheme="majorBidi"/>
          <w:sz w:val="30"/>
          <w:szCs w:val="30"/>
          <w:cs/>
        </w:rPr>
        <w:t xml:space="preserve"> สรุปได้ดังนี้   </w:t>
      </w:r>
    </w:p>
    <w:p w14:paraId="325F9681" w14:textId="77777777" w:rsidR="005A205A" w:rsidRDefault="005A205A" w:rsidP="005A205A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40"/>
        <w:gridCol w:w="1354"/>
        <w:gridCol w:w="358"/>
        <w:gridCol w:w="1348"/>
      </w:tblGrid>
      <w:tr w:rsidR="00326E07" w:rsidRPr="0016249F" w14:paraId="3D7D5B89" w14:textId="77777777" w:rsidTr="00D10305">
        <w:trPr>
          <w:tblHeader/>
        </w:trPr>
        <w:tc>
          <w:tcPr>
            <w:tcW w:w="3300" w:type="pct"/>
          </w:tcPr>
          <w:p w14:paraId="21E23FC0" w14:textId="49496041" w:rsidR="00326E07" w:rsidRPr="0016249F" w:rsidRDefault="00326E07" w:rsidP="00D103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6249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16249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752" w:type="pct"/>
          </w:tcPr>
          <w:p w14:paraId="7FB47ADE" w14:textId="77777777" w:rsidR="00326E07" w:rsidRPr="0016249F" w:rsidRDefault="00326E07" w:rsidP="00D103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249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99" w:type="pct"/>
          </w:tcPr>
          <w:p w14:paraId="49DA99D9" w14:textId="77777777" w:rsidR="00326E07" w:rsidRPr="0016249F" w:rsidRDefault="00326E07" w:rsidP="00D103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9" w:type="pct"/>
          </w:tcPr>
          <w:p w14:paraId="624CF5C4" w14:textId="77777777" w:rsidR="00326E07" w:rsidRPr="0016249F" w:rsidRDefault="00326E07" w:rsidP="00D103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249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326E07" w:rsidRPr="0016249F" w14:paraId="7C490073" w14:textId="77777777" w:rsidTr="00D10305">
        <w:trPr>
          <w:tblHeader/>
        </w:trPr>
        <w:tc>
          <w:tcPr>
            <w:tcW w:w="3300" w:type="pct"/>
          </w:tcPr>
          <w:p w14:paraId="0D2D6FDD" w14:textId="77777777" w:rsidR="00326E07" w:rsidRPr="0016249F" w:rsidRDefault="00326E07" w:rsidP="00D103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00" w:type="pct"/>
            <w:gridSpan w:val="3"/>
          </w:tcPr>
          <w:p w14:paraId="232923A4" w14:textId="77777777" w:rsidR="00326E07" w:rsidRPr="0016249F" w:rsidRDefault="00326E07" w:rsidP="00D103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249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26E07" w:rsidRPr="0016249F" w14:paraId="56666D60" w14:textId="77777777" w:rsidTr="00D10305">
        <w:tc>
          <w:tcPr>
            <w:tcW w:w="3300" w:type="pct"/>
          </w:tcPr>
          <w:p w14:paraId="17A32C9F" w14:textId="77777777" w:rsidR="00326E07" w:rsidRPr="0016249F" w:rsidRDefault="00326E07" w:rsidP="00D10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249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บริษัทใหญ่ในลำดับสูงสุด</w:t>
            </w:r>
          </w:p>
        </w:tc>
        <w:tc>
          <w:tcPr>
            <w:tcW w:w="752" w:type="pct"/>
          </w:tcPr>
          <w:p w14:paraId="69F39884" w14:textId="77777777" w:rsidR="00326E07" w:rsidRPr="0016249F" w:rsidRDefault="00326E07" w:rsidP="00D103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9" w:type="pct"/>
          </w:tcPr>
          <w:p w14:paraId="412EE81B" w14:textId="77777777" w:rsidR="00326E07" w:rsidRPr="0016249F" w:rsidRDefault="00326E07" w:rsidP="00D103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9" w:type="pct"/>
          </w:tcPr>
          <w:p w14:paraId="3F8B19B8" w14:textId="77777777" w:rsidR="00326E07" w:rsidRPr="0016249F" w:rsidRDefault="00326E07" w:rsidP="00D103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26E07" w:rsidRPr="0016249F" w14:paraId="112FB460" w14:textId="77777777" w:rsidTr="00D10305">
        <w:tc>
          <w:tcPr>
            <w:tcW w:w="3300" w:type="pct"/>
          </w:tcPr>
          <w:p w14:paraId="327EEB4B" w14:textId="77777777" w:rsidR="00326E07" w:rsidRPr="0016249F" w:rsidRDefault="00326E07" w:rsidP="00D10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249F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752" w:type="pct"/>
          </w:tcPr>
          <w:p w14:paraId="4A1579E8" w14:textId="74C89DE9" w:rsidR="00326E07" w:rsidRPr="0016249F" w:rsidRDefault="000D4827" w:rsidP="00D103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602</w:t>
            </w:r>
          </w:p>
        </w:tc>
        <w:tc>
          <w:tcPr>
            <w:tcW w:w="199" w:type="pct"/>
          </w:tcPr>
          <w:p w14:paraId="34F29512" w14:textId="77777777" w:rsidR="00326E07" w:rsidRPr="0016249F" w:rsidRDefault="00326E07" w:rsidP="00D103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9" w:type="pct"/>
          </w:tcPr>
          <w:p w14:paraId="594D9A92" w14:textId="5501E327" w:rsidR="00326E07" w:rsidRPr="0016249F" w:rsidRDefault="00326E07" w:rsidP="00D103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257</w:t>
            </w:r>
          </w:p>
        </w:tc>
      </w:tr>
      <w:tr w:rsidR="00326E07" w:rsidRPr="0016249F" w14:paraId="118551BA" w14:textId="77777777" w:rsidTr="00D10305">
        <w:tc>
          <w:tcPr>
            <w:tcW w:w="3300" w:type="pct"/>
          </w:tcPr>
          <w:p w14:paraId="1C30C3B5" w14:textId="77777777" w:rsidR="00326E07" w:rsidRPr="0016249F" w:rsidRDefault="00326E07" w:rsidP="00D10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2" w:type="pct"/>
          </w:tcPr>
          <w:p w14:paraId="15D0B433" w14:textId="77777777" w:rsidR="00326E07" w:rsidRPr="0016249F" w:rsidRDefault="00326E07" w:rsidP="00D103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9" w:type="pct"/>
          </w:tcPr>
          <w:p w14:paraId="029DB9E9" w14:textId="77777777" w:rsidR="00326E07" w:rsidRPr="0016249F" w:rsidRDefault="00326E07" w:rsidP="00D103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9" w:type="pct"/>
          </w:tcPr>
          <w:p w14:paraId="77F1C7A7" w14:textId="77777777" w:rsidR="00326E07" w:rsidRPr="0016249F" w:rsidRDefault="00326E07" w:rsidP="00D103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76E50" w:rsidRPr="0016249F" w14:paraId="7D25C622" w14:textId="77777777" w:rsidTr="00D10305">
        <w:tc>
          <w:tcPr>
            <w:tcW w:w="3300" w:type="pct"/>
          </w:tcPr>
          <w:p w14:paraId="1BC56E8A" w14:textId="77777777" w:rsidR="00376E50" w:rsidRPr="0016249F" w:rsidRDefault="00376E50" w:rsidP="00D10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2" w:type="pct"/>
          </w:tcPr>
          <w:p w14:paraId="002E65B3" w14:textId="77777777" w:rsidR="00376E50" w:rsidRPr="0016249F" w:rsidRDefault="00376E50" w:rsidP="00D103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9" w:type="pct"/>
          </w:tcPr>
          <w:p w14:paraId="0F003509" w14:textId="77777777" w:rsidR="00376E50" w:rsidRPr="0016249F" w:rsidRDefault="00376E50" w:rsidP="00D103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9" w:type="pct"/>
          </w:tcPr>
          <w:p w14:paraId="15FF45CF" w14:textId="77777777" w:rsidR="00376E50" w:rsidRPr="0016249F" w:rsidRDefault="00376E50" w:rsidP="00D103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76E50" w:rsidRPr="0016249F" w14:paraId="01B1FB32" w14:textId="77777777" w:rsidTr="00D10305">
        <w:tc>
          <w:tcPr>
            <w:tcW w:w="3300" w:type="pct"/>
          </w:tcPr>
          <w:p w14:paraId="63F2E7E1" w14:textId="77777777" w:rsidR="00376E50" w:rsidRPr="0016249F" w:rsidRDefault="00376E50" w:rsidP="00D10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2" w:type="pct"/>
          </w:tcPr>
          <w:p w14:paraId="78B69A65" w14:textId="77777777" w:rsidR="00376E50" w:rsidRPr="0016249F" w:rsidRDefault="00376E50" w:rsidP="00D103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9" w:type="pct"/>
          </w:tcPr>
          <w:p w14:paraId="104E17F8" w14:textId="77777777" w:rsidR="00376E50" w:rsidRPr="0016249F" w:rsidRDefault="00376E50" w:rsidP="00D103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9" w:type="pct"/>
          </w:tcPr>
          <w:p w14:paraId="1EFA4190" w14:textId="77777777" w:rsidR="00376E50" w:rsidRPr="0016249F" w:rsidRDefault="00376E50" w:rsidP="00D103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76E50" w:rsidRPr="0016249F" w14:paraId="6428757A" w14:textId="77777777" w:rsidTr="00D10305">
        <w:tc>
          <w:tcPr>
            <w:tcW w:w="3300" w:type="pct"/>
          </w:tcPr>
          <w:p w14:paraId="4DEAD87B" w14:textId="77777777" w:rsidR="00376E50" w:rsidRPr="0016249F" w:rsidRDefault="00376E50" w:rsidP="00D10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2" w:type="pct"/>
          </w:tcPr>
          <w:p w14:paraId="457FB762" w14:textId="77777777" w:rsidR="00376E50" w:rsidRPr="0016249F" w:rsidRDefault="00376E50" w:rsidP="00D103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9" w:type="pct"/>
          </w:tcPr>
          <w:p w14:paraId="4FAAF621" w14:textId="77777777" w:rsidR="00376E50" w:rsidRPr="0016249F" w:rsidRDefault="00376E50" w:rsidP="00D103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9" w:type="pct"/>
          </w:tcPr>
          <w:p w14:paraId="6CB12D6C" w14:textId="77777777" w:rsidR="00376E50" w:rsidRPr="0016249F" w:rsidRDefault="00376E50" w:rsidP="00D103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76E50" w:rsidRPr="0016249F" w14:paraId="6BB96D0D" w14:textId="77777777" w:rsidTr="00D10305">
        <w:tc>
          <w:tcPr>
            <w:tcW w:w="3300" w:type="pct"/>
          </w:tcPr>
          <w:p w14:paraId="01484118" w14:textId="77777777" w:rsidR="00376E50" w:rsidRPr="0016249F" w:rsidRDefault="00376E50" w:rsidP="00D10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2" w:type="pct"/>
          </w:tcPr>
          <w:p w14:paraId="4BF5E00E" w14:textId="77777777" w:rsidR="00376E50" w:rsidRPr="0016249F" w:rsidRDefault="00376E50" w:rsidP="00D103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9" w:type="pct"/>
          </w:tcPr>
          <w:p w14:paraId="32A1449E" w14:textId="77777777" w:rsidR="00376E50" w:rsidRPr="0016249F" w:rsidRDefault="00376E50" w:rsidP="00D103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9" w:type="pct"/>
          </w:tcPr>
          <w:p w14:paraId="6FD223EF" w14:textId="77777777" w:rsidR="00376E50" w:rsidRPr="0016249F" w:rsidRDefault="00376E50" w:rsidP="00D103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26E07" w:rsidRPr="0016249F" w14:paraId="249044ED" w14:textId="77777777" w:rsidTr="00D10305">
        <w:tc>
          <w:tcPr>
            <w:tcW w:w="3300" w:type="pct"/>
          </w:tcPr>
          <w:p w14:paraId="429D00F2" w14:textId="6F95193F" w:rsidR="00326E07" w:rsidRPr="0016249F" w:rsidRDefault="00326E07" w:rsidP="00D10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249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ผู้บริหารสำคัญ</w:t>
            </w:r>
          </w:p>
        </w:tc>
        <w:tc>
          <w:tcPr>
            <w:tcW w:w="752" w:type="pct"/>
          </w:tcPr>
          <w:p w14:paraId="1C3A1C7B" w14:textId="77777777" w:rsidR="00326E07" w:rsidRPr="0016249F" w:rsidRDefault="00326E07" w:rsidP="00D103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9" w:type="pct"/>
          </w:tcPr>
          <w:p w14:paraId="7C6368FB" w14:textId="77777777" w:rsidR="00326E07" w:rsidRPr="0016249F" w:rsidRDefault="00326E07" w:rsidP="00D103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9" w:type="pct"/>
          </w:tcPr>
          <w:p w14:paraId="0CBF5E45" w14:textId="77777777" w:rsidR="00326E07" w:rsidRPr="0016249F" w:rsidRDefault="00326E07" w:rsidP="00D103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26E07" w:rsidRPr="0016249F" w14:paraId="50A0103D" w14:textId="77777777" w:rsidTr="00D10305">
        <w:tc>
          <w:tcPr>
            <w:tcW w:w="3300" w:type="pct"/>
            <w:shd w:val="clear" w:color="auto" w:fill="auto"/>
          </w:tcPr>
          <w:p w14:paraId="4DB0F2FE" w14:textId="77777777" w:rsidR="00326E07" w:rsidRPr="0016249F" w:rsidRDefault="00326E07" w:rsidP="00D10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249F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752" w:type="pct"/>
          </w:tcPr>
          <w:p w14:paraId="1866CB46" w14:textId="28F81186" w:rsidR="00326E07" w:rsidRPr="0018714A" w:rsidRDefault="000D4827" w:rsidP="00D103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1,573</w:t>
            </w:r>
          </w:p>
        </w:tc>
        <w:tc>
          <w:tcPr>
            <w:tcW w:w="199" w:type="pct"/>
          </w:tcPr>
          <w:p w14:paraId="3A90FD78" w14:textId="77777777" w:rsidR="00326E07" w:rsidRPr="0016249F" w:rsidRDefault="00326E07" w:rsidP="00D103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9" w:type="pct"/>
          </w:tcPr>
          <w:p w14:paraId="6758B18B" w14:textId="70DC4AD9" w:rsidR="00326E07" w:rsidRPr="0016249F" w:rsidRDefault="00326E07" w:rsidP="00D103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671</w:t>
            </w:r>
          </w:p>
        </w:tc>
      </w:tr>
      <w:tr w:rsidR="00326E07" w:rsidRPr="0016249F" w14:paraId="0FF1B686" w14:textId="77777777" w:rsidTr="00D10305">
        <w:tc>
          <w:tcPr>
            <w:tcW w:w="3300" w:type="pct"/>
            <w:shd w:val="clear" w:color="auto" w:fill="auto"/>
          </w:tcPr>
          <w:p w14:paraId="279BDFD5" w14:textId="77777777" w:rsidR="00326E07" w:rsidRPr="00882253" w:rsidRDefault="00326E07" w:rsidP="00D10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6249F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752" w:type="pct"/>
          </w:tcPr>
          <w:p w14:paraId="21E6C8E5" w14:textId="77777777" w:rsidR="00326E07" w:rsidRPr="0018714A" w:rsidRDefault="00326E07" w:rsidP="00D103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9" w:type="pct"/>
          </w:tcPr>
          <w:p w14:paraId="2DB5BCDA" w14:textId="77777777" w:rsidR="00326E07" w:rsidRPr="0016249F" w:rsidRDefault="00326E07" w:rsidP="00D103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9" w:type="pct"/>
          </w:tcPr>
          <w:p w14:paraId="301AD1DC" w14:textId="77777777" w:rsidR="00326E07" w:rsidRPr="0016249F" w:rsidRDefault="00326E07" w:rsidP="00D103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26E07" w:rsidRPr="0016249F" w14:paraId="37DA03E6" w14:textId="77777777" w:rsidTr="00D10305">
        <w:tc>
          <w:tcPr>
            <w:tcW w:w="3300" w:type="pct"/>
            <w:shd w:val="clear" w:color="auto" w:fill="FFFFFF"/>
          </w:tcPr>
          <w:p w14:paraId="46F3DEBD" w14:textId="77777777" w:rsidR="00326E07" w:rsidRPr="00882253" w:rsidRDefault="00326E07" w:rsidP="00D10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62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6249F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752" w:type="pct"/>
          </w:tcPr>
          <w:p w14:paraId="14B4CB02" w14:textId="293BDB14" w:rsidR="00326E07" w:rsidRPr="0018714A" w:rsidRDefault="000D4827" w:rsidP="00D103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11,162</w:t>
            </w:r>
          </w:p>
        </w:tc>
        <w:tc>
          <w:tcPr>
            <w:tcW w:w="199" w:type="pct"/>
          </w:tcPr>
          <w:p w14:paraId="76DCD71A" w14:textId="77777777" w:rsidR="00326E07" w:rsidRPr="0016249F" w:rsidRDefault="00326E07" w:rsidP="00D103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9" w:type="pct"/>
          </w:tcPr>
          <w:p w14:paraId="1134F650" w14:textId="0A06F191" w:rsidR="00326E07" w:rsidRPr="0016249F" w:rsidRDefault="00326E07" w:rsidP="00D103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after="0"/>
              <w:ind w:left="-21" w:right="-131" w:hanging="8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8,582</w:t>
            </w:r>
          </w:p>
        </w:tc>
      </w:tr>
      <w:tr w:rsidR="00326E07" w:rsidRPr="0016249F" w14:paraId="77FBA60B" w14:textId="77777777" w:rsidTr="00D10305">
        <w:tc>
          <w:tcPr>
            <w:tcW w:w="3300" w:type="pct"/>
            <w:shd w:val="clear" w:color="auto" w:fill="FFFFFF"/>
          </w:tcPr>
          <w:p w14:paraId="41D4682B" w14:textId="77777777" w:rsidR="00326E07" w:rsidRPr="0016249F" w:rsidRDefault="00326E07" w:rsidP="00D10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6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6249F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752" w:type="pct"/>
            <w:tcBorders>
              <w:bottom w:val="single" w:sz="4" w:space="0" w:color="auto"/>
            </w:tcBorders>
            <w:shd w:val="clear" w:color="auto" w:fill="auto"/>
          </w:tcPr>
          <w:p w14:paraId="0CAD1CC1" w14:textId="19F5137C" w:rsidR="00326E07" w:rsidRPr="0018714A" w:rsidRDefault="000D4827" w:rsidP="00D103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146</w:t>
            </w:r>
          </w:p>
        </w:tc>
        <w:tc>
          <w:tcPr>
            <w:tcW w:w="199" w:type="pct"/>
          </w:tcPr>
          <w:p w14:paraId="6834D780" w14:textId="77777777" w:rsidR="00326E07" w:rsidRPr="0016249F" w:rsidRDefault="00326E07" w:rsidP="00D103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after="0"/>
              <w:ind w:left="-108" w:right="-13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49" w:type="pct"/>
            <w:tcBorders>
              <w:bottom w:val="single" w:sz="4" w:space="0" w:color="auto"/>
            </w:tcBorders>
          </w:tcPr>
          <w:p w14:paraId="4E3C3CF7" w14:textId="37E10659" w:rsidR="00326E07" w:rsidRPr="0016249F" w:rsidRDefault="00326E07" w:rsidP="00D103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138</w:t>
            </w:r>
          </w:p>
        </w:tc>
      </w:tr>
      <w:tr w:rsidR="00326E07" w:rsidRPr="0016249F" w14:paraId="4DA6F082" w14:textId="77777777" w:rsidTr="00D10305">
        <w:tc>
          <w:tcPr>
            <w:tcW w:w="3300" w:type="pct"/>
            <w:shd w:val="clear" w:color="auto" w:fill="FFFFFF"/>
          </w:tcPr>
          <w:p w14:paraId="0C1DFDCB" w14:textId="77777777" w:rsidR="00326E07" w:rsidRPr="00882253" w:rsidRDefault="00326E07" w:rsidP="00D10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62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6249F">
              <w:rPr>
                <w:rFonts w:asciiTheme="majorBidi" w:hAnsiTheme="majorBidi" w:cstheme="majorBidi"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752" w:type="pct"/>
            <w:tcBorders>
              <w:top w:val="single" w:sz="4" w:space="0" w:color="auto"/>
              <w:bottom w:val="double" w:sz="4" w:space="0" w:color="auto"/>
            </w:tcBorders>
          </w:tcPr>
          <w:p w14:paraId="759E09B8" w14:textId="2D461B4E" w:rsidR="00326E07" w:rsidRPr="0018714A" w:rsidRDefault="000D4827" w:rsidP="00D103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11,308</w:t>
            </w:r>
          </w:p>
        </w:tc>
        <w:tc>
          <w:tcPr>
            <w:tcW w:w="199" w:type="pct"/>
          </w:tcPr>
          <w:p w14:paraId="4AE7C1CB" w14:textId="77777777" w:rsidR="00326E07" w:rsidRPr="0016249F" w:rsidRDefault="00326E07" w:rsidP="00D103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after="0"/>
              <w:ind w:left="-108" w:right="-13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49" w:type="pct"/>
            <w:tcBorders>
              <w:top w:val="single" w:sz="4" w:space="0" w:color="auto"/>
              <w:bottom w:val="double" w:sz="4" w:space="0" w:color="auto"/>
            </w:tcBorders>
          </w:tcPr>
          <w:p w14:paraId="38025C97" w14:textId="64E37381" w:rsidR="00326E07" w:rsidRPr="0016249F" w:rsidRDefault="00326E07" w:rsidP="00D103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8,720</w:t>
            </w:r>
          </w:p>
        </w:tc>
      </w:tr>
      <w:tr w:rsidR="00326E07" w:rsidRPr="0016249F" w14:paraId="5D9A7CB0" w14:textId="77777777" w:rsidTr="00D10305">
        <w:tc>
          <w:tcPr>
            <w:tcW w:w="3300" w:type="pct"/>
            <w:shd w:val="clear" w:color="auto" w:fill="FFFFFF"/>
          </w:tcPr>
          <w:p w14:paraId="18659B66" w14:textId="77777777" w:rsidR="00326E07" w:rsidRPr="0016249F" w:rsidRDefault="00326E07" w:rsidP="00D10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752" w:type="pct"/>
          </w:tcPr>
          <w:p w14:paraId="0D074850" w14:textId="77777777" w:rsidR="00326E07" w:rsidRPr="0016249F" w:rsidRDefault="00326E07" w:rsidP="00D103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after="0"/>
              <w:ind w:left="-108" w:right="-13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99" w:type="pct"/>
          </w:tcPr>
          <w:p w14:paraId="6B6DD7A3" w14:textId="77777777" w:rsidR="00326E07" w:rsidRPr="0016249F" w:rsidRDefault="00326E07" w:rsidP="00D103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after="0"/>
              <w:ind w:left="-108" w:right="-13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49" w:type="pct"/>
          </w:tcPr>
          <w:p w14:paraId="6FF6795B" w14:textId="77777777" w:rsidR="00326E07" w:rsidRPr="0016249F" w:rsidRDefault="00326E07" w:rsidP="00D103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after="0"/>
              <w:ind w:left="-108" w:right="-13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326E07" w:rsidRPr="0016249F" w14:paraId="0176C8D6" w14:textId="77777777" w:rsidTr="00D10305">
        <w:tc>
          <w:tcPr>
            <w:tcW w:w="3300" w:type="pct"/>
            <w:shd w:val="clear" w:color="auto" w:fill="FFFFFF"/>
          </w:tcPr>
          <w:p w14:paraId="0AAE43AF" w14:textId="77777777" w:rsidR="00326E07" w:rsidRPr="00882253" w:rsidRDefault="00326E07" w:rsidP="00D10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6249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752" w:type="pct"/>
          </w:tcPr>
          <w:p w14:paraId="5A673896" w14:textId="77777777" w:rsidR="00326E07" w:rsidRPr="0016249F" w:rsidRDefault="00326E07" w:rsidP="00D103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9" w:type="pct"/>
          </w:tcPr>
          <w:p w14:paraId="44F2AC2E" w14:textId="77777777" w:rsidR="00326E07" w:rsidRPr="0016249F" w:rsidRDefault="00326E07" w:rsidP="00D103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9" w:type="pct"/>
          </w:tcPr>
          <w:p w14:paraId="2CC44AD0" w14:textId="77777777" w:rsidR="00326E07" w:rsidRPr="0016249F" w:rsidRDefault="00326E07" w:rsidP="00D103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26E07" w:rsidRPr="0016249F" w14:paraId="7E7C7ACD" w14:textId="77777777" w:rsidTr="00D10305">
        <w:tc>
          <w:tcPr>
            <w:tcW w:w="3300" w:type="pct"/>
            <w:shd w:val="clear" w:color="auto" w:fill="FFFFFF"/>
          </w:tcPr>
          <w:p w14:paraId="450360DB" w14:textId="77777777" w:rsidR="00326E07" w:rsidRPr="0016249F" w:rsidRDefault="00326E07" w:rsidP="00D10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249F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752" w:type="pct"/>
          </w:tcPr>
          <w:p w14:paraId="2DA7845B" w14:textId="29459C61" w:rsidR="00326E07" w:rsidRPr="0018714A" w:rsidRDefault="000D4827" w:rsidP="00905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9" w:type="pct"/>
          </w:tcPr>
          <w:p w14:paraId="0E8D715A" w14:textId="77777777" w:rsidR="00326E07" w:rsidRPr="0018714A" w:rsidRDefault="00326E07" w:rsidP="00D103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after="0"/>
              <w:ind w:left="-108" w:right="-13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49" w:type="pct"/>
          </w:tcPr>
          <w:p w14:paraId="63423873" w14:textId="77777777" w:rsidR="00326E07" w:rsidRPr="0018714A" w:rsidRDefault="00326E07" w:rsidP="00D103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after="0"/>
              <w:ind w:left="-21" w:right="-131" w:hanging="87"/>
              <w:rPr>
                <w:rFonts w:asciiTheme="majorBidi" w:hAnsiTheme="majorBidi" w:cstheme="majorBidi"/>
                <w:sz w:val="30"/>
                <w:szCs w:val="30"/>
              </w:rPr>
            </w:pPr>
            <w:r w:rsidRPr="0018714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 17</w:t>
            </w:r>
          </w:p>
        </w:tc>
      </w:tr>
      <w:tr w:rsidR="00326E07" w:rsidRPr="0016249F" w14:paraId="43581838" w14:textId="77777777" w:rsidTr="00D10305">
        <w:tc>
          <w:tcPr>
            <w:tcW w:w="3300" w:type="pct"/>
            <w:shd w:val="clear" w:color="auto" w:fill="FFFFFF"/>
          </w:tcPr>
          <w:p w14:paraId="08800150" w14:textId="77777777" w:rsidR="00326E07" w:rsidRPr="0016249F" w:rsidRDefault="00326E07" w:rsidP="00D10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249F">
              <w:rPr>
                <w:rFonts w:asciiTheme="majorBidi" w:hAnsiTheme="majorBidi" w:cstheme="majorBidi"/>
                <w:sz w:val="30"/>
                <w:szCs w:val="30"/>
                <w:cs/>
              </w:rPr>
              <w:t>ซื้ออุปกรณ์</w:t>
            </w:r>
          </w:p>
        </w:tc>
        <w:tc>
          <w:tcPr>
            <w:tcW w:w="752" w:type="pct"/>
          </w:tcPr>
          <w:p w14:paraId="31BF10D6" w14:textId="6E8CEC02" w:rsidR="00326E07" w:rsidRPr="0018714A" w:rsidRDefault="000D4827" w:rsidP="00905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9" w:type="pct"/>
          </w:tcPr>
          <w:p w14:paraId="09F5B31E" w14:textId="77777777" w:rsidR="00326E07" w:rsidRPr="0018714A" w:rsidRDefault="00326E07" w:rsidP="00D103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after="0"/>
              <w:ind w:left="-108" w:right="-13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49" w:type="pct"/>
          </w:tcPr>
          <w:p w14:paraId="31E5436A" w14:textId="77777777" w:rsidR="00326E07" w:rsidRPr="0018714A" w:rsidRDefault="00326E07" w:rsidP="00D103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after="0"/>
              <w:ind w:left="-21" w:right="-131" w:hanging="87"/>
              <w:rPr>
                <w:rFonts w:asciiTheme="majorBidi" w:hAnsiTheme="majorBidi" w:cstheme="majorBidi"/>
                <w:sz w:val="30"/>
                <w:szCs w:val="30"/>
              </w:rPr>
            </w:pPr>
            <w:r w:rsidRPr="0018714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157</w:t>
            </w:r>
          </w:p>
        </w:tc>
      </w:tr>
    </w:tbl>
    <w:p w14:paraId="2A3FECF2" w14:textId="77777777" w:rsidR="00B90742" w:rsidRDefault="00B90742" w:rsidP="005A205A">
      <w:pPr>
        <w:pStyle w:val="BodyText2"/>
        <w:tabs>
          <w:tab w:val="left" w:pos="540"/>
        </w:tabs>
        <w:spacing w:line="240" w:lineRule="atLeast"/>
        <w:ind w:left="0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1BC171DA" w14:textId="357C295F" w:rsidR="00AD5FBE" w:rsidRPr="0016249F" w:rsidRDefault="00AD5FBE" w:rsidP="00E742FC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16249F">
        <w:rPr>
          <w:rFonts w:asciiTheme="majorBidi" w:hAnsiTheme="majorBidi" w:cstheme="majorBidi"/>
          <w:sz w:val="30"/>
          <w:szCs w:val="30"/>
          <w:cs/>
        </w:rPr>
        <w:t>ยอดคงเหลือกับบุคคลหรือกิจการที่เกี่ยวข้องกัน ณ วันที่</w:t>
      </w:r>
      <w:r w:rsidRPr="0016249F">
        <w:rPr>
          <w:rFonts w:asciiTheme="majorBidi" w:hAnsiTheme="majorBidi" w:cstheme="majorBidi"/>
          <w:sz w:val="30"/>
          <w:szCs w:val="30"/>
        </w:rPr>
        <w:t xml:space="preserve"> </w:t>
      </w:r>
      <w:r w:rsidR="00326E07">
        <w:rPr>
          <w:rFonts w:asciiTheme="majorBidi" w:hAnsiTheme="majorBidi" w:cstheme="majorBidi"/>
          <w:sz w:val="30"/>
          <w:szCs w:val="30"/>
        </w:rPr>
        <w:t xml:space="preserve">30 </w:t>
      </w:r>
      <w:r w:rsidR="00326E07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Pr="0016249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6249F">
        <w:rPr>
          <w:rFonts w:asciiTheme="majorBidi" w:hAnsiTheme="majorBidi" w:cstheme="majorBidi"/>
          <w:sz w:val="30"/>
          <w:szCs w:val="30"/>
        </w:rPr>
        <w:t>256</w:t>
      </w:r>
      <w:r w:rsidR="006F0676">
        <w:rPr>
          <w:rFonts w:asciiTheme="majorBidi" w:hAnsiTheme="majorBidi" w:cstheme="majorBidi" w:hint="cs"/>
          <w:sz w:val="30"/>
          <w:szCs w:val="30"/>
          <w:cs/>
        </w:rPr>
        <w:t>5</w:t>
      </w:r>
      <w:r w:rsidRPr="0016249F">
        <w:rPr>
          <w:rFonts w:asciiTheme="majorBidi" w:hAnsiTheme="majorBidi" w:cstheme="majorBidi"/>
          <w:sz w:val="30"/>
          <w:szCs w:val="30"/>
        </w:rPr>
        <w:t xml:space="preserve"> </w:t>
      </w:r>
      <w:r w:rsidRPr="0016249F">
        <w:rPr>
          <w:rFonts w:asciiTheme="majorBidi" w:hAnsiTheme="majorBidi" w:cstheme="majorBidi"/>
          <w:sz w:val="30"/>
          <w:szCs w:val="30"/>
          <w:cs/>
        </w:rPr>
        <w:t>และ</w:t>
      </w:r>
      <w:r w:rsidRPr="0016249F">
        <w:rPr>
          <w:rFonts w:asciiTheme="majorBidi" w:hAnsiTheme="majorBidi" w:cstheme="majorBidi"/>
          <w:sz w:val="30"/>
          <w:szCs w:val="30"/>
        </w:rPr>
        <w:t xml:space="preserve"> 31 </w:t>
      </w:r>
      <w:r w:rsidRPr="0016249F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16249F">
        <w:rPr>
          <w:rFonts w:asciiTheme="majorBidi" w:hAnsiTheme="majorBidi" w:cstheme="majorBidi"/>
          <w:sz w:val="30"/>
          <w:szCs w:val="30"/>
        </w:rPr>
        <w:t>256</w:t>
      </w:r>
      <w:r w:rsidR="006F0676">
        <w:rPr>
          <w:rFonts w:asciiTheme="majorBidi" w:hAnsiTheme="majorBidi" w:cstheme="majorBidi" w:hint="cs"/>
          <w:sz w:val="30"/>
          <w:szCs w:val="30"/>
          <w:cs/>
        </w:rPr>
        <w:t>4</w:t>
      </w:r>
      <w:r w:rsidRPr="0016249F">
        <w:rPr>
          <w:rFonts w:asciiTheme="majorBidi" w:hAnsiTheme="majorBidi" w:cstheme="majorBidi"/>
          <w:sz w:val="30"/>
          <w:szCs w:val="30"/>
        </w:rPr>
        <w:t xml:space="preserve"> </w:t>
      </w:r>
      <w:r w:rsidRPr="0016249F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37085621" w14:textId="77777777" w:rsidR="002C4FD1" w:rsidRPr="00E742FC" w:rsidRDefault="002C4FD1" w:rsidP="00E742FC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4841" w:type="pct"/>
        <w:tblInd w:w="450" w:type="dxa"/>
        <w:tblLayout w:type="fixed"/>
        <w:tblLook w:val="01E0" w:firstRow="1" w:lastRow="1" w:firstColumn="1" w:lastColumn="1" w:noHBand="0" w:noVBand="0"/>
      </w:tblPr>
      <w:tblGrid>
        <w:gridCol w:w="5941"/>
        <w:gridCol w:w="1407"/>
        <w:gridCol w:w="352"/>
        <w:gridCol w:w="1380"/>
      </w:tblGrid>
      <w:tr w:rsidR="00406EB6" w:rsidRPr="0016249F" w14:paraId="2DEFC512" w14:textId="77777777" w:rsidTr="00C05EA0">
        <w:trPr>
          <w:tblHeader/>
        </w:trPr>
        <w:tc>
          <w:tcPr>
            <w:tcW w:w="3271" w:type="pct"/>
          </w:tcPr>
          <w:p w14:paraId="0BB4D555" w14:textId="30F3C020" w:rsidR="00406EB6" w:rsidRPr="0016249F" w:rsidRDefault="00406EB6" w:rsidP="00406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75" w:type="pct"/>
          </w:tcPr>
          <w:p w14:paraId="3368C392" w14:textId="5CFD81E8" w:rsidR="00406EB6" w:rsidRPr="0016249F" w:rsidRDefault="00326E07" w:rsidP="00406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94" w:type="pct"/>
          </w:tcPr>
          <w:p w14:paraId="55237987" w14:textId="77777777" w:rsidR="00406EB6" w:rsidRPr="0016249F" w:rsidRDefault="00406EB6" w:rsidP="00406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0" w:type="pct"/>
          </w:tcPr>
          <w:p w14:paraId="4CFA0071" w14:textId="33428F00" w:rsidR="00406EB6" w:rsidRPr="0016249F" w:rsidRDefault="006D66F7" w:rsidP="00406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6249F">
              <w:rPr>
                <w:rFonts w:ascii="Angsana New" w:hAnsi="Angsana New"/>
                <w:sz w:val="30"/>
                <w:szCs w:val="30"/>
              </w:rPr>
              <w:t>31</w:t>
            </w:r>
            <w:r w:rsidR="00406EB6" w:rsidRPr="0016249F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406EB6" w:rsidRPr="0016249F" w14:paraId="639DFC77" w14:textId="77777777" w:rsidTr="00C05EA0">
        <w:trPr>
          <w:tblHeader/>
        </w:trPr>
        <w:tc>
          <w:tcPr>
            <w:tcW w:w="3271" w:type="pct"/>
          </w:tcPr>
          <w:p w14:paraId="0526F0FC" w14:textId="153B1CDF" w:rsidR="00406EB6" w:rsidRPr="0016249F" w:rsidRDefault="00406EB6" w:rsidP="00406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75" w:type="pct"/>
          </w:tcPr>
          <w:p w14:paraId="41F7A047" w14:textId="3B3C80A1" w:rsidR="00406EB6" w:rsidRPr="0016249F" w:rsidRDefault="00406EB6" w:rsidP="00406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6249F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="006F0676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194" w:type="pct"/>
          </w:tcPr>
          <w:p w14:paraId="53CCAE7D" w14:textId="77777777" w:rsidR="00406EB6" w:rsidRPr="0016249F" w:rsidRDefault="00406EB6" w:rsidP="00406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0" w:type="pct"/>
          </w:tcPr>
          <w:p w14:paraId="6E4EE46C" w14:textId="1DE4A562" w:rsidR="00406EB6" w:rsidRPr="0016249F" w:rsidRDefault="00406EB6" w:rsidP="00406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6249F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="006F0676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</w:tr>
      <w:tr w:rsidR="00406EB6" w:rsidRPr="0016249F" w14:paraId="103B087E" w14:textId="77777777" w:rsidTr="00C05EA0">
        <w:trPr>
          <w:trHeight w:val="60"/>
          <w:tblHeader/>
        </w:trPr>
        <w:tc>
          <w:tcPr>
            <w:tcW w:w="3271" w:type="pct"/>
          </w:tcPr>
          <w:p w14:paraId="7988CA7E" w14:textId="77777777" w:rsidR="00406EB6" w:rsidRPr="0016249F" w:rsidRDefault="00406EB6" w:rsidP="00406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29" w:type="pct"/>
            <w:gridSpan w:val="3"/>
          </w:tcPr>
          <w:p w14:paraId="0AB30106" w14:textId="634F9825" w:rsidR="00406EB6" w:rsidRPr="0016249F" w:rsidRDefault="00406EB6" w:rsidP="00406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6249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44A44" w:rsidRPr="0016249F" w14:paraId="2E847CC8" w14:textId="77777777" w:rsidTr="00844A44">
        <w:tc>
          <w:tcPr>
            <w:tcW w:w="3271" w:type="pct"/>
          </w:tcPr>
          <w:p w14:paraId="617980AD" w14:textId="6DAC038D" w:rsidR="00844A44" w:rsidRPr="0016249F" w:rsidRDefault="00844A44" w:rsidP="00844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16249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  <w:r w:rsidRPr="0016249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775" w:type="pct"/>
          </w:tcPr>
          <w:p w14:paraId="0D4A5E38" w14:textId="77777777" w:rsidR="00844A44" w:rsidRPr="0016249F" w:rsidRDefault="00844A44" w:rsidP="00844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4" w:type="pct"/>
          </w:tcPr>
          <w:p w14:paraId="790D36FF" w14:textId="77777777" w:rsidR="00844A44" w:rsidRPr="0016249F" w:rsidRDefault="00844A44" w:rsidP="00844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32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0" w:type="pct"/>
          </w:tcPr>
          <w:p w14:paraId="0B03DEBC" w14:textId="77777777" w:rsidR="00844A44" w:rsidRPr="0016249F" w:rsidRDefault="00844A44" w:rsidP="00844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after="0" w:line="32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44A44" w:rsidRPr="0016249F" w14:paraId="0F7528C7" w14:textId="77777777" w:rsidTr="00844A44">
        <w:tc>
          <w:tcPr>
            <w:tcW w:w="3271" w:type="pct"/>
          </w:tcPr>
          <w:p w14:paraId="53168152" w14:textId="77749465" w:rsidR="00844A44" w:rsidRPr="0016249F" w:rsidRDefault="00844A44" w:rsidP="00844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6249F">
              <w:rPr>
                <w:rFonts w:ascii="Angsana New" w:hAnsi="Angsana New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775" w:type="pct"/>
          </w:tcPr>
          <w:p w14:paraId="216C0161" w14:textId="1FCCE60D" w:rsidR="00844A44" w:rsidRPr="00E742FC" w:rsidRDefault="0045515A" w:rsidP="004860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778</w:t>
            </w:r>
          </w:p>
        </w:tc>
        <w:tc>
          <w:tcPr>
            <w:tcW w:w="194" w:type="pct"/>
          </w:tcPr>
          <w:p w14:paraId="477DB0DE" w14:textId="77777777" w:rsidR="00844A44" w:rsidRPr="0016249F" w:rsidRDefault="00844A44" w:rsidP="00844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32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0" w:type="pct"/>
          </w:tcPr>
          <w:p w14:paraId="3BF70B31" w14:textId="550F83AC" w:rsidR="00844A44" w:rsidRPr="0016249F" w:rsidRDefault="006F0676" w:rsidP="00844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after="0" w:line="32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2,360</w:t>
            </w:r>
          </w:p>
        </w:tc>
      </w:tr>
      <w:tr w:rsidR="00844A44" w:rsidRPr="0016249F" w14:paraId="517D50CC" w14:textId="77777777" w:rsidTr="004860F1">
        <w:tc>
          <w:tcPr>
            <w:tcW w:w="3271" w:type="pct"/>
          </w:tcPr>
          <w:p w14:paraId="72899FAC" w14:textId="57587BAB" w:rsidR="00844A44" w:rsidRPr="0016249F" w:rsidRDefault="00844A44" w:rsidP="00844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6249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75" w:type="pct"/>
            <w:tcBorders>
              <w:top w:val="single" w:sz="4" w:space="0" w:color="auto"/>
              <w:bottom w:val="double" w:sz="4" w:space="0" w:color="auto"/>
            </w:tcBorders>
          </w:tcPr>
          <w:p w14:paraId="24BF7E3A" w14:textId="26087E5C" w:rsidR="00844A44" w:rsidRPr="00E742FC" w:rsidRDefault="00B90742" w:rsidP="004860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778</w:t>
            </w:r>
          </w:p>
        </w:tc>
        <w:tc>
          <w:tcPr>
            <w:tcW w:w="194" w:type="pct"/>
          </w:tcPr>
          <w:p w14:paraId="615A2A8B" w14:textId="77777777" w:rsidR="00844A44" w:rsidRPr="0016249F" w:rsidRDefault="00844A44" w:rsidP="00844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32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0" w:type="pct"/>
            <w:tcBorders>
              <w:top w:val="single" w:sz="4" w:space="0" w:color="auto"/>
              <w:bottom w:val="double" w:sz="4" w:space="0" w:color="auto"/>
            </w:tcBorders>
          </w:tcPr>
          <w:p w14:paraId="5B1F0E88" w14:textId="40F60439" w:rsidR="00844A44" w:rsidRPr="0016249F" w:rsidRDefault="006F0676" w:rsidP="00844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after="0" w:line="320" w:lineRule="atLeas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</w:t>
            </w:r>
            <w:r w:rsidR="004860F1" w:rsidRPr="0016249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360</w:t>
            </w:r>
          </w:p>
        </w:tc>
      </w:tr>
      <w:tr w:rsidR="00844A44" w:rsidRPr="0016249F" w14:paraId="3369E70A" w14:textId="77777777" w:rsidTr="004860F1">
        <w:tc>
          <w:tcPr>
            <w:tcW w:w="3271" w:type="pct"/>
          </w:tcPr>
          <w:p w14:paraId="3E18FBA8" w14:textId="77777777" w:rsidR="00844A44" w:rsidRPr="0016249F" w:rsidRDefault="00844A44" w:rsidP="00406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75" w:type="pct"/>
            <w:tcBorders>
              <w:top w:val="double" w:sz="4" w:space="0" w:color="auto"/>
            </w:tcBorders>
          </w:tcPr>
          <w:p w14:paraId="5F7B381E" w14:textId="77777777" w:rsidR="00844A44" w:rsidRPr="0016249F" w:rsidRDefault="00844A44" w:rsidP="00844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4" w:type="pct"/>
          </w:tcPr>
          <w:p w14:paraId="1524B9CF" w14:textId="77777777" w:rsidR="00844A44" w:rsidRPr="0016249F" w:rsidRDefault="00844A44" w:rsidP="00406E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32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0" w:type="pct"/>
            <w:tcBorders>
              <w:top w:val="double" w:sz="4" w:space="0" w:color="auto"/>
            </w:tcBorders>
          </w:tcPr>
          <w:p w14:paraId="3CF8E4AF" w14:textId="77777777" w:rsidR="00844A44" w:rsidRPr="0016249F" w:rsidRDefault="00844A44" w:rsidP="002653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after="0" w:line="32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860F1" w:rsidRPr="0016249F" w14:paraId="660852B9" w14:textId="77777777" w:rsidTr="00844A44">
        <w:tc>
          <w:tcPr>
            <w:tcW w:w="3271" w:type="pct"/>
          </w:tcPr>
          <w:p w14:paraId="3D9CF9E3" w14:textId="02338FF8" w:rsidR="004860F1" w:rsidRPr="0016249F" w:rsidRDefault="004860F1" w:rsidP="004860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6249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  <w:r w:rsidRPr="0016249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775" w:type="pct"/>
          </w:tcPr>
          <w:p w14:paraId="4A2B618A" w14:textId="77777777" w:rsidR="004860F1" w:rsidRPr="0016249F" w:rsidRDefault="004860F1" w:rsidP="004860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4" w:type="pct"/>
          </w:tcPr>
          <w:p w14:paraId="7D49D06F" w14:textId="77777777" w:rsidR="004860F1" w:rsidRPr="0016249F" w:rsidRDefault="004860F1" w:rsidP="004860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32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0" w:type="pct"/>
          </w:tcPr>
          <w:p w14:paraId="13CE2258" w14:textId="77777777" w:rsidR="004860F1" w:rsidRPr="0016249F" w:rsidRDefault="004860F1" w:rsidP="004860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after="0" w:line="32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860F1" w:rsidRPr="0016249F" w14:paraId="47DCDC5B" w14:textId="77777777" w:rsidTr="00844A44">
        <w:tc>
          <w:tcPr>
            <w:tcW w:w="3271" w:type="pct"/>
          </w:tcPr>
          <w:p w14:paraId="670AC8F9" w14:textId="0F26CD0D" w:rsidR="004860F1" w:rsidRPr="0016249F" w:rsidRDefault="004860F1" w:rsidP="004860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6249F">
              <w:rPr>
                <w:rFonts w:ascii="Angsana New" w:hAnsi="Angsana New"/>
                <w:sz w:val="30"/>
                <w:szCs w:val="30"/>
                <w:cs/>
              </w:rPr>
              <w:t>บริษัทใหญ่ในลำดับสูงสุด</w:t>
            </w:r>
          </w:p>
        </w:tc>
        <w:tc>
          <w:tcPr>
            <w:tcW w:w="775" w:type="pct"/>
          </w:tcPr>
          <w:p w14:paraId="23CCD43F" w14:textId="3CC40C92" w:rsidR="004860F1" w:rsidRPr="00E742FC" w:rsidRDefault="0045515A" w:rsidP="004860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27,172</w:t>
            </w:r>
          </w:p>
        </w:tc>
        <w:tc>
          <w:tcPr>
            <w:tcW w:w="194" w:type="pct"/>
          </w:tcPr>
          <w:p w14:paraId="03F73BEC" w14:textId="77777777" w:rsidR="004860F1" w:rsidRPr="0016249F" w:rsidRDefault="004860F1" w:rsidP="004860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32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0" w:type="pct"/>
          </w:tcPr>
          <w:p w14:paraId="3EC287B4" w14:textId="4E23B631" w:rsidR="004860F1" w:rsidRPr="0016249F" w:rsidRDefault="006F0676" w:rsidP="004860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after="0" w:line="32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27</w:t>
            </w:r>
            <w:r w:rsidR="004860F1" w:rsidRPr="0016249F"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437</w:t>
            </w:r>
          </w:p>
        </w:tc>
      </w:tr>
      <w:tr w:rsidR="004860F1" w:rsidRPr="0016249F" w14:paraId="371E2DE2" w14:textId="77777777" w:rsidTr="004860F1">
        <w:tc>
          <w:tcPr>
            <w:tcW w:w="3271" w:type="pct"/>
          </w:tcPr>
          <w:p w14:paraId="0D2693F9" w14:textId="1DA71D39" w:rsidR="004860F1" w:rsidRPr="0016249F" w:rsidRDefault="004860F1" w:rsidP="004860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6249F">
              <w:rPr>
                <w:rFonts w:ascii="Angsana New" w:hAnsi="Angsana New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775" w:type="pct"/>
            <w:tcBorders>
              <w:bottom w:val="single" w:sz="4" w:space="0" w:color="auto"/>
            </w:tcBorders>
          </w:tcPr>
          <w:p w14:paraId="1C076072" w14:textId="5C3996D1" w:rsidR="004860F1" w:rsidRPr="00E742FC" w:rsidRDefault="0045515A" w:rsidP="004860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70,970</w:t>
            </w:r>
          </w:p>
        </w:tc>
        <w:tc>
          <w:tcPr>
            <w:tcW w:w="194" w:type="pct"/>
          </w:tcPr>
          <w:p w14:paraId="620BB69A" w14:textId="77777777" w:rsidR="004860F1" w:rsidRPr="0016249F" w:rsidRDefault="004860F1" w:rsidP="004860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32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0" w:type="pct"/>
            <w:tcBorders>
              <w:bottom w:val="single" w:sz="4" w:space="0" w:color="auto"/>
            </w:tcBorders>
          </w:tcPr>
          <w:p w14:paraId="76690CD5" w14:textId="1E12A924" w:rsidR="004860F1" w:rsidRPr="0016249F" w:rsidRDefault="006F0676" w:rsidP="004860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after="0" w:line="32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71</w:t>
            </w:r>
            <w:r w:rsidR="004860F1" w:rsidRPr="0016249F"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661</w:t>
            </w:r>
          </w:p>
        </w:tc>
      </w:tr>
      <w:tr w:rsidR="004860F1" w:rsidRPr="0016249F" w14:paraId="770FC95C" w14:textId="77777777" w:rsidTr="004860F1">
        <w:tc>
          <w:tcPr>
            <w:tcW w:w="3271" w:type="pct"/>
          </w:tcPr>
          <w:p w14:paraId="1C38010A" w14:textId="3E010587" w:rsidR="004860F1" w:rsidRPr="0016249F" w:rsidRDefault="004860F1" w:rsidP="004860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6249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75" w:type="pct"/>
            <w:tcBorders>
              <w:top w:val="single" w:sz="4" w:space="0" w:color="auto"/>
              <w:bottom w:val="double" w:sz="4" w:space="0" w:color="auto"/>
            </w:tcBorders>
          </w:tcPr>
          <w:p w14:paraId="2B8CA0D2" w14:textId="5C59E88B" w:rsidR="004860F1" w:rsidRPr="00E742FC" w:rsidRDefault="0045515A" w:rsidP="004860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98,142</w:t>
            </w:r>
          </w:p>
        </w:tc>
        <w:tc>
          <w:tcPr>
            <w:tcW w:w="194" w:type="pct"/>
          </w:tcPr>
          <w:p w14:paraId="4D025701" w14:textId="77777777" w:rsidR="004860F1" w:rsidRPr="0016249F" w:rsidRDefault="004860F1" w:rsidP="004860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32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0" w:type="pct"/>
            <w:tcBorders>
              <w:top w:val="single" w:sz="4" w:space="0" w:color="auto"/>
              <w:bottom w:val="double" w:sz="4" w:space="0" w:color="auto"/>
            </w:tcBorders>
          </w:tcPr>
          <w:p w14:paraId="6DD09C79" w14:textId="3DDC5BB0" w:rsidR="004860F1" w:rsidRPr="0016249F" w:rsidRDefault="006F0676" w:rsidP="004860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after="0" w:line="32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99</w:t>
            </w:r>
            <w:r w:rsidR="004860F1" w:rsidRPr="0016249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C31E0">
              <w:rPr>
                <w:rFonts w:ascii="Angsana New" w:hAnsi="Angsana New"/>
                <w:b/>
                <w:bCs/>
                <w:sz w:val="30"/>
                <w:szCs w:val="30"/>
              </w:rPr>
              <w:t>098</w:t>
            </w:r>
          </w:p>
        </w:tc>
      </w:tr>
    </w:tbl>
    <w:p w14:paraId="2A51166E" w14:textId="777F632C" w:rsidR="006D0BD9" w:rsidRPr="00E742FC" w:rsidRDefault="006D0BD9" w:rsidP="00E742FC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288BEABC" w14:textId="5E9C803B" w:rsidR="002C4FD1" w:rsidRPr="00326E07" w:rsidRDefault="002C4FD1" w:rsidP="00326E07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26E0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</w:t>
      </w:r>
      <w:r w:rsidR="000C68D6" w:rsidRPr="00326E0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สำคัญที่ทำกับบุคคลหรือกิจการที่เกี่ยวข้องกัน</w:t>
      </w:r>
    </w:p>
    <w:p w14:paraId="3A0127DE" w14:textId="0E15FE1A" w:rsidR="000C68D6" w:rsidRDefault="000C68D6" w:rsidP="00326E07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7CC1DB8C" w14:textId="72CF952F" w:rsidR="00111DBF" w:rsidRPr="00111DBF" w:rsidRDefault="00111DBF" w:rsidP="00326E07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ในระหว่างวดหกเดือนสิ้นสุดวันที่ </w:t>
      </w:r>
      <w:r>
        <w:rPr>
          <w:rFonts w:asciiTheme="majorBidi" w:hAnsiTheme="majorBidi" w:cstheme="majorBidi"/>
          <w:sz w:val="30"/>
          <w:szCs w:val="30"/>
        </w:rPr>
        <w:t xml:space="preserve">30 </w:t>
      </w:r>
      <w:r>
        <w:rPr>
          <w:rFonts w:asciiTheme="majorBidi" w:hAnsiTheme="majorBidi" w:cstheme="majorBidi" w:hint="cs"/>
          <w:sz w:val="30"/>
          <w:szCs w:val="30"/>
          <w:cs/>
        </w:rPr>
        <w:t>มิถุนายน 2565 บริษัทไม่มีสัญญาสำคัญที่ทำกับบุคคลหรือกิจการที่เกี่ยวข้องกันที่เกิดขึ้นใหม่</w:t>
      </w:r>
      <w:r w:rsidR="00F2016E">
        <w:rPr>
          <w:rFonts w:asciiTheme="majorBidi" w:hAnsiTheme="majorBidi" w:cstheme="majorBidi" w:hint="cs"/>
          <w:sz w:val="30"/>
          <w:szCs w:val="30"/>
          <w:cs/>
        </w:rPr>
        <w:t>หรือแก้ไข</w:t>
      </w:r>
      <w:r>
        <w:rPr>
          <w:rFonts w:asciiTheme="majorBidi" w:hAnsiTheme="majorBidi" w:cstheme="majorBidi" w:hint="cs"/>
          <w:sz w:val="30"/>
          <w:szCs w:val="30"/>
          <w:cs/>
        </w:rPr>
        <w:t>ระหว่างงวด</w:t>
      </w:r>
    </w:p>
    <w:p w14:paraId="725854EF" w14:textId="77777777" w:rsidR="00111DBF" w:rsidRDefault="00111DBF" w:rsidP="00376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/>
          <w:sz w:val="30"/>
          <w:szCs w:val="30"/>
          <w:lang w:val="en-GB"/>
        </w:rPr>
      </w:pPr>
    </w:p>
    <w:p w14:paraId="644F09BF" w14:textId="73A123B5" w:rsidR="00F54FE5" w:rsidRPr="0016249F" w:rsidRDefault="00D519FB" w:rsidP="00F54F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 w:hint="cs"/>
          <w:b/>
          <w:bCs/>
          <w:sz w:val="30"/>
          <w:szCs w:val="30"/>
          <w:cs/>
          <w:lang w:val="th-TH"/>
        </w:rPr>
        <w:lastRenderedPageBreak/>
        <w:t>3</w:t>
      </w:r>
      <w:r w:rsidR="00F54FE5" w:rsidRPr="0016249F">
        <w:rPr>
          <w:rFonts w:ascii="Angsana New" w:hAnsi="Angsana New"/>
          <w:b/>
          <w:bCs/>
          <w:sz w:val="30"/>
          <w:szCs w:val="30"/>
          <w:cs/>
          <w:lang w:val="th-TH"/>
        </w:rPr>
        <w:tab/>
        <w:t xml:space="preserve">ที่ดิน อาคารและอุปกรณ์  </w:t>
      </w:r>
    </w:p>
    <w:p w14:paraId="4C0B94E8" w14:textId="3D6E17A9" w:rsidR="002C4FD1" w:rsidRPr="00531CA1" w:rsidRDefault="002C4FD1" w:rsidP="002C4F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2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04ABAB36" w14:textId="0024B185" w:rsidR="00F54FE5" w:rsidRPr="0016249F" w:rsidRDefault="00F54FE5" w:rsidP="00F54FE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16249F">
        <w:rPr>
          <w:rFonts w:asciiTheme="majorBidi" w:hAnsiTheme="majorBidi" w:cstheme="majorBidi"/>
          <w:b/>
          <w:sz w:val="30"/>
          <w:szCs w:val="30"/>
          <w:cs/>
        </w:rPr>
        <w:t>ก</w:t>
      </w:r>
      <w:r w:rsidRPr="0016249F">
        <w:rPr>
          <w:rFonts w:asciiTheme="majorBidi" w:hAnsiTheme="majorBidi" w:cstheme="majorBidi"/>
          <w:sz w:val="30"/>
          <w:szCs w:val="30"/>
          <w:cs/>
        </w:rPr>
        <w:t>ารซื้อ จำหน่าย และโอนที่ดิน อาคารและอุปกรณ์</w:t>
      </w:r>
      <w:r w:rsidR="002B1612" w:rsidRPr="0016249F">
        <w:rPr>
          <w:rFonts w:asciiTheme="majorBidi" w:hAnsiTheme="majorBidi" w:cstheme="majorBidi"/>
          <w:sz w:val="30"/>
          <w:szCs w:val="30"/>
          <w:cs/>
        </w:rPr>
        <w:t>ไม่รวมสินทรัพย์สิทธิการใช้</w:t>
      </w:r>
      <w:r w:rsidRPr="0016249F">
        <w:rPr>
          <w:rFonts w:asciiTheme="majorBidi" w:hAnsiTheme="majorBidi" w:cstheme="majorBidi"/>
          <w:sz w:val="30"/>
          <w:szCs w:val="30"/>
          <w:cs/>
        </w:rPr>
        <w:t>ระหว่างงวด</w:t>
      </w:r>
      <w:r w:rsidR="00653176">
        <w:rPr>
          <w:rFonts w:asciiTheme="majorBidi" w:hAnsiTheme="majorBidi" w:cstheme="majorBidi" w:hint="cs"/>
          <w:sz w:val="30"/>
          <w:szCs w:val="30"/>
          <w:cs/>
        </w:rPr>
        <w:t>หก</w:t>
      </w:r>
      <w:r w:rsidRPr="0016249F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653176">
        <w:rPr>
          <w:rFonts w:asciiTheme="majorBidi" w:hAnsiTheme="majorBidi" w:cstheme="majorBidi"/>
          <w:sz w:val="30"/>
          <w:szCs w:val="30"/>
        </w:rPr>
        <w:t xml:space="preserve">30 </w:t>
      </w:r>
      <w:r w:rsidR="00653176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Pr="0016249F">
        <w:rPr>
          <w:rFonts w:asciiTheme="majorBidi" w:hAnsiTheme="majorBidi" w:cstheme="majorBidi"/>
          <w:sz w:val="30"/>
          <w:szCs w:val="30"/>
        </w:rPr>
        <w:t xml:space="preserve"> </w:t>
      </w:r>
      <w:r w:rsidR="006E2CDC" w:rsidRPr="0016249F">
        <w:rPr>
          <w:rFonts w:asciiTheme="majorBidi" w:hAnsiTheme="majorBidi" w:cstheme="majorBidi"/>
          <w:sz w:val="30"/>
          <w:szCs w:val="30"/>
        </w:rPr>
        <w:t>256</w:t>
      </w:r>
      <w:r w:rsidR="006E2CDC">
        <w:rPr>
          <w:rFonts w:asciiTheme="majorBidi" w:hAnsiTheme="majorBidi" w:cstheme="majorBidi"/>
          <w:sz w:val="30"/>
          <w:szCs w:val="30"/>
        </w:rPr>
        <w:t>5</w:t>
      </w:r>
      <w:r w:rsidR="006E2CDC" w:rsidRPr="0016249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6249F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61000CE6" w14:textId="77777777" w:rsidR="00F54FE5" w:rsidRPr="00531CA1" w:rsidRDefault="00F54FE5" w:rsidP="00B81E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2"/>
        <w:jc w:val="thaiDistribute"/>
        <w:rPr>
          <w:rFonts w:ascii="Angsana New" w:hAnsi="Angsana New"/>
          <w:sz w:val="30"/>
          <w:szCs w:val="30"/>
          <w:lang w:val="en-GB"/>
        </w:rPr>
      </w:pPr>
    </w:p>
    <w:tbl>
      <w:tblPr>
        <w:tblW w:w="892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079"/>
        <w:gridCol w:w="1701"/>
        <w:gridCol w:w="425"/>
        <w:gridCol w:w="1719"/>
      </w:tblGrid>
      <w:tr w:rsidR="00F54FE5" w:rsidRPr="0016249F" w14:paraId="002FB09C" w14:textId="77777777" w:rsidTr="00F54FE5">
        <w:trPr>
          <w:tblHeader/>
        </w:trPr>
        <w:tc>
          <w:tcPr>
            <w:tcW w:w="2846" w:type="pct"/>
          </w:tcPr>
          <w:p w14:paraId="514EF9B3" w14:textId="77777777" w:rsidR="00F54FE5" w:rsidRPr="0016249F" w:rsidRDefault="00F54FE5" w:rsidP="006179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53" w:type="pct"/>
            <w:vAlign w:val="bottom"/>
          </w:tcPr>
          <w:p w14:paraId="68DD6212" w14:textId="77777777" w:rsidR="00F54FE5" w:rsidRPr="0016249F" w:rsidRDefault="00F54FE5" w:rsidP="006179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249F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การซื้อและ</w:t>
            </w:r>
          </w:p>
          <w:p w14:paraId="10084600" w14:textId="263020F3" w:rsidR="00F54FE5" w:rsidRPr="0016249F" w:rsidRDefault="00F54FE5" w:rsidP="006179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249F">
              <w:rPr>
                <w:rFonts w:asciiTheme="majorBidi" w:hAnsiTheme="majorBidi" w:cstheme="majorBidi"/>
                <w:sz w:val="30"/>
                <w:szCs w:val="30"/>
                <w:cs/>
              </w:rPr>
              <w:t>การโอนเข้า</w:t>
            </w:r>
            <w:r w:rsidRPr="0016249F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  <w:r w:rsidR="0047748B" w:rsidRPr="0016249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6249F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ราคาทุน</w:t>
            </w:r>
          </w:p>
        </w:tc>
        <w:tc>
          <w:tcPr>
            <w:tcW w:w="238" w:type="pct"/>
          </w:tcPr>
          <w:p w14:paraId="28723256" w14:textId="77777777" w:rsidR="00F54FE5" w:rsidRPr="0016249F" w:rsidRDefault="00F54FE5" w:rsidP="006179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3" w:type="pct"/>
          </w:tcPr>
          <w:p w14:paraId="4001D9E5" w14:textId="77777777" w:rsidR="00F54FE5" w:rsidRPr="0016249F" w:rsidRDefault="00F54FE5" w:rsidP="006179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249F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</w:t>
            </w:r>
          </w:p>
          <w:p w14:paraId="2210F910" w14:textId="77777777" w:rsidR="00F54FE5" w:rsidRPr="0016249F" w:rsidRDefault="00F54FE5" w:rsidP="006179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249F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และการโอนออก</w:t>
            </w:r>
            <w:r w:rsidRPr="0016249F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16249F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ราคาตามบัญชีสุทธิ</w:t>
            </w:r>
          </w:p>
        </w:tc>
      </w:tr>
      <w:tr w:rsidR="00F54FE5" w:rsidRPr="0016249F" w14:paraId="423A87C9" w14:textId="77777777" w:rsidTr="00F54FE5">
        <w:trPr>
          <w:tblHeader/>
        </w:trPr>
        <w:tc>
          <w:tcPr>
            <w:tcW w:w="2846" w:type="pct"/>
          </w:tcPr>
          <w:p w14:paraId="2D9FCDDC" w14:textId="77777777" w:rsidR="00F54FE5" w:rsidRPr="0016249F" w:rsidRDefault="00F54FE5" w:rsidP="006179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154" w:type="pct"/>
            <w:gridSpan w:val="3"/>
            <w:vAlign w:val="bottom"/>
          </w:tcPr>
          <w:p w14:paraId="113BE7DB" w14:textId="017204CC" w:rsidR="00F54FE5" w:rsidRPr="0016249F" w:rsidRDefault="00F54FE5" w:rsidP="006179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249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FE6C2E" w:rsidRPr="0016249F" w14:paraId="3FB646F7" w14:textId="77777777" w:rsidTr="00F54FE5">
        <w:trPr>
          <w:tblHeader/>
        </w:trPr>
        <w:tc>
          <w:tcPr>
            <w:tcW w:w="2846" w:type="pct"/>
          </w:tcPr>
          <w:p w14:paraId="4960CD98" w14:textId="2E11DDCC" w:rsidR="00FE6C2E" w:rsidRPr="0016249F" w:rsidRDefault="00FE6C2E" w:rsidP="006179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249F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953" w:type="pct"/>
          </w:tcPr>
          <w:p w14:paraId="21BC2C31" w14:textId="1ABB6B44" w:rsidR="00FE6C2E" w:rsidRPr="0016249F" w:rsidRDefault="00DB4D24" w:rsidP="00F54F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8"/>
              </w:tabs>
              <w:spacing w:after="0"/>
              <w:ind w:left="-108" w:right="-13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1,213</w:t>
            </w:r>
          </w:p>
        </w:tc>
        <w:tc>
          <w:tcPr>
            <w:tcW w:w="238" w:type="pct"/>
          </w:tcPr>
          <w:p w14:paraId="4AF823D3" w14:textId="77777777" w:rsidR="00FE6C2E" w:rsidRPr="0016249F" w:rsidRDefault="00FE6C2E" w:rsidP="006179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3" w:type="pct"/>
          </w:tcPr>
          <w:p w14:paraId="2C832F31" w14:textId="7ABD1A48" w:rsidR="00FE6C2E" w:rsidRPr="0016249F" w:rsidRDefault="00DB4D24" w:rsidP="00A65D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after="0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54FE5" w:rsidRPr="0016249F" w14:paraId="5C9A060B" w14:textId="77777777" w:rsidTr="00F54FE5">
        <w:trPr>
          <w:tblHeader/>
        </w:trPr>
        <w:tc>
          <w:tcPr>
            <w:tcW w:w="2846" w:type="pct"/>
          </w:tcPr>
          <w:p w14:paraId="3D078DCA" w14:textId="77777777" w:rsidR="00F54FE5" w:rsidRPr="0016249F" w:rsidRDefault="00F54FE5" w:rsidP="006179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6249F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953" w:type="pct"/>
          </w:tcPr>
          <w:p w14:paraId="521D5FE9" w14:textId="36017125" w:rsidR="00F54FE5" w:rsidRPr="0016249F" w:rsidRDefault="0045515A" w:rsidP="00F54F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8"/>
              </w:tabs>
              <w:spacing w:after="0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12,274</w:t>
            </w:r>
          </w:p>
        </w:tc>
        <w:tc>
          <w:tcPr>
            <w:tcW w:w="238" w:type="pct"/>
          </w:tcPr>
          <w:p w14:paraId="4BF54430" w14:textId="77777777" w:rsidR="00F54FE5" w:rsidRPr="0016249F" w:rsidRDefault="00F54FE5" w:rsidP="006179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3" w:type="pct"/>
          </w:tcPr>
          <w:p w14:paraId="1B45B769" w14:textId="197239B6" w:rsidR="00F54FE5" w:rsidRPr="0016249F" w:rsidRDefault="0045515A" w:rsidP="004551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8"/>
              </w:tabs>
              <w:spacing w:after="0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(4)</w:t>
            </w:r>
          </w:p>
        </w:tc>
      </w:tr>
      <w:tr w:rsidR="00FE6C2E" w:rsidRPr="0016249F" w14:paraId="3E9B2A2B" w14:textId="77777777" w:rsidTr="00F54FE5">
        <w:trPr>
          <w:tblHeader/>
        </w:trPr>
        <w:tc>
          <w:tcPr>
            <w:tcW w:w="2846" w:type="pct"/>
          </w:tcPr>
          <w:p w14:paraId="7C0F485D" w14:textId="0AFB3A3C" w:rsidR="00FE6C2E" w:rsidRPr="0016249F" w:rsidRDefault="00FE6C2E" w:rsidP="00FE6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249F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953" w:type="pct"/>
          </w:tcPr>
          <w:p w14:paraId="715819C8" w14:textId="4EA3BE01" w:rsidR="00FE6C2E" w:rsidRPr="0016249F" w:rsidRDefault="00DB4D24" w:rsidP="00FE6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8"/>
              </w:tabs>
              <w:spacing w:after="0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2,886</w:t>
            </w:r>
          </w:p>
        </w:tc>
        <w:tc>
          <w:tcPr>
            <w:tcW w:w="238" w:type="pct"/>
          </w:tcPr>
          <w:p w14:paraId="5BE2138D" w14:textId="77777777" w:rsidR="00FE6C2E" w:rsidRPr="0016249F" w:rsidRDefault="00FE6C2E" w:rsidP="00FE6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3" w:type="pct"/>
          </w:tcPr>
          <w:p w14:paraId="0B14F8D8" w14:textId="53A58251" w:rsidR="00FE6C2E" w:rsidRPr="0016249F" w:rsidRDefault="00DB4D24" w:rsidP="00A65D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after="0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E6C2E" w:rsidRPr="0016249F" w14:paraId="3AB22DE1" w14:textId="77777777" w:rsidTr="00F54FE5">
        <w:trPr>
          <w:tblHeader/>
        </w:trPr>
        <w:tc>
          <w:tcPr>
            <w:tcW w:w="2846" w:type="pct"/>
          </w:tcPr>
          <w:p w14:paraId="6BCFF81E" w14:textId="0B40DCFF" w:rsidR="00FE6C2E" w:rsidRPr="0016249F" w:rsidRDefault="00FE6C2E" w:rsidP="00FE6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6249F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953" w:type="pct"/>
          </w:tcPr>
          <w:p w14:paraId="0AB83AB3" w14:textId="4D51BB75" w:rsidR="00FE6C2E" w:rsidRPr="0016249F" w:rsidRDefault="00DB4D24" w:rsidP="00FE6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8"/>
              </w:tabs>
              <w:spacing w:after="0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67,492</w:t>
            </w:r>
          </w:p>
        </w:tc>
        <w:tc>
          <w:tcPr>
            <w:tcW w:w="238" w:type="pct"/>
          </w:tcPr>
          <w:p w14:paraId="58B08C97" w14:textId="77777777" w:rsidR="00FE6C2E" w:rsidRPr="0016249F" w:rsidRDefault="00FE6C2E" w:rsidP="00FE6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3" w:type="pct"/>
          </w:tcPr>
          <w:p w14:paraId="2896C28C" w14:textId="63F1126D" w:rsidR="00FE6C2E" w:rsidRPr="0016249F" w:rsidRDefault="00DB4D24" w:rsidP="00A65D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8"/>
              </w:tabs>
              <w:spacing w:after="0"/>
              <w:ind w:left="-108" w:right="-13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(1,114)</w:t>
            </w:r>
          </w:p>
        </w:tc>
      </w:tr>
      <w:tr w:rsidR="00FE6C2E" w:rsidRPr="0016249F" w14:paraId="0B89AF10" w14:textId="77777777" w:rsidTr="00F54FE5">
        <w:trPr>
          <w:tblHeader/>
        </w:trPr>
        <w:tc>
          <w:tcPr>
            <w:tcW w:w="2846" w:type="pct"/>
          </w:tcPr>
          <w:p w14:paraId="2019BEA2" w14:textId="77777777" w:rsidR="00FE6C2E" w:rsidRPr="0016249F" w:rsidRDefault="00FE6C2E" w:rsidP="00FE6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249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53" w:type="pct"/>
            <w:tcBorders>
              <w:top w:val="single" w:sz="4" w:space="0" w:color="auto"/>
              <w:bottom w:val="double" w:sz="4" w:space="0" w:color="auto"/>
            </w:tcBorders>
          </w:tcPr>
          <w:p w14:paraId="377F54D2" w14:textId="3856DF0B" w:rsidR="00FE6C2E" w:rsidRPr="0016249F" w:rsidRDefault="00DB4D24" w:rsidP="00FE6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8"/>
              </w:tabs>
              <w:spacing w:after="0"/>
              <w:ind w:left="-108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83,865</w:t>
            </w:r>
          </w:p>
        </w:tc>
        <w:tc>
          <w:tcPr>
            <w:tcW w:w="238" w:type="pct"/>
          </w:tcPr>
          <w:p w14:paraId="2AE5CA4B" w14:textId="77777777" w:rsidR="00FE6C2E" w:rsidRPr="0016249F" w:rsidRDefault="00FE6C2E" w:rsidP="00FE6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3" w:type="pct"/>
            <w:tcBorders>
              <w:top w:val="single" w:sz="4" w:space="0" w:color="auto"/>
              <w:bottom w:val="double" w:sz="4" w:space="0" w:color="auto"/>
            </w:tcBorders>
          </w:tcPr>
          <w:p w14:paraId="4C8E5618" w14:textId="3549D0DD" w:rsidR="00FE6C2E" w:rsidRPr="0016249F" w:rsidRDefault="00DB4D24" w:rsidP="005D7C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8"/>
              </w:tabs>
              <w:spacing w:after="0"/>
              <w:ind w:left="-108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(1,118)</w:t>
            </w:r>
          </w:p>
        </w:tc>
      </w:tr>
    </w:tbl>
    <w:p w14:paraId="22AC1569" w14:textId="456D1BDA" w:rsidR="0047748B" w:rsidRPr="0016249F" w:rsidRDefault="0047748B" w:rsidP="009A03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2"/>
        <w:jc w:val="thaiDistribute"/>
        <w:rPr>
          <w:rFonts w:ascii="Angsana New" w:hAnsi="Angsana New"/>
          <w:sz w:val="30"/>
          <w:szCs w:val="30"/>
        </w:rPr>
      </w:pPr>
    </w:p>
    <w:p w14:paraId="2A19D6D9" w14:textId="4BA084DB" w:rsidR="00A35372" w:rsidRPr="0016249F" w:rsidRDefault="00A35372" w:rsidP="00A353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6249F">
        <w:rPr>
          <w:rFonts w:asciiTheme="majorBidi" w:hAnsiTheme="majorBidi" w:cstheme="majorBidi"/>
          <w:sz w:val="30"/>
          <w:szCs w:val="30"/>
          <w:cs/>
        </w:rPr>
        <w:t>รายการเคลื่อนไหวของสินทรัพย์สิทธิการใช้ที่รับรู้เป็นที่ดิน อาคารและอุปกรณ์</w:t>
      </w:r>
      <w:r w:rsidR="005D7CC1" w:rsidRPr="0016249F">
        <w:rPr>
          <w:rFonts w:asciiTheme="majorBidi" w:hAnsiTheme="majorBidi" w:cstheme="majorBidi"/>
          <w:sz w:val="30"/>
          <w:szCs w:val="30"/>
        </w:rPr>
        <w:t xml:space="preserve"> </w:t>
      </w:r>
      <w:r w:rsidR="005D7CC1" w:rsidRPr="0016249F">
        <w:rPr>
          <w:rFonts w:asciiTheme="majorBidi" w:hAnsiTheme="majorBidi" w:cstheme="majorBidi"/>
          <w:sz w:val="30"/>
          <w:szCs w:val="30"/>
          <w:cs/>
        </w:rPr>
        <w:t>ในระหว่างงวด</w:t>
      </w:r>
      <w:r w:rsidR="00653176">
        <w:rPr>
          <w:rFonts w:asciiTheme="majorBidi" w:hAnsiTheme="majorBidi" w:cstheme="majorBidi" w:hint="cs"/>
          <w:sz w:val="30"/>
          <w:szCs w:val="30"/>
          <w:cs/>
        </w:rPr>
        <w:t>หก</w:t>
      </w:r>
      <w:r w:rsidR="005D7CC1" w:rsidRPr="0016249F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653176">
        <w:rPr>
          <w:rFonts w:asciiTheme="majorBidi" w:hAnsiTheme="majorBidi" w:cstheme="majorBidi"/>
          <w:sz w:val="30"/>
          <w:szCs w:val="30"/>
        </w:rPr>
        <w:t xml:space="preserve">30 </w:t>
      </w:r>
      <w:r w:rsidR="00653176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5D7CC1" w:rsidRPr="0016249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E2CDC" w:rsidRPr="0016249F">
        <w:rPr>
          <w:rFonts w:asciiTheme="majorBidi" w:hAnsiTheme="majorBidi" w:cstheme="majorBidi"/>
          <w:sz w:val="30"/>
          <w:szCs w:val="30"/>
        </w:rPr>
        <w:t>256</w:t>
      </w:r>
      <w:r w:rsidR="006E2CDC">
        <w:rPr>
          <w:rFonts w:asciiTheme="majorBidi" w:hAnsiTheme="majorBidi" w:cstheme="majorBidi"/>
          <w:sz w:val="30"/>
          <w:szCs w:val="30"/>
        </w:rPr>
        <w:t>5</w:t>
      </w:r>
      <w:r w:rsidR="006E2CDC" w:rsidRPr="0016249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6249F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3C540A64" w14:textId="77777777" w:rsidR="00A35372" w:rsidRPr="0016249F" w:rsidRDefault="00A35372" w:rsidP="00A353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highlight w:val="cyan"/>
        </w:rPr>
      </w:pPr>
    </w:p>
    <w:tbl>
      <w:tblPr>
        <w:tblW w:w="8928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250"/>
        <w:gridCol w:w="450"/>
        <w:gridCol w:w="1529"/>
        <w:gridCol w:w="180"/>
        <w:gridCol w:w="1440"/>
        <w:gridCol w:w="180"/>
        <w:gridCol w:w="1276"/>
        <w:gridCol w:w="182"/>
        <w:gridCol w:w="1441"/>
      </w:tblGrid>
      <w:tr w:rsidR="00860CFE" w:rsidRPr="0016249F" w14:paraId="5D807801" w14:textId="77777777" w:rsidTr="005D7CC1">
        <w:trPr>
          <w:trHeight w:val="20"/>
          <w:tblHeader/>
        </w:trPr>
        <w:tc>
          <w:tcPr>
            <w:tcW w:w="2250" w:type="dxa"/>
            <w:shd w:val="clear" w:color="auto" w:fill="auto"/>
            <w:vAlign w:val="bottom"/>
          </w:tcPr>
          <w:p w14:paraId="396A005A" w14:textId="77777777" w:rsidR="00860CFE" w:rsidRPr="00882253" w:rsidRDefault="00860CFE" w:rsidP="00617961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16249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450" w:type="dxa"/>
          </w:tcPr>
          <w:p w14:paraId="329C5377" w14:textId="77777777" w:rsidR="00860CFE" w:rsidRPr="0016249F" w:rsidRDefault="00860CFE" w:rsidP="00617961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529" w:type="dxa"/>
          </w:tcPr>
          <w:p w14:paraId="7120FADF" w14:textId="74F6D296" w:rsidR="00860CFE" w:rsidRPr="0016249F" w:rsidRDefault="002B1612" w:rsidP="00617961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16249F">
              <w:rPr>
                <w:rFonts w:ascii="Angsana New" w:hAnsi="Angsana New"/>
                <w:sz w:val="30"/>
                <w:szCs w:val="30"/>
                <w:cs/>
                <w:lang w:val="en-GB"/>
              </w:rPr>
              <w:t>สิทธิการเช่าที่ดิน และอาคาร</w:t>
            </w:r>
          </w:p>
        </w:tc>
        <w:tc>
          <w:tcPr>
            <w:tcW w:w="180" w:type="dxa"/>
          </w:tcPr>
          <w:p w14:paraId="19452E3B" w14:textId="77777777" w:rsidR="00860CFE" w:rsidRPr="0016249F" w:rsidRDefault="00860CFE" w:rsidP="00617961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440" w:type="dxa"/>
          </w:tcPr>
          <w:p w14:paraId="2F4ED946" w14:textId="40709CEE" w:rsidR="00860CFE" w:rsidRPr="0016249F" w:rsidRDefault="00860CFE" w:rsidP="00617961">
            <w:pPr>
              <w:pStyle w:val="Pa47"/>
              <w:ind w:left="-85" w:right="-82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16249F">
              <w:rPr>
                <w:rFonts w:ascii="Angsana New" w:hAnsi="Angsana New"/>
                <w:sz w:val="30"/>
                <w:szCs w:val="30"/>
                <w:cs/>
                <w:lang w:val="en-GB"/>
              </w:rPr>
              <w:t>เครื่องจักรและอุปกรณ์</w:t>
            </w:r>
          </w:p>
        </w:tc>
        <w:tc>
          <w:tcPr>
            <w:tcW w:w="180" w:type="dxa"/>
          </w:tcPr>
          <w:p w14:paraId="2D917650" w14:textId="77777777" w:rsidR="00860CFE" w:rsidRPr="0016249F" w:rsidRDefault="00860CFE" w:rsidP="00617961">
            <w:pPr>
              <w:pStyle w:val="Pa47"/>
              <w:ind w:left="-85" w:right="-82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76" w:type="dxa"/>
          </w:tcPr>
          <w:p w14:paraId="4EE46294" w14:textId="024509B1" w:rsidR="00860CFE" w:rsidRPr="0016249F" w:rsidRDefault="00860CFE" w:rsidP="00617961">
            <w:pPr>
              <w:pStyle w:val="Pa47"/>
              <w:ind w:left="-85" w:right="-82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  <w:p w14:paraId="0E0B5299" w14:textId="27504E9B" w:rsidR="00860CFE" w:rsidRPr="0016249F" w:rsidRDefault="00860CFE" w:rsidP="00617961">
            <w:pPr>
              <w:pStyle w:val="Pa47"/>
              <w:ind w:left="-85" w:right="-82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16249F">
              <w:rPr>
                <w:rFonts w:ascii="Angsana New" w:hAnsi="Angsana New"/>
                <w:sz w:val="30"/>
                <w:szCs w:val="30"/>
                <w:cs/>
                <w:lang w:val="en-GB"/>
              </w:rPr>
              <w:t>ยานพาหนะ</w:t>
            </w:r>
          </w:p>
        </w:tc>
        <w:tc>
          <w:tcPr>
            <w:tcW w:w="182" w:type="dxa"/>
          </w:tcPr>
          <w:p w14:paraId="636C5DCB" w14:textId="77777777" w:rsidR="00860CFE" w:rsidRPr="0016249F" w:rsidRDefault="00860CFE" w:rsidP="00617961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441" w:type="dxa"/>
            <w:vAlign w:val="bottom"/>
          </w:tcPr>
          <w:p w14:paraId="4F572703" w14:textId="77777777" w:rsidR="00860CFE" w:rsidRPr="0016249F" w:rsidRDefault="00860CFE" w:rsidP="00617961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16249F">
              <w:rPr>
                <w:rFonts w:ascii="Angsana New" w:hAnsi="Angsana New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B20AEF" w:rsidRPr="0016249F" w14:paraId="50205F3D" w14:textId="77777777" w:rsidTr="005D7CC1">
        <w:trPr>
          <w:trHeight w:val="20"/>
          <w:tblHeader/>
        </w:trPr>
        <w:tc>
          <w:tcPr>
            <w:tcW w:w="2250" w:type="dxa"/>
            <w:shd w:val="clear" w:color="auto" w:fill="auto"/>
            <w:vAlign w:val="bottom"/>
          </w:tcPr>
          <w:p w14:paraId="46288E7D" w14:textId="77777777" w:rsidR="00B20AEF" w:rsidRPr="0016249F" w:rsidRDefault="00B20AEF" w:rsidP="00617961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450" w:type="dxa"/>
          </w:tcPr>
          <w:p w14:paraId="1CEF1CCA" w14:textId="10EB4789" w:rsidR="00B20AEF" w:rsidRPr="0016249F" w:rsidRDefault="00B20AEF" w:rsidP="00617961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6228" w:type="dxa"/>
            <w:gridSpan w:val="7"/>
          </w:tcPr>
          <w:p w14:paraId="0F872EF0" w14:textId="0CEF7DCA" w:rsidR="00B20AEF" w:rsidRPr="0016249F" w:rsidRDefault="00B20AEF" w:rsidP="00617961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16249F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16249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16249F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860CFE" w:rsidRPr="0016249F" w14:paraId="127AA2C3" w14:textId="77777777" w:rsidTr="005D7CC1">
        <w:trPr>
          <w:trHeight w:val="20"/>
        </w:trPr>
        <w:tc>
          <w:tcPr>
            <w:tcW w:w="2250" w:type="dxa"/>
          </w:tcPr>
          <w:p w14:paraId="208ADEB8" w14:textId="4B52EE2C" w:rsidR="00860CFE" w:rsidRPr="0016249F" w:rsidRDefault="00860CFE" w:rsidP="00A35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6249F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16249F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16249F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Pr="0016249F">
              <w:rPr>
                <w:rFonts w:ascii="Angsana New" w:hAnsi="Angsana New"/>
                <w:sz w:val="30"/>
                <w:szCs w:val="30"/>
              </w:rPr>
              <w:t>256</w:t>
            </w:r>
            <w:r w:rsidR="00D248C2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  <w:r w:rsidRPr="0016249F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450" w:type="dxa"/>
          </w:tcPr>
          <w:p w14:paraId="0A8F02CD" w14:textId="2D23FFBA" w:rsidR="00860CFE" w:rsidRPr="0016249F" w:rsidRDefault="00860CFE" w:rsidP="00A35372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529" w:type="dxa"/>
          </w:tcPr>
          <w:p w14:paraId="4CB1DF58" w14:textId="4ED5FD6D" w:rsidR="00860CFE" w:rsidRPr="0016249F" w:rsidRDefault="006E2CDC" w:rsidP="006D467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0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96,903</w:t>
            </w:r>
          </w:p>
        </w:tc>
        <w:tc>
          <w:tcPr>
            <w:tcW w:w="180" w:type="dxa"/>
          </w:tcPr>
          <w:p w14:paraId="5ED20756" w14:textId="77777777" w:rsidR="00860CFE" w:rsidRPr="0016249F" w:rsidRDefault="00860CFE" w:rsidP="00A3537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C3A5A0E" w14:textId="3E6A2280" w:rsidR="00860CFE" w:rsidRPr="0016249F" w:rsidRDefault="006E2CDC" w:rsidP="004B500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6,33</w:t>
            </w:r>
            <w:r w:rsidR="00DB4D24">
              <w:rPr>
                <w:rFonts w:ascii="Angsana New" w:hAnsi="Angsana New" w:cs="Angsana New"/>
                <w:sz w:val="30"/>
                <w:szCs w:val="30"/>
                <w:lang w:bidi="th-TH"/>
              </w:rPr>
              <w:t>4</w:t>
            </w:r>
          </w:p>
        </w:tc>
        <w:tc>
          <w:tcPr>
            <w:tcW w:w="180" w:type="dxa"/>
          </w:tcPr>
          <w:p w14:paraId="13F0CBE7" w14:textId="77777777" w:rsidR="00860CFE" w:rsidRPr="0016249F" w:rsidRDefault="00860CFE" w:rsidP="00A3537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3A705C50" w14:textId="2359A451" w:rsidR="00860CFE" w:rsidRPr="0016249F" w:rsidRDefault="006E2CDC" w:rsidP="006D467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0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2,038</w:t>
            </w:r>
          </w:p>
        </w:tc>
        <w:tc>
          <w:tcPr>
            <w:tcW w:w="182" w:type="dxa"/>
          </w:tcPr>
          <w:p w14:paraId="03923C63" w14:textId="77777777" w:rsidR="00860CFE" w:rsidRPr="0016249F" w:rsidRDefault="00860CFE" w:rsidP="00A3537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1" w:type="dxa"/>
          </w:tcPr>
          <w:p w14:paraId="1C2354D8" w14:textId="2DCAB2B1" w:rsidR="00860CFE" w:rsidRPr="0016249F" w:rsidRDefault="006E2CDC" w:rsidP="006D467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0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105,275</w:t>
            </w:r>
          </w:p>
        </w:tc>
      </w:tr>
      <w:tr w:rsidR="00B40685" w:rsidRPr="0016249F" w14:paraId="7F3B3145" w14:textId="77777777" w:rsidTr="005D7CC1">
        <w:trPr>
          <w:trHeight w:val="20"/>
        </w:trPr>
        <w:tc>
          <w:tcPr>
            <w:tcW w:w="2250" w:type="dxa"/>
          </w:tcPr>
          <w:p w14:paraId="21DC574B" w14:textId="31D2DD09" w:rsidR="00B40685" w:rsidRPr="0016249F" w:rsidRDefault="00B40685" w:rsidP="00B40685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6249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เพิ่มขึ้น</w:t>
            </w:r>
          </w:p>
        </w:tc>
        <w:tc>
          <w:tcPr>
            <w:tcW w:w="450" w:type="dxa"/>
          </w:tcPr>
          <w:p w14:paraId="1D0D9CF5" w14:textId="77777777" w:rsidR="00B40685" w:rsidRPr="0016249F" w:rsidRDefault="00B40685" w:rsidP="00B40685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9" w:type="dxa"/>
          </w:tcPr>
          <w:p w14:paraId="2E4B2C23" w14:textId="10747CE8" w:rsidR="00B40685" w:rsidRPr="0016249F" w:rsidRDefault="00DB4D24" w:rsidP="00DB4D2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</w:t>
            </w:r>
            <w:r w:rsidRPr="00DB4D24">
              <w:rPr>
                <w:rFonts w:ascii="Angsana New" w:hAnsi="Angsana New" w:cs="Angsana New"/>
                <w:sz w:val="30"/>
                <w:szCs w:val="30"/>
                <w:lang w:bidi="th-TH"/>
              </w:rPr>
              <w:t>853</w:t>
            </w:r>
          </w:p>
        </w:tc>
        <w:tc>
          <w:tcPr>
            <w:tcW w:w="180" w:type="dxa"/>
          </w:tcPr>
          <w:p w14:paraId="14E8F8FC" w14:textId="77777777" w:rsidR="00B40685" w:rsidRPr="0016249F" w:rsidRDefault="00B40685" w:rsidP="00B4068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8A48CD9" w14:textId="39FA76D7" w:rsidR="00B40685" w:rsidRPr="0016249F" w:rsidRDefault="00DB4D24" w:rsidP="00B406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after="0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6BBC4E9A" w14:textId="77777777" w:rsidR="00B40685" w:rsidRPr="0016249F" w:rsidRDefault="00B40685" w:rsidP="00B4068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76" w:type="dxa"/>
          </w:tcPr>
          <w:p w14:paraId="322047C2" w14:textId="4D8EB166" w:rsidR="00B40685" w:rsidRPr="0016249F" w:rsidRDefault="00DB4D24" w:rsidP="00B4068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0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1,219</w:t>
            </w:r>
          </w:p>
        </w:tc>
        <w:tc>
          <w:tcPr>
            <w:tcW w:w="182" w:type="dxa"/>
          </w:tcPr>
          <w:p w14:paraId="1B6DA0D7" w14:textId="77777777" w:rsidR="00B40685" w:rsidRPr="0016249F" w:rsidRDefault="00B40685" w:rsidP="00B4068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1" w:type="dxa"/>
          </w:tcPr>
          <w:p w14:paraId="57C016E5" w14:textId="5D03E0CA" w:rsidR="00B40685" w:rsidRPr="0016249F" w:rsidRDefault="00DB4D24" w:rsidP="00B4068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0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10,072</w:t>
            </w:r>
          </w:p>
        </w:tc>
      </w:tr>
      <w:tr w:rsidR="00B40685" w:rsidRPr="0016249F" w14:paraId="3857C5F2" w14:textId="77777777" w:rsidTr="005D7CC1">
        <w:trPr>
          <w:trHeight w:val="20"/>
        </w:trPr>
        <w:tc>
          <w:tcPr>
            <w:tcW w:w="2250" w:type="dxa"/>
          </w:tcPr>
          <w:p w14:paraId="4B4BF2C4" w14:textId="23BC7BEF" w:rsidR="00B40685" w:rsidRPr="0016249F" w:rsidRDefault="00B40685" w:rsidP="00B40685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6249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ลดลง</w:t>
            </w:r>
          </w:p>
        </w:tc>
        <w:tc>
          <w:tcPr>
            <w:tcW w:w="450" w:type="dxa"/>
          </w:tcPr>
          <w:p w14:paraId="3BAD29DC" w14:textId="77777777" w:rsidR="00B40685" w:rsidRPr="0016249F" w:rsidRDefault="00B40685" w:rsidP="00B40685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9" w:type="dxa"/>
          </w:tcPr>
          <w:p w14:paraId="7D2BC2E5" w14:textId="5778B909" w:rsidR="00B40685" w:rsidRPr="00E355FC" w:rsidRDefault="00DB4D24" w:rsidP="004B50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2E0D390" w14:textId="77777777" w:rsidR="00B40685" w:rsidRPr="0016249F" w:rsidRDefault="00B40685" w:rsidP="00B4068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6210544" w14:textId="31BD478E" w:rsidR="00B40685" w:rsidRPr="0016249F" w:rsidRDefault="00DB4D24" w:rsidP="008D0EA0">
            <w:pPr>
              <w:pStyle w:val="acctfourfigures"/>
              <w:tabs>
                <w:tab w:val="clear" w:pos="765"/>
                <w:tab w:val="decimal" w:pos="731"/>
                <w:tab w:val="left" w:pos="824"/>
                <w:tab w:val="decimal" w:pos="1642"/>
              </w:tabs>
              <w:spacing w:line="240" w:lineRule="atLeast"/>
              <w:ind w:right="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(6,136)</w:t>
            </w:r>
          </w:p>
        </w:tc>
        <w:tc>
          <w:tcPr>
            <w:tcW w:w="180" w:type="dxa"/>
          </w:tcPr>
          <w:p w14:paraId="4BD3E642" w14:textId="77777777" w:rsidR="00B40685" w:rsidRPr="0016249F" w:rsidRDefault="00B40685" w:rsidP="00B4068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76" w:type="dxa"/>
          </w:tcPr>
          <w:p w14:paraId="1B3542AD" w14:textId="25A216F5" w:rsidR="00B40685" w:rsidRPr="0016249F" w:rsidRDefault="00DB4D24" w:rsidP="00B406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2" w:type="dxa"/>
          </w:tcPr>
          <w:p w14:paraId="654BB260" w14:textId="77777777" w:rsidR="00B40685" w:rsidRPr="0016249F" w:rsidRDefault="00B40685" w:rsidP="00B4068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1" w:type="dxa"/>
          </w:tcPr>
          <w:p w14:paraId="2406EA50" w14:textId="003296C5" w:rsidR="00B40685" w:rsidRPr="0016249F" w:rsidRDefault="00DB4D24" w:rsidP="00B4068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3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(6,136)</w:t>
            </w:r>
          </w:p>
        </w:tc>
      </w:tr>
      <w:tr w:rsidR="00860CFE" w:rsidRPr="0016249F" w14:paraId="73677ABB" w14:textId="77777777" w:rsidTr="005D7CC1">
        <w:trPr>
          <w:trHeight w:val="20"/>
        </w:trPr>
        <w:tc>
          <w:tcPr>
            <w:tcW w:w="2250" w:type="dxa"/>
          </w:tcPr>
          <w:p w14:paraId="5CBCBF89" w14:textId="3C4F955F" w:rsidR="00860CFE" w:rsidRPr="0016249F" w:rsidRDefault="00860CFE" w:rsidP="00A35372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16249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ค่าเสื่อมราคา</w:t>
            </w:r>
          </w:p>
        </w:tc>
        <w:tc>
          <w:tcPr>
            <w:tcW w:w="450" w:type="dxa"/>
          </w:tcPr>
          <w:p w14:paraId="500CCC2D" w14:textId="77777777" w:rsidR="00860CFE" w:rsidRPr="0016249F" w:rsidRDefault="00860CFE" w:rsidP="00A35372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9" w:type="dxa"/>
            <w:tcBorders>
              <w:bottom w:val="single" w:sz="4" w:space="0" w:color="auto"/>
            </w:tcBorders>
          </w:tcPr>
          <w:p w14:paraId="66D8B41D" w14:textId="508FC737" w:rsidR="00860CFE" w:rsidRPr="00DB4D24" w:rsidRDefault="00DB4D24" w:rsidP="008D0EA0">
            <w:pPr>
              <w:pStyle w:val="acctfourfigures"/>
              <w:tabs>
                <w:tab w:val="clear" w:pos="765"/>
                <w:tab w:val="decimal" w:pos="731"/>
                <w:tab w:val="left" w:pos="1090"/>
                <w:tab w:val="decimal" w:pos="1642"/>
              </w:tabs>
              <w:spacing w:line="240" w:lineRule="atLeast"/>
              <w:ind w:right="13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(2,985)</w:t>
            </w:r>
          </w:p>
        </w:tc>
        <w:tc>
          <w:tcPr>
            <w:tcW w:w="180" w:type="dxa"/>
          </w:tcPr>
          <w:p w14:paraId="2282A0DE" w14:textId="77777777" w:rsidR="00860CFE" w:rsidRPr="0016249F" w:rsidRDefault="00860CFE" w:rsidP="00A3537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A62BA11" w14:textId="023421FC" w:rsidR="00860CFE" w:rsidRPr="0016249F" w:rsidRDefault="00DB4D24" w:rsidP="008D0EA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8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(198)</w:t>
            </w:r>
          </w:p>
        </w:tc>
        <w:tc>
          <w:tcPr>
            <w:tcW w:w="180" w:type="dxa"/>
          </w:tcPr>
          <w:p w14:paraId="66268E81" w14:textId="77777777" w:rsidR="00860CFE" w:rsidRPr="0016249F" w:rsidRDefault="00860CFE" w:rsidP="00A3537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8622072" w14:textId="5B67B2DF" w:rsidR="00860CFE" w:rsidRPr="0016249F" w:rsidRDefault="00DB4D24" w:rsidP="006D467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3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(358)</w:t>
            </w:r>
          </w:p>
        </w:tc>
        <w:tc>
          <w:tcPr>
            <w:tcW w:w="182" w:type="dxa"/>
          </w:tcPr>
          <w:p w14:paraId="378366F1" w14:textId="77777777" w:rsidR="00860CFE" w:rsidRPr="0016249F" w:rsidRDefault="00860CFE" w:rsidP="00A3537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471107DD" w14:textId="0B03C951" w:rsidR="00860CFE" w:rsidRPr="0016249F" w:rsidRDefault="00DB4D24" w:rsidP="006D467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3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(3,541)</w:t>
            </w:r>
          </w:p>
        </w:tc>
      </w:tr>
      <w:tr w:rsidR="00B20AEF" w:rsidRPr="0016249F" w14:paraId="231529DA" w14:textId="77777777" w:rsidTr="005D7CC1">
        <w:trPr>
          <w:trHeight w:val="20"/>
        </w:trPr>
        <w:tc>
          <w:tcPr>
            <w:tcW w:w="2250" w:type="dxa"/>
            <w:vAlign w:val="bottom"/>
          </w:tcPr>
          <w:p w14:paraId="63DC42C8" w14:textId="21A7D72D" w:rsidR="00B20AEF" w:rsidRPr="0016249F" w:rsidRDefault="00B20AEF" w:rsidP="00B20AEF">
            <w:pPr>
              <w:ind w:left="175" w:hanging="17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6249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4E7C0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="004E7C0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  <w:r w:rsidRPr="0016249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16249F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D248C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5</w:t>
            </w:r>
          </w:p>
        </w:tc>
        <w:tc>
          <w:tcPr>
            <w:tcW w:w="450" w:type="dxa"/>
          </w:tcPr>
          <w:p w14:paraId="13FACD66" w14:textId="77777777" w:rsidR="00B20AEF" w:rsidRPr="0016249F" w:rsidRDefault="00B20AEF" w:rsidP="00B20AEF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D24DDF" w14:textId="0817B13F" w:rsidR="00B20AEF" w:rsidRPr="0016249F" w:rsidRDefault="00DB4D24" w:rsidP="006D467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0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102,771</w:t>
            </w:r>
          </w:p>
        </w:tc>
        <w:tc>
          <w:tcPr>
            <w:tcW w:w="180" w:type="dxa"/>
          </w:tcPr>
          <w:p w14:paraId="77022C77" w14:textId="77777777" w:rsidR="00B20AEF" w:rsidRPr="0016249F" w:rsidRDefault="00B20AEF" w:rsidP="00B20AE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E222AE" w14:textId="25086244" w:rsidR="00B20AEF" w:rsidRPr="0016249F" w:rsidRDefault="00DB4D24" w:rsidP="00E355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after="0"/>
              <w:ind w:left="-108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E9367D7" w14:textId="77777777" w:rsidR="00B20AEF" w:rsidRPr="0016249F" w:rsidRDefault="00B20AEF" w:rsidP="00B20AE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70C3DF" w14:textId="21E692FF" w:rsidR="00B20AEF" w:rsidRPr="0016249F" w:rsidRDefault="00DB4D24" w:rsidP="006D467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0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2,899</w:t>
            </w:r>
          </w:p>
        </w:tc>
        <w:tc>
          <w:tcPr>
            <w:tcW w:w="182" w:type="dxa"/>
          </w:tcPr>
          <w:p w14:paraId="6617188D" w14:textId="77777777" w:rsidR="00B20AEF" w:rsidRPr="0016249F" w:rsidRDefault="00B20AEF" w:rsidP="00B20AE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15D18F" w14:textId="393B04BF" w:rsidR="00B20AEF" w:rsidRPr="0016249F" w:rsidRDefault="00DB4D24" w:rsidP="006D467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0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105,670</w:t>
            </w:r>
          </w:p>
        </w:tc>
      </w:tr>
    </w:tbl>
    <w:p w14:paraId="2F30792F" w14:textId="42797DC0" w:rsidR="00A35372" w:rsidRDefault="00A35372" w:rsidP="00D519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9D9FEB3" w14:textId="48D00172" w:rsidR="00B5767C" w:rsidRDefault="00B5767C" w:rsidP="00D519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519FB">
        <w:rPr>
          <w:rFonts w:asciiTheme="majorBidi" w:hAnsiTheme="majorBidi" w:cstheme="majorBidi"/>
          <w:sz w:val="30"/>
          <w:szCs w:val="30"/>
          <w:cs/>
        </w:rPr>
        <w:t>ในระหว่างงวด</w:t>
      </w:r>
      <w:r>
        <w:rPr>
          <w:rFonts w:asciiTheme="majorBidi" w:hAnsiTheme="majorBidi" w:cstheme="majorBidi" w:hint="cs"/>
          <w:sz w:val="30"/>
          <w:szCs w:val="30"/>
          <w:cs/>
        </w:rPr>
        <w:t>หก</w:t>
      </w:r>
      <w:r w:rsidRPr="00D519FB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>
        <w:rPr>
          <w:rFonts w:asciiTheme="majorBidi" w:hAnsiTheme="majorBidi" w:cstheme="majorBidi"/>
          <w:sz w:val="30"/>
          <w:szCs w:val="30"/>
        </w:rPr>
        <w:t xml:space="preserve">30 </w:t>
      </w:r>
      <w:r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Pr="00D519F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519FB">
        <w:rPr>
          <w:rFonts w:asciiTheme="majorBidi" w:hAnsiTheme="majorBidi" w:cstheme="majorBidi"/>
          <w:sz w:val="30"/>
          <w:szCs w:val="30"/>
        </w:rPr>
        <w:t>2565</w:t>
      </w:r>
      <w:r w:rsidRPr="00D519FB">
        <w:rPr>
          <w:rFonts w:asciiTheme="majorBidi" w:hAnsiTheme="majorBidi" w:cstheme="majorBidi"/>
          <w:sz w:val="30"/>
          <w:szCs w:val="30"/>
          <w:cs/>
        </w:rPr>
        <w:t xml:space="preserve"> บริษัทได้ทำสัญญาเช่า</w:t>
      </w:r>
      <w:r>
        <w:rPr>
          <w:rFonts w:asciiTheme="majorBidi" w:hAnsiTheme="majorBidi" w:cstheme="majorBidi" w:hint="cs"/>
          <w:sz w:val="30"/>
          <w:szCs w:val="30"/>
          <w:cs/>
        </w:rPr>
        <w:t>ที่ดินและอาคาร</w:t>
      </w:r>
      <w:r w:rsidRPr="00D519FB">
        <w:rPr>
          <w:rFonts w:asciiTheme="majorBidi" w:hAnsiTheme="majorBidi" w:cstheme="majorBidi"/>
          <w:sz w:val="30"/>
          <w:szCs w:val="30"/>
          <w:cs/>
        </w:rPr>
        <w:t xml:space="preserve">เป็นระยะเวลา </w:t>
      </w:r>
      <w:r>
        <w:rPr>
          <w:rFonts w:asciiTheme="majorBidi" w:hAnsiTheme="majorBidi" w:cstheme="majorBidi"/>
          <w:sz w:val="30"/>
          <w:szCs w:val="30"/>
        </w:rPr>
        <w:t>3</w:t>
      </w:r>
      <w:r w:rsidRPr="00D519FB">
        <w:rPr>
          <w:rFonts w:asciiTheme="majorBidi" w:hAnsiTheme="majorBidi" w:cstheme="majorBidi"/>
          <w:sz w:val="30"/>
          <w:szCs w:val="30"/>
        </w:rPr>
        <w:t xml:space="preserve"> </w:t>
      </w:r>
      <w:r w:rsidRPr="00D519FB">
        <w:rPr>
          <w:rFonts w:asciiTheme="majorBidi" w:hAnsiTheme="majorBidi" w:cstheme="majorBidi"/>
          <w:sz w:val="30"/>
          <w:szCs w:val="30"/>
          <w:cs/>
        </w:rPr>
        <w:t xml:space="preserve">ปี สิ้นสุดในปี </w:t>
      </w:r>
      <w:r w:rsidRPr="00D519FB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 xml:space="preserve">8 </w:t>
      </w:r>
      <w:r w:rsidRPr="00D519FB">
        <w:rPr>
          <w:rFonts w:asciiTheme="majorBidi" w:hAnsiTheme="majorBidi" w:cstheme="majorBidi"/>
          <w:sz w:val="30"/>
          <w:szCs w:val="30"/>
          <w:cs/>
        </w:rPr>
        <w:t>โดยมีค่าเช่าคงที่ตลอดอายุสัญญา</w:t>
      </w:r>
    </w:p>
    <w:p w14:paraId="49B72CDD" w14:textId="77777777" w:rsidR="00B5767C" w:rsidRPr="00D519FB" w:rsidRDefault="00B5767C" w:rsidP="00D519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F15C9C5" w14:textId="1F7E1232" w:rsidR="000A011D" w:rsidRPr="00D519FB" w:rsidRDefault="007812E7" w:rsidP="00111D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519FB">
        <w:rPr>
          <w:rFonts w:asciiTheme="majorBidi" w:hAnsiTheme="majorBidi" w:cstheme="majorBidi"/>
          <w:sz w:val="30"/>
          <w:szCs w:val="30"/>
          <w:cs/>
        </w:rPr>
        <w:t>ในระหว่างงวด</w:t>
      </w:r>
      <w:r w:rsidR="00653176">
        <w:rPr>
          <w:rFonts w:asciiTheme="majorBidi" w:hAnsiTheme="majorBidi" w:cstheme="majorBidi" w:hint="cs"/>
          <w:sz w:val="30"/>
          <w:szCs w:val="30"/>
          <w:cs/>
        </w:rPr>
        <w:t>หก</w:t>
      </w:r>
      <w:r w:rsidRPr="00D519FB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653176">
        <w:rPr>
          <w:rFonts w:asciiTheme="majorBidi" w:hAnsiTheme="majorBidi" w:cstheme="majorBidi"/>
          <w:sz w:val="30"/>
          <w:szCs w:val="30"/>
        </w:rPr>
        <w:t xml:space="preserve">30 </w:t>
      </w:r>
      <w:r w:rsidR="00653176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Pr="00D519F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E2CDC" w:rsidRPr="00D519FB">
        <w:rPr>
          <w:rFonts w:asciiTheme="majorBidi" w:hAnsiTheme="majorBidi" w:cstheme="majorBidi"/>
          <w:sz w:val="30"/>
          <w:szCs w:val="30"/>
        </w:rPr>
        <w:t>2565</w:t>
      </w:r>
      <w:r w:rsidR="006E2CDC" w:rsidRPr="00D519F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519FB">
        <w:rPr>
          <w:rFonts w:asciiTheme="majorBidi" w:hAnsiTheme="majorBidi" w:cstheme="majorBidi"/>
          <w:sz w:val="30"/>
          <w:szCs w:val="30"/>
          <w:cs/>
        </w:rPr>
        <w:t xml:space="preserve">บริษัทได้ทำสัญญาเช่าซื้อยานพาหนะเป็นระยะเวลา </w:t>
      </w:r>
      <w:r w:rsidRPr="00D519FB">
        <w:rPr>
          <w:rFonts w:asciiTheme="majorBidi" w:hAnsiTheme="majorBidi" w:cstheme="majorBidi"/>
          <w:sz w:val="30"/>
          <w:szCs w:val="30"/>
        </w:rPr>
        <w:t xml:space="preserve">4 </w:t>
      </w:r>
      <w:r w:rsidRPr="00D519FB">
        <w:rPr>
          <w:rFonts w:asciiTheme="majorBidi" w:hAnsiTheme="majorBidi" w:cstheme="majorBidi"/>
          <w:sz w:val="30"/>
          <w:szCs w:val="30"/>
          <w:cs/>
        </w:rPr>
        <w:t xml:space="preserve">ปี </w:t>
      </w:r>
      <w:r w:rsidR="005D7CC1" w:rsidRPr="00D519FB">
        <w:rPr>
          <w:rFonts w:asciiTheme="majorBidi" w:hAnsiTheme="majorBidi" w:cstheme="majorBidi"/>
          <w:sz w:val="30"/>
          <w:szCs w:val="30"/>
          <w:cs/>
        </w:rPr>
        <w:t xml:space="preserve">สิ้นสุดในปี </w:t>
      </w:r>
      <w:r w:rsidR="00DB2C14" w:rsidRPr="00D519FB">
        <w:rPr>
          <w:rFonts w:asciiTheme="majorBidi" w:hAnsiTheme="majorBidi" w:cstheme="majorBidi"/>
          <w:sz w:val="30"/>
          <w:szCs w:val="30"/>
        </w:rPr>
        <w:t>2569</w:t>
      </w:r>
      <w:r w:rsidR="00B5767C">
        <w:rPr>
          <w:rFonts w:asciiTheme="majorBidi" w:hAnsiTheme="majorBidi" w:cstheme="majorBidi"/>
          <w:sz w:val="30"/>
          <w:szCs w:val="30"/>
        </w:rPr>
        <w:t xml:space="preserve"> </w:t>
      </w:r>
      <w:r w:rsidRPr="00D519FB">
        <w:rPr>
          <w:rFonts w:asciiTheme="majorBidi" w:hAnsiTheme="majorBidi" w:cstheme="majorBidi"/>
          <w:sz w:val="30"/>
          <w:szCs w:val="30"/>
          <w:cs/>
        </w:rPr>
        <w:t>โดยมีค่าเช่าคงที่ตลอดอายุสัญญา</w:t>
      </w:r>
      <w:r w:rsidR="005D7CC1" w:rsidRPr="00D519FB">
        <w:rPr>
          <w:rFonts w:asciiTheme="majorBidi" w:hAnsiTheme="majorBidi" w:cstheme="majorBidi"/>
          <w:sz w:val="30"/>
          <w:szCs w:val="30"/>
        </w:rPr>
        <w:t xml:space="preserve"> </w:t>
      </w:r>
    </w:p>
    <w:p w14:paraId="52F5A293" w14:textId="15C2EDDC" w:rsidR="002C4FD1" w:rsidRPr="0016249F" w:rsidRDefault="00D519FB" w:rsidP="00F819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4</w:t>
      </w:r>
      <w:r w:rsidR="002C4FD1" w:rsidRPr="0016249F">
        <w:rPr>
          <w:rFonts w:ascii="Angsana New" w:hAnsi="Angsana New"/>
          <w:b/>
          <w:bCs/>
          <w:sz w:val="30"/>
          <w:szCs w:val="30"/>
        </w:rPr>
        <w:tab/>
      </w:r>
      <w:r w:rsidR="002C4FD1" w:rsidRPr="0016249F">
        <w:rPr>
          <w:rFonts w:ascii="Angsana New" w:hAnsi="Angsana New"/>
          <w:b/>
          <w:bCs/>
          <w:sz w:val="30"/>
          <w:szCs w:val="30"/>
          <w:cs/>
        </w:rPr>
        <w:t>หนี้สินที่มีภาระดอกเบี้ย</w:t>
      </w:r>
    </w:p>
    <w:p w14:paraId="346ACF53" w14:textId="77777777" w:rsidR="002C4FD1" w:rsidRPr="00D519FB" w:rsidRDefault="002C4FD1" w:rsidP="00D519FB">
      <w:pPr>
        <w:tabs>
          <w:tab w:val="clear" w:pos="454"/>
          <w:tab w:val="clear" w:pos="680"/>
          <w:tab w:val="left" w:pos="540"/>
        </w:tabs>
        <w:spacing w:line="240" w:lineRule="auto"/>
        <w:ind w:left="540" w:right="18"/>
        <w:jc w:val="thaiDistribute"/>
        <w:rPr>
          <w:rFonts w:ascii="Angsana New" w:hAnsi="Angsana New"/>
          <w:sz w:val="30"/>
          <w:szCs w:val="30"/>
        </w:rPr>
      </w:pPr>
    </w:p>
    <w:p w14:paraId="104AF897" w14:textId="3156BDA5" w:rsidR="002C4FD1" w:rsidRPr="0016249F" w:rsidRDefault="002C4FD1" w:rsidP="00BD03EC">
      <w:pPr>
        <w:tabs>
          <w:tab w:val="clear" w:pos="454"/>
          <w:tab w:val="clear" w:pos="680"/>
          <w:tab w:val="left" w:pos="540"/>
        </w:tabs>
        <w:spacing w:line="240" w:lineRule="auto"/>
        <w:ind w:left="540" w:right="18"/>
        <w:jc w:val="thaiDistribute"/>
        <w:rPr>
          <w:rFonts w:ascii="Angsana New" w:hAnsi="Angsana New"/>
          <w:sz w:val="30"/>
          <w:szCs w:val="30"/>
        </w:rPr>
      </w:pPr>
      <w:r w:rsidRPr="0016249F">
        <w:rPr>
          <w:rFonts w:ascii="Angsana New" w:hAnsi="Angsana New"/>
          <w:sz w:val="30"/>
          <w:szCs w:val="30"/>
          <w:cs/>
        </w:rPr>
        <w:t xml:space="preserve">หนี้สินที่มีภาระดอกเบี้ยซึ่งแสดงตามระยะเวลาครบกำหนดการจ่ายชำระ ณ วันที่ </w:t>
      </w:r>
      <w:r w:rsidRPr="0016249F">
        <w:rPr>
          <w:rFonts w:ascii="Angsana New" w:hAnsi="Angsana New"/>
          <w:sz w:val="30"/>
          <w:szCs w:val="30"/>
        </w:rPr>
        <w:t>3</w:t>
      </w:r>
      <w:r w:rsidR="00653176">
        <w:rPr>
          <w:rFonts w:ascii="Angsana New" w:hAnsi="Angsana New"/>
          <w:sz w:val="30"/>
          <w:szCs w:val="30"/>
        </w:rPr>
        <w:t>0</w:t>
      </w:r>
      <w:r w:rsidRPr="0016249F">
        <w:rPr>
          <w:rFonts w:ascii="Angsana New" w:hAnsi="Angsana New"/>
          <w:sz w:val="30"/>
          <w:szCs w:val="30"/>
        </w:rPr>
        <w:t xml:space="preserve"> </w:t>
      </w:r>
      <w:r w:rsidR="00653176">
        <w:rPr>
          <w:rFonts w:ascii="Angsana New" w:hAnsi="Angsana New" w:hint="cs"/>
          <w:sz w:val="30"/>
          <w:szCs w:val="30"/>
          <w:cs/>
        </w:rPr>
        <w:t>มิถุนายน</w:t>
      </w:r>
      <w:r w:rsidRPr="0016249F">
        <w:rPr>
          <w:rFonts w:ascii="Angsana New" w:hAnsi="Angsana New"/>
          <w:sz w:val="30"/>
          <w:szCs w:val="30"/>
          <w:cs/>
        </w:rPr>
        <w:t xml:space="preserve"> </w:t>
      </w:r>
      <w:r w:rsidR="00F30071" w:rsidRPr="0016249F">
        <w:rPr>
          <w:rFonts w:ascii="Angsana New" w:hAnsi="Angsana New"/>
          <w:sz w:val="30"/>
          <w:szCs w:val="30"/>
        </w:rPr>
        <w:t>256</w:t>
      </w:r>
      <w:r w:rsidR="00D248C2">
        <w:rPr>
          <w:rFonts w:ascii="Angsana New" w:hAnsi="Angsana New"/>
          <w:sz w:val="30"/>
          <w:szCs w:val="30"/>
        </w:rPr>
        <w:t>5</w:t>
      </w:r>
      <w:r w:rsidR="00F30071" w:rsidRPr="0016249F">
        <w:rPr>
          <w:rFonts w:ascii="Angsana New" w:hAnsi="Angsana New"/>
          <w:sz w:val="30"/>
          <w:szCs w:val="30"/>
        </w:rPr>
        <w:t xml:space="preserve"> </w:t>
      </w:r>
      <w:r w:rsidR="00F30071" w:rsidRPr="0016249F">
        <w:rPr>
          <w:rFonts w:ascii="Angsana New" w:hAnsi="Angsana New"/>
          <w:sz w:val="30"/>
          <w:szCs w:val="30"/>
          <w:cs/>
        </w:rPr>
        <w:t xml:space="preserve">และวันที่ </w:t>
      </w:r>
      <w:r w:rsidR="00F30071" w:rsidRPr="0016249F">
        <w:rPr>
          <w:rFonts w:ascii="Angsana New" w:hAnsi="Angsana New"/>
          <w:sz w:val="30"/>
          <w:szCs w:val="30"/>
        </w:rPr>
        <w:t xml:space="preserve">      31 </w:t>
      </w:r>
      <w:r w:rsidR="00F30071" w:rsidRPr="0016249F">
        <w:rPr>
          <w:rFonts w:ascii="Angsana New" w:hAnsi="Angsana New"/>
          <w:sz w:val="30"/>
          <w:szCs w:val="30"/>
          <w:cs/>
        </w:rPr>
        <w:t xml:space="preserve">ธันวาคม </w:t>
      </w:r>
      <w:r w:rsidR="00F30071" w:rsidRPr="0016249F">
        <w:rPr>
          <w:rFonts w:ascii="Angsana New" w:hAnsi="Angsana New"/>
          <w:sz w:val="30"/>
          <w:szCs w:val="30"/>
        </w:rPr>
        <w:t>256</w:t>
      </w:r>
      <w:r w:rsidR="00D248C2">
        <w:rPr>
          <w:rFonts w:ascii="Angsana New" w:hAnsi="Angsana New"/>
          <w:sz w:val="30"/>
          <w:szCs w:val="30"/>
        </w:rPr>
        <w:t>4</w:t>
      </w:r>
      <w:r w:rsidR="00F30071" w:rsidRPr="0016249F">
        <w:rPr>
          <w:rFonts w:ascii="Angsana New" w:hAnsi="Angsana New"/>
          <w:sz w:val="30"/>
          <w:szCs w:val="30"/>
        </w:rPr>
        <w:t xml:space="preserve"> </w:t>
      </w:r>
      <w:r w:rsidRPr="0016249F">
        <w:rPr>
          <w:rFonts w:ascii="Angsana New" w:hAnsi="Angsana New"/>
          <w:sz w:val="30"/>
          <w:szCs w:val="30"/>
          <w:cs/>
        </w:rPr>
        <w:t>ได้ดังนี้</w:t>
      </w:r>
    </w:p>
    <w:p w14:paraId="4BE6356B" w14:textId="412B3286" w:rsidR="00A538E2" w:rsidRPr="00D519FB" w:rsidRDefault="00A538E2" w:rsidP="00D519FB">
      <w:pPr>
        <w:tabs>
          <w:tab w:val="clear" w:pos="454"/>
          <w:tab w:val="clear" w:pos="680"/>
          <w:tab w:val="left" w:pos="540"/>
        </w:tabs>
        <w:spacing w:line="240" w:lineRule="auto"/>
        <w:ind w:left="540" w:right="18"/>
        <w:jc w:val="thaiDistribute"/>
        <w:rPr>
          <w:rFonts w:ascii="Angsana New" w:hAnsi="Angsana New"/>
          <w:sz w:val="30"/>
          <w:szCs w:val="30"/>
        </w:rPr>
      </w:pPr>
    </w:p>
    <w:tbl>
      <w:tblPr>
        <w:tblStyle w:val="TableGrid"/>
        <w:tblW w:w="8887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20"/>
        <w:gridCol w:w="864"/>
        <w:gridCol w:w="236"/>
        <w:gridCol w:w="864"/>
        <w:gridCol w:w="236"/>
        <w:gridCol w:w="864"/>
        <w:gridCol w:w="236"/>
        <w:gridCol w:w="864"/>
        <w:gridCol w:w="238"/>
        <w:gridCol w:w="864"/>
        <w:gridCol w:w="237"/>
        <w:gridCol w:w="864"/>
      </w:tblGrid>
      <w:tr w:rsidR="00791C5B" w:rsidRPr="00D519FB" w14:paraId="580FCBF6" w14:textId="77777777" w:rsidTr="00B5767C">
        <w:trPr>
          <w:tblHeader/>
        </w:trPr>
        <w:tc>
          <w:tcPr>
            <w:tcW w:w="2520" w:type="dxa"/>
            <w:vAlign w:val="bottom"/>
          </w:tcPr>
          <w:p w14:paraId="39E324D7" w14:textId="77777777" w:rsidR="00791C5B" w:rsidRPr="00D519FB" w:rsidRDefault="00791C5B" w:rsidP="00B5767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3064" w:type="dxa"/>
            <w:gridSpan w:val="5"/>
            <w:tcBorders>
              <w:bottom w:val="single" w:sz="4" w:space="0" w:color="auto"/>
            </w:tcBorders>
            <w:vAlign w:val="bottom"/>
          </w:tcPr>
          <w:p w14:paraId="18AD41F7" w14:textId="7779CAED" w:rsidR="00791C5B" w:rsidRPr="00D519FB" w:rsidRDefault="00653176" w:rsidP="001E73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4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มิถุนายน</w:t>
            </w:r>
            <w:r w:rsidR="00791C5B" w:rsidRPr="00D519FB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 xml:space="preserve"> </w:t>
            </w:r>
            <w:r w:rsidR="00791C5B" w:rsidRPr="00D519FB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256</w:t>
            </w:r>
            <w:r w:rsidR="00D248C2" w:rsidRPr="00D519FB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5</w:t>
            </w:r>
          </w:p>
        </w:tc>
        <w:tc>
          <w:tcPr>
            <w:tcW w:w="236" w:type="dxa"/>
            <w:vAlign w:val="center"/>
          </w:tcPr>
          <w:p w14:paraId="49C8709B" w14:textId="77777777" w:rsidR="00791C5B" w:rsidRPr="00D519FB" w:rsidRDefault="00791C5B" w:rsidP="001E73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3067" w:type="dxa"/>
            <w:gridSpan w:val="5"/>
            <w:vAlign w:val="bottom"/>
          </w:tcPr>
          <w:p w14:paraId="2A13E39D" w14:textId="3E3A89D2" w:rsidR="00791C5B" w:rsidRPr="00D519FB" w:rsidRDefault="00791C5B" w:rsidP="001E73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D519FB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31</w:t>
            </w:r>
            <w:r w:rsidRPr="00D519FB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 xml:space="preserve"> ธันวาคม </w:t>
            </w:r>
            <w:r w:rsidRPr="00D519FB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256</w:t>
            </w:r>
            <w:r w:rsidR="00D248C2" w:rsidRPr="00D519FB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4</w:t>
            </w:r>
          </w:p>
        </w:tc>
      </w:tr>
      <w:tr w:rsidR="00791C5B" w:rsidRPr="00D519FB" w14:paraId="24D618DF" w14:textId="77777777" w:rsidTr="00B5767C">
        <w:trPr>
          <w:tblHeader/>
        </w:trPr>
        <w:tc>
          <w:tcPr>
            <w:tcW w:w="2520" w:type="dxa"/>
            <w:vAlign w:val="bottom"/>
            <w:hideMark/>
          </w:tcPr>
          <w:p w14:paraId="2F67BEB6" w14:textId="77777777" w:rsidR="00362AC8" w:rsidRPr="00D519FB" w:rsidRDefault="00362AC8" w:rsidP="00B5767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 w:eastAsia="en-GB"/>
              </w:rPr>
            </w:pPr>
            <w:r w:rsidRPr="00D519FB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 xml:space="preserve">                                                  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A0C0A4F" w14:textId="77777777" w:rsidR="00362AC8" w:rsidRPr="00D519FB" w:rsidRDefault="00362AC8" w:rsidP="001E73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6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D519FB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ส่วนที่หมุนเวียน</w:t>
            </w: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F44965" w14:textId="77777777" w:rsidR="00362AC8" w:rsidRPr="00D519FB" w:rsidRDefault="00362AC8" w:rsidP="001E73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8B09996" w14:textId="77777777" w:rsidR="00362AC8" w:rsidRPr="00D519FB" w:rsidRDefault="00362AC8" w:rsidP="001E73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31" w:right="-143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D519FB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ส่วนที่ไม่หมุนเวียน</w:t>
            </w: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00C690" w14:textId="77777777" w:rsidR="00362AC8" w:rsidRPr="00D519FB" w:rsidRDefault="00362AC8" w:rsidP="001E73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ACE6F90" w14:textId="77777777" w:rsidR="00362AC8" w:rsidRPr="00D519FB" w:rsidRDefault="00362AC8" w:rsidP="001E73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40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D519FB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รวม</w:t>
            </w:r>
          </w:p>
        </w:tc>
        <w:tc>
          <w:tcPr>
            <w:tcW w:w="236" w:type="dxa"/>
            <w:vAlign w:val="center"/>
          </w:tcPr>
          <w:p w14:paraId="2C9A947F" w14:textId="77777777" w:rsidR="00362AC8" w:rsidRPr="00D519FB" w:rsidRDefault="00362AC8" w:rsidP="001E73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13F93EB" w14:textId="77777777" w:rsidR="00362AC8" w:rsidRPr="00D519FB" w:rsidRDefault="00362AC8" w:rsidP="001E73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D519FB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ส่วนที่หมุนเวียน</w:t>
            </w:r>
          </w:p>
        </w:tc>
        <w:tc>
          <w:tcPr>
            <w:tcW w:w="2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1A78A9" w14:textId="77777777" w:rsidR="00362AC8" w:rsidRPr="00D519FB" w:rsidRDefault="00362AC8" w:rsidP="001E73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593C083" w14:textId="77777777" w:rsidR="00362AC8" w:rsidRPr="00D519FB" w:rsidRDefault="00362AC8" w:rsidP="001E73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D519FB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ส่วนที่ไม่หมุนเวียน</w:t>
            </w:r>
          </w:p>
        </w:tc>
        <w:tc>
          <w:tcPr>
            <w:tcW w:w="2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4D489E" w14:textId="77777777" w:rsidR="00362AC8" w:rsidRPr="00D519FB" w:rsidRDefault="00362AC8" w:rsidP="001E73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FE7A5F2" w14:textId="77777777" w:rsidR="00362AC8" w:rsidRPr="00D519FB" w:rsidRDefault="00362AC8" w:rsidP="001E73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D519FB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รวม</w:t>
            </w:r>
          </w:p>
        </w:tc>
      </w:tr>
      <w:tr w:rsidR="00791C5B" w:rsidRPr="00D519FB" w14:paraId="07D751D5" w14:textId="77777777" w:rsidTr="00B5767C">
        <w:trPr>
          <w:tblHeader/>
        </w:trPr>
        <w:tc>
          <w:tcPr>
            <w:tcW w:w="2520" w:type="dxa"/>
            <w:vAlign w:val="bottom"/>
          </w:tcPr>
          <w:p w14:paraId="2E94B367" w14:textId="77777777" w:rsidR="00791C5B" w:rsidRPr="00D519FB" w:rsidRDefault="00791C5B" w:rsidP="00B5767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6367" w:type="dxa"/>
            <w:gridSpan w:val="11"/>
            <w:vAlign w:val="bottom"/>
          </w:tcPr>
          <w:p w14:paraId="6BD93BC8" w14:textId="078ADFE1" w:rsidR="00791C5B" w:rsidRPr="00D519FB" w:rsidRDefault="00791C5B" w:rsidP="001E73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D519FB"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en-GB"/>
              </w:rPr>
              <w:t>(</w:t>
            </w:r>
            <w:r w:rsidRPr="00D519F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GB" w:eastAsia="en-GB"/>
              </w:rPr>
              <w:t>พัน</w:t>
            </w:r>
            <w:r w:rsidRPr="00D519F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 w:eastAsia="en-GB"/>
              </w:rPr>
              <w:t>บาท)</w:t>
            </w:r>
          </w:p>
        </w:tc>
      </w:tr>
      <w:tr w:rsidR="00791C5B" w:rsidRPr="00D519FB" w14:paraId="77A45347" w14:textId="77777777" w:rsidTr="00B5767C">
        <w:tc>
          <w:tcPr>
            <w:tcW w:w="2520" w:type="dxa"/>
            <w:vAlign w:val="bottom"/>
          </w:tcPr>
          <w:p w14:paraId="117C8B5A" w14:textId="0DA62A6C" w:rsidR="00362AC8" w:rsidRPr="00D519FB" w:rsidRDefault="00046687" w:rsidP="00B5767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 w:eastAsia="en-GB"/>
              </w:rPr>
            </w:pPr>
            <w:r w:rsidRPr="00D519F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1FAA3C7" w14:textId="77777777" w:rsidR="00362AC8" w:rsidRPr="00D519FB" w:rsidRDefault="00362AC8" w:rsidP="001E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376A1051" w14:textId="77777777" w:rsidR="00362AC8" w:rsidRPr="00D519FB" w:rsidRDefault="00362AC8" w:rsidP="001E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864" w:type="dxa"/>
            <w:vAlign w:val="bottom"/>
          </w:tcPr>
          <w:p w14:paraId="7B00B330" w14:textId="77777777" w:rsidR="00362AC8" w:rsidRPr="00D519FB" w:rsidRDefault="00362AC8" w:rsidP="001E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8"/>
              </w:tabs>
              <w:ind w:left="-110" w:right="-137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64E72861" w14:textId="77777777" w:rsidR="00362AC8" w:rsidRPr="00D519FB" w:rsidRDefault="00362AC8" w:rsidP="001E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864" w:type="dxa"/>
            <w:vAlign w:val="bottom"/>
          </w:tcPr>
          <w:p w14:paraId="1304F977" w14:textId="77777777" w:rsidR="00362AC8" w:rsidRPr="00D519FB" w:rsidRDefault="00362AC8" w:rsidP="001E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236" w:type="dxa"/>
            <w:vAlign w:val="bottom"/>
          </w:tcPr>
          <w:p w14:paraId="40E3171B" w14:textId="77777777" w:rsidR="00362AC8" w:rsidRPr="00D519FB" w:rsidRDefault="00362AC8" w:rsidP="001E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864" w:type="dxa"/>
            <w:vAlign w:val="bottom"/>
          </w:tcPr>
          <w:p w14:paraId="62FA4E95" w14:textId="77777777" w:rsidR="00362AC8" w:rsidRPr="00D519FB" w:rsidRDefault="00362AC8" w:rsidP="001E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238" w:type="dxa"/>
            <w:vAlign w:val="bottom"/>
          </w:tcPr>
          <w:p w14:paraId="37A599EC" w14:textId="77777777" w:rsidR="00362AC8" w:rsidRPr="00D519FB" w:rsidRDefault="00362AC8" w:rsidP="001E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864" w:type="dxa"/>
            <w:vAlign w:val="bottom"/>
          </w:tcPr>
          <w:p w14:paraId="670ECCDF" w14:textId="77777777" w:rsidR="00362AC8" w:rsidRPr="00D519FB" w:rsidRDefault="00362AC8" w:rsidP="001E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8"/>
              </w:tabs>
              <w:ind w:left="-110" w:right="-137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237" w:type="dxa"/>
            <w:vAlign w:val="bottom"/>
          </w:tcPr>
          <w:p w14:paraId="3DD6748F" w14:textId="77777777" w:rsidR="00362AC8" w:rsidRPr="00D519FB" w:rsidRDefault="00362AC8" w:rsidP="001E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864" w:type="dxa"/>
            <w:vAlign w:val="bottom"/>
          </w:tcPr>
          <w:p w14:paraId="67425ADA" w14:textId="77777777" w:rsidR="00362AC8" w:rsidRPr="00D519FB" w:rsidRDefault="00362AC8" w:rsidP="001E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</w:tr>
      <w:tr w:rsidR="00046687" w:rsidRPr="00D519FB" w14:paraId="4F3C4145" w14:textId="77777777" w:rsidTr="00B5767C">
        <w:tc>
          <w:tcPr>
            <w:tcW w:w="2520" w:type="dxa"/>
            <w:vAlign w:val="bottom"/>
          </w:tcPr>
          <w:p w14:paraId="132BBDFE" w14:textId="77777777" w:rsidR="00046687" w:rsidRPr="00D519FB" w:rsidRDefault="00046687" w:rsidP="00B5767C">
            <w:pPr>
              <w:ind w:left="166" w:right="-107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D519FB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</w:t>
            </w:r>
          </w:p>
          <w:p w14:paraId="75AB35D1" w14:textId="5776D02C" w:rsidR="00046687" w:rsidRPr="00D519FB" w:rsidRDefault="00046687" w:rsidP="00B5767C">
            <w:pPr>
              <w:ind w:left="166" w:right="-107" w:hanging="180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D519FB">
              <w:rPr>
                <w:rFonts w:asciiTheme="majorBidi" w:hAnsiTheme="majorBidi" w:cstheme="majorBidi"/>
                <w:sz w:val="30"/>
                <w:szCs w:val="30"/>
              </w:rPr>
              <w:t xml:space="preserve">     </w:t>
            </w:r>
            <w:r w:rsidRPr="00D519FB">
              <w:rPr>
                <w:rFonts w:asciiTheme="majorBidi" w:hAnsiTheme="majorBidi" w:cstheme="majorBidi"/>
                <w:sz w:val="30"/>
                <w:szCs w:val="30"/>
                <w:cs/>
              </w:rPr>
              <w:t>สถาบันการเงิน (</w:t>
            </w:r>
            <w:r w:rsidR="00B5767C">
              <w:rPr>
                <w:rFonts w:asciiTheme="majorBidi" w:hAnsiTheme="majorBidi" w:cstheme="majorBidi" w:hint="cs"/>
                <w:sz w:val="30"/>
                <w:szCs w:val="30"/>
                <w:cs/>
              </w:rPr>
              <w:t>ก</w:t>
            </w:r>
            <w:r w:rsidRPr="00D519FB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864" w:type="dxa"/>
            <w:vAlign w:val="bottom"/>
          </w:tcPr>
          <w:p w14:paraId="443C98AC" w14:textId="7962F3F0" w:rsidR="00046687" w:rsidRPr="00D519FB" w:rsidRDefault="00B5767C" w:rsidP="00046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10,999</w:t>
            </w:r>
          </w:p>
        </w:tc>
        <w:tc>
          <w:tcPr>
            <w:tcW w:w="236" w:type="dxa"/>
            <w:vAlign w:val="bottom"/>
          </w:tcPr>
          <w:p w14:paraId="63B9E12A" w14:textId="77777777" w:rsidR="00046687" w:rsidRPr="00D519FB" w:rsidRDefault="00046687" w:rsidP="00046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864" w:type="dxa"/>
            <w:vAlign w:val="bottom"/>
          </w:tcPr>
          <w:p w14:paraId="6CFFEA90" w14:textId="48CE18E0" w:rsidR="00046687" w:rsidRPr="00D519FB" w:rsidRDefault="00B5767C" w:rsidP="00046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46,694</w:t>
            </w:r>
          </w:p>
        </w:tc>
        <w:tc>
          <w:tcPr>
            <w:tcW w:w="236" w:type="dxa"/>
            <w:vAlign w:val="bottom"/>
          </w:tcPr>
          <w:p w14:paraId="30D67C24" w14:textId="77777777" w:rsidR="00046687" w:rsidRPr="00D519FB" w:rsidRDefault="00046687" w:rsidP="00046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864" w:type="dxa"/>
            <w:vAlign w:val="bottom"/>
          </w:tcPr>
          <w:p w14:paraId="2F654539" w14:textId="753E8407" w:rsidR="00046687" w:rsidRPr="00D519FB" w:rsidRDefault="00B5767C" w:rsidP="00046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57,693</w:t>
            </w:r>
          </w:p>
        </w:tc>
        <w:tc>
          <w:tcPr>
            <w:tcW w:w="236" w:type="dxa"/>
            <w:vAlign w:val="bottom"/>
          </w:tcPr>
          <w:p w14:paraId="5B1D74DF" w14:textId="77777777" w:rsidR="00046687" w:rsidRPr="00D519FB" w:rsidRDefault="00046687" w:rsidP="00046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864" w:type="dxa"/>
            <w:vAlign w:val="bottom"/>
          </w:tcPr>
          <w:p w14:paraId="14196EB3" w14:textId="73D76499" w:rsidR="00046687" w:rsidRPr="00D519FB" w:rsidRDefault="00046687" w:rsidP="00046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D519FB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12,870</w:t>
            </w:r>
          </w:p>
        </w:tc>
        <w:tc>
          <w:tcPr>
            <w:tcW w:w="238" w:type="dxa"/>
            <w:vAlign w:val="bottom"/>
          </w:tcPr>
          <w:p w14:paraId="2EB87AC8" w14:textId="77777777" w:rsidR="00046687" w:rsidRPr="00D519FB" w:rsidRDefault="00046687" w:rsidP="00046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864" w:type="dxa"/>
            <w:vAlign w:val="bottom"/>
          </w:tcPr>
          <w:p w14:paraId="764B1582" w14:textId="293B2DC8" w:rsidR="00046687" w:rsidRPr="00D519FB" w:rsidRDefault="00046687" w:rsidP="00046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D519FB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69,635</w:t>
            </w:r>
          </w:p>
        </w:tc>
        <w:tc>
          <w:tcPr>
            <w:tcW w:w="237" w:type="dxa"/>
            <w:vAlign w:val="bottom"/>
          </w:tcPr>
          <w:p w14:paraId="398507AD" w14:textId="77777777" w:rsidR="00046687" w:rsidRPr="00D519FB" w:rsidRDefault="00046687" w:rsidP="00046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864" w:type="dxa"/>
            <w:vAlign w:val="bottom"/>
          </w:tcPr>
          <w:p w14:paraId="3F843D9B" w14:textId="5E581038" w:rsidR="00046687" w:rsidRPr="00D519FB" w:rsidRDefault="00046687" w:rsidP="00046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D519FB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82,505</w:t>
            </w:r>
          </w:p>
        </w:tc>
      </w:tr>
      <w:tr w:rsidR="00046687" w:rsidRPr="00D519FB" w14:paraId="0A297E71" w14:textId="77777777" w:rsidTr="00B5767C">
        <w:tc>
          <w:tcPr>
            <w:tcW w:w="2520" w:type="dxa"/>
            <w:vAlign w:val="bottom"/>
            <w:hideMark/>
          </w:tcPr>
          <w:p w14:paraId="115C5BF7" w14:textId="67015727" w:rsidR="00046687" w:rsidRPr="00D519FB" w:rsidRDefault="00046687" w:rsidP="00B5767C">
            <w:pPr>
              <w:ind w:left="166" w:right="-107" w:hanging="18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D519FB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  <w:r w:rsidRPr="00D519F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</w:t>
            </w:r>
            <w:r w:rsidRPr="00D519FB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B5767C">
              <w:rPr>
                <w:rFonts w:asciiTheme="majorBidi" w:hAnsiTheme="majorBidi" w:cstheme="majorBidi" w:hint="cs"/>
                <w:sz w:val="30"/>
                <w:szCs w:val="30"/>
                <w:cs/>
              </w:rPr>
              <w:t>ข</w:t>
            </w:r>
            <w:r w:rsidRPr="00D519FB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864" w:type="dxa"/>
            <w:vAlign w:val="bottom"/>
          </w:tcPr>
          <w:p w14:paraId="1F40C11D" w14:textId="3E0F3D3B" w:rsidR="00046687" w:rsidRPr="00D519FB" w:rsidRDefault="00B5767C" w:rsidP="00046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5,485</w:t>
            </w:r>
          </w:p>
        </w:tc>
        <w:tc>
          <w:tcPr>
            <w:tcW w:w="236" w:type="dxa"/>
            <w:vAlign w:val="bottom"/>
          </w:tcPr>
          <w:p w14:paraId="123D39B9" w14:textId="77777777" w:rsidR="00046687" w:rsidRPr="00D519FB" w:rsidRDefault="00046687" w:rsidP="00046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864" w:type="dxa"/>
            <w:vAlign w:val="bottom"/>
          </w:tcPr>
          <w:p w14:paraId="51DC2CEC" w14:textId="19251169" w:rsidR="00046687" w:rsidRPr="00D519FB" w:rsidRDefault="00B5767C" w:rsidP="00046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102,891</w:t>
            </w:r>
          </w:p>
        </w:tc>
        <w:tc>
          <w:tcPr>
            <w:tcW w:w="236" w:type="dxa"/>
            <w:vAlign w:val="bottom"/>
          </w:tcPr>
          <w:p w14:paraId="06B434DA" w14:textId="77777777" w:rsidR="00046687" w:rsidRPr="00D519FB" w:rsidRDefault="00046687" w:rsidP="00046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864" w:type="dxa"/>
            <w:vAlign w:val="bottom"/>
          </w:tcPr>
          <w:p w14:paraId="4A5C3DE0" w14:textId="4A7A8220" w:rsidR="00046687" w:rsidRPr="00D519FB" w:rsidRDefault="00B5767C" w:rsidP="00046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108,376</w:t>
            </w:r>
          </w:p>
        </w:tc>
        <w:tc>
          <w:tcPr>
            <w:tcW w:w="236" w:type="dxa"/>
            <w:vAlign w:val="bottom"/>
          </w:tcPr>
          <w:p w14:paraId="4FBE9A6F" w14:textId="77777777" w:rsidR="00046687" w:rsidRPr="00D519FB" w:rsidRDefault="00046687" w:rsidP="00046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864" w:type="dxa"/>
            <w:vAlign w:val="bottom"/>
          </w:tcPr>
          <w:p w14:paraId="5E3768EB" w14:textId="22F788D9" w:rsidR="00046687" w:rsidRPr="00D519FB" w:rsidRDefault="00046687" w:rsidP="00046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D519FB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2,858</w:t>
            </w:r>
          </w:p>
        </w:tc>
        <w:tc>
          <w:tcPr>
            <w:tcW w:w="238" w:type="dxa"/>
            <w:vAlign w:val="bottom"/>
          </w:tcPr>
          <w:p w14:paraId="0EC0DBFC" w14:textId="77777777" w:rsidR="00046687" w:rsidRPr="00D519FB" w:rsidRDefault="00046687" w:rsidP="00046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864" w:type="dxa"/>
            <w:vAlign w:val="bottom"/>
          </w:tcPr>
          <w:p w14:paraId="17C41982" w14:textId="640BEFFB" w:rsidR="00046687" w:rsidRPr="00D519FB" w:rsidRDefault="00046687" w:rsidP="00046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D519FB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98,086</w:t>
            </w:r>
          </w:p>
        </w:tc>
        <w:tc>
          <w:tcPr>
            <w:tcW w:w="237" w:type="dxa"/>
            <w:vAlign w:val="bottom"/>
          </w:tcPr>
          <w:p w14:paraId="5913443A" w14:textId="77777777" w:rsidR="00046687" w:rsidRPr="00D519FB" w:rsidRDefault="00046687" w:rsidP="00046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864" w:type="dxa"/>
            <w:vAlign w:val="bottom"/>
          </w:tcPr>
          <w:p w14:paraId="532D4128" w14:textId="29DAAC26" w:rsidR="00046687" w:rsidRPr="00D519FB" w:rsidRDefault="00046687" w:rsidP="00046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D519FB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100,944</w:t>
            </w:r>
          </w:p>
        </w:tc>
      </w:tr>
      <w:tr w:rsidR="00046687" w:rsidRPr="00B5767C" w14:paraId="00CC5D65" w14:textId="77777777" w:rsidTr="00B5767C">
        <w:trPr>
          <w:trHeight w:val="70"/>
        </w:trPr>
        <w:tc>
          <w:tcPr>
            <w:tcW w:w="2520" w:type="dxa"/>
            <w:vAlign w:val="bottom"/>
          </w:tcPr>
          <w:p w14:paraId="45D68D86" w14:textId="77777777" w:rsidR="00046687" w:rsidRPr="00B5767C" w:rsidRDefault="00046687" w:rsidP="00B5767C">
            <w:pPr>
              <w:pStyle w:val="ListParagraph"/>
              <w:spacing w:after="0"/>
              <w:ind w:left="166" w:right="-22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30014F0" w14:textId="77777777" w:rsidR="00046687" w:rsidRPr="00B5767C" w:rsidRDefault="00046687" w:rsidP="00046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45300B10" w14:textId="77777777" w:rsidR="00046687" w:rsidRPr="00B5767C" w:rsidRDefault="00046687" w:rsidP="00046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F25306A" w14:textId="77777777" w:rsidR="00046687" w:rsidRPr="00B5767C" w:rsidRDefault="00046687" w:rsidP="00046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30BF36EA" w14:textId="77777777" w:rsidR="00046687" w:rsidRPr="00B5767C" w:rsidRDefault="00046687" w:rsidP="00046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2AA71C5" w14:textId="77777777" w:rsidR="00046687" w:rsidRPr="00B5767C" w:rsidRDefault="00046687" w:rsidP="00046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4FDB6656" w14:textId="77777777" w:rsidR="00046687" w:rsidRPr="00B5767C" w:rsidRDefault="00046687" w:rsidP="00046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EF1CDEE" w14:textId="77777777" w:rsidR="00046687" w:rsidRPr="00B5767C" w:rsidRDefault="00046687" w:rsidP="00046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38" w:type="dxa"/>
            <w:vAlign w:val="bottom"/>
          </w:tcPr>
          <w:p w14:paraId="0D75F164" w14:textId="77777777" w:rsidR="00046687" w:rsidRPr="00B5767C" w:rsidRDefault="00046687" w:rsidP="00046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0BA3936" w14:textId="77777777" w:rsidR="00046687" w:rsidRPr="00B5767C" w:rsidRDefault="00046687" w:rsidP="00046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37" w:type="dxa"/>
            <w:vAlign w:val="bottom"/>
          </w:tcPr>
          <w:p w14:paraId="033182B8" w14:textId="77777777" w:rsidR="00046687" w:rsidRPr="00B5767C" w:rsidRDefault="00046687" w:rsidP="00046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D7085DE" w14:textId="77777777" w:rsidR="00046687" w:rsidRPr="00B5767C" w:rsidRDefault="00046687" w:rsidP="00046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046687" w:rsidRPr="00D519FB" w14:paraId="7FB97BF3" w14:textId="77777777" w:rsidTr="00B5767C">
        <w:tc>
          <w:tcPr>
            <w:tcW w:w="2520" w:type="dxa"/>
            <w:vAlign w:val="bottom"/>
            <w:hideMark/>
          </w:tcPr>
          <w:p w14:paraId="3B279850" w14:textId="08FBF6A6" w:rsidR="00046687" w:rsidRPr="00D519FB" w:rsidRDefault="00046687" w:rsidP="005A205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E6E6E6"/>
                <w:cs/>
                <w:lang w:val="en-GB" w:eastAsia="en-GB"/>
              </w:rPr>
            </w:pPr>
            <w:r w:rsidRPr="00D519F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>รวมหนี้สินที่มี</w:t>
            </w:r>
            <w:r w:rsidRPr="005A205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>ภา</w:t>
            </w:r>
            <w:r w:rsidRPr="005A205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 w:eastAsia="en-GB"/>
              </w:rPr>
              <w:t>ระ</w:t>
            </w:r>
            <w:r w:rsidRPr="00D519F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>ดอกเบี้ย</w:t>
            </w:r>
          </w:p>
        </w:tc>
        <w:tc>
          <w:tcPr>
            <w:tcW w:w="864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90B0220" w14:textId="6C3233A5" w:rsidR="00046687" w:rsidRPr="00D519FB" w:rsidRDefault="00B5767C" w:rsidP="00046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16,484</w:t>
            </w:r>
          </w:p>
        </w:tc>
        <w:tc>
          <w:tcPr>
            <w:tcW w:w="236" w:type="dxa"/>
            <w:vAlign w:val="bottom"/>
          </w:tcPr>
          <w:p w14:paraId="365D7724" w14:textId="77777777" w:rsidR="00046687" w:rsidRPr="00D519FB" w:rsidRDefault="00046687" w:rsidP="00046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864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AB0811C" w14:textId="22E226BF" w:rsidR="00046687" w:rsidRPr="00D519FB" w:rsidRDefault="00B5767C" w:rsidP="00046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149,585</w:t>
            </w:r>
          </w:p>
        </w:tc>
        <w:tc>
          <w:tcPr>
            <w:tcW w:w="236" w:type="dxa"/>
            <w:vAlign w:val="bottom"/>
          </w:tcPr>
          <w:p w14:paraId="2055F1A1" w14:textId="77777777" w:rsidR="00046687" w:rsidRPr="00D519FB" w:rsidRDefault="00046687" w:rsidP="00046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864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C237AE4" w14:textId="1E95D3B5" w:rsidR="00046687" w:rsidRPr="00D519FB" w:rsidRDefault="00B5767C" w:rsidP="00046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166,069</w:t>
            </w:r>
          </w:p>
        </w:tc>
        <w:tc>
          <w:tcPr>
            <w:tcW w:w="236" w:type="dxa"/>
            <w:vAlign w:val="bottom"/>
          </w:tcPr>
          <w:p w14:paraId="182E48A9" w14:textId="77777777" w:rsidR="00046687" w:rsidRPr="00D519FB" w:rsidRDefault="00046687" w:rsidP="00046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864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2A627FA" w14:textId="1AB5211E" w:rsidR="00046687" w:rsidRPr="00D519FB" w:rsidRDefault="00046687" w:rsidP="00046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D519FB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15,728</w:t>
            </w:r>
          </w:p>
        </w:tc>
        <w:tc>
          <w:tcPr>
            <w:tcW w:w="238" w:type="dxa"/>
            <w:vAlign w:val="bottom"/>
          </w:tcPr>
          <w:p w14:paraId="7B587E94" w14:textId="77777777" w:rsidR="00046687" w:rsidRPr="00D519FB" w:rsidRDefault="00046687" w:rsidP="00046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864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CFCEF07" w14:textId="4012D936" w:rsidR="00046687" w:rsidRPr="00D519FB" w:rsidRDefault="00046687" w:rsidP="00046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D519FB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167,721</w:t>
            </w:r>
          </w:p>
        </w:tc>
        <w:tc>
          <w:tcPr>
            <w:tcW w:w="237" w:type="dxa"/>
            <w:vAlign w:val="bottom"/>
          </w:tcPr>
          <w:p w14:paraId="5E6A8B60" w14:textId="77777777" w:rsidR="00046687" w:rsidRPr="00D519FB" w:rsidRDefault="00046687" w:rsidP="00046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864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871C5AE" w14:textId="6B0843B0" w:rsidR="00046687" w:rsidRPr="00D519FB" w:rsidRDefault="00046687" w:rsidP="00046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D519FB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183,449</w:t>
            </w:r>
          </w:p>
        </w:tc>
      </w:tr>
    </w:tbl>
    <w:p w14:paraId="7896215E" w14:textId="0ACAC36F" w:rsidR="00C659E5" w:rsidRDefault="00C659E5" w:rsidP="00B3219B">
      <w:pPr>
        <w:tabs>
          <w:tab w:val="clear" w:pos="454"/>
          <w:tab w:val="clear" w:pos="680"/>
          <w:tab w:val="left" w:pos="540"/>
        </w:tabs>
        <w:spacing w:line="240" w:lineRule="auto"/>
        <w:ind w:left="540" w:right="18"/>
        <w:jc w:val="thaiDistribute"/>
        <w:rPr>
          <w:rFonts w:ascii="Angsana New" w:hAnsi="Angsana New"/>
          <w:sz w:val="30"/>
          <w:szCs w:val="30"/>
        </w:rPr>
      </w:pPr>
    </w:p>
    <w:p w14:paraId="6B926DEA" w14:textId="2C03EDFF" w:rsidR="00805A41" w:rsidRPr="0016249F" w:rsidRDefault="00805A41" w:rsidP="00BD03EC">
      <w:pPr>
        <w:tabs>
          <w:tab w:val="clear" w:pos="454"/>
          <w:tab w:val="clear" w:pos="680"/>
          <w:tab w:val="left" w:pos="540"/>
        </w:tabs>
        <w:spacing w:line="240" w:lineRule="auto"/>
        <w:ind w:left="540" w:right="18"/>
        <w:jc w:val="thaiDistribute"/>
        <w:rPr>
          <w:rFonts w:ascii="Angsana New" w:hAnsi="Angsana New"/>
          <w:sz w:val="30"/>
          <w:szCs w:val="30"/>
        </w:rPr>
      </w:pPr>
      <w:r w:rsidRPr="0016249F">
        <w:rPr>
          <w:rFonts w:ascii="Angsana New" w:hAnsi="Angsana New"/>
          <w:sz w:val="30"/>
          <w:szCs w:val="30"/>
          <w:cs/>
        </w:rPr>
        <w:t>หนี้สินที่มีภาระดอกเบี้ยส่วนที่มีหลักประกัน</w:t>
      </w:r>
      <w:r w:rsidR="00BA6586" w:rsidRPr="0016249F">
        <w:rPr>
          <w:rFonts w:ascii="Angsana New" w:hAnsi="Angsana New"/>
          <w:sz w:val="30"/>
          <w:szCs w:val="30"/>
          <w:cs/>
        </w:rPr>
        <w:t>ไม่รวมหนี้สินตามสัญญาเช่า</w:t>
      </w:r>
      <w:r w:rsidRPr="0016249F">
        <w:rPr>
          <w:rFonts w:ascii="Angsana New" w:hAnsi="Angsana New"/>
          <w:sz w:val="30"/>
          <w:szCs w:val="30"/>
          <w:cs/>
        </w:rPr>
        <w:t xml:space="preserve"> </w:t>
      </w:r>
      <w:r w:rsidR="005D7B6A" w:rsidRPr="0016249F">
        <w:rPr>
          <w:rFonts w:ascii="Angsana New" w:hAnsi="Angsana New"/>
          <w:sz w:val="30"/>
          <w:szCs w:val="30"/>
          <w:cs/>
        </w:rPr>
        <w:t xml:space="preserve">ณ วันที่ </w:t>
      </w:r>
      <w:r w:rsidR="00653176">
        <w:rPr>
          <w:rFonts w:ascii="Angsana New" w:hAnsi="Angsana New"/>
          <w:sz w:val="30"/>
          <w:szCs w:val="30"/>
        </w:rPr>
        <w:t xml:space="preserve">30 </w:t>
      </w:r>
      <w:r w:rsidR="00653176">
        <w:rPr>
          <w:rFonts w:ascii="Angsana New" w:hAnsi="Angsana New" w:hint="cs"/>
          <w:sz w:val="30"/>
          <w:szCs w:val="30"/>
          <w:cs/>
        </w:rPr>
        <w:t>มิถุนายน</w:t>
      </w:r>
      <w:r w:rsidR="005D7B6A" w:rsidRPr="0016249F">
        <w:rPr>
          <w:rFonts w:ascii="Angsana New" w:hAnsi="Angsana New"/>
          <w:sz w:val="30"/>
          <w:szCs w:val="30"/>
          <w:cs/>
        </w:rPr>
        <w:t xml:space="preserve"> </w:t>
      </w:r>
      <w:r w:rsidR="005D7B6A" w:rsidRPr="0016249F">
        <w:rPr>
          <w:rFonts w:ascii="Angsana New" w:hAnsi="Angsana New"/>
          <w:sz w:val="30"/>
          <w:szCs w:val="30"/>
        </w:rPr>
        <w:t>256</w:t>
      </w:r>
      <w:r w:rsidR="00171680">
        <w:rPr>
          <w:rFonts w:ascii="Angsana New" w:hAnsi="Angsana New"/>
          <w:sz w:val="30"/>
          <w:szCs w:val="30"/>
        </w:rPr>
        <w:t>5</w:t>
      </w:r>
      <w:r w:rsidR="005D7B6A" w:rsidRPr="0016249F">
        <w:rPr>
          <w:rFonts w:ascii="Angsana New" w:hAnsi="Angsana New"/>
          <w:sz w:val="30"/>
          <w:szCs w:val="30"/>
        </w:rPr>
        <w:t xml:space="preserve"> </w:t>
      </w:r>
      <w:r w:rsidR="005D7B6A" w:rsidRPr="0016249F">
        <w:rPr>
          <w:rFonts w:ascii="Angsana New" w:hAnsi="Angsana New"/>
          <w:sz w:val="30"/>
          <w:szCs w:val="30"/>
          <w:cs/>
        </w:rPr>
        <w:t xml:space="preserve">และวันที่ </w:t>
      </w:r>
      <w:r w:rsidR="005D7B6A" w:rsidRPr="0016249F">
        <w:rPr>
          <w:rFonts w:ascii="Angsana New" w:hAnsi="Angsana New"/>
          <w:sz w:val="30"/>
          <w:szCs w:val="30"/>
        </w:rPr>
        <w:t xml:space="preserve">      31 </w:t>
      </w:r>
      <w:r w:rsidR="005D7B6A" w:rsidRPr="0016249F">
        <w:rPr>
          <w:rFonts w:ascii="Angsana New" w:hAnsi="Angsana New"/>
          <w:sz w:val="30"/>
          <w:szCs w:val="30"/>
          <w:cs/>
        </w:rPr>
        <w:t xml:space="preserve">ธันวาคม </w:t>
      </w:r>
      <w:r w:rsidR="005D7B6A" w:rsidRPr="0016249F">
        <w:rPr>
          <w:rFonts w:ascii="Angsana New" w:hAnsi="Angsana New"/>
          <w:sz w:val="30"/>
          <w:szCs w:val="30"/>
        </w:rPr>
        <w:t>256</w:t>
      </w:r>
      <w:r w:rsidR="00171680">
        <w:rPr>
          <w:rFonts w:ascii="Angsana New" w:hAnsi="Angsana New"/>
          <w:sz w:val="30"/>
          <w:szCs w:val="30"/>
        </w:rPr>
        <w:t>4</w:t>
      </w:r>
      <w:r w:rsidR="005D7B6A" w:rsidRPr="0016249F">
        <w:rPr>
          <w:rFonts w:ascii="Angsana New" w:hAnsi="Angsana New"/>
          <w:sz w:val="30"/>
          <w:szCs w:val="30"/>
        </w:rPr>
        <w:t xml:space="preserve"> </w:t>
      </w:r>
      <w:r w:rsidRPr="0016249F">
        <w:rPr>
          <w:rFonts w:ascii="Angsana New" w:hAnsi="Angsana New"/>
          <w:sz w:val="30"/>
          <w:szCs w:val="30"/>
          <w:cs/>
        </w:rPr>
        <w:t>มีรายละเอียดของหลักประกันซึ่งเป็นสินทรัพย์ของบริษัทดังนี้</w:t>
      </w:r>
    </w:p>
    <w:p w14:paraId="2D910158" w14:textId="77777777" w:rsidR="005D7B6A" w:rsidRPr="00B3219B" w:rsidRDefault="005D7B6A" w:rsidP="00B3219B">
      <w:pPr>
        <w:tabs>
          <w:tab w:val="clear" w:pos="454"/>
          <w:tab w:val="clear" w:pos="680"/>
          <w:tab w:val="left" w:pos="540"/>
        </w:tabs>
        <w:spacing w:line="240" w:lineRule="auto"/>
        <w:ind w:left="540" w:right="18"/>
        <w:jc w:val="thaiDistribute"/>
        <w:rPr>
          <w:rFonts w:ascii="Angsana New" w:hAnsi="Angsana New"/>
          <w:sz w:val="30"/>
          <w:szCs w:val="30"/>
        </w:rPr>
      </w:pPr>
    </w:p>
    <w:tbl>
      <w:tblPr>
        <w:tblW w:w="9162" w:type="dxa"/>
        <w:tblInd w:w="450" w:type="dxa"/>
        <w:tblLook w:val="01E0" w:firstRow="1" w:lastRow="1" w:firstColumn="1" w:lastColumn="1" w:noHBand="0" w:noVBand="0"/>
      </w:tblPr>
      <w:tblGrid>
        <w:gridCol w:w="6192"/>
        <w:gridCol w:w="1350"/>
        <w:gridCol w:w="270"/>
        <w:gridCol w:w="1350"/>
      </w:tblGrid>
      <w:tr w:rsidR="00805A41" w:rsidRPr="0016249F" w14:paraId="33443975" w14:textId="77777777" w:rsidTr="00805A41">
        <w:tc>
          <w:tcPr>
            <w:tcW w:w="6192" w:type="dxa"/>
          </w:tcPr>
          <w:p w14:paraId="06051AE7" w14:textId="77777777" w:rsidR="00805A41" w:rsidRPr="0016249F" w:rsidRDefault="00805A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vAlign w:val="center"/>
            <w:hideMark/>
          </w:tcPr>
          <w:p w14:paraId="0CE5CB1D" w14:textId="69D01BDE" w:rsidR="00805A41" w:rsidRPr="0016249F" w:rsidRDefault="0065317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30</w:t>
            </w:r>
            <w:r w:rsidR="00805A41" w:rsidRPr="0016249F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vAlign w:val="center"/>
          </w:tcPr>
          <w:p w14:paraId="66ADDE0A" w14:textId="77777777" w:rsidR="00805A41" w:rsidRPr="0016249F" w:rsidRDefault="00805A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  <w:hideMark/>
          </w:tcPr>
          <w:p w14:paraId="372C22EA" w14:textId="77777777" w:rsidR="00805A41" w:rsidRPr="0016249F" w:rsidRDefault="00805A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16249F">
              <w:rPr>
                <w:rFonts w:ascii="Angsana New" w:hAnsi="Angsana New"/>
                <w:bCs/>
                <w:sz w:val="30"/>
                <w:szCs w:val="30"/>
              </w:rPr>
              <w:t>31</w:t>
            </w:r>
            <w:r w:rsidRPr="0016249F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805A41" w:rsidRPr="0016249F" w14:paraId="5DE5541E" w14:textId="77777777" w:rsidTr="00805A41">
        <w:tc>
          <w:tcPr>
            <w:tcW w:w="6192" w:type="dxa"/>
          </w:tcPr>
          <w:p w14:paraId="5B5D1E29" w14:textId="77777777" w:rsidR="00805A41" w:rsidRPr="0016249F" w:rsidRDefault="00805A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vAlign w:val="center"/>
            <w:hideMark/>
          </w:tcPr>
          <w:p w14:paraId="1E5AF0E0" w14:textId="6E1F3788" w:rsidR="00805A41" w:rsidRPr="0016249F" w:rsidRDefault="00805A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6249F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="00171680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70" w:type="dxa"/>
            <w:vAlign w:val="center"/>
          </w:tcPr>
          <w:p w14:paraId="21D77D05" w14:textId="77777777" w:rsidR="00805A41" w:rsidRPr="0016249F" w:rsidRDefault="00805A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  <w:hideMark/>
          </w:tcPr>
          <w:p w14:paraId="62E3F2C5" w14:textId="712D1371" w:rsidR="00805A41" w:rsidRPr="0016249F" w:rsidRDefault="00805A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6249F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="00171680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</w:tr>
      <w:tr w:rsidR="00805A41" w:rsidRPr="0016249F" w14:paraId="0559B7A2" w14:textId="77777777" w:rsidTr="00805A41">
        <w:tc>
          <w:tcPr>
            <w:tcW w:w="6192" w:type="dxa"/>
          </w:tcPr>
          <w:p w14:paraId="41D8F9F6" w14:textId="77777777" w:rsidR="00805A41" w:rsidRPr="0016249F" w:rsidRDefault="00805A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970" w:type="dxa"/>
            <w:gridSpan w:val="3"/>
            <w:hideMark/>
          </w:tcPr>
          <w:p w14:paraId="3BFA1DE5" w14:textId="77777777" w:rsidR="00805A41" w:rsidRPr="0016249F" w:rsidRDefault="00805A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16249F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05A41" w:rsidRPr="0016249F" w14:paraId="2A3A0BEC" w14:textId="77777777" w:rsidTr="00171680">
        <w:tc>
          <w:tcPr>
            <w:tcW w:w="6192" w:type="dxa"/>
            <w:hideMark/>
          </w:tcPr>
          <w:p w14:paraId="5DE6625E" w14:textId="35C69AD6" w:rsidR="00805A41" w:rsidRPr="0016249F" w:rsidRDefault="00B3219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350" w:type="dxa"/>
          </w:tcPr>
          <w:p w14:paraId="6A58A9E8" w14:textId="7DD92967" w:rsidR="00805A41" w:rsidRPr="0016249F" w:rsidRDefault="00B5767C">
            <w:pPr>
              <w:pStyle w:val="acctfourfigures"/>
              <w:tabs>
                <w:tab w:val="clear" w:pos="765"/>
                <w:tab w:val="decimal" w:pos="1004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8,925</w:t>
            </w:r>
          </w:p>
        </w:tc>
        <w:tc>
          <w:tcPr>
            <w:tcW w:w="270" w:type="dxa"/>
          </w:tcPr>
          <w:p w14:paraId="667B097D" w14:textId="77777777" w:rsidR="00805A41" w:rsidRPr="0016249F" w:rsidRDefault="00805A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14:paraId="1927E2F2" w14:textId="03B9E7EF" w:rsidR="00805A41" w:rsidRPr="0016249F" w:rsidRDefault="00171680">
            <w:pPr>
              <w:pStyle w:val="acctfourfigures"/>
              <w:tabs>
                <w:tab w:val="clear" w:pos="765"/>
                <w:tab w:val="decimal" w:pos="1004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="00697B64" w:rsidRPr="0016249F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904</w:t>
            </w:r>
          </w:p>
        </w:tc>
      </w:tr>
      <w:tr w:rsidR="00B40685" w:rsidRPr="0016249F" w14:paraId="6EB1F767" w14:textId="77777777" w:rsidTr="00171680">
        <w:tc>
          <w:tcPr>
            <w:tcW w:w="6192" w:type="dxa"/>
            <w:hideMark/>
          </w:tcPr>
          <w:p w14:paraId="19A92FBD" w14:textId="21ADA57D" w:rsidR="00B40685" w:rsidRPr="0016249F" w:rsidRDefault="00B40685" w:rsidP="00B4068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6249F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  <w:r w:rsidR="00D21E00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="00D21E00">
              <w:rPr>
                <w:rFonts w:ascii="Angsana New" w:hAnsi="Angsana New" w:hint="cs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350" w:type="dxa"/>
          </w:tcPr>
          <w:p w14:paraId="0A99273A" w14:textId="0D2CA67C" w:rsidR="00B40685" w:rsidRPr="0016249F" w:rsidRDefault="000E5CFB" w:rsidP="00B40685">
            <w:pPr>
              <w:pStyle w:val="acctfourfigures"/>
              <w:tabs>
                <w:tab w:val="clear" w:pos="765"/>
                <w:tab w:val="decimal" w:pos="1004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70,087</w:t>
            </w:r>
          </w:p>
        </w:tc>
        <w:tc>
          <w:tcPr>
            <w:tcW w:w="270" w:type="dxa"/>
          </w:tcPr>
          <w:p w14:paraId="30828D13" w14:textId="77777777" w:rsidR="00B40685" w:rsidRPr="0016249F" w:rsidRDefault="00B40685" w:rsidP="00B4068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14:paraId="1B6AE3CD" w14:textId="0FC37951" w:rsidR="00B40685" w:rsidRPr="0016249F" w:rsidRDefault="00171680" w:rsidP="00B40685">
            <w:pPr>
              <w:pStyle w:val="acctfourfigures"/>
              <w:tabs>
                <w:tab w:val="clear" w:pos="765"/>
                <w:tab w:val="decimal" w:pos="1004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70</w:t>
            </w:r>
            <w:r w:rsidR="00B40685" w:rsidRPr="0016249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087</w:t>
            </w:r>
          </w:p>
        </w:tc>
      </w:tr>
      <w:tr w:rsidR="00BD03EC" w:rsidRPr="0016249F" w14:paraId="27392DB5" w14:textId="77777777" w:rsidTr="00171680">
        <w:tc>
          <w:tcPr>
            <w:tcW w:w="6192" w:type="dxa"/>
            <w:hideMark/>
          </w:tcPr>
          <w:p w14:paraId="3C6D12A5" w14:textId="77777777" w:rsidR="00BD03EC" w:rsidRPr="0016249F" w:rsidRDefault="00BD03EC" w:rsidP="00BD03E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6249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F7110E5" w14:textId="70310B40" w:rsidR="00BD03EC" w:rsidRPr="0016249F" w:rsidRDefault="000E5CFB" w:rsidP="00BD03EC">
            <w:pPr>
              <w:pStyle w:val="acctfourfigures"/>
              <w:tabs>
                <w:tab w:val="clear" w:pos="765"/>
                <w:tab w:val="decimal" w:pos="1004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79,012</w:t>
            </w:r>
          </w:p>
        </w:tc>
        <w:tc>
          <w:tcPr>
            <w:tcW w:w="270" w:type="dxa"/>
          </w:tcPr>
          <w:p w14:paraId="6FA1E992" w14:textId="77777777" w:rsidR="00BD03EC" w:rsidRPr="0016249F" w:rsidRDefault="00BD03EC" w:rsidP="00BD03E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18A71B6" w14:textId="5D51EC60" w:rsidR="00BD03EC" w:rsidRPr="0016249F" w:rsidRDefault="00171680" w:rsidP="00BD03EC">
            <w:pPr>
              <w:pStyle w:val="acctfourfigures"/>
              <w:tabs>
                <w:tab w:val="clear" w:pos="765"/>
                <w:tab w:val="decimal" w:pos="1004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78</w:t>
            </w:r>
            <w:r w:rsidR="00D30EFD" w:rsidRPr="0016249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991</w:t>
            </w:r>
          </w:p>
        </w:tc>
      </w:tr>
    </w:tbl>
    <w:p w14:paraId="60D4C5FB" w14:textId="428CD51E" w:rsidR="002E1C09" w:rsidRDefault="002E1C09" w:rsidP="00EE14CE">
      <w:pPr>
        <w:tabs>
          <w:tab w:val="clear" w:pos="454"/>
          <w:tab w:val="clear" w:pos="68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FD8A848" w14:textId="25BC9778" w:rsidR="00111DBF" w:rsidRDefault="00111DBF" w:rsidP="00EE14CE">
      <w:pPr>
        <w:tabs>
          <w:tab w:val="clear" w:pos="454"/>
          <w:tab w:val="clear" w:pos="68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F0B8ABE" w14:textId="08D6850D" w:rsidR="00111DBF" w:rsidRDefault="00111DBF" w:rsidP="00EE14CE">
      <w:pPr>
        <w:tabs>
          <w:tab w:val="clear" w:pos="454"/>
          <w:tab w:val="clear" w:pos="68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8BAF806" w14:textId="27C9CFC7" w:rsidR="00111DBF" w:rsidRDefault="00111DBF" w:rsidP="00EE14CE">
      <w:pPr>
        <w:tabs>
          <w:tab w:val="clear" w:pos="454"/>
          <w:tab w:val="clear" w:pos="68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434D7B8" w14:textId="77777777" w:rsidR="00111DBF" w:rsidRPr="0016249F" w:rsidRDefault="00111DBF" w:rsidP="00EE14CE">
      <w:pPr>
        <w:tabs>
          <w:tab w:val="clear" w:pos="454"/>
          <w:tab w:val="clear" w:pos="68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284B5C5" w14:textId="7477020A" w:rsidR="004F56AB" w:rsidRPr="0016249F" w:rsidRDefault="004F56AB" w:rsidP="00EE14CE">
      <w:pPr>
        <w:tabs>
          <w:tab w:val="clear" w:pos="454"/>
          <w:tab w:val="clear" w:pos="68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16249F">
        <w:rPr>
          <w:rFonts w:ascii="Angsana New" w:hAnsi="Angsana New"/>
          <w:sz w:val="30"/>
          <w:szCs w:val="30"/>
          <w:cs/>
        </w:rPr>
        <w:lastRenderedPageBreak/>
        <w:t xml:space="preserve">หนี้สินที่มีภาระดอกเบี้ยซึ่งไม่รวมหนี้สินตามสัญญาเช่า แสดงตามระยะเวลาครบกำหนดการจ่ายชำระ ณ วันที่ </w:t>
      </w:r>
      <w:r w:rsidR="002B1612" w:rsidRPr="0016249F">
        <w:rPr>
          <w:rFonts w:ascii="Angsana New" w:hAnsi="Angsana New"/>
          <w:sz w:val="30"/>
          <w:szCs w:val="30"/>
        </w:rPr>
        <w:t xml:space="preserve">  </w:t>
      </w:r>
      <w:r w:rsidR="00653176">
        <w:rPr>
          <w:rFonts w:ascii="Angsana New" w:hAnsi="Angsana New"/>
          <w:sz w:val="30"/>
          <w:szCs w:val="30"/>
        </w:rPr>
        <w:t xml:space="preserve">30 </w:t>
      </w:r>
      <w:r w:rsidR="00653176">
        <w:rPr>
          <w:rFonts w:ascii="Angsana New" w:hAnsi="Angsana New" w:hint="cs"/>
          <w:sz w:val="30"/>
          <w:szCs w:val="30"/>
          <w:cs/>
        </w:rPr>
        <w:t>มิถุนายน</w:t>
      </w:r>
      <w:r w:rsidR="005D7B6A" w:rsidRPr="0016249F">
        <w:rPr>
          <w:rFonts w:ascii="Angsana New" w:hAnsi="Angsana New"/>
          <w:sz w:val="30"/>
          <w:szCs w:val="30"/>
          <w:cs/>
        </w:rPr>
        <w:t xml:space="preserve"> </w:t>
      </w:r>
      <w:r w:rsidR="005D7B6A" w:rsidRPr="0016249F">
        <w:rPr>
          <w:rFonts w:ascii="Angsana New" w:hAnsi="Angsana New"/>
          <w:sz w:val="30"/>
          <w:szCs w:val="30"/>
        </w:rPr>
        <w:t>256</w:t>
      </w:r>
      <w:r w:rsidR="00171680">
        <w:rPr>
          <w:rFonts w:ascii="Angsana New" w:hAnsi="Angsana New"/>
          <w:sz w:val="30"/>
          <w:szCs w:val="30"/>
        </w:rPr>
        <w:t>5</w:t>
      </w:r>
      <w:r w:rsidR="005D7B6A" w:rsidRPr="0016249F">
        <w:rPr>
          <w:rFonts w:ascii="Angsana New" w:hAnsi="Angsana New"/>
          <w:sz w:val="30"/>
          <w:szCs w:val="30"/>
        </w:rPr>
        <w:t xml:space="preserve"> </w:t>
      </w:r>
      <w:r w:rsidR="005D7B6A" w:rsidRPr="0016249F">
        <w:rPr>
          <w:rFonts w:ascii="Angsana New" w:hAnsi="Angsana New"/>
          <w:sz w:val="30"/>
          <w:szCs w:val="30"/>
          <w:cs/>
        </w:rPr>
        <w:t xml:space="preserve">และวันที่ </w:t>
      </w:r>
      <w:r w:rsidR="005D7B6A" w:rsidRPr="0016249F">
        <w:rPr>
          <w:rFonts w:ascii="Angsana New" w:hAnsi="Angsana New"/>
          <w:sz w:val="30"/>
          <w:szCs w:val="30"/>
        </w:rPr>
        <w:t xml:space="preserve">31 </w:t>
      </w:r>
      <w:r w:rsidR="005D7B6A" w:rsidRPr="0016249F">
        <w:rPr>
          <w:rFonts w:ascii="Angsana New" w:hAnsi="Angsana New"/>
          <w:sz w:val="30"/>
          <w:szCs w:val="30"/>
          <w:cs/>
        </w:rPr>
        <w:t xml:space="preserve">ธันวาคม </w:t>
      </w:r>
      <w:r w:rsidR="005D7B6A" w:rsidRPr="0016249F">
        <w:rPr>
          <w:rFonts w:ascii="Angsana New" w:hAnsi="Angsana New"/>
          <w:sz w:val="30"/>
          <w:szCs w:val="30"/>
        </w:rPr>
        <w:t>256</w:t>
      </w:r>
      <w:r w:rsidR="00171680">
        <w:rPr>
          <w:rFonts w:ascii="Angsana New" w:hAnsi="Angsana New"/>
          <w:sz w:val="30"/>
          <w:szCs w:val="30"/>
        </w:rPr>
        <w:t>4</w:t>
      </w:r>
      <w:r w:rsidR="005D7B6A" w:rsidRPr="0016249F">
        <w:rPr>
          <w:rFonts w:ascii="Angsana New" w:hAnsi="Angsana New"/>
          <w:sz w:val="30"/>
          <w:szCs w:val="30"/>
        </w:rPr>
        <w:t xml:space="preserve"> </w:t>
      </w:r>
      <w:r w:rsidR="009D3F8D" w:rsidRPr="0016249F">
        <w:rPr>
          <w:rFonts w:ascii="Angsana New" w:hAnsi="Angsana New"/>
          <w:sz w:val="30"/>
          <w:szCs w:val="30"/>
          <w:cs/>
        </w:rPr>
        <w:t>มีนาคม</w:t>
      </w:r>
      <w:r w:rsidRPr="0016249F">
        <w:rPr>
          <w:rFonts w:ascii="Angsana New" w:hAnsi="Angsana New"/>
          <w:sz w:val="30"/>
          <w:szCs w:val="30"/>
          <w:cs/>
        </w:rPr>
        <w:t>ได้ดังนี้</w:t>
      </w:r>
    </w:p>
    <w:p w14:paraId="272F72C7" w14:textId="77777777" w:rsidR="002C4FD1" w:rsidRPr="0016249F" w:rsidRDefault="002C4FD1" w:rsidP="00B3219B">
      <w:pPr>
        <w:tabs>
          <w:tab w:val="clear" w:pos="454"/>
          <w:tab w:val="clear" w:pos="68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162" w:type="dxa"/>
        <w:tblInd w:w="450" w:type="dxa"/>
        <w:tblLook w:val="01E0" w:firstRow="1" w:lastRow="1" w:firstColumn="1" w:lastColumn="1" w:noHBand="0" w:noVBand="0"/>
      </w:tblPr>
      <w:tblGrid>
        <w:gridCol w:w="6192"/>
        <w:gridCol w:w="1350"/>
        <w:gridCol w:w="270"/>
        <w:gridCol w:w="1350"/>
      </w:tblGrid>
      <w:tr w:rsidR="00EE14CE" w:rsidRPr="0016249F" w14:paraId="00F225A7" w14:textId="77777777" w:rsidTr="00AF2C47">
        <w:tc>
          <w:tcPr>
            <w:tcW w:w="6192" w:type="dxa"/>
            <w:shd w:val="clear" w:color="auto" w:fill="auto"/>
          </w:tcPr>
          <w:p w14:paraId="6252FF6D" w14:textId="77777777" w:rsidR="00EE14CE" w:rsidRPr="0016249F" w:rsidRDefault="00EE14CE" w:rsidP="00EE1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251DEF36" w14:textId="55E122AA" w:rsidR="00EE14CE" w:rsidRPr="0016249F" w:rsidRDefault="00B20AEF" w:rsidP="00EE1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16249F">
              <w:rPr>
                <w:rFonts w:ascii="Angsana New" w:hAnsi="Angsana New"/>
                <w:bCs/>
                <w:sz w:val="30"/>
                <w:szCs w:val="30"/>
              </w:rPr>
              <w:t>3</w:t>
            </w:r>
            <w:r w:rsidR="00653176">
              <w:rPr>
                <w:rFonts w:ascii="Angsana New" w:hAnsi="Angsana New"/>
                <w:bCs/>
                <w:sz w:val="30"/>
                <w:szCs w:val="30"/>
              </w:rPr>
              <w:t>0</w:t>
            </w:r>
            <w:r w:rsidR="00EE14CE" w:rsidRPr="0016249F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</w:t>
            </w:r>
            <w:r w:rsidR="00653176">
              <w:rPr>
                <w:rFonts w:ascii="Angsana New" w:hAnsi="Angsana New" w:hint="cs"/>
                <w:b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86EB2B4" w14:textId="77777777" w:rsidR="00EE14CE" w:rsidRPr="0016249F" w:rsidRDefault="00EE14CE" w:rsidP="00EE1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19CA4CD4" w14:textId="306A4A28" w:rsidR="00EE14CE" w:rsidRPr="0016249F" w:rsidRDefault="00B20AEF" w:rsidP="00EE1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16249F">
              <w:rPr>
                <w:rFonts w:ascii="Angsana New" w:hAnsi="Angsana New"/>
                <w:bCs/>
                <w:sz w:val="30"/>
                <w:szCs w:val="30"/>
              </w:rPr>
              <w:t xml:space="preserve">31 </w:t>
            </w:r>
            <w:r w:rsidR="00EE14CE" w:rsidRPr="0016249F">
              <w:rPr>
                <w:rFonts w:ascii="Angsana New" w:hAnsi="Angsana New"/>
                <w:b/>
                <w:sz w:val="30"/>
                <w:szCs w:val="30"/>
                <w:cs/>
              </w:rPr>
              <w:t>ธันวาคม</w:t>
            </w:r>
          </w:p>
        </w:tc>
      </w:tr>
      <w:tr w:rsidR="00EE14CE" w:rsidRPr="0016249F" w14:paraId="10A6E4C6" w14:textId="77777777" w:rsidTr="00AF2C47">
        <w:tc>
          <w:tcPr>
            <w:tcW w:w="6192" w:type="dxa"/>
            <w:shd w:val="clear" w:color="auto" w:fill="auto"/>
          </w:tcPr>
          <w:p w14:paraId="2F49B852" w14:textId="77777777" w:rsidR="00EE14CE" w:rsidRPr="0016249F" w:rsidRDefault="00EE14CE" w:rsidP="00EE1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3A30E693" w14:textId="6CD7F6C0" w:rsidR="00EE14CE" w:rsidRPr="0016249F" w:rsidRDefault="00EE14CE" w:rsidP="00EE1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6249F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="00171680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10A6581" w14:textId="77777777" w:rsidR="00EE14CE" w:rsidRPr="0016249F" w:rsidRDefault="00EE14CE" w:rsidP="00EE1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06E4C003" w14:textId="1AE16F60" w:rsidR="00EE14CE" w:rsidRPr="0016249F" w:rsidRDefault="00EE14CE" w:rsidP="00EE1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6249F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="00171680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</w:tr>
      <w:tr w:rsidR="002C4FD1" w:rsidRPr="0016249F" w14:paraId="3A07DBF6" w14:textId="77777777" w:rsidTr="00AF2C47">
        <w:tc>
          <w:tcPr>
            <w:tcW w:w="6192" w:type="dxa"/>
            <w:shd w:val="clear" w:color="auto" w:fill="auto"/>
          </w:tcPr>
          <w:p w14:paraId="649B39D4" w14:textId="77777777" w:rsidR="002C4FD1" w:rsidRPr="0016249F" w:rsidRDefault="002C4FD1" w:rsidP="00AF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970" w:type="dxa"/>
            <w:gridSpan w:val="3"/>
            <w:shd w:val="clear" w:color="auto" w:fill="auto"/>
          </w:tcPr>
          <w:p w14:paraId="320662C5" w14:textId="77777777" w:rsidR="002C4FD1" w:rsidRPr="0016249F" w:rsidRDefault="002C4FD1" w:rsidP="00AF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16249F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E14CE" w:rsidRPr="0016249F" w14:paraId="3999840E" w14:textId="77777777" w:rsidTr="00AF2C47">
        <w:tc>
          <w:tcPr>
            <w:tcW w:w="6192" w:type="dxa"/>
            <w:shd w:val="clear" w:color="auto" w:fill="auto"/>
          </w:tcPr>
          <w:p w14:paraId="5A8E2F47" w14:textId="77777777" w:rsidR="00EE14CE" w:rsidRPr="0016249F" w:rsidRDefault="00EE14CE" w:rsidP="00EE1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16249F">
              <w:rPr>
                <w:rFonts w:ascii="Angsana New" w:hAnsi="Angsana New"/>
                <w:sz w:val="30"/>
                <w:szCs w:val="30"/>
                <w:cs/>
              </w:rPr>
              <w:t>ครบกำหนดภายในหนึ่งปี</w:t>
            </w:r>
            <w:r w:rsidRPr="0016249F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  <w:shd w:val="clear" w:color="auto" w:fill="auto"/>
          </w:tcPr>
          <w:p w14:paraId="1BB89881" w14:textId="322E9CD9" w:rsidR="00EE14CE" w:rsidRPr="0016249F" w:rsidRDefault="000E5CFB" w:rsidP="00EE14CE">
            <w:pPr>
              <w:pStyle w:val="acctfourfigures"/>
              <w:tabs>
                <w:tab w:val="clear" w:pos="765"/>
                <w:tab w:val="decimal" w:pos="1004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10,999</w:t>
            </w:r>
          </w:p>
        </w:tc>
        <w:tc>
          <w:tcPr>
            <w:tcW w:w="270" w:type="dxa"/>
            <w:shd w:val="clear" w:color="auto" w:fill="auto"/>
          </w:tcPr>
          <w:p w14:paraId="13BF3AF2" w14:textId="77777777" w:rsidR="00EE14CE" w:rsidRPr="0016249F" w:rsidRDefault="00EE14CE" w:rsidP="00EE1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2A452497" w14:textId="589CC51B" w:rsidR="00EE14CE" w:rsidRPr="0016249F" w:rsidRDefault="00171680" w:rsidP="00EE14CE">
            <w:pPr>
              <w:pStyle w:val="acctfourfigures"/>
              <w:tabs>
                <w:tab w:val="clear" w:pos="765"/>
                <w:tab w:val="decimal" w:pos="1004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12</w:t>
            </w:r>
            <w:r w:rsidR="00352F75" w:rsidRPr="0016249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870</w:t>
            </w:r>
          </w:p>
        </w:tc>
      </w:tr>
      <w:tr w:rsidR="00EE14CE" w:rsidRPr="0016249F" w14:paraId="7B92AB13" w14:textId="77777777" w:rsidTr="00AF2C47">
        <w:tc>
          <w:tcPr>
            <w:tcW w:w="6192" w:type="dxa"/>
          </w:tcPr>
          <w:p w14:paraId="516BE6B3" w14:textId="77777777" w:rsidR="00EE14CE" w:rsidRPr="0016249F" w:rsidRDefault="00EE14CE" w:rsidP="00EE1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6249F">
              <w:rPr>
                <w:rFonts w:ascii="Angsana New" w:hAnsi="Angsana New"/>
                <w:sz w:val="30"/>
                <w:szCs w:val="30"/>
                <w:cs/>
              </w:rPr>
              <w:t>ครบกำหนดหลังจากหนึ่งปีแต่ไม่เกินห้าปี</w:t>
            </w:r>
          </w:p>
        </w:tc>
        <w:tc>
          <w:tcPr>
            <w:tcW w:w="1350" w:type="dxa"/>
          </w:tcPr>
          <w:p w14:paraId="337E4429" w14:textId="72907E59" w:rsidR="00EE14CE" w:rsidRPr="0016249F" w:rsidRDefault="00E91C47" w:rsidP="00EE14CE">
            <w:pPr>
              <w:pStyle w:val="acctfourfigures"/>
              <w:tabs>
                <w:tab w:val="clear" w:pos="765"/>
                <w:tab w:val="decimal" w:pos="1004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36,489</w:t>
            </w:r>
          </w:p>
        </w:tc>
        <w:tc>
          <w:tcPr>
            <w:tcW w:w="270" w:type="dxa"/>
          </w:tcPr>
          <w:p w14:paraId="0E09984A" w14:textId="77777777" w:rsidR="00EE14CE" w:rsidRPr="0016249F" w:rsidRDefault="00EE14CE" w:rsidP="00EE1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14:paraId="2123F59F" w14:textId="77D9553A" w:rsidR="00EE14CE" w:rsidRPr="0016249F" w:rsidRDefault="00171680" w:rsidP="00EE14CE">
            <w:pPr>
              <w:pStyle w:val="acctfourfigures"/>
              <w:tabs>
                <w:tab w:val="clear" w:pos="765"/>
                <w:tab w:val="decimal" w:pos="1004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60</w:t>
            </w:r>
            <w:r w:rsidR="00352F75" w:rsidRPr="0016249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CF7BB9">
              <w:rPr>
                <w:rFonts w:ascii="Angsana New" w:hAnsi="Angsana New" w:cs="Angsana New"/>
                <w:sz w:val="30"/>
                <w:szCs w:val="30"/>
              </w:rPr>
              <w:t>943</w:t>
            </w:r>
          </w:p>
        </w:tc>
      </w:tr>
      <w:tr w:rsidR="00EE14CE" w:rsidRPr="0016249F" w14:paraId="7B92B92C" w14:textId="77777777" w:rsidTr="00AF2C47">
        <w:tc>
          <w:tcPr>
            <w:tcW w:w="6192" w:type="dxa"/>
          </w:tcPr>
          <w:p w14:paraId="44BA01B2" w14:textId="77777777" w:rsidR="00EE14CE" w:rsidRPr="0016249F" w:rsidRDefault="00EE14CE" w:rsidP="00EE1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6249F">
              <w:rPr>
                <w:rFonts w:ascii="Angsana New" w:hAnsi="Angsana New"/>
                <w:sz w:val="30"/>
                <w:szCs w:val="30"/>
                <w:cs/>
              </w:rPr>
              <w:t>ครบกำหนดหลังจากห้าปี</w:t>
            </w:r>
          </w:p>
        </w:tc>
        <w:tc>
          <w:tcPr>
            <w:tcW w:w="1350" w:type="dxa"/>
          </w:tcPr>
          <w:p w14:paraId="2EDFE501" w14:textId="171D95F9" w:rsidR="00EE14CE" w:rsidRPr="0016249F" w:rsidRDefault="00E91C47" w:rsidP="00EE14CE">
            <w:pPr>
              <w:pStyle w:val="acctfourfigures"/>
              <w:tabs>
                <w:tab w:val="clear" w:pos="765"/>
                <w:tab w:val="decimal" w:pos="1004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10,205</w:t>
            </w:r>
          </w:p>
        </w:tc>
        <w:tc>
          <w:tcPr>
            <w:tcW w:w="270" w:type="dxa"/>
          </w:tcPr>
          <w:p w14:paraId="5E611AF2" w14:textId="77777777" w:rsidR="00EE14CE" w:rsidRPr="0016249F" w:rsidRDefault="00EE14CE" w:rsidP="00EE1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14:paraId="4E53AFF9" w14:textId="3FE7DBB0" w:rsidR="00EE14CE" w:rsidRPr="0016249F" w:rsidRDefault="00171680" w:rsidP="00EE14CE">
            <w:pPr>
              <w:pStyle w:val="acctfourfigures"/>
              <w:tabs>
                <w:tab w:val="clear" w:pos="765"/>
                <w:tab w:val="decimal" w:pos="1004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="00352F75" w:rsidRPr="0016249F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692</w:t>
            </w:r>
          </w:p>
        </w:tc>
      </w:tr>
      <w:tr w:rsidR="00EE14CE" w:rsidRPr="0016249F" w14:paraId="7234F4B6" w14:textId="77777777" w:rsidTr="00AF2C47">
        <w:tc>
          <w:tcPr>
            <w:tcW w:w="6192" w:type="dxa"/>
          </w:tcPr>
          <w:p w14:paraId="46D6C565" w14:textId="77777777" w:rsidR="00EE14CE" w:rsidRPr="0016249F" w:rsidRDefault="00EE14CE" w:rsidP="00EE1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6249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85F89A3" w14:textId="07145AF1" w:rsidR="00EE14CE" w:rsidRPr="0016249F" w:rsidRDefault="00E91C47" w:rsidP="00EE14CE">
            <w:pPr>
              <w:pStyle w:val="acctfourfigures"/>
              <w:tabs>
                <w:tab w:val="clear" w:pos="765"/>
                <w:tab w:val="decimal" w:pos="1004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57,693</w:t>
            </w:r>
          </w:p>
        </w:tc>
        <w:tc>
          <w:tcPr>
            <w:tcW w:w="270" w:type="dxa"/>
          </w:tcPr>
          <w:p w14:paraId="442FF2CE" w14:textId="77777777" w:rsidR="00EE14CE" w:rsidRPr="0016249F" w:rsidRDefault="00EE14CE" w:rsidP="00EE1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E829256" w14:textId="4E6770A1" w:rsidR="00EE14CE" w:rsidRPr="0016249F" w:rsidRDefault="00171680" w:rsidP="00EE14CE">
            <w:pPr>
              <w:pStyle w:val="acctfourfigures"/>
              <w:tabs>
                <w:tab w:val="clear" w:pos="765"/>
                <w:tab w:val="decimal" w:pos="1004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82</w:t>
            </w:r>
            <w:r w:rsidR="00352F75" w:rsidRPr="0016249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505</w:t>
            </w:r>
          </w:p>
        </w:tc>
      </w:tr>
    </w:tbl>
    <w:p w14:paraId="749CD38A" w14:textId="1A82D998" w:rsidR="002C4FD1" w:rsidRPr="0016249F" w:rsidRDefault="002C4FD1" w:rsidP="00C30B23">
      <w:pPr>
        <w:tabs>
          <w:tab w:val="clear" w:pos="454"/>
          <w:tab w:val="clear" w:pos="680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79D249E4" w14:textId="08D732D0" w:rsidR="008B2830" w:rsidRPr="0016249F" w:rsidRDefault="008B2830" w:rsidP="008B2830">
      <w:pPr>
        <w:tabs>
          <w:tab w:val="clear" w:pos="454"/>
          <w:tab w:val="clear" w:pos="680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6249F">
        <w:rPr>
          <w:rFonts w:ascii="Angsana New" w:hAnsi="Angsana New"/>
          <w:sz w:val="30"/>
          <w:szCs w:val="30"/>
          <w:cs/>
        </w:rPr>
        <w:t xml:space="preserve">ณ วันที่ </w:t>
      </w:r>
      <w:r w:rsidR="006932D4">
        <w:rPr>
          <w:rFonts w:ascii="Angsana New" w:hAnsi="Angsana New"/>
          <w:sz w:val="30"/>
          <w:szCs w:val="30"/>
        </w:rPr>
        <w:t>30</w:t>
      </w:r>
      <w:r w:rsidRPr="0016249F">
        <w:rPr>
          <w:rFonts w:ascii="Angsana New" w:hAnsi="Angsana New"/>
          <w:sz w:val="30"/>
          <w:szCs w:val="30"/>
        </w:rPr>
        <w:t xml:space="preserve"> </w:t>
      </w:r>
      <w:r w:rsidR="006932D4">
        <w:rPr>
          <w:rFonts w:ascii="Angsana New" w:hAnsi="Angsana New" w:hint="cs"/>
          <w:sz w:val="30"/>
          <w:szCs w:val="30"/>
          <w:cs/>
        </w:rPr>
        <w:t>มิถุนายน</w:t>
      </w:r>
      <w:r w:rsidR="00EE14CE" w:rsidRPr="0016249F">
        <w:rPr>
          <w:rFonts w:ascii="Angsana New" w:hAnsi="Angsana New"/>
          <w:sz w:val="30"/>
          <w:szCs w:val="30"/>
          <w:cs/>
        </w:rPr>
        <w:t xml:space="preserve"> </w:t>
      </w:r>
      <w:r w:rsidRPr="0016249F">
        <w:rPr>
          <w:rFonts w:ascii="Angsana New" w:hAnsi="Angsana New"/>
          <w:sz w:val="30"/>
          <w:szCs w:val="30"/>
        </w:rPr>
        <w:t>256</w:t>
      </w:r>
      <w:r w:rsidR="00815192">
        <w:rPr>
          <w:rFonts w:ascii="Angsana New" w:hAnsi="Angsana New"/>
          <w:sz w:val="30"/>
          <w:szCs w:val="30"/>
        </w:rPr>
        <w:t>5</w:t>
      </w:r>
      <w:r w:rsidR="00E91C47">
        <w:rPr>
          <w:rFonts w:ascii="Angsana New" w:hAnsi="Angsana New"/>
          <w:sz w:val="30"/>
          <w:szCs w:val="30"/>
        </w:rPr>
        <w:t xml:space="preserve"> </w:t>
      </w:r>
      <w:r w:rsidR="00E91C47">
        <w:rPr>
          <w:rFonts w:ascii="Angsana New" w:hAnsi="Angsana New" w:hint="cs"/>
          <w:sz w:val="30"/>
          <w:szCs w:val="30"/>
          <w:cs/>
        </w:rPr>
        <w:t xml:space="preserve">และวันที่ </w:t>
      </w:r>
      <w:r w:rsidR="00E91C47">
        <w:rPr>
          <w:rFonts w:ascii="Angsana New" w:hAnsi="Angsana New"/>
          <w:sz w:val="30"/>
          <w:szCs w:val="30"/>
        </w:rPr>
        <w:t xml:space="preserve">31 </w:t>
      </w:r>
      <w:r w:rsidR="00E91C47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E91C47">
        <w:rPr>
          <w:rFonts w:ascii="Angsana New" w:hAnsi="Angsana New"/>
          <w:sz w:val="30"/>
          <w:szCs w:val="30"/>
        </w:rPr>
        <w:t>2564</w:t>
      </w:r>
      <w:r w:rsidRPr="0016249F">
        <w:rPr>
          <w:rFonts w:ascii="Angsana New" w:hAnsi="Angsana New"/>
          <w:sz w:val="30"/>
          <w:szCs w:val="30"/>
        </w:rPr>
        <w:t xml:space="preserve"> </w:t>
      </w:r>
      <w:r w:rsidRPr="0016249F">
        <w:rPr>
          <w:rFonts w:ascii="Angsana New" w:hAnsi="Angsana New"/>
          <w:sz w:val="30"/>
          <w:szCs w:val="30"/>
          <w:cs/>
        </w:rPr>
        <w:t>บริษัท</w:t>
      </w:r>
      <w:r w:rsidRPr="00C30B23">
        <w:rPr>
          <w:rFonts w:ascii="Angsana New" w:hAnsi="Angsana New"/>
          <w:sz w:val="30"/>
          <w:szCs w:val="30"/>
          <w:cs/>
        </w:rPr>
        <w:t>มีวงเงินสินเชื่อที่ยังมิได้เบิกใช้</w:t>
      </w:r>
      <w:r w:rsidR="00CF7BB9" w:rsidRPr="00C30B23">
        <w:rPr>
          <w:rFonts w:ascii="Angsana New" w:hAnsi="Angsana New"/>
          <w:sz w:val="30"/>
          <w:szCs w:val="30"/>
          <w:cs/>
        </w:rPr>
        <w:t xml:space="preserve">จำนวน </w:t>
      </w:r>
      <w:r w:rsidR="00C30B23" w:rsidRPr="00C30B23">
        <w:rPr>
          <w:rFonts w:ascii="Angsana New" w:hAnsi="Angsana New"/>
          <w:sz w:val="30"/>
          <w:szCs w:val="30"/>
        </w:rPr>
        <w:t>108.0</w:t>
      </w:r>
      <w:r w:rsidR="00CF7BB9" w:rsidRPr="00C30B23">
        <w:rPr>
          <w:rFonts w:ascii="Angsana New" w:hAnsi="Angsana New"/>
          <w:sz w:val="30"/>
          <w:szCs w:val="30"/>
        </w:rPr>
        <w:t xml:space="preserve"> </w:t>
      </w:r>
      <w:r w:rsidR="004036DA" w:rsidRPr="00C30B23">
        <w:rPr>
          <w:rFonts w:ascii="Angsana New" w:hAnsi="Angsana New" w:hint="cs"/>
          <w:sz w:val="30"/>
          <w:szCs w:val="30"/>
          <w:cs/>
        </w:rPr>
        <w:t>ล้าน</w:t>
      </w:r>
      <w:r w:rsidR="00CF7BB9" w:rsidRPr="00C30B23">
        <w:rPr>
          <w:rFonts w:ascii="Angsana New" w:hAnsi="Angsana New"/>
          <w:sz w:val="30"/>
          <w:szCs w:val="30"/>
          <w:cs/>
        </w:rPr>
        <w:t>บาท</w:t>
      </w:r>
    </w:p>
    <w:p w14:paraId="50DA5E48" w14:textId="77777777" w:rsidR="00FA581F" w:rsidRPr="0016249F" w:rsidRDefault="00FA581F" w:rsidP="008B2830">
      <w:pPr>
        <w:tabs>
          <w:tab w:val="clear" w:pos="454"/>
          <w:tab w:val="clear" w:pos="680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DDE3C3C" w14:textId="427EE791" w:rsidR="002C4FD1" w:rsidRPr="0016249F" w:rsidRDefault="002C4FD1" w:rsidP="00E24638">
      <w:pPr>
        <w:pStyle w:val="FSContent"/>
        <w:numPr>
          <w:ilvl w:val="0"/>
          <w:numId w:val="26"/>
        </w:numPr>
        <w:ind w:left="540" w:hanging="540"/>
        <w:rPr>
          <w:b/>
          <w:bCs/>
          <w:i/>
          <w:iCs/>
          <w:lang w:val="en-US"/>
        </w:rPr>
      </w:pPr>
      <w:r w:rsidRPr="0016249F">
        <w:rPr>
          <w:b/>
          <w:bCs/>
          <w:i/>
          <w:iCs/>
          <w:cs/>
          <w:lang w:val="en-US"/>
        </w:rPr>
        <w:t>เงินกู้ยืมระยะยาวจากสถาบันการเงิน</w:t>
      </w:r>
    </w:p>
    <w:p w14:paraId="61B9A1FC" w14:textId="77777777" w:rsidR="002C4FD1" w:rsidRPr="0016249F" w:rsidRDefault="002C4FD1" w:rsidP="002C4FD1">
      <w:pPr>
        <w:pStyle w:val="FSContent"/>
        <w:rPr>
          <w:lang w:val="en-US"/>
        </w:rPr>
      </w:pPr>
    </w:p>
    <w:p w14:paraId="0D7EFD6B" w14:textId="3AD9B161" w:rsidR="00886378" w:rsidRDefault="002C4FD1" w:rsidP="009F2E14">
      <w:pPr>
        <w:pStyle w:val="FSContent"/>
        <w:rPr>
          <w:lang w:val="en-US"/>
        </w:rPr>
      </w:pPr>
      <w:r w:rsidRPr="0016249F">
        <w:rPr>
          <w:cs/>
          <w:lang w:val="en-US"/>
        </w:rPr>
        <w:t xml:space="preserve">ณ วันที่ </w:t>
      </w:r>
      <w:r w:rsidR="006932D4">
        <w:t>30</w:t>
      </w:r>
      <w:r w:rsidR="006932D4" w:rsidRPr="0016249F">
        <w:t xml:space="preserve"> </w:t>
      </w:r>
      <w:r w:rsidR="006932D4">
        <w:rPr>
          <w:rFonts w:hint="cs"/>
          <w:cs/>
        </w:rPr>
        <w:t>มิถุนายน</w:t>
      </w:r>
      <w:r w:rsidR="005F4184" w:rsidRPr="0016249F">
        <w:rPr>
          <w:cs/>
          <w:lang w:val="en-US"/>
        </w:rPr>
        <w:t xml:space="preserve"> </w:t>
      </w:r>
      <w:r w:rsidR="00040C78" w:rsidRPr="0016249F">
        <w:rPr>
          <w:lang w:val="en-US"/>
        </w:rPr>
        <w:t>256</w:t>
      </w:r>
      <w:r w:rsidR="00040C78">
        <w:rPr>
          <w:lang w:val="en-US"/>
        </w:rPr>
        <w:t>5</w:t>
      </w:r>
      <w:r w:rsidR="00040C78" w:rsidRPr="0016249F">
        <w:rPr>
          <w:lang w:val="en-US"/>
        </w:rPr>
        <w:t xml:space="preserve"> </w:t>
      </w:r>
      <w:r w:rsidRPr="0016249F">
        <w:rPr>
          <w:cs/>
          <w:lang w:val="en-US"/>
        </w:rPr>
        <w:t xml:space="preserve">บริษัทมีเงินกู้ยืมระยะยาวจำนวน </w:t>
      </w:r>
      <w:r w:rsidR="00E91C47">
        <w:rPr>
          <w:lang w:val="en-US"/>
        </w:rPr>
        <w:t>57.7</w:t>
      </w:r>
      <w:r w:rsidRPr="0016249F">
        <w:rPr>
          <w:lang w:val="en-US"/>
        </w:rPr>
        <w:t xml:space="preserve"> </w:t>
      </w:r>
      <w:r w:rsidRPr="0016249F">
        <w:rPr>
          <w:cs/>
          <w:lang w:val="en-US"/>
        </w:rPr>
        <w:t xml:space="preserve">ล้านบาท </w:t>
      </w:r>
      <w:r w:rsidRPr="0016249F">
        <w:rPr>
          <w:i/>
          <w:iCs/>
          <w:lang w:val="en-US"/>
        </w:rPr>
        <w:t>(</w:t>
      </w:r>
      <w:r w:rsidR="0050646B" w:rsidRPr="0016249F">
        <w:rPr>
          <w:i/>
          <w:iCs/>
          <w:lang w:val="en-US"/>
        </w:rPr>
        <w:t xml:space="preserve">31 </w:t>
      </w:r>
      <w:r w:rsidR="0050646B" w:rsidRPr="0016249F">
        <w:rPr>
          <w:i/>
          <w:iCs/>
          <w:cs/>
          <w:lang w:val="en-US"/>
        </w:rPr>
        <w:t xml:space="preserve">ธันวาคม </w:t>
      </w:r>
      <w:r w:rsidR="00040C78" w:rsidRPr="0016249F">
        <w:rPr>
          <w:i/>
          <w:iCs/>
          <w:lang w:val="en-US"/>
        </w:rPr>
        <w:t>256</w:t>
      </w:r>
      <w:r w:rsidR="00040C78">
        <w:rPr>
          <w:i/>
          <w:iCs/>
          <w:lang w:val="en-US"/>
        </w:rPr>
        <w:t>4</w:t>
      </w:r>
      <w:r w:rsidRPr="0016249F">
        <w:rPr>
          <w:i/>
          <w:iCs/>
          <w:lang w:val="en-US"/>
        </w:rPr>
        <w:t xml:space="preserve">: </w:t>
      </w:r>
      <w:r w:rsidR="00040C78">
        <w:rPr>
          <w:i/>
          <w:iCs/>
          <w:lang w:val="en-US"/>
        </w:rPr>
        <w:t>82.5</w:t>
      </w:r>
      <w:r w:rsidRPr="0016249F">
        <w:rPr>
          <w:i/>
          <w:iCs/>
          <w:lang w:val="en-US"/>
        </w:rPr>
        <w:t xml:space="preserve"> </w:t>
      </w:r>
      <w:r w:rsidRPr="0016249F">
        <w:rPr>
          <w:i/>
          <w:iCs/>
          <w:cs/>
          <w:lang w:val="en-US"/>
        </w:rPr>
        <w:t>ล้านบาท</w:t>
      </w:r>
      <w:r w:rsidRPr="0016249F">
        <w:rPr>
          <w:i/>
          <w:iCs/>
          <w:lang w:val="en-US"/>
        </w:rPr>
        <w:t xml:space="preserve">) </w:t>
      </w:r>
      <w:r w:rsidRPr="0016249F">
        <w:rPr>
          <w:cs/>
          <w:lang w:val="en-US"/>
        </w:rPr>
        <w:t>จากสถาบันการเงินหลายแห่ง โดย</w:t>
      </w:r>
      <w:r w:rsidR="003D1E39" w:rsidRPr="0016249F">
        <w:rPr>
          <w:cs/>
          <w:lang w:val="en-US"/>
        </w:rPr>
        <w:t>เ</w:t>
      </w:r>
      <w:r w:rsidRPr="0016249F">
        <w:rPr>
          <w:cs/>
          <w:lang w:val="en-US"/>
        </w:rPr>
        <w:t xml:space="preserve">งินกู้ยืมดังกล่าวมีกำหนดชำระคืนเงินต้นพร้อมดอกเบี้ยเป็นรายเดือนในระยะเวลาและจำนวนเงินที่แตกต่างกันสิ้นสุดปี </w:t>
      </w:r>
      <w:r w:rsidR="009C50D4" w:rsidRPr="0016249F">
        <w:rPr>
          <w:lang w:val="en-US"/>
        </w:rPr>
        <w:t>25</w:t>
      </w:r>
      <w:r w:rsidR="00AB27F2" w:rsidRPr="0016249F">
        <w:rPr>
          <w:lang w:val="en-US"/>
        </w:rPr>
        <w:t>73</w:t>
      </w:r>
      <w:r w:rsidRPr="0016249F">
        <w:rPr>
          <w:lang w:val="en-US"/>
        </w:rPr>
        <w:t xml:space="preserve"> </w:t>
      </w:r>
      <w:r w:rsidRPr="0016249F">
        <w:rPr>
          <w:cs/>
          <w:lang w:val="en-US"/>
        </w:rPr>
        <w:t>ซึ่งมีรายละเอี</w:t>
      </w:r>
      <w:r w:rsidR="003D1E39" w:rsidRPr="0016249F">
        <w:rPr>
          <w:cs/>
          <w:lang w:val="en-US"/>
        </w:rPr>
        <w:t>ย</w:t>
      </w:r>
      <w:r w:rsidRPr="0016249F">
        <w:rPr>
          <w:cs/>
          <w:lang w:val="en-US"/>
        </w:rPr>
        <w:t>ด</w:t>
      </w:r>
      <w:r w:rsidR="004C35C5">
        <w:rPr>
          <w:rFonts w:hint="cs"/>
          <w:cs/>
          <w:lang w:val="en-US"/>
        </w:rPr>
        <w:t>ในหน้าถัดไปดัง</w:t>
      </w:r>
      <w:r w:rsidRPr="0016249F">
        <w:rPr>
          <w:cs/>
          <w:lang w:val="en-US"/>
        </w:rPr>
        <w:t>นี้</w:t>
      </w:r>
    </w:p>
    <w:p w14:paraId="3E72A516" w14:textId="44B65679" w:rsidR="009F2E14" w:rsidRPr="00936886" w:rsidRDefault="00936886" w:rsidP="009368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lang w:eastAsia="x-none"/>
        </w:rPr>
      </w:pPr>
      <w:r>
        <w:rPr>
          <w:i/>
          <w:iCs/>
        </w:rPr>
        <w:br w:type="page"/>
      </w:r>
    </w:p>
    <w:tbl>
      <w:tblPr>
        <w:tblW w:w="9741" w:type="dxa"/>
        <w:tblInd w:w="450" w:type="dxa"/>
        <w:tblLook w:val="01E0" w:firstRow="1" w:lastRow="1" w:firstColumn="1" w:lastColumn="1" w:noHBand="0" w:noVBand="0"/>
      </w:tblPr>
      <w:tblGrid>
        <w:gridCol w:w="2102"/>
        <w:gridCol w:w="1559"/>
        <w:gridCol w:w="3624"/>
        <w:gridCol w:w="1164"/>
        <w:gridCol w:w="134"/>
        <w:gridCol w:w="112"/>
        <w:gridCol w:w="1046"/>
      </w:tblGrid>
      <w:tr w:rsidR="0000316E" w:rsidRPr="0016249F" w14:paraId="030D5FAD" w14:textId="77777777" w:rsidTr="00AB27F2">
        <w:trPr>
          <w:tblHeader/>
        </w:trPr>
        <w:tc>
          <w:tcPr>
            <w:tcW w:w="2102" w:type="dxa"/>
          </w:tcPr>
          <w:p w14:paraId="0EFCCED0" w14:textId="77777777" w:rsidR="0000316E" w:rsidRPr="0016249F" w:rsidRDefault="0000316E" w:rsidP="000031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1559" w:type="dxa"/>
          </w:tcPr>
          <w:p w14:paraId="1396C573" w14:textId="61762080" w:rsidR="0000316E" w:rsidRPr="0016249F" w:rsidRDefault="0000316E" w:rsidP="000031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 w:rsidRPr="0016249F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ระยะเวลาครบกำหนด</w:t>
            </w:r>
            <w:r w:rsidR="0070232C" w:rsidRPr="0016249F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ของ</w:t>
            </w:r>
          </w:p>
        </w:tc>
        <w:tc>
          <w:tcPr>
            <w:tcW w:w="3624" w:type="dxa"/>
            <w:shd w:val="clear" w:color="auto" w:fill="auto"/>
          </w:tcPr>
          <w:p w14:paraId="1A2195FC" w14:textId="77777777" w:rsidR="0000316E" w:rsidRPr="0016249F" w:rsidRDefault="0000316E" w:rsidP="000031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298" w:type="dxa"/>
            <w:gridSpan w:val="2"/>
            <w:shd w:val="clear" w:color="auto" w:fill="auto"/>
          </w:tcPr>
          <w:p w14:paraId="1583A9C9" w14:textId="06F8F335" w:rsidR="0000316E" w:rsidRPr="0016249F" w:rsidRDefault="006932D4" w:rsidP="000031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 w:rsidRPr="0016249F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  <w:r w:rsidR="0000316E" w:rsidRPr="0016249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00316E" w:rsidRPr="0016249F">
              <w:rPr>
                <w:rFonts w:ascii="Angsana New" w:hAnsi="Angsana New"/>
                <w:sz w:val="30"/>
                <w:szCs w:val="30"/>
              </w:rPr>
              <w:t>256</w:t>
            </w:r>
            <w:r w:rsidR="00E46F87" w:rsidRPr="007C31E0">
              <w:rPr>
                <w:rFonts w:ascii="Angsana New" w:hAnsi="Angsana New"/>
                <w:bCs/>
                <w:sz w:val="30"/>
                <w:szCs w:val="30"/>
              </w:rPr>
              <w:t>5</w:t>
            </w:r>
          </w:p>
        </w:tc>
        <w:tc>
          <w:tcPr>
            <w:tcW w:w="1158" w:type="dxa"/>
            <w:gridSpan w:val="2"/>
            <w:shd w:val="clear" w:color="auto" w:fill="auto"/>
          </w:tcPr>
          <w:p w14:paraId="77153133" w14:textId="3E7FA694" w:rsidR="0000316E" w:rsidRPr="0016249F" w:rsidRDefault="0000316E" w:rsidP="000031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lang w:val="en-GB"/>
              </w:rPr>
            </w:pPr>
            <w:r w:rsidRPr="0016249F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16249F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16249F">
              <w:rPr>
                <w:rFonts w:ascii="Angsana New" w:hAnsi="Angsana New"/>
                <w:sz w:val="30"/>
                <w:szCs w:val="30"/>
                <w:lang w:val="en-GB"/>
              </w:rPr>
              <w:t>256</w:t>
            </w:r>
            <w:r w:rsidR="00E46F87">
              <w:rPr>
                <w:rFonts w:ascii="Angsana New" w:hAnsi="Angsana New"/>
                <w:sz w:val="30"/>
                <w:szCs w:val="30"/>
                <w:lang w:val="en-GB"/>
              </w:rPr>
              <w:t>4</w:t>
            </w:r>
          </w:p>
        </w:tc>
      </w:tr>
      <w:tr w:rsidR="0000316E" w:rsidRPr="0016249F" w14:paraId="7BDB41D7" w14:textId="77777777" w:rsidTr="00AB27F2">
        <w:trPr>
          <w:tblHeader/>
        </w:trPr>
        <w:tc>
          <w:tcPr>
            <w:tcW w:w="2102" w:type="dxa"/>
          </w:tcPr>
          <w:p w14:paraId="331C23ED" w14:textId="77777777" w:rsidR="0000316E" w:rsidRPr="0016249F" w:rsidRDefault="0000316E" w:rsidP="000031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16249F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อัตราดอกเบี้ย</w:t>
            </w:r>
          </w:p>
        </w:tc>
        <w:tc>
          <w:tcPr>
            <w:tcW w:w="1559" w:type="dxa"/>
          </w:tcPr>
          <w:p w14:paraId="599AF7CA" w14:textId="0BC9C20B" w:rsidR="0000316E" w:rsidRPr="0016249F" w:rsidRDefault="0000316E" w:rsidP="000031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 w:rsidRPr="0016249F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เงินงวดสุดท้าย</w:t>
            </w:r>
          </w:p>
        </w:tc>
        <w:tc>
          <w:tcPr>
            <w:tcW w:w="3624" w:type="dxa"/>
            <w:shd w:val="clear" w:color="auto" w:fill="auto"/>
          </w:tcPr>
          <w:p w14:paraId="2920F62C" w14:textId="77777777" w:rsidR="0000316E" w:rsidRPr="0016249F" w:rsidRDefault="0000316E" w:rsidP="000031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16249F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ค้ำประกัน</w:t>
            </w:r>
          </w:p>
        </w:tc>
        <w:tc>
          <w:tcPr>
            <w:tcW w:w="2456" w:type="dxa"/>
            <w:gridSpan w:val="4"/>
            <w:shd w:val="clear" w:color="auto" w:fill="auto"/>
          </w:tcPr>
          <w:p w14:paraId="7090BE23" w14:textId="77777777" w:rsidR="0000316E" w:rsidRPr="0016249F" w:rsidRDefault="0000316E" w:rsidP="000031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16249F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83EC3" w:rsidRPr="0016249F" w14:paraId="5E35771C" w14:textId="77777777" w:rsidTr="00AB27F2">
        <w:tc>
          <w:tcPr>
            <w:tcW w:w="2102" w:type="dxa"/>
          </w:tcPr>
          <w:p w14:paraId="34FBDE11" w14:textId="1872BC82" w:rsidR="00483EC3" w:rsidRPr="0016249F" w:rsidRDefault="00483EC3" w:rsidP="00483EC3">
            <w:pPr>
              <w:ind w:left="156" w:hanging="156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16249F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ปีที่ </w:t>
            </w:r>
            <w:r w:rsidRPr="0016249F">
              <w:rPr>
                <w:rFonts w:ascii="Angsana New" w:hAnsi="Angsana New"/>
                <w:sz w:val="30"/>
                <w:szCs w:val="30"/>
                <w:lang w:eastAsia="x-none"/>
              </w:rPr>
              <w:t>1 : MLR-4.1%</w:t>
            </w:r>
          </w:p>
          <w:p w14:paraId="3D830C9D" w14:textId="45F88B24" w:rsidR="00483EC3" w:rsidRPr="0016249F" w:rsidRDefault="00483EC3" w:rsidP="00483EC3">
            <w:pPr>
              <w:ind w:left="156" w:hanging="156"/>
              <w:rPr>
                <w:rFonts w:ascii="Angsana New" w:hAnsi="Angsana New"/>
                <w:sz w:val="30"/>
                <w:szCs w:val="30"/>
                <w:lang w:val="en-GB" w:eastAsia="x-none"/>
              </w:rPr>
            </w:pPr>
            <w:r w:rsidRPr="0016249F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ปีที่ </w:t>
            </w:r>
            <w:r w:rsidRPr="0016249F">
              <w:rPr>
                <w:rFonts w:ascii="Angsana New" w:hAnsi="Angsana New"/>
                <w:sz w:val="30"/>
                <w:szCs w:val="30"/>
                <w:lang w:val="en-GB" w:eastAsia="x-none"/>
              </w:rPr>
              <w:t>2</w:t>
            </w:r>
            <w:r w:rsidR="009F2E14">
              <w:rPr>
                <w:rFonts w:ascii="Angsana New" w:hAnsi="Angsana New"/>
                <w:sz w:val="30"/>
                <w:szCs w:val="30"/>
                <w:lang w:val="en-GB" w:eastAsia="x-none"/>
              </w:rPr>
              <w:t xml:space="preserve"> </w:t>
            </w:r>
            <w:r w:rsidRPr="0016249F">
              <w:rPr>
                <w:rFonts w:ascii="Angsana New" w:hAnsi="Angsana New"/>
                <w:sz w:val="30"/>
                <w:szCs w:val="30"/>
                <w:lang w:val="en-GB" w:eastAsia="x-none"/>
              </w:rPr>
              <w:t>-</w:t>
            </w:r>
            <w:r w:rsidR="009F2E14">
              <w:rPr>
                <w:rFonts w:ascii="Angsana New" w:hAnsi="Angsana New"/>
                <w:sz w:val="30"/>
                <w:szCs w:val="30"/>
                <w:lang w:val="en-GB" w:eastAsia="x-none"/>
              </w:rPr>
              <w:t xml:space="preserve"> </w:t>
            </w:r>
            <w:r w:rsidRPr="0016249F">
              <w:rPr>
                <w:rFonts w:ascii="Angsana New" w:hAnsi="Angsana New"/>
                <w:sz w:val="30"/>
                <w:szCs w:val="30"/>
                <w:lang w:val="en-GB" w:eastAsia="x-none"/>
              </w:rPr>
              <w:t>3 : MLR-3.1%</w:t>
            </w:r>
          </w:p>
          <w:p w14:paraId="6787C617" w14:textId="4A108ECF" w:rsidR="00483EC3" w:rsidRPr="0016249F" w:rsidRDefault="00483EC3" w:rsidP="00483EC3">
            <w:pPr>
              <w:ind w:left="156" w:hanging="156"/>
              <w:rPr>
                <w:rFonts w:ascii="Angsana New" w:hAnsi="Angsana New"/>
                <w:sz w:val="30"/>
                <w:szCs w:val="30"/>
                <w:lang w:val="en-GB" w:eastAsia="x-none"/>
              </w:rPr>
            </w:pPr>
            <w:r w:rsidRPr="0016249F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ปีที่ </w:t>
            </w:r>
            <w:r w:rsidRPr="0016249F">
              <w:rPr>
                <w:rFonts w:ascii="Angsana New" w:hAnsi="Angsana New"/>
                <w:sz w:val="30"/>
                <w:szCs w:val="30"/>
                <w:lang w:val="en-GB" w:eastAsia="x-none"/>
              </w:rPr>
              <w:t>4</w:t>
            </w:r>
            <w:r w:rsidR="009F2E14">
              <w:rPr>
                <w:rFonts w:ascii="Angsana New" w:hAnsi="Angsana New"/>
                <w:sz w:val="30"/>
                <w:szCs w:val="30"/>
                <w:lang w:val="en-GB" w:eastAsia="x-none"/>
              </w:rPr>
              <w:t xml:space="preserve"> </w:t>
            </w:r>
            <w:r w:rsidRPr="0016249F">
              <w:rPr>
                <w:rFonts w:ascii="Angsana New" w:hAnsi="Angsana New"/>
                <w:sz w:val="30"/>
                <w:szCs w:val="30"/>
                <w:lang w:val="en-GB" w:eastAsia="x-none"/>
              </w:rPr>
              <w:t>-</w:t>
            </w:r>
            <w:r w:rsidR="009F2E14">
              <w:rPr>
                <w:rFonts w:ascii="Angsana New" w:hAnsi="Angsana New"/>
                <w:sz w:val="30"/>
                <w:szCs w:val="30"/>
                <w:lang w:val="en-GB" w:eastAsia="x-none"/>
              </w:rPr>
              <w:t xml:space="preserve"> </w:t>
            </w:r>
            <w:r w:rsidRPr="0016249F">
              <w:rPr>
                <w:rFonts w:ascii="Angsana New" w:hAnsi="Angsana New"/>
                <w:sz w:val="30"/>
                <w:szCs w:val="30"/>
                <w:lang w:val="en-GB" w:eastAsia="x-none"/>
              </w:rPr>
              <w:t>5 : MLR-2.1%</w:t>
            </w:r>
          </w:p>
          <w:p w14:paraId="11559670" w14:textId="0CFE53D5" w:rsidR="00483EC3" w:rsidRPr="0016249F" w:rsidRDefault="00483EC3" w:rsidP="00483EC3">
            <w:pPr>
              <w:ind w:left="156" w:hanging="156"/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 w:rsidRPr="0016249F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ปีที่ </w:t>
            </w:r>
            <w:r w:rsidRPr="0016249F">
              <w:rPr>
                <w:rFonts w:ascii="Angsana New" w:hAnsi="Angsana New"/>
                <w:sz w:val="30"/>
                <w:szCs w:val="30"/>
                <w:lang w:val="en-GB" w:eastAsia="x-none"/>
              </w:rPr>
              <w:t xml:space="preserve">6 </w:t>
            </w:r>
            <w:r w:rsidRPr="0016249F">
              <w:rPr>
                <w:rFonts w:ascii="Angsana New" w:hAnsi="Angsana New"/>
                <w:sz w:val="30"/>
                <w:szCs w:val="30"/>
                <w:cs/>
                <w:lang w:val="en-GB" w:eastAsia="x-none"/>
              </w:rPr>
              <w:t>จนครบกำหนด</w:t>
            </w:r>
            <w:r w:rsidRPr="0016249F">
              <w:rPr>
                <w:rFonts w:ascii="Angsana New" w:hAnsi="Angsana New"/>
                <w:sz w:val="30"/>
                <w:szCs w:val="30"/>
                <w:lang w:val="en-GB" w:eastAsia="x-none"/>
              </w:rPr>
              <w:t xml:space="preserve"> : </w:t>
            </w:r>
            <w:r w:rsidRPr="0016249F">
              <w:rPr>
                <w:rFonts w:ascii="Angsana New" w:hAnsi="Angsana New"/>
                <w:sz w:val="30"/>
                <w:szCs w:val="30"/>
                <w:lang w:val="en-GB" w:eastAsia="x-none"/>
              </w:rPr>
              <w:br/>
              <w:t>MLR-1.6%</w:t>
            </w:r>
          </w:p>
        </w:tc>
        <w:tc>
          <w:tcPr>
            <w:tcW w:w="1559" w:type="dxa"/>
          </w:tcPr>
          <w:p w14:paraId="1B78FD17" w14:textId="1CCE194E" w:rsidR="00483EC3" w:rsidRPr="0016249F" w:rsidRDefault="00483EC3" w:rsidP="0048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16249F">
              <w:rPr>
                <w:rFonts w:ascii="Angsana New" w:hAnsi="Angsana New"/>
                <w:sz w:val="30"/>
                <w:szCs w:val="30"/>
                <w:lang w:eastAsia="x-none"/>
              </w:rPr>
              <w:t>2573</w:t>
            </w:r>
          </w:p>
        </w:tc>
        <w:tc>
          <w:tcPr>
            <w:tcW w:w="3624" w:type="dxa"/>
            <w:shd w:val="clear" w:color="auto" w:fill="auto"/>
          </w:tcPr>
          <w:p w14:paraId="0B9209E4" w14:textId="5717C7B9" w:rsidR="00483EC3" w:rsidRPr="0016249F" w:rsidRDefault="00483EC3" w:rsidP="0048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 w:rsidRPr="0016249F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ที่ดินที่เป็นกรรมสิทธิ์ของบริษัท</w:t>
            </w:r>
          </w:p>
        </w:tc>
        <w:tc>
          <w:tcPr>
            <w:tcW w:w="1164" w:type="dxa"/>
            <w:shd w:val="clear" w:color="auto" w:fill="auto"/>
          </w:tcPr>
          <w:p w14:paraId="7C921B95" w14:textId="620C8DC3" w:rsidR="00483EC3" w:rsidRPr="0016249F" w:rsidRDefault="00E91C47" w:rsidP="00483EC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26,497</w:t>
            </w:r>
          </w:p>
        </w:tc>
        <w:tc>
          <w:tcPr>
            <w:tcW w:w="246" w:type="dxa"/>
            <w:gridSpan w:val="2"/>
            <w:shd w:val="clear" w:color="auto" w:fill="auto"/>
          </w:tcPr>
          <w:p w14:paraId="0C392655" w14:textId="77777777" w:rsidR="00483EC3" w:rsidRPr="0016249F" w:rsidRDefault="00483EC3" w:rsidP="0048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6" w:type="dxa"/>
            <w:shd w:val="clear" w:color="auto" w:fill="auto"/>
          </w:tcPr>
          <w:p w14:paraId="07804075" w14:textId="0A53350B" w:rsidR="00483EC3" w:rsidRPr="0016249F" w:rsidRDefault="00E46F87" w:rsidP="00483EC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27,877</w:t>
            </w:r>
            <w:r w:rsidR="00483EC3" w:rsidRPr="0016249F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 </w:t>
            </w:r>
          </w:p>
        </w:tc>
      </w:tr>
      <w:tr w:rsidR="00483EC3" w:rsidRPr="0016249F" w14:paraId="194117C8" w14:textId="77777777" w:rsidTr="00AB27F2">
        <w:tc>
          <w:tcPr>
            <w:tcW w:w="2102" w:type="dxa"/>
          </w:tcPr>
          <w:p w14:paraId="4D63BD97" w14:textId="0C9D7578" w:rsidR="00483EC3" w:rsidRPr="0016249F" w:rsidRDefault="00483EC3" w:rsidP="00483EC3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16249F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ปีที่ </w:t>
            </w:r>
            <w:r w:rsidRPr="0016249F">
              <w:rPr>
                <w:rFonts w:ascii="Angsana New" w:hAnsi="Angsana New"/>
                <w:sz w:val="30"/>
                <w:szCs w:val="30"/>
                <w:lang w:eastAsia="x-none"/>
              </w:rPr>
              <w:t>1 - 2 : MLR-2</w:t>
            </w:r>
            <w:r w:rsidR="00FB5580">
              <w:rPr>
                <w:rFonts w:ascii="Angsana New" w:hAnsi="Angsana New"/>
                <w:sz w:val="30"/>
                <w:szCs w:val="30"/>
                <w:lang w:eastAsia="x-none"/>
              </w:rPr>
              <w:t>.0</w:t>
            </w:r>
            <w:r w:rsidRPr="0016249F">
              <w:rPr>
                <w:rFonts w:ascii="Angsana New" w:hAnsi="Angsana New"/>
                <w:sz w:val="30"/>
                <w:szCs w:val="30"/>
                <w:lang w:eastAsia="x-none"/>
              </w:rPr>
              <w:t>%</w:t>
            </w:r>
          </w:p>
          <w:p w14:paraId="255825D2" w14:textId="75DD6C73" w:rsidR="00483EC3" w:rsidRPr="0016249F" w:rsidRDefault="00483EC3" w:rsidP="00483EC3">
            <w:pPr>
              <w:ind w:left="156" w:hanging="156"/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 w:rsidRPr="0016249F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ปีที่ </w:t>
            </w:r>
            <w:r w:rsidRPr="0016249F">
              <w:rPr>
                <w:rFonts w:ascii="Angsana New" w:hAnsi="Angsana New"/>
                <w:sz w:val="30"/>
                <w:szCs w:val="30"/>
                <w:lang w:eastAsia="x-none"/>
              </w:rPr>
              <w:t xml:space="preserve">3 </w:t>
            </w:r>
            <w:r w:rsidRPr="0016249F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จนครบกำหนด </w:t>
            </w:r>
            <w:r w:rsidRPr="0016249F">
              <w:rPr>
                <w:rFonts w:ascii="Angsana New" w:hAnsi="Angsana New"/>
                <w:sz w:val="30"/>
                <w:szCs w:val="30"/>
                <w:lang w:val="en-GB" w:eastAsia="x-none"/>
              </w:rPr>
              <w:t xml:space="preserve">: </w:t>
            </w:r>
            <w:r w:rsidRPr="0016249F">
              <w:rPr>
                <w:rFonts w:ascii="Angsana New" w:hAnsi="Angsana New"/>
                <w:sz w:val="30"/>
                <w:szCs w:val="30"/>
                <w:lang w:eastAsia="x-none"/>
              </w:rPr>
              <w:br/>
              <w:t>MLR-1</w:t>
            </w:r>
            <w:r w:rsidR="00FB5580">
              <w:rPr>
                <w:rFonts w:ascii="Angsana New" w:hAnsi="Angsana New"/>
                <w:sz w:val="30"/>
                <w:szCs w:val="30"/>
                <w:lang w:eastAsia="x-none"/>
              </w:rPr>
              <w:t>.0</w:t>
            </w:r>
            <w:r w:rsidRPr="0016249F">
              <w:rPr>
                <w:rFonts w:ascii="Angsana New" w:hAnsi="Angsana New"/>
                <w:sz w:val="30"/>
                <w:szCs w:val="30"/>
                <w:lang w:eastAsia="x-none"/>
              </w:rPr>
              <w:t>%</w:t>
            </w:r>
          </w:p>
        </w:tc>
        <w:tc>
          <w:tcPr>
            <w:tcW w:w="1559" w:type="dxa"/>
          </w:tcPr>
          <w:p w14:paraId="41AFA083" w14:textId="77777777" w:rsidR="00483EC3" w:rsidRPr="0016249F" w:rsidRDefault="00483EC3" w:rsidP="0048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16249F">
              <w:rPr>
                <w:rFonts w:ascii="Angsana New" w:hAnsi="Angsana New"/>
                <w:sz w:val="30"/>
                <w:szCs w:val="30"/>
                <w:lang w:eastAsia="x-none"/>
              </w:rPr>
              <w:t>2570</w:t>
            </w:r>
          </w:p>
        </w:tc>
        <w:tc>
          <w:tcPr>
            <w:tcW w:w="3624" w:type="dxa"/>
            <w:shd w:val="clear" w:color="auto" w:fill="auto"/>
          </w:tcPr>
          <w:p w14:paraId="09AD966A" w14:textId="77777777" w:rsidR="00483EC3" w:rsidRPr="0016249F" w:rsidRDefault="00483EC3" w:rsidP="0048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 w:rsidRPr="0016249F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ผู้บริหารสำคัญ และบรรษัทประกันสินเชื่ออุตสาหกรรมขนาดย่อม (บสย.)</w:t>
            </w:r>
          </w:p>
        </w:tc>
        <w:tc>
          <w:tcPr>
            <w:tcW w:w="1164" w:type="dxa"/>
            <w:shd w:val="clear" w:color="auto" w:fill="auto"/>
          </w:tcPr>
          <w:p w14:paraId="6370054C" w14:textId="7A2C71D5" w:rsidR="00483EC3" w:rsidRPr="0016249F" w:rsidRDefault="00E91C47" w:rsidP="00483EC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19,384</w:t>
            </w:r>
          </w:p>
        </w:tc>
        <w:tc>
          <w:tcPr>
            <w:tcW w:w="246" w:type="dxa"/>
            <w:gridSpan w:val="2"/>
            <w:shd w:val="clear" w:color="auto" w:fill="auto"/>
          </w:tcPr>
          <w:p w14:paraId="5B881591" w14:textId="77777777" w:rsidR="00483EC3" w:rsidRPr="0016249F" w:rsidRDefault="00483EC3" w:rsidP="0048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6" w:type="dxa"/>
            <w:shd w:val="clear" w:color="auto" w:fill="auto"/>
          </w:tcPr>
          <w:p w14:paraId="0EB0372B" w14:textId="4736A772" w:rsidR="00483EC3" w:rsidRPr="0016249F" w:rsidRDefault="00E46F87" w:rsidP="00483EC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19</w:t>
            </w:r>
            <w:r w:rsidR="00483EC3" w:rsidRPr="0016249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849</w:t>
            </w:r>
          </w:p>
        </w:tc>
      </w:tr>
      <w:tr w:rsidR="00483EC3" w:rsidRPr="0016249F" w14:paraId="14281A9B" w14:textId="77777777" w:rsidTr="00AB27F2">
        <w:tc>
          <w:tcPr>
            <w:tcW w:w="2102" w:type="dxa"/>
          </w:tcPr>
          <w:p w14:paraId="713A1F1B" w14:textId="77777777" w:rsidR="00483EC3" w:rsidRPr="0016249F" w:rsidRDefault="00483EC3" w:rsidP="00483EC3">
            <w:pPr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 w:rsidRPr="0016249F">
              <w:rPr>
                <w:rFonts w:ascii="Angsana New" w:hAnsi="Angsana New"/>
                <w:sz w:val="30"/>
                <w:szCs w:val="30"/>
                <w:lang w:eastAsia="x-none"/>
              </w:rPr>
              <w:t>MLR-1.775%</w:t>
            </w:r>
          </w:p>
        </w:tc>
        <w:tc>
          <w:tcPr>
            <w:tcW w:w="1559" w:type="dxa"/>
          </w:tcPr>
          <w:p w14:paraId="5DC84BA3" w14:textId="77777777" w:rsidR="00483EC3" w:rsidRPr="0016249F" w:rsidRDefault="00483EC3" w:rsidP="0048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16249F">
              <w:rPr>
                <w:rFonts w:ascii="Angsana New" w:hAnsi="Angsana New"/>
                <w:sz w:val="30"/>
                <w:szCs w:val="30"/>
                <w:lang w:val="en-GB" w:eastAsia="x-none"/>
              </w:rPr>
              <w:t>2567</w:t>
            </w:r>
          </w:p>
        </w:tc>
        <w:tc>
          <w:tcPr>
            <w:tcW w:w="3624" w:type="dxa"/>
            <w:shd w:val="clear" w:color="auto" w:fill="auto"/>
            <w:vAlign w:val="bottom"/>
          </w:tcPr>
          <w:p w14:paraId="680A9DBB" w14:textId="66E98764" w:rsidR="00483EC3" w:rsidRPr="0016249F" w:rsidRDefault="00483EC3" w:rsidP="0048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 w:rsidRPr="0016249F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ที่ดินที่เป็นกรรมสิทธิ์ของ</w:t>
            </w:r>
            <w:r w:rsidR="00070252" w:rsidRPr="0016249F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บริษัท</w:t>
            </w:r>
            <w:r w:rsidR="00070252">
              <w:rPr>
                <w:rFonts w:ascii="Angsana New" w:hAnsi="Angsana New" w:hint="cs"/>
                <w:sz w:val="30"/>
                <w:szCs w:val="30"/>
                <w:cs/>
                <w:lang w:eastAsia="x-none"/>
              </w:rPr>
              <w:t>และ</w:t>
            </w:r>
            <w:r w:rsidRPr="0016249F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ผู้บริหารสำคัญ</w:t>
            </w:r>
          </w:p>
        </w:tc>
        <w:tc>
          <w:tcPr>
            <w:tcW w:w="1164" w:type="dxa"/>
            <w:shd w:val="clear" w:color="auto" w:fill="auto"/>
          </w:tcPr>
          <w:p w14:paraId="7A51EFE3" w14:textId="732381A2" w:rsidR="00483EC3" w:rsidRPr="0016249F" w:rsidRDefault="00E91C47" w:rsidP="00483EC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6,791</w:t>
            </w:r>
          </w:p>
        </w:tc>
        <w:tc>
          <w:tcPr>
            <w:tcW w:w="246" w:type="dxa"/>
            <w:gridSpan w:val="2"/>
            <w:shd w:val="clear" w:color="auto" w:fill="auto"/>
          </w:tcPr>
          <w:p w14:paraId="346CD951" w14:textId="77777777" w:rsidR="00483EC3" w:rsidRPr="0016249F" w:rsidRDefault="00483EC3" w:rsidP="0048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6" w:type="dxa"/>
            <w:shd w:val="clear" w:color="auto" w:fill="auto"/>
          </w:tcPr>
          <w:p w14:paraId="4ED9CA06" w14:textId="295DD376" w:rsidR="00483EC3" w:rsidRPr="0016249F" w:rsidRDefault="00E46F87" w:rsidP="00483EC3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79" w:right="-12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8</w:t>
            </w:r>
            <w:r w:rsidR="00483EC3" w:rsidRPr="0016249F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375</w:t>
            </w:r>
          </w:p>
        </w:tc>
      </w:tr>
      <w:tr w:rsidR="00483EC3" w:rsidRPr="0016249F" w14:paraId="126D9E28" w14:textId="77777777" w:rsidTr="00AB27F2">
        <w:tc>
          <w:tcPr>
            <w:tcW w:w="2102" w:type="dxa"/>
          </w:tcPr>
          <w:p w14:paraId="7F892A95" w14:textId="203B0EDD" w:rsidR="00483EC3" w:rsidRPr="0016249F" w:rsidRDefault="00483EC3" w:rsidP="00483EC3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16249F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ปีที่ </w:t>
            </w:r>
            <w:r w:rsidRPr="0016249F">
              <w:rPr>
                <w:rFonts w:ascii="Angsana New" w:hAnsi="Angsana New"/>
                <w:sz w:val="30"/>
                <w:szCs w:val="30"/>
                <w:lang w:eastAsia="x-none"/>
              </w:rPr>
              <w:t>1 - 2 : 2</w:t>
            </w:r>
            <w:r w:rsidR="00FB5580">
              <w:rPr>
                <w:rFonts w:ascii="Angsana New" w:hAnsi="Angsana New"/>
                <w:sz w:val="30"/>
                <w:szCs w:val="30"/>
                <w:lang w:eastAsia="x-none"/>
              </w:rPr>
              <w:t>.0</w:t>
            </w:r>
            <w:r w:rsidRPr="0016249F">
              <w:rPr>
                <w:rFonts w:ascii="Angsana New" w:hAnsi="Angsana New"/>
                <w:sz w:val="30"/>
                <w:szCs w:val="30"/>
                <w:lang w:eastAsia="x-none"/>
              </w:rPr>
              <w:t>%</w:t>
            </w:r>
          </w:p>
          <w:p w14:paraId="4C33A05F" w14:textId="77777777" w:rsidR="00483EC3" w:rsidRPr="009A0D17" w:rsidRDefault="00483EC3" w:rsidP="00483EC3">
            <w:pPr>
              <w:ind w:left="156" w:hanging="156"/>
              <w:rPr>
                <w:rFonts w:ascii="Angsana New" w:hAnsi="Angsana New"/>
                <w:sz w:val="30"/>
                <w:szCs w:val="30"/>
                <w:lang w:val="en-GB" w:eastAsia="x-none"/>
              </w:rPr>
            </w:pPr>
            <w:r w:rsidRPr="0016249F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ปีที่ </w:t>
            </w:r>
            <w:r w:rsidRPr="0016249F">
              <w:rPr>
                <w:rFonts w:ascii="Angsana New" w:hAnsi="Angsana New"/>
                <w:sz w:val="30"/>
                <w:szCs w:val="30"/>
                <w:lang w:eastAsia="x-none"/>
              </w:rPr>
              <w:t xml:space="preserve">3 </w:t>
            </w:r>
            <w:r w:rsidRPr="0016249F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จนครบกำหนด </w:t>
            </w:r>
            <w:r w:rsidRPr="0016249F">
              <w:rPr>
                <w:rFonts w:ascii="Angsana New" w:hAnsi="Angsana New"/>
                <w:sz w:val="30"/>
                <w:szCs w:val="30"/>
                <w:lang w:eastAsia="x-none"/>
              </w:rPr>
              <w:t xml:space="preserve"> : MRR</w:t>
            </w:r>
          </w:p>
        </w:tc>
        <w:tc>
          <w:tcPr>
            <w:tcW w:w="1559" w:type="dxa"/>
          </w:tcPr>
          <w:p w14:paraId="739C3B4B" w14:textId="77777777" w:rsidR="00483EC3" w:rsidRPr="0016249F" w:rsidRDefault="00483EC3" w:rsidP="0048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16249F">
              <w:rPr>
                <w:rFonts w:ascii="Angsana New" w:hAnsi="Angsana New"/>
                <w:sz w:val="30"/>
                <w:szCs w:val="30"/>
                <w:lang w:eastAsia="x-none"/>
              </w:rPr>
              <w:t>2568</w:t>
            </w:r>
          </w:p>
        </w:tc>
        <w:tc>
          <w:tcPr>
            <w:tcW w:w="3624" w:type="dxa"/>
            <w:shd w:val="clear" w:color="auto" w:fill="auto"/>
          </w:tcPr>
          <w:p w14:paraId="4B9BA3D5" w14:textId="77777777" w:rsidR="00483EC3" w:rsidRPr="0016249F" w:rsidRDefault="00483EC3" w:rsidP="0048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 w:rsidRPr="0016249F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ผู้บริหารสำคัญ และบรรษัทประกันสินเชื่ออุตสาหกรรมขนาดย่อม (บสย.)</w:t>
            </w:r>
          </w:p>
        </w:tc>
        <w:tc>
          <w:tcPr>
            <w:tcW w:w="1164" w:type="dxa"/>
            <w:shd w:val="clear" w:color="auto" w:fill="auto"/>
          </w:tcPr>
          <w:p w14:paraId="2CE8F853" w14:textId="22A5F465" w:rsidR="00483EC3" w:rsidRPr="0016249F" w:rsidRDefault="00E91C47" w:rsidP="00483EC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3,256</w:t>
            </w:r>
          </w:p>
        </w:tc>
        <w:tc>
          <w:tcPr>
            <w:tcW w:w="246" w:type="dxa"/>
            <w:gridSpan w:val="2"/>
            <w:shd w:val="clear" w:color="auto" w:fill="auto"/>
          </w:tcPr>
          <w:p w14:paraId="008B48BF" w14:textId="77777777" w:rsidR="00483EC3" w:rsidRPr="0016249F" w:rsidRDefault="00483EC3" w:rsidP="0048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6" w:type="dxa"/>
            <w:shd w:val="clear" w:color="auto" w:fill="auto"/>
          </w:tcPr>
          <w:p w14:paraId="7A726A86" w14:textId="75C08D06" w:rsidR="00483EC3" w:rsidRPr="0016249F" w:rsidRDefault="00E46F87" w:rsidP="00483EC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3,760</w:t>
            </w:r>
          </w:p>
        </w:tc>
      </w:tr>
      <w:tr w:rsidR="00E46F87" w:rsidRPr="0016249F" w14:paraId="695818B1" w14:textId="77777777" w:rsidTr="00AB27F2">
        <w:tc>
          <w:tcPr>
            <w:tcW w:w="2102" w:type="dxa"/>
          </w:tcPr>
          <w:p w14:paraId="695531C8" w14:textId="52927DB7" w:rsidR="00E46F87" w:rsidRPr="0016249F" w:rsidRDefault="00E46F87" w:rsidP="00E46F87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16249F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ปีที่ </w:t>
            </w:r>
            <w:r w:rsidRPr="0016249F">
              <w:rPr>
                <w:rFonts w:ascii="Angsana New" w:hAnsi="Angsana New"/>
                <w:sz w:val="30"/>
                <w:szCs w:val="30"/>
                <w:lang w:eastAsia="x-none"/>
              </w:rPr>
              <w:t>1 - 2 : 2</w:t>
            </w:r>
            <w:r w:rsidR="00FB5580">
              <w:rPr>
                <w:rFonts w:ascii="Angsana New" w:hAnsi="Angsana New"/>
                <w:sz w:val="30"/>
                <w:szCs w:val="30"/>
                <w:lang w:eastAsia="x-none"/>
              </w:rPr>
              <w:t>.0</w:t>
            </w:r>
            <w:r w:rsidRPr="0016249F">
              <w:rPr>
                <w:rFonts w:ascii="Angsana New" w:hAnsi="Angsana New"/>
                <w:sz w:val="30"/>
                <w:szCs w:val="30"/>
                <w:lang w:eastAsia="x-none"/>
              </w:rPr>
              <w:t>%</w:t>
            </w:r>
          </w:p>
          <w:p w14:paraId="3C7D2336" w14:textId="30D35551" w:rsidR="00E46F87" w:rsidRPr="009A0D17" w:rsidRDefault="009A0D17" w:rsidP="007C31E0">
            <w:pPr>
              <w:ind w:left="156" w:hanging="156"/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 w:rsidRPr="0016249F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ปีที่ </w:t>
            </w:r>
            <w:r w:rsidRPr="0016249F">
              <w:rPr>
                <w:rFonts w:ascii="Angsana New" w:hAnsi="Angsana New"/>
                <w:sz w:val="30"/>
                <w:szCs w:val="30"/>
                <w:lang w:eastAsia="x-none"/>
              </w:rPr>
              <w:t xml:space="preserve">3 </w:t>
            </w:r>
            <w:r w:rsidRPr="0016249F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จนครบกำหนด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x-none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lang w:val="en-GB" w:eastAsia="x-none"/>
              </w:rPr>
              <w:t>:</w:t>
            </w:r>
            <w:r>
              <w:rPr>
                <w:rFonts w:ascii="Angsana New" w:hAnsi="Angsana New"/>
                <w:sz w:val="30"/>
                <w:szCs w:val="30"/>
                <w:lang w:eastAsia="x-none"/>
              </w:rPr>
              <w:t xml:space="preserve"> 7</w:t>
            </w:r>
            <w:r w:rsidR="00FB5580">
              <w:rPr>
                <w:rFonts w:ascii="Angsana New" w:hAnsi="Angsana New"/>
                <w:sz w:val="30"/>
                <w:szCs w:val="30"/>
                <w:lang w:eastAsia="x-none"/>
              </w:rPr>
              <w:t>.0</w:t>
            </w:r>
            <w:r>
              <w:rPr>
                <w:rFonts w:ascii="Angsana New" w:hAnsi="Angsana New"/>
                <w:sz w:val="30"/>
                <w:szCs w:val="30"/>
                <w:lang w:eastAsia="x-none"/>
              </w:rPr>
              <w:t>%</w:t>
            </w:r>
          </w:p>
        </w:tc>
        <w:tc>
          <w:tcPr>
            <w:tcW w:w="1559" w:type="dxa"/>
          </w:tcPr>
          <w:p w14:paraId="27BC9B58" w14:textId="584C0685" w:rsidR="00E46F87" w:rsidRPr="0016249F" w:rsidRDefault="009A0D17" w:rsidP="0048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>
              <w:rPr>
                <w:rFonts w:ascii="Angsana New" w:hAnsi="Angsana New"/>
                <w:sz w:val="30"/>
                <w:szCs w:val="30"/>
                <w:lang w:eastAsia="x-none"/>
              </w:rPr>
              <w:t>2569</w:t>
            </w:r>
          </w:p>
        </w:tc>
        <w:tc>
          <w:tcPr>
            <w:tcW w:w="3624" w:type="dxa"/>
            <w:shd w:val="clear" w:color="auto" w:fill="auto"/>
          </w:tcPr>
          <w:p w14:paraId="09A058D0" w14:textId="4BB3CF51" w:rsidR="00E46F87" w:rsidRPr="0016249F" w:rsidRDefault="009A0D17" w:rsidP="0048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x-none"/>
              </w:rPr>
              <w:t>บรรษัทประกันสินเชื่ออุตสาหกรรมขนาดย่อม (บสย.)</w:t>
            </w:r>
          </w:p>
        </w:tc>
        <w:tc>
          <w:tcPr>
            <w:tcW w:w="1164" w:type="dxa"/>
            <w:shd w:val="clear" w:color="auto" w:fill="auto"/>
          </w:tcPr>
          <w:p w14:paraId="677BCEDE" w14:textId="39C079B4" w:rsidR="00E46F87" w:rsidRPr="0016249F" w:rsidRDefault="00E91C47" w:rsidP="00483EC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1,361</w:t>
            </w:r>
          </w:p>
        </w:tc>
        <w:tc>
          <w:tcPr>
            <w:tcW w:w="246" w:type="dxa"/>
            <w:gridSpan w:val="2"/>
            <w:shd w:val="clear" w:color="auto" w:fill="auto"/>
          </w:tcPr>
          <w:p w14:paraId="13BC1A67" w14:textId="77777777" w:rsidR="00E46F87" w:rsidRPr="0016249F" w:rsidRDefault="00E46F87" w:rsidP="0048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6" w:type="dxa"/>
            <w:shd w:val="clear" w:color="auto" w:fill="auto"/>
          </w:tcPr>
          <w:p w14:paraId="324DAFA5" w14:textId="295A7239" w:rsidR="00E46F87" w:rsidRDefault="009A0D17" w:rsidP="00483EC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1,500</w:t>
            </w:r>
          </w:p>
        </w:tc>
      </w:tr>
      <w:tr w:rsidR="00483EC3" w:rsidRPr="0016249F" w14:paraId="758A9CD8" w14:textId="77777777" w:rsidTr="00AB27F2">
        <w:tc>
          <w:tcPr>
            <w:tcW w:w="2102" w:type="dxa"/>
          </w:tcPr>
          <w:p w14:paraId="38194879" w14:textId="77777777" w:rsidR="00483EC3" w:rsidRPr="0016249F" w:rsidRDefault="00483EC3" w:rsidP="00483EC3">
            <w:pPr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 w:rsidRPr="0016249F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ร้อยละ </w:t>
            </w:r>
            <w:r w:rsidRPr="0016249F">
              <w:rPr>
                <w:rFonts w:ascii="Angsana New" w:hAnsi="Angsana New"/>
                <w:sz w:val="30"/>
                <w:szCs w:val="30"/>
                <w:lang w:eastAsia="x-none"/>
              </w:rPr>
              <w:t xml:space="preserve">2.0 </w:t>
            </w:r>
            <w:r w:rsidRPr="0016249F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ต่อปี</w:t>
            </w:r>
          </w:p>
        </w:tc>
        <w:tc>
          <w:tcPr>
            <w:tcW w:w="1559" w:type="dxa"/>
          </w:tcPr>
          <w:p w14:paraId="3CFE2AEA" w14:textId="77777777" w:rsidR="00483EC3" w:rsidRPr="0016249F" w:rsidRDefault="00483EC3" w:rsidP="0048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16249F">
              <w:rPr>
                <w:rFonts w:ascii="Angsana New" w:hAnsi="Angsana New"/>
                <w:sz w:val="30"/>
                <w:szCs w:val="30"/>
                <w:lang w:eastAsia="x-none"/>
              </w:rPr>
              <w:t>2566</w:t>
            </w:r>
          </w:p>
        </w:tc>
        <w:tc>
          <w:tcPr>
            <w:tcW w:w="3624" w:type="dxa"/>
            <w:shd w:val="clear" w:color="auto" w:fill="auto"/>
          </w:tcPr>
          <w:p w14:paraId="7DC12E7E" w14:textId="5A98749B" w:rsidR="00FE229B" w:rsidRPr="0016249F" w:rsidRDefault="00483EC3" w:rsidP="00901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 w:rsidRPr="0016249F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หนังสือค้ำประกันจากสถาบันการเงินแห่งหนึ่ง</w:t>
            </w:r>
          </w:p>
        </w:tc>
        <w:tc>
          <w:tcPr>
            <w:tcW w:w="1164" w:type="dxa"/>
            <w:shd w:val="clear" w:color="auto" w:fill="auto"/>
          </w:tcPr>
          <w:p w14:paraId="77218FA8" w14:textId="07746E23" w:rsidR="00483EC3" w:rsidRPr="0016249F" w:rsidRDefault="00E91C47" w:rsidP="00483EC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eastAsia="x-none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x-none" w:bidi="th-TH"/>
              </w:rPr>
              <w:t>404</w:t>
            </w:r>
          </w:p>
        </w:tc>
        <w:tc>
          <w:tcPr>
            <w:tcW w:w="246" w:type="dxa"/>
            <w:gridSpan w:val="2"/>
            <w:shd w:val="clear" w:color="auto" w:fill="auto"/>
          </w:tcPr>
          <w:p w14:paraId="5D9111D9" w14:textId="77777777" w:rsidR="00483EC3" w:rsidRPr="0016249F" w:rsidRDefault="00483EC3" w:rsidP="0048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1046" w:type="dxa"/>
            <w:shd w:val="clear" w:color="auto" w:fill="auto"/>
          </w:tcPr>
          <w:p w14:paraId="21668860" w14:textId="6FB664F3" w:rsidR="00483EC3" w:rsidRPr="0016249F" w:rsidRDefault="009A0D17" w:rsidP="00483EC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eastAsia="x-none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x-none" w:bidi="th-TH"/>
              </w:rPr>
              <w:t>656</w:t>
            </w:r>
          </w:p>
        </w:tc>
      </w:tr>
      <w:tr w:rsidR="00901258" w:rsidRPr="0016249F" w14:paraId="4CCD72EF" w14:textId="77777777" w:rsidTr="00AB27F2">
        <w:tc>
          <w:tcPr>
            <w:tcW w:w="2102" w:type="dxa"/>
          </w:tcPr>
          <w:p w14:paraId="6F27C1B8" w14:textId="77777777" w:rsidR="00901258" w:rsidRPr="0016249F" w:rsidRDefault="00901258" w:rsidP="00901258">
            <w:pPr>
              <w:ind w:left="156" w:hanging="156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16249F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ปีที่ </w:t>
            </w:r>
            <w:r w:rsidRPr="0016249F">
              <w:rPr>
                <w:rFonts w:ascii="Angsana New" w:hAnsi="Angsana New"/>
                <w:sz w:val="30"/>
                <w:szCs w:val="30"/>
                <w:lang w:eastAsia="x-none"/>
              </w:rPr>
              <w:t>1 : MLR-1.47%</w:t>
            </w:r>
          </w:p>
          <w:p w14:paraId="4EE9CDB1" w14:textId="49D2CED1" w:rsidR="00901258" w:rsidRPr="0016249F" w:rsidRDefault="00901258" w:rsidP="0090533C">
            <w:pPr>
              <w:ind w:left="156" w:hanging="156"/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 w:rsidRPr="0016249F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ปีที่ </w:t>
            </w:r>
            <w:r w:rsidRPr="0016249F">
              <w:rPr>
                <w:rFonts w:ascii="Angsana New" w:hAnsi="Angsana New"/>
                <w:sz w:val="30"/>
                <w:szCs w:val="30"/>
                <w:lang w:eastAsia="x-none"/>
              </w:rPr>
              <w:t xml:space="preserve">2 </w:t>
            </w:r>
            <w:r w:rsidRPr="0016249F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จนครบกำหนด </w:t>
            </w:r>
            <w:r w:rsidRPr="0016249F">
              <w:rPr>
                <w:rFonts w:ascii="Angsana New" w:hAnsi="Angsana New"/>
                <w:sz w:val="30"/>
                <w:szCs w:val="30"/>
                <w:lang w:eastAsia="x-none"/>
              </w:rPr>
              <w:t xml:space="preserve">: </w:t>
            </w:r>
            <w:r w:rsidRPr="0016249F">
              <w:rPr>
                <w:rFonts w:ascii="Angsana New" w:hAnsi="Angsana New"/>
                <w:sz w:val="30"/>
                <w:szCs w:val="30"/>
                <w:lang w:eastAsia="x-none"/>
              </w:rPr>
              <w:br/>
              <w:t>MLR-1.1%</w:t>
            </w:r>
          </w:p>
        </w:tc>
        <w:tc>
          <w:tcPr>
            <w:tcW w:w="1559" w:type="dxa"/>
          </w:tcPr>
          <w:p w14:paraId="7A84D59D" w14:textId="1D2F0FA9" w:rsidR="00901258" w:rsidRPr="0016249F" w:rsidRDefault="00901258" w:rsidP="00901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jc w:val="center"/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 w:rsidRPr="0016249F">
              <w:rPr>
                <w:rFonts w:ascii="Angsana New" w:hAnsi="Angsana New"/>
                <w:sz w:val="30"/>
                <w:szCs w:val="30"/>
                <w:lang w:eastAsia="x-none"/>
              </w:rPr>
              <w:t>2571</w:t>
            </w:r>
          </w:p>
        </w:tc>
        <w:tc>
          <w:tcPr>
            <w:tcW w:w="3624" w:type="dxa"/>
            <w:shd w:val="clear" w:color="auto" w:fill="auto"/>
          </w:tcPr>
          <w:p w14:paraId="0DD5F779" w14:textId="77777777" w:rsidR="00901258" w:rsidRDefault="00901258" w:rsidP="00901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16249F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ผู้บริหารสำคัญ และบรรษัทประกันสินเชื่ออุตสาหกรรมขนาดย่อม (บสย.)</w:t>
            </w:r>
          </w:p>
          <w:p w14:paraId="5503F1D4" w14:textId="64838352" w:rsidR="00901258" w:rsidRPr="0016249F" w:rsidRDefault="00901258" w:rsidP="009F2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164" w:type="dxa"/>
            <w:shd w:val="clear" w:color="auto" w:fill="auto"/>
          </w:tcPr>
          <w:p w14:paraId="13612D5B" w14:textId="18B1F575" w:rsidR="00901258" w:rsidRDefault="00E91C47" w:rsidP="00E91C47">
            <w:pPr>
              <w:pStyle w:val="acctfourfigures"/>
              <w:tabs>
                <w:tab w:val="clear" w:pos="765"/>
              </w:tabs>
              <w:spacing w:line="240" w:lineRule="atLeast"/>
              <w:ind w:left="-79" w:right="204"/>
              <w:jc w:val="right"/>
              <w:rPr>
                <w:rFonts w:ascii="Angsana New" w:hAnsi="Angsana New" w:cs="Angsana New"/>
                <w:sz w:val="30"/>
                <w:szCs w:val="30"/>
                <w:lang w:val="en-US" w:eastAsia="x-none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x-none" w:bidi="th-TH"/>
              </w:rPr>
              <w:t>-</w:t>
            </w:r>
          </w:p>
        </w:tc>
        <w:tc>
          <w:tcPr>
            <w:tcW w:w="246" w:type="dxa"/>
            <w:gridSpan w:val="2"/>
            <w:shd w:val="clear" w:color="auto" w:fill="auto"/>
          </w:tcPr>
          <w:p w14:paraId="1215BFA6" w14:textId="77777777" w:rsidR="00901258" w:rsidRPr="0016249F" w:rsidRDefault="00901258" w:rsidP="00901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1046" w:type="dxa"/>
            <w:shd w:val="clear" w:color="auto" w:fill="auto"/>
          </w:tcPr>
          <w:p w14:paraId="6765F0A2" w14:textId="226A1446" w:rsidR="00901258" w:rsidRDefault="00901258" w:rsidP="0090125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eastAsia="x-none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19,926</w:t>
            </w:r>
            <w:r w:rsidRPr="0016249F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 </w:t>
            </w:r>
          </w:p>
        </w:tc>
      </w:tr>
      <w:tr w:rsidR="00901258" w:rsidRPr="0016249F" w14:paraId="78499582" w14:textId="77777777" w:rsidTr="00AB27F2">
        <w:tc>
          <w:tcPr>
            <w:tcW w:w="2102" w:type="dxa"/>
          </w:tcPr>
          <w:p w14:paraId="322AC6A1" w14:textId="1FAA0856" w:rsidR="00901258" w:rsidRPr="0016249F" w:rsidRDefault="00901258" w:rsidP="00901258">
            <w:pPr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 w:rsidRPr="0016249F">
              <w:rPr>
                <w:rFonts w:ascii="Angsana New" w:hAnsi="Angsana New"/>
                <w:sz w:val="30"/>
                <w:szCs w:val="30"/>
                <w:lang w:eastAsia="x-none"/>
              </w:rPr>
              <w:t>MLR</w:t>
            </w:r>
          </w:p>
        </w:tc>
        <w:tc>
          <w:tcPr>
            <w:tcW w:w="1559" w:type="dxa"/>
          </w:tcPr>
          <w:p w14:paraId="2E12D885" w14:textId="590E7B6B" w:rsidR="00901258" w:rsidRPr="0016249F" w:rsidRDefault="00901258" w:rsidP="00901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16249F">
              <w:rPr>
                <w:rFonts w:ascii="Angsana New" w:hAnsi="Angsana New"/>
                <w:sz w:val="30"/>
                <w:szCs w:val="30"/>
                <w:lang w:eastAsia="x-none"/>
              </w:rPr>
              <w:t>2567</w:t>
            </w:r>
          </w:p>
        </w:tc>
        <w:tc>
          <w:tcPr>
            <w:tcW w:w="3624" w:type="dxa"/>
            <w:shd w:val="clear" w:color="auto" w:fill="auto"/>
            <w:vAlign w:val="bottom"/>
          </w:tcPr>
          <w:p w14:paraId="24092B7A" w14:textId="27FBFF24" w:rsidR="00901258" w:rsidRPr="0016249F" w:rsidRDefault="00901258" w:rsidP="00901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 w:rsidRPr="0016249F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ที่ดินที่เป็นกรรมสิทธิ์ของบริษัท ที่ดินที่เป็นกรรมสิทธิ์ของผู้บริหารสำคัญ ผู้บริหารสำคัญ และ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x-none"/>
              </w:rPr>
              <w:t>บริษัทใหญ่ในลำดับสูงสุด</w:t>
            </w:r>
          </w:p>
        </w:tc>
        <w:tc>
          <w:tcPr>
            <w:tcW w:w="1164" w:type="dxa"/>
            <w:shd w:val="clear" w:color="auto" w:fill="auto"/>
          </w:tcPr>
          <w:p w14:paraId="0ED5B3E6" w14:textId="7E223A94" w:rsidR="00901258" w:rsidRPr="0016249F" w:rsidRDefault="00E91C47" w:rsidP="00901258">
            <w:pPr>
              <w:pStyle w:val="acctfourfigures"/>
              <w:tabs>
                <w:tab w:val="clear" w:pos="765"/>
              </w:tabs>
              <w:spacing w:line="240" w:lineRule="atLeast"/>
              <w:ind w:left="-79" w:right="204"/>
              <w:jc w:val="right"/>
              <w:rPr>
                <w:rFonts w:ascii="Angsana New" w:hAnsi="Angsana New" w:cs="Angsana New"/>
                <w:sz w:val="30"/>
                <w:szCs w:val="30"/>
                <w:lang w:val="en-US" w:eastAsia="x-none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x-none" w:bidi="th-TH"/>
              </w:rPr>
              <w:t>-</w:t>
            </w:r>
          </w:p>
        </w:tc>
        <w:tc>
          <w:tcPr>
            <w:tcW w:w="246" w:type="dxa"/>
            <w:gridSpan w:val="2"/>
            <w:shd w:val="clear" w:color="auto" w:fill="auto"/>
          </w:tcPr>
          <w:p w14:paraId="37634A75" w14:textId="77777777" w:rsidR="00901258" w:rsidRPr="0016249F" w:rsidRDefault="00901258" w:rsidP="00901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1046" w:type="dxa"/>
            <w:shd w:val="clear" w:color="auto" w:fill="auto"/>
          </w:tcPr>
          <w:p w14:paraId="772C446A" w14:textId="7FE68F1A" w:rsidR="00901258" w:rsidRPr="0016249F" w:rsidRDefault="00901258" w:rsidP="0090125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eastAsia="x-none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x-none" w:bidi="th-TH"/>
              </w:rPr>
              <w:t>416</w:t>
            </w:r>
          </w:p>
        </w:tc>
      </w:tr>
      <w:tr w:rsidR="00901258" w:rsidRPr="0016249F" w14:paraId="24A88FC5" w14:textId="77777777" w:rsidTr="00AB27F2">
        <w:tc>
          <w:tcPr>
            <w:tcW w:w="2102" w:type="dxa"/>
          </w:tcPr>
          <w:p w14:paraId="347AB366" w14:textId="5751E0D4" w:rsidR="00901258" w:rsidRPr="0016249F" w:rsidRDefault="00901258" w:rsidP="00901258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>
              <w:rPr>
                <w:rFonts w:ascii="Angsana New" w:hAnsi="Angsana New"/>
                <w:sz w:val="30"/>
                <w:szCs w:val="30"/>
                <w:lang w:eastAsia="x-none"/>
              </w:rPr>
              <w:t>MLR-1</w:t>
            </w:r>
            <w:r w:rsidR="001E73CB">
              <w:rPr>
                <w:rFonts w:ascii="Angsana New" w:hAnsi="Angsana New"/>
                <w:sz w:val="30"/>
                <w:szCs w:val="30"/>
                <w:lang w:eastAsia="x-none"/>
              </w:rPr>
              <w:t>.0</w:t>
            </w:r>
            <w:r>
              <w:rPr>
                <w:rFonts w:ascii="Angsana New" w:hAnsi="Angsana New"/>
                <w:sz w:val="30"/>
                <w:szCs w:val="30"/>
                <w:lang w:eastAsia="x-none"/>
              </w:rPr>
              <w:t>%</w:t>
            </w:r>
          </w:p>
        </w:tc>
        <w:tc>
          <w:tcPr>
            <w:tcW w:w="1559" w:type="dxa"/>
          </w:tcPr>
          <w:p w14:paraId="62412FD0" w14:textId="5B43CB45" w:rsidR="00901258" w:rsidRPr="0016249F" w:rsidRDefault="00901258" w:rsidP="00901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>
              <w:rPr>
                <w:rFonts w:ascii="Angsana New" w:hAnsi="Angsana New"/>
                <w:sz w:val="30"/>
                <w:szCs w:val="30"/>
                <w:lang w:eastAsia="x-none"/>
              </w:rPr>
              <w:t>2565</w:t>
            </w:r>
          </w:p>
        </w:tc>
        <w:tc>
          <w:tcPr>
            <w:tcW w:w="3624" w:type="dxa"/>
            <w:shd w:val="clear" w:color="auto" w:fill="auto"/>
            <w:vAlign w:val="bottom"/>
          </w:tcPr>
          <w:p w14:paraId="79D41DA5" w14:textId="0977CC91" w:rsidR="00901258" w:rsidRPr="0016249F" w:rsidRDefault="00901258" w:rsidP="00901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x-none"/>
              </w:rPr>
              <w:t>ที่ดินที่เป็นกรรมสิทธิ์ของบริษัท ผู้บริหารสำคัญ และบริษัทใหญ่ในลำดับสูงสุด</w:t>
            </w:r>
          </w:p>
        </w:tc>
        <w:tc>
          <w:tcPr>
            <w:tcW w:w="1164" w:type="dxa"/>
            <w:shd w:val="clear" w:color="auto" w:fill="auto"/>
          </w:tcPr>
          <w:p w14:paraId="59823009" w14:textId="022E3EFF" w:rsidR="00901258" w:rsidRPr="0016249F" w:rsidRDefault="00E91C47" w:rsidP="00901258">
            <w:pPr>
              <w:pStyle w:val="acctfourfigures"/>
              <w:tabs>
                <w:tab w:val="clear" w:pos="765"/>
              </w:tabs>
              <w:spacing w:line="240" w:lineRule="atLeast"/>
              <w:ind w:left="-79" w:right="20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6" w:type="dxa"/>
            <w:gridSpan w:val="2"/>
            <w:shd w:val="clear" w:color="auto" w:fill="auto"/>
          </w:tcPr>
          <w:p w14:paraId="7279B517" w14:textId="77777777" w:rsidR="00901258" w:rsidRPr="0016249F" w:rsidRDefault="00901258" w:rsidP="00901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1046" w:type="dxa"/>
            <w:shd w:val="clear" w:color="auto" w:fill="auto"/>
          </w:tcPr>
          <w:p w14:paraId="42251BCE" w14:textId="726E13E3" w:rsidR="00901258" w:rsidRDefault="00901258" w:rsidP="0090125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eastAsia="x-none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eastAsia="x-none" w:bidi="th-TH"/>
              </w:rPr>
              <w:t>146</w:t>
            </w:r>
          </w:p>
        </w:tc>
      </w:tr>
      <w:tr w:rsidR="00901258" w:rsidRPr="0016249F" w14:paraId="3EAFFA62" w14:textId="77777777" w:rsidTr="00AB27F2">
        <w:tc>
          <w:tcPr>
            <w:tcW w:w="2102" w:type="dxa"/>
          </w:tcPr>
          <w:p w14:paraId="27E8D5A4" w14:textId="77777777" w:rsidR="00901258" w:rsidRPr="0016249F" w:rsidRDefault="00901258" w:rsidP="00901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14:paraId="2A58B2FF" w14:textId="77777777" w:rsidR="00901258" w:rsidRPr="0016249F" w:rsidRDefault="00901258" w:rsidP="00901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3624" w:type="dxa"/>
          </w:tcPr>
          <w:p w14:paraId="27D79FE1" w14:textId="77777777" w:rsidR="00901258" w:rsidRPr="0016249F" w:rsidRDefault="00901258" w:rsidP="00901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6249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4" w:type="dxa"/>
            <w:tcBorders>
              <w:top w:val="single" w:sz="4" w:space="0" w:color="auto"/>
              <w:bottom w:val="double" w:sz="4" w:space="0" w:color="auto"/>
            </w:tcBorders>
          </w:tcPr>
          <w:p w14:paraId="161D39E8" w14:textId="1F195532" w:rsidR="00901258" w:rsidRPr="0016249F" w:rsidRDefault="00E91C47" w:rsidP="0090125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57,693</w:t>
            </w:r>
          </w:p>
        </w:tc>
        <w:tc>
          <w:tcPr>
            <w:tcW w:w="246" w:type="dxa"/>
            <w:gridSpan w:val="2"/>
          </w:tcPr>
          <w:p w14:paraId="7A433179" w14:textId="77777777" w:rsidR="00901258" w:rsidRPr="0016249F" w:rsidRDefault="00901258" w:rsidP="00901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double" w:sz="4" w:space="0" w:color="auto"/>
            </w:tcBorders>
          </w:tcPr>
          <w:p w14:paraId="7ECDF7FF" w14:textId="1C2AB7B6" w:rsidR="00901258" w:rsidRPr="0016249F" w:rsidRDefault="00901258" w:rsidP="0090125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82,505</w:t>
            </w:r>
          </w:p>
        </w:tc>
      </w:tr>
    </w:tbl>
    <w:p w14:paraId="31481499" w14:textId="77777777" w:rsidR="009F2E14" w:rsidRPr="0016249F" w:rsidRDefault="009F2E14" w:rsidP="007654E0">
      <w:pPr>
        <w:pStyle w:val="FSContent"/>
        <w:ind w:left="0"/>
        <w:rPr>
          <w:lang w:val="en-US"/>
        </w:rPr>
      </w:pPr>
    </w:p>
    <w:p w14:paraId="40631AE1" w14:textId="757A6B49" w:rsidR="00D71541" w:rsidRPr="00DD0649" w:rsidRDefault="00D71541" w:rsidP="00D71541">
      <w:pPr>
        <w:pStyle w:val="FSContent"/>
        <w:numPr>
          <w:ilvl w:val="0"/>
          <w:numId w:val="26"/>
        </w:numPr>
        <w:ind w:left="540" w:hanging="540"/>
        <w:rPr>
          <w:b/>
          <w:bCs/>
          <w:i/>
          <w:iCs/>
          <w:lang w:val="en-US"/>
        </w:rPr>
      </w:pPr>
      <w:r w:rsidRPr="00DD0649">
        <w:rPr>
          <w:b/>
          <w:bCs/>
          <w:i/>
          <w:iCs/>
          <w:cs/>
          <w:lang w:val="en-US"/>
        </w:rPr>
        <w:lastRenderedPageBreak/>
        <w:t>หนี้สินตามสัญญาเช่า</w:t>
      </w:r>
    </w:p>
    <w:p w14:paraId="5786318D" w14:textId="5227C297" w:rsidR="00D71541" w:rsidRPr="00DD0649" w:rsidRDefault="00D71541" w:rsidP="00DD0649">
      <w:pPr>
        <w:pStyle w:val="FSContent"/>
        <w:rPr>
          <w:lang w:val="en-US"/>
        </w:rPr>
      </w:pPr>
    </w:p>
    <w:p w14:paraId="57A03F6B" w14:textId="77777777" w:rsidR="00D71541" w:rsidRPr="00DD0649" w:rsidRDefault="00D71541" w:rsidP="00D71541">
      <w:pPr>
        <w:pStyle w:val="FSContent"/>
        <w:rPr>
          <w:cs/>
          <w:lang w:val="en-US"/>
        </w:rPr>
      </w:pPr>
      <w:r w:rsidRPr="0016249F">
        <w:rPr>
          <w:cs/>
          <w:lang w:val="en-US"/>
        </w:rPr>
        <w:t>หนี้สินตามสัญญาเช่าแสดงตามระยะเวลาครบกำหนดการจ่ายชำระ ได้ดังนี้</w:t>
      </w:r>
    </w:p>
    <w:p w14:paraId="39ADC51D" w14:textId="77777777" w:rsidR="00D71541" w:rsidRPr="00DD0649" w:rsidRDefault="00D71541" w:rsidP="00DD0649">
      <w:pPr>
        <w:pStyle w:val="FSContent"/>
        <w:rPr>
          <w:lang w:val="en-US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620"/>
        <w:gridCol w:w="1188"/>
        <w:gridCol w:w="237"/>
        <w:gridCol w:w="933"/>
        <w:gridCol w:w="270"/>
        <w:gridCol w:w="1152"/>
        <w:gridCol w:w="270"/>
        <w:gridCol w:w="1080"/>
        <w:gridCol w:w="236"/>
        <w:gridCol w:w="34"/>
        <w:gridCol w:w="941"/>
        <w:gridCol w:w="8"/>
        <w:gridCol w:w="269"/>
        <w:gridCol w:w="1122"/>
      </w:tblGrid>
      <w:tr w:rsidR="00D71541" w:rsidRPr="008D373A" w14:paraId="34EF8F3F" w14:textId="77777777" w:rsidTr="00D71541">
        <w:tc>
          <w:tcPr>
            <w:tcW w:w="1620" w:type="dxa"/>
          </w:tcPr>
          <w:p w14:paraId="5A6FA9D3" w14:textId="77777777" w:rsidR="00D71541" w:rsidRPr="0016249F" w:rsidRDefault="00D71541" w:rsidP="00D71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80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08D2D7A7" w14:textId="655904FF" w:rsidR="00D71541" w:rsidRPr="008D373A" w:rsidRDefault="006932D4" w:rsidP="00D71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 w:rsidRPr="0016249F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  <w:r w:rsidR="00D71541" w:rsidRPr="008D373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D71541" w:rsidRPr="008D373A">
              <w:rPr>
                <w:rFonts w:ascii="Angsana New" w:hAnsi="Angsana New"/>
                <w:sz w:val="30"/>
                <w:szCs w:val="30"/>
              </w:rPr>
              <w:t>256</w:t>
            </w:r>
            <w:r w:rsidR="00D74E30" w:rsidRPr="008D373A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1BA7C689" w14:textId="77777777" w:rsidR="00D71541" w:rsidRPr="002D099A" w:rsidRDefault="00D71541" w:rsidP="00D71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0E783756" w14:textId="666D8852" w:rsidR="00D71541" w:rsidRPr="008D373A" w:rsidRDefault="00D71541" w:rsidP="00D71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373A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8D373A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8D373A">
              <w:rPr>
                <w:rFonts w:ascii="Angsana New" w:hAnsi="Angsana New"/>
                <w:sz w:val="30"/>
                <w:szCs w:val="30"/>
              </w:rPr>
              <w:t>256</w:t>
            </w:r>
            <w:r w:rsidR="00D74E30" w:rsidRPr="008D373A">
              <w:rPr>
                <w:rFonts w:ascii="Angsana New" w:hAnsi="Angsana New"/>
                <w:sz w:val="30"/>
                <w:szCs w:val="30"/>
                <w:cs/>
              </w:rPr>
              <w:t>4</w:t>
            </w:r>
          </w:p>
        </w:tc>
      </w:tr>
      <w:tr w:rsidR="00D30EFD" w:rsidRPr="008D373A" w14:paraId="08A3FDDC" w14:textId="77777777" w:rsidTr="00D71541">
        <w:tc>
          <w:tcPr>
            <w:tcW w:w="1620" w:type="dxa"/>
            <w:shd w:val="clear" w:color="auto" w:fill="auto"/>
          </w:tcPr>
          <w:p w14:paraId="655735C8" w14:textId="77777777" w:rsidR="00D30EFD" w:rsidRPr="008D373A" w:rsidRDefault="00D30EFD" w:rsidP="00D30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257869" w14:textId="77777777" w:rsidR="00D30EFD" w:rsidRPr="007C31E0" w:rsidRDefault="00D30EFD" w:rsidP="00D30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C31E0">
              <w:rPr>
                <w:rFonts w:ascii="Angsana New" w:hAnsi="Angsana New"/>
                <w:sz w:val="30"/>
                <w:szCs w:val="30"/>
                <w:cs/>
              </w:rPr>
              <w:t>จำนวน</w:t>
            </w:r>
          </w:p>
          <w:p w14:paraId="56847D80" w14:textId="1A40DB30" w:rsidR="00D30EFD" w:rsidRPr="007C31E0" w:rsidRDefault="00D30EFD" w:rsidP="00D30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C31E0">
              <w:rPr>
                <w:rFonts w:ascii="Angsana New" w:hAnsi="Angsana New"/>
                <w:sz w:val="30"/>
                <w:szCs w:val="30"/>
                <w:cs/>
              </w:rPr>
              <w:t>ค่าเช่าตามระยะเวลาที่เหลือของสัญญาเช่า</w:t>
            </w:r>
          </w:p>
        </w:tc>
        <w:tc>
          <w:tcPr>
            <w:tcW w:w="2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CF8ABE" w14:textId="77777777" w:rsidR="00D30EFD" w:rsidRPr="007C31E0" w:rsidRDefault="00D30EFD" w:rsidP="00D30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0A5C70" w14:textId="77777777" w:rsidR="00D30EFD" w:rsidRPr="007C31E0" w:rsidRDefault="00D30EFD" w:rsidP="00D30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C31E0">
              <w:rPr>
                <w:rFonts w:ascii="Angsana New" w:hAnsi="Angsana New"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88FE1D" w14:textId="77777777" w:rsidR="00D30EFD" w:rsidRPr="007C31E0" w:rsidRDefault="00D30EFD" w:rsidP="00D30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A709E4" w14:textId="6E9C6BF7" w:rsidR="00D30EFD" w:rsidRPr="007C31E0" w:rsidRDefault="00D30EFD" w:rsidP="00D30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C31E0">
              <w:rPr>
                <w:rFonts w:ascii="Angsana New" w:hAnsi="Angsana New"/>
                <w:sz w:val="30"/>
                <w:szCs w:val="30"/>
                <w:cs/>
              </w:rPr>
              <w:t>มูลค่าตามบัญชีของหนี้สินสัญญาเช่า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B333FB4" w14:textId="77777777" w:rsidR="00D30EFD" w:rsidRPr="007C31E0" w:rsidRDefault="00D30EFD" w:rsidP="00D30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F1F35D" w14:textId="77777777" w:rsidR="00D30EFD" w:rsidRPr="007C31E0" w:rsidRDefault="00D30EFD" w:rsidP="00D30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C31E0">
              <w:rPr>
                <w:rFonts w:ascii="Angsana New" w:hAnsi="Angsana New"/>
                <w:sz w:val="30"/>
                <w:szCs w:val="30"/>
                <w:cs/>
              </w:rPr>
              <w:t>จำนวน</w:t>
            </w:r>
          </w:p>
          <w:p w14:paraId="217C9FAE" w14:textId="3D120F20" w:rsidR="00D30EFD" w:rsidRPr="007C31E0" w:rsidRDefault="00D30EFD" w:rsidP="00D30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C31E0">
              <w:rPr>
                <w:rFonts w:ascii="Angsana New" w:hAnsi="Angsana New"/>
                <w:sz w:val="30"/>
                <w:szCs w:val="30"/>
                <w:cs/>
              </w:rPr>
              <w:t>ค่าเช่าตามระยะเวลาที่เหลือของสัญญาเช่า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0698F9" w14:textId="77777777" w:rsidR="00D30EFD" w:rsidRPr="007C31E0" w:rsidRDefault="00D30EFD" w:rsidP="00D30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3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275C3B" w14:textId="092974B0" w:rsidR="00D30EFD" w:rsidRPr="007C31E0" w:rsidRDefault="00D30EFD" w:rsidP="00D30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C31E0">
              <w:rPr>
                <w:rFonts w:ascii="Angsana New" w:hAnsi="Angsana New"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2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09F9C1" w14:textId="77777777" w:rsidR="00D30EFD" w:rsidRPr="007C31E0" w:rsidRDefault="00D30EFD" w:rsidP="00D30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3C26A8" w14:textId="20364DD1" w:rsidR="00D30EFD" w:rsidRPr="007C31E0" w:rsidRDefault="00D30EFD" w:rsidP="00D30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C31E0">
              <w:rPr>
                <w:rFonts w:ascii="Angsana New" w:hAnsi="Angsana New"/>
                <w:sz w:val="30"/>
                <w:szCs w:val="30"/>
                <w:cs/>
              </w:rPr>
              <w:t>มูลค่าตามบัญชีของหนี้สินสัญญาเช่า</w:t>
            </w:r>
          </w:p>
        </w:tc>
      </w:tr>
      <w:tr w:rsidR="00D71541" w:rsidRPr="008D373A" w14:paraId="5017CEA6" w14:textId="77777777" w:rsidTr="00D71541">
        <w:trPr>
          <w:trHeight w:val="317"/>
        </w:trPr>
        <w:tc>
          <w:tcPr>
            <w:tcW w:w="1620" w:type="dxa"/>
          </w:tcPr>
          <w:p w14:paraId="164E9A18" w14:textId="77777777" w:rsidR="00D71541" w:rsidRPr="007C31E0" w:rsidRDefault="00D71541" w:rsidP="00D71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40" w:type="dxa"/>
            <w:gridSpan w:val="13"/>
          </w:tcPr>
          <w:p w14:paraId="607A54E5" w14:textId="77777777" w:rsidR="00D71541" w:rsidRPr="007C31E0" w:rsidRDefault="00D71541" w:rsidP="00D71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C31E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71541" w:rsidRPr="008D373A" w14:paraId="000BC8BC" w14:textId="77777777" w:rsidTr="00D71541">
        <w:tc>
          <w:tcPr>
            <w:tcW w:w="1620" w:type="dxa"/>
          </w:tcPr>
          <w:p w14:paraId="3C5FA101" w14:textId="77777777" w:rsidR="00D71541" w:rsidRPr="007C31E0" w:rsidRDefault="00D71541" w:rsidP="00D71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98" w:hanging="162"/>
              <w:rPr>
                <w:rFonts w:ascii="Angsana New" w:hAnsi="Angsana New"/>
                <w:sz w:val="30"/>
                <w:szCs w:val="30"/>
              </w:rPr>
            </w:pPr>
            <w:r w:rsidRPr="007C31E0">
              <w:rPr>
                <w:rFonts w:ascii="Angsana New" w:hAnsi="Angsana New"/>
                <w:sz w:val="30"/>
                <w:szCs w:val="30"/>
                <w:cs/>
              </w:rPr>
              <w:t>ครบกำหนดชำระ</w:t>
            </w:r>
            <w:r w:rsidRPr="007C31E0">
              <w:rPr>
                <w:rFonts w:ascii="Angsana New" w:hAnsi="Angsana New"/>
                <w:sz w:val="30"/>
                <w:szCs w:val="30"/>
              </w:rPr>
              <w:br/>
            </w:r>
            <w:r w:rsidRPr="007C31E0">
              <w:rPr>
                <w:rFonts w:ascii="Angsana New" w:hAnsi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3BB07004" w14:textId="5AB90CC5" w:rsidR="00D71541" w:rsidRPr="008B02C1" w:rsidRDefault="00EE00AF" w:rsidP="000A294D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10,163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7AC61C52" w14:textId="11FB8771" w:rsidR="00D71541" w:rsidRPr="008B02C1" w:rsidRDefault="00D71541" w:rsidP="00D7154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33" w:type="dxa"/>
            <w:shd w:val="clear" w:color="auto" w:fill="auto"/>
            <w:vAlign w:val="bottom"/>
          </w:tcPr>
          <w:p w14:paraId="1D3971F3" w14:textId="23C633BD" w:rsidR="00D71541" w:rsidRPr="008B02C1" w:rsidRDefault="00EE00AF" w:rsidP="000A294D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(4,678)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FD52A01" w14:textId="77777777" w:rsidR="00D71541" w:rsidRPr="008B02C1" w:rsidRDefault="00D71541" w:rsidP="00D7154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FB94113" w14:textId="790E4279" w:rsidR="00D71541" w:rsidRPr="008B02C1" w:rsidRDefault="00EE00AF" w:rsidP="000A294D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5,485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1027881" w14:textId="77777777" w:rsidR="00D71541" w:rsidRPr="007C31E0" w:rsidRDefault="00D71541" w:rsidP="00D7154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6D5B76B" w14:textId="1ECF6BAF" w:rsidR="00D71541" w:rsidRPr="007C31E0" w:rsidRDefault="00447808" w:rsidP="00D71541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7,271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0FEA5373" w14:textId="77777777" w:rsidR="00D71541" w:rsidRPr="007C31E0" w:rsidRDefault="00D71541" w:rsidP="00D7154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41" w:type="dxa"/>
            <w:shd w:val="clear" w:color="auto" w:fill="auto"/>
            <w:vAlign w:val="bottom"/>
          </w:tcPr>
          <w:p w14:paraId="2B901282" w14:textId="1662D68B" w:rsidR="00D71541" w:rsidRPr="007C31E0" w:rsidRDefault="00447808" w:rsidP="00D7154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(4,413)</w:t>
            </w:r>
          </w:p>
        </w:tc>
        <w:tc>
          <w:tcPr>
            <w:tcW w:w="277" w:type="dxa"/>
            <w:gridSpan w:val="2"/>
            <w:shd w:val="clear" w:color="auto" w:fill="auto"/>
            <w:vAlign w:val="bottom"/>
          </w:tcPr>
          <w:p w14:paraId="5122D3C0" w14:textId="77777777" w:rsidR="00D71541" w:rsidRPr="007C31E0" w:rsidRDefault="00D71541" w:rsidP="00D7154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22" w:type="dxa"/>
            <w:vAlign w:val="bottom"/>
          </w:tcPr>
          <w:p w14:paraId="40225460" w14:textId="68CD4E49" w:rsidR="00D71541" w:rsidRPr="007C31E0" w:rsidRDefault="00447808" w:rsidP="00D71541">
            <w:pPr>
              <w:pStyle w:val="acctfourfigures"/>
              <w:tabs>
                <w:tab w:val="clear" w:pos="765"/>
                <w:tab w:val="decimal" w:pos="798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2,858</w:t>
            </w:r>
          </w:p>
        </w:tc>
      </w:tr>
      <w:tr w:rsidR="00D71541" w:rsidRPr="008D373A" w14:paraId="2D09EF9B" w14:textId="77777777" w:rsidTr="00D71541">
        <w:tc>
          <w:tcPr>
            <w:tcW w:w="1620" w:type="dxa"/>
          </w:tcPr>
          <w:p w14:paraId="5F209050" w14:textId="77777777" w:rsidR="00D71541" w:rsidRPr="007C31E0" w:rsidRDefault="00D71541" w:rsidP="00D71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9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7C31E0">
              <w:rPr>
                <w:rFonts w:ascii="Angsana New" w:hAnsi="Angsana New"/>
                <w:sz w:val="30"/>
                <w:szCs w:val="30"/>
                <w:cs/>
              </w:rPr>
              <w:t>ครบกำหนดชำระหลังจากหนึ่งปี</w:t>
            </w:r>
            <w:r w:rsidRPr="007C31E0">
              <w:rPr>
                <w:rFonts w:ascii="Angsana New" w:hAnsi="Angsana New"/>
                <w:sz w:val="30"/>
                <w:szCs w:val="30"/>
              </w:rPr>
              <w:br/>
            </w:r>
            <w:r w:rsidRPr="007C31E0">
              <w:rPr>
                <w:rFonts w:ascii="Angsana New" w:hAnsi="Angsana New"/>
                <w:sz w:val="30"/>
                <w:szCs w:val="30"/>
                <w:cs/>
              </w:rPr>
              <w:t>แต่ไม่เกินห้าปี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7F4D39DB" w14:textId="75620BE1" w:rsidR="00D71541" w:rsidRPr="008B02C1" w:rsidRDefault="00EE00AF" w:rsidP="000A294D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34,549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50B18A82" w14:textId="77777777" w:rsidR="00D71541" w:rsidRPr="008B02C1" w:rsidRDefault="00D71541" w:rsidP="00D7154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33" w:type="dxa"/>
            <w:shd w:val="clear" w:color="auto" w:fill="auto"/>
            <w:vAlign w:val="bottom"/>
          </w:tcPr>
          <w:p w14:paraId="461B721F" w14:textId="23E93B37" w:rsidR="00D71541" w:rsidRPr="008B02C1" w:rsidRDefault="00EE00AF" w:rsidP="000A294D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(16,473)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5F5E163" w14:textId="77777777" w:rsidR="00D71541" w:rsidRPr="008B02C1" w:rsidRDefault="00D71541" w:rsidP="00D7154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4D44970" w14:textId="28734FA5" w:rsidR="00D71541" w:rsidRPr="008B02C1" w:rsidRDefault="00EE00AF" w:rsidP="000A294D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18,076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F12298D" w14:textId="77777777" w:rsidR="00D71541" w:rsidRPr="007C31E0" w:rsidRDefault="00D71541" w:rsidP="00D7154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6D0D439" w14:textId="274144C7" w:rsidR="00D71541" w:rsidRPr="007C31E0" w:rsidRDefault="00447808" w:rsidP="00D71541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27,843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046A6BEC" w14:textId="77777777" w:rsidR="00D71541" w:rsidRPr="007C31E0" w:rsidRDefault="00D71541" w:rsidP="00D7154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41" w:type="dxa"/>
            <w:shd w:val="clear" w:color="auto" w:fill="auto"/>
            <w:vAlign w:val="bottom"/>
          </w:tcPr>
          <w:p w14:paraId="01BAEEB7" w14:textId="0DF83C3F" w:rsidR="00D71541" w:rsidRPr="007C31E0" w:rsidRDefault="00447808" w:rsidP="00D7154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(16,467)</w:t>
            </w:r>
          </w:p>
        </w:tc>
        <w:tc>
          <w:tcPr>
            <w:tcW w:w="277" w:type="dxa"/>
            <w:gridSpan w:val="2"/>
            <w:shd w:val="clear" w:color="auto" w:fill="auto"/>
            <w:vAlign w:val="bottom"/>
          </w:tcPr>
          <w:p w14:paraId="7B649BDF" w14:textId="77777777" w:rsidR="00D71541" w:rsidRPr="007C31E0" w:rsidRDefault="00D71541" w:rsidP="00D7154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22" w:type="dxa"/>
            <w:vAlign w:val="bottom"/>
          </w:tcPr>
          <w:p w14:paraId="5DBCBF76" w14:textId="072BE7F9" w:rsidR="00D71541" w:rsidRPr="007C31E0" w:rsidRDefault="00447808" w:rsidP="00D71541">
            <w:pPr>
              <w:pStyle w:val="acctfourfigures"/>
              <w:tabs>
                <w:tab w:val="clear" w:pos="765"/>
                <w:tab w:val="decimal" w:pos="798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11,376</w:t>
            </w:r>
          </w:p>
        </w:tc>
      </w:tr>
      <w:tr w:rsidR="00D71541" w:rsidRPr="008D373A" w14:paraId="28CB6ACD" w14:textId="77777777" w:rsidTr="00D71541">
        <w:tc>
          <w:tcPr>
            <w:tcW w:w="1620" w:type="dxa"/>
          </w:tcPr>
          <w:p w14:paraId="7139C9B3" w14:textId="77777777" w:rsidR="00D71541" w:rsidRPr="007C31E0" w:rsidRDefault="00D71541" w:rsidP="00D71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9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7C31E0">
              <w:rPr>
                <w:rFonts w:ascii="Angsana New" w:hAnsi="Angsana New"/>
                <w:sz w:val="30"/>
                <w:szCs w:val="30"/>
                <w:cs/>
              </w:rPr>
              <w:t>ครบกำหนดชำระหลังจากห้าปี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50FBC14D" w14:textId="314F18E0" w:rsidR="00D71541" w:rsidRPr="008B02C1" w:rsidRDefault="00EE00AF" w:rsidP="000A294D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112,785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653388C1" w14:textId="77777777" w:rsidR="00D71541" w:rsidRPr="008B02C1" w:rsidRDefault="00D71541" w:rsidP="00D7154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33" w:type="dxa"/>
            <w:shd w:val="clear" w:color="auto" w:fill="auto"/>
            <w:vAlign w:val="bottom"/>
          </w:tcPr>
          <w:p w14:paraId="05122F88" w14:textId="13EFF50D" w:rsidR="00D71541" w:rsidRPr="008B02C1" w:rsidRDefault="00EE00AF" w:rsidP="000A294D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(27,970)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5B61899" w14:textId="77777777" w:rsidR="00D71541" w:rsidRPr="008B02C1" w:rsidRDefault="00D71541" w:rsidP="00D7154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5DA7528" w14:textId="73FBF767" w:rsidR="00D71541" w:rsidRPr="008B02C1" w:rsidRDefault="00EE00AF" w:rsidP="000A294D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84,815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8CD55A0" w14:textId="77777777" w:rsidR="00D71541" w:rsidRPr="007C31E0" w:rsidRDefault="00D71541" w:rsidP="00D7154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85AA9A7" w14:textId="3A6EFFF1" w:rsidR="00D71541" w:rsidRPr="007C31E0" w:rsidRDefault="00447808" w:rsidP="00D71541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116,573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092B2CEF" w14:textId="77777777" w:rsidR="00D71541" w:rsidRPr="007C31E0" w:rsidRDefault="00D71541" w:rsidP="00D7154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41" w:type="dxa"/>
            <w:shd w:val="clear" w:color="auto" w:fill="auto"/>
            <w:vAlign w:val="bottom"/>
          </w:tcPr>
          <w:p w14:paraId="58678851" w14:textId="4F5D9B23" w:rsidR="00D71541" w:rsidRPr="007C31E0" w:rsidRDefault="00447808" w:rsidP="00D71541">
            <w:pPr>
              <w:pStyle w:val="acctfourfigures"/>
              <w:tabs>
                <w:tab w:val="clear" w:pos="765"/>
                <w:tab w:val="decimal" w:pos="579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(29,863)</w:t>
            </w:r>
          </w:p>
        </w:tc>
        <w:tc>
          <w:tcPr>
            <w:tcW w:w="277" w:type="dxa"/>
            <w:gridSpan w:val="2"/>
            <w:shd w:val="clear" w:color="auto" w:fill="auto"/>
            <w:vAlign w:val="bottom"/>
          </w:tcPr>
          <w:p w14:paraId="16E56DCF" w14:textId="77777777" w:rsidR="00D71541" w:rsidRPr="007C31E0" w:rsidRDefault="00D71541" w:rsidP="00D7154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22" w:type="dxa"/>
            <w:vAlign w:val="bottom"/>
          </w:tcPr>
          <w:p w14:paraId="7AB264A1" w14:textId="1AF82542" w:rsidR="00D71541" w:rsidRPr="007C31E0" w:rsidRDefault="00447808" w:rsidP="00D71541">
            <w:pPr>
              <w:pStyle w:val="acctfourfigures"/>
              <w:tabs>
                <w:tab w:val="clear" w:pos="765"/>
                <w:tab w:val="decimal" w:pos="798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86,710</w:t>
            </w:r>
          </w:p>
        </w:tc>
      </w:tr>
      <w:tr w:rsidR="00D71541" w:rsidRPr="00FB5CF5" w14:paraId="6A97213E" w14:textId="77777777" w:rsidTr="00D71541">
        <w:tc>
          <w:tcPr>
            <w:tcW w:w="1620" w:type="dxa"/>
          </w:tcPr>
          <w:p w14:paraId="1ECD0D1F" w14:textId="77777777" w:rsidR="00D71541" w:rsidRPr="007C31E0" w:rsidRDefault="00D71541" w:rsidP="00D71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C31E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B7D1F26" w14:textId="4EDC81F2" w:rsidR="00D71541" w:rsidRPr="008B02C1" w:rsidRDefault="00EE00AF" w:rsidP="000A294D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38" w:right="-7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157,49</w:t>
            </w:r>
            <w:r w:rsidR="00BB5294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7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4A20DA2F" w14:textId="77777777" w:rsidR="00D71541" w:rsidRPr="008B02C1" w:rsidRDefault="00D71541" w:rsidP="00D7154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95F0DB2" w14:textId="3CA89E60" w:rsidR="00D71541" w:rsidRPr="008B02C1" w:rsidRDefault="00EE00AF" w:rsidP="000A294D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(49,121)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E9D5095" w14:textId="77777777" w:rsidR="00D71541" w:rsidRPr="008B02C1" w:rsidRDefault="00D71541" w:rsidP="00D7154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4296C0C" w14:textId="5F73E45B" w:rsidR="00D71541" w:rsidRPr="008B02C1" w:rsidRDefault="00EE00AF" w:rsidP="000A294D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108,376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422F561" w14:textId="77777777" w:rsidR="00D71541" w:rsidRPr="007C31E0" w:rsidRDefault="00D71541" w:rsidP="00D7154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C2C6F2A" w14:textId="34AABC4C" w:rsidR="00D71541" w:rsidRPr="007C31E0" w:rsidRDefault="00447808" w:rsidP="00D71541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38" w:right="-7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151,687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4FB191DF" w14:textId="77777777" w:rsidR="00D71541" w:rsidRPr="007C31E0" w:rsidRDefault="00D71541" w:rsidP="00D7154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A35FC57" w14:textId="15068195" w:rsidR="00D71541" w:rsidRPr="007C31E0" w:rsidRDefault="00447808" w:rsidP="00D7154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(50,743)</w:t>
            </w:r>
          </w:p>
        </w:tc>
        <w:tc>
          <w:tcPr>
            <w:tcW w:w="277" w:type="dxa"/>
            <w:gridSpan w:val="2"/>
            <w:shd w:val="clear" w:color="auto" w:fill="auto"/>
            <w:vAlign w:val="bottom"/>
          </w:tcPr>
          <w:p w14:paraId="341E77C3" w14:textId="77777777" w:rsidR="00D71541" w:rsidRPr="007C31E0" w:rsidRDefault="00D71541" w:rsidP="00D7154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E54BBC" w14:textId="35A60008" w:rsidR="00D71541" w:rsidRPr="007C31E0" w:rsidRDefault="00447808" w:rsidP="00D71541">
            <w:pPr>
              <w:pStyle w:val="acctfourfigures"/>
              <w:tabs>
                <w:tab w:val="clear" w:pos="765"/>
                <w:tab w:val="decimal" w:pos="798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100,944</w:t>
            </w:r>
          </w:p>
        </w:tc>
      </w:tr>
    </w:tbl>
    <w:p w14:paraId="61D5DF59" w14:textId="13522115" w:rsidR="008B02C1" w:rsidRDefault="008B02C1" w:rsidP="00D71541">
      <w:pPr>
        <w:pStyle w:val="FSContent"/>
        <w:rPr>
          <w:highlight w:val="yellow"/>
        </w:rPr>
      </w:pPr>
    </w:p>
    <w:tbl>
      <w:tblPr>
        <w:tblW w:w="9162" w:type="dxa"/>
        <w:tblInd w:w="450" w:type="dxa"/>
        <w:tblLook w:val="01E0" w:firstRow="1" w:lastRow="1" w:firstColumn="1" w:lastColumn="1" w:noHBand="0" w:noVBand="0"/>
      </w:tblPr>
      <w:tblGrid>
        <w:gridCol w:w="6192"/>
        <w:gridCol w:w="1350"/>
        <w:gridCol w:w="270"/>
        <w:gridCol w:w="1350"/>
      </w:tblGrid>
      <w:tr w:rsidR="008B02C1" w:rsidRPr="009D0F59" w14:paraId="22675560" w14:textId="77777777" w:rsidTr="00376E50">
        <w:tc>
          <w:tcPr>
            <w:tcW w:w="6192" w:type="dxa"/>
            <w:shd w:val="clear" w:color="auto" w:fill="auto"/>
          </w:tcPr>
          <w:p w14:paraId="007E295F" w14:textId="4EFFFEBB" w:rsidR="008B02C1" w:rsidRPr="00936886" w:rsidRDefault="008B02C1" w:rsidP="001E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0305E22E" w14:textId="77777777" w:rsidR="008B02C1" w:rsidRDefault="008B02C1" w:rsidP="001E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3C2A8D3" w14:textId="77777777" w:rsidR="008B02C1" w:rsidRPr="004773D1" w:rsidRDefault="008B02C1" w:rsidP="001E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2DD368C7" w14:textId="77777777" w:rsidR="008B02C1" w:rsidRDefault="008B02C1" w:rsidP="001E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8B02C1" w:rsidRPr="009D0F59" w14:paraId="1B147525" w14:textId="77777777" w:rsidTr="00376E50">
        <w:tc>
          <w:tcPr>
            <w:tcW w:w="6192" w:type="dxa"/>
            <w:shd w:val="clear" w:color="auto" w:fill="auto"/>
          </w:tcPr>
          <w:p w14:paraId="7143131C" w14:textId="77777777" w:rsidR="008B02C1" w:rsidRPr="009D0F59" w:rsidRDefault="008B02C1" w:rsidP="001E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970" w:type="dxa"/>
            <w:gridSpan w:val="3"/>
            <w:shd w:val="clear" w:color="auto" w:fill="auto"/>
          </w:tcPr>
          <w:p w14:paraId="35410974" w14:textId="77777777" w:rsidR="008B02C1" w:rsidRPr="004773D1" w:rsidRDefault="008B02C1" w:rsidP="001E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4773D1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B02C1" w:rsidRPr="009D0F59" w14:paraId="1AADB68E" w14:textId="77777777" w:rsidTr="00376E50">
        <w:tc>
          <w:tcPr>
            <w:tcW w:w="6192" w:type="dxa"/>
          </w:tcPr>
          <w:p w14:paraId="0C8A084D" w14:textId="77777777" w:rsidR="008B02C1" w:rsidRPr="00510DF0" w:rsidRDefault="008B02C1" w:rsidP="001E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6249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1350" w:type="dxa"/>
          </w:tcPr>
          <w:p w14:paraId="266D284C" w14:textId="77777777" w:rsidR="008B02C1" w:rsidRPr="004773D1" w:rsidRDefault="008B02C1" w:rsidP="001E73CB">
            <w:pPr>
              <w:pStyle w:val="acctfourfigures"/>
              <w:tabs>
                <w:tab w:val="clear" w:pos="765"/>
                <w:tab w:val="decimal" w:pos="1004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4AFB989" w14:textId="77777777" w:rsidR="008B02C1" w:rsidRPr="004773D1" w:rsidRDefault="008B02C1" w:rsidP="001E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14:paraId="246D9304" w14:textId="77777777" w:rsidR="008B02C1" w:rsidRPr="004773D1" w:rsidRDefault="008B02C1" w:rsidP="001E73CB">
            <w:pPr>
              <w:pStyle w:val="acctfourfigures"/>
              <w:tabs>
                <w:tab w:val="clear" w:pos="765"/>
                <w:tab w:val="decimal" w:pos="1004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E387E" w:rsidRPr="009D0F59" w14:paraId="3E58DA1C" w14:textId="77777777" w:rsidTr="00376E50">
        <w:tc>
          <w:tcPr>
            <w:tcW w:w="6192" w:type="dxa"/>
            <w:shd w:val="clear" w:color="auto" w:fill="auto"/>
          </w:tcPr>
          <w:p w14:paraId="46A2952A" w14:textId="58177EC9" w:rsidR="009E387E" w:rsidRPr="00936886" w:rsidRDefault="009E387E" w:rsidP="00D10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  <w:r w:rsidRPr="00936886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หก</w:t>
            </w:r>
            <w:r w:rsidRPr="00936886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>30</w:t>
            </w:r>
            <w:r w:rsidRPr="00936886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66413D2E" w14:textId="77777777" w:rsidR="009E387E" w:rsidRDefault="009E387E" w:rsidP="00D10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6FD4EE24" w14:textId="77777777" w:rsidR="009E387E" w:rsidRPr="004773D1" w:rsidRDefault="009E387E" w:rsidP="00D10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56C0D283" w14:textId="77777777" w:rsidR="009E387E" w:rsidRDefault="009E387E" w:rsidP="00D10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932D4" w:rsidRPr="009D0F59" w14:paraId="633BB590" w14:textId="77777777" w:rsidTr="00376E50">
        <w:tc>
          <w:tcPr>
            <w:tcW w:w="6192" w:type="dxa"/>
          </w:tcPr>
          <w:p w14:paraId="422A064A" w14:textId="77777777" w:rsidR="006932D4" w:rsidRPr="00510DF0" w:rsidRDefault="006932D4" w:rsidP="00D10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6249F">
              <w:rPr>
                <w:rFonts w:ascii="Angsana New" w:hAnsi="Angsana New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  <w:r w:rsidRPr="00882253" w:rsidDel="009A4744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</w:tcPr>
          <w:p w14:paraId="61402DA1" w14:textId="2BCD56B0" w:rsidR="006932D4" w:rsidRPr="008B02C1" w:rsidRDefault="009E387E" w:rsidP="00D10305">
            <w:pPr>
              <w:pStyle w:val="acctfourfigures"/>
              <w:tabs>
                <w:tab w:val="clear" w:pos="765"/>
                <w:tab w:val="decimal" w:pos="1004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2,241</w:t>
            </w:r>
          </w:p>
        </w:tc>
        <w:tc>
          <w:tcPr>
            <w:tcW w:w="270" w:type="dxa"/>
          </w:tcPr>
          <w:p w14:paraId="76237724" w14:textId="77777777" w:rsidR="006932D4" w:rsidRPr="004773D1" w:rsidRDefault="006932D4" w:rsidP="00D10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14:paraId="499E915F" w14:textId="02C82611" w:rsidR="006932D4" w:rsidRPr="004773D1" w:rsidRDefault="006932D4" w:rsidP="00D10305">
            <w:pPr>
              <w:pStyle w:val="acctfourfigures"/>
              <w:tabs>
                <w:tab w:val="clear" w:pos="765"/>
                <w:tab w:val="decimal" w:pos="1004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1,041</w:t>
            </w:r>
          </w:p>
        </w:tc>
      </w:tr>
      <w:tr w:rsidR="006932D4" w:rsidRPr="009D0F59" w14:paraId="36D1D08A" w14:textId="77777777" w:rsidTr="00376E50">
        <w:tc>
          <w:tcPr>
            <w:tcW w:w="6192" w:type="dxa"/>
          </w:tcPr>
          <w:p w14:paraId="04B13D2B" w14:textId="77777777" w:rsidR="006932D4" w:rsidRPr="00510DF0" w:rsidRDefault="006932D4" w:rsidP="00D10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6249F">
              <w:rPr>
                <w:rFonts w:ascii="Angsana New" w:hAnsi="Angsana New"/>
                <w:sz w:val="30"/>
                <w:szCs w:val="30"/>
                <w:cs/>
              </w:rPr>
              <w:t>ค่าใช้จ่ายที่เกี่ยวกับสัญญาเช่าสินทรัพย์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ระยะสั้นหรือ</w:t>
            </w:r>
            <w:r w:rsidRPr="0016249F">
              <w:rPr>
                <w:rFonts w:ascii="Angsana New" w:hAnsi="Angsana New"/>
                <w:sz w:val="30"/>
                <w:szCs w:val="30"/>
                <w:cs/>
              </w:rPr>
              <w:t>ที่มีมูลค่าต่ำ</w:t>
            </w:r>
          </w:p>
        </w:tc>
        <w:tc>
          <w:tcPr>
            <w:tcW w:w="1350" w:type="dxa"/>
          </w:tcPr>
          <w:p w14:paraId="1E8444A9" w14:textId="4DCE4E60" w:rsidR="006932D4" w:rsidRPr="00600741" w:rsidRDefault="009E387E" w:rsidP="00D10305">
            <w:pPr>
              <w:pStyle w:val="acctfourfigures"/>
              <w:tabs>
                <w:tab w:val="clear" w:pos="765"/>
                <w:tab w:val="decimal" w:pos="1004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641</w:t>
            </w:r>
          </w:p>
        </w:tc>
        <w:tc>
          <w:tcPr>
            <w:tcW w:w="270" w:type="dxa"/>
          </w:tcPr>
          <w:p w14:paraId="534AB70C" w14:textId="77777777" w:rsidR="006932D4" w:rsidRPr="00600741" w:rsidRDefault="006932D4" w:rsidP="00D10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45D3547" w14:textId="01E41E56" w:rsidR="006932D4" w:rsidRPr="00600741" w:rsidRDefault="006932D4" w:rsidP="00D10305">
            <w:pPr>
              <w:pStyle w:val="acctfourfigures"/>
              <w:tabs>
                <w:tab w:val="clear" w:pos="765"/>
                <w:tab w:val="decimal" w:pos="1004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70</w:t>
            </w:r>
          </w:p>
        </w:tc>
      </w:tr>
    </w:tbl>
    <w:p w14:paraId="52124129" w14:textId="215AAB3F" w:rsidR="006932D4" w:rsidRDefault="006932D4" w:rsidP="005253D6">
      <w:pPr>
        <w:pStyle w:val="FSContent"/>
        <w:ind w:left="630"/>
      </w:pPr>
    </w:p>
    <w:p w14:paraId="77F93F54" w14:textId="67993152" w:rsidR="00687928" w:rsidRPr="0016249F" w:rsidRDefault="00D71541" w:rsidP="00376E50">
      <w:pPr>
        <w:pStyle w:val="FSContent"/>
      </w:pPr>
      <w:r w:rsidRPr="005253D6">
        <w:rPr>
          <w:cs/>
        </w:rPr>
        <w:t>กระแสเงินสดจ่ายทั้งหมดของสัญญาเช่าที่แสดงในงบกระแสเงินสด สำหรับงวด</w:t>
      </w:r>
      <w:r w:rsidR="006932D4">
        <w:rPr>
          <w:rFonts w:hint="cs"/>
          <w:cs/>
        </w:rPr>
        <w:t>หก</w:t>
      </w:r>
      <w:r w:rsidRPr="005253D6">
        <w:rPr>
          <w:cs/>
        </w:rPr>
        <w:t xml:space="preserve">เดือนสิ้นสุดวันที่ </w:t>
      </w:r>
      <w:r w:rsidR="009F2E14">
        <w:rPr>
          <w:rFonts w:hint="cs"/>
          <w:cs/>
        </w:rPr>
        <w:t xml:space="preserve">                     </w:t>
      </w:r>
      <w:r w:rsidR="006932D4">
        <w:rPr>
          <w:lang w:val="en-US"/>
        </w:rPr>
        <w:t xml:space="preserve">30 </w:t>
      </w:r>
      <w:r w:rsidR="006932D4">
        <w:rPr>
          <w:rFonts w:hint="cs"/>
          <w:cs/>
          <w:lang w:val="en-US"/>
        </w:rPr>
        <w:t>มิถุนายน</w:t>
      </w:r>
      <w:r w:rsidRPr="005253D6">
        <w:rPr>
          <w:cs/>
        </w:rPr>
        <w:t xml:space="preserve"> </w:t>
      </w:r>
      <w:r w:rsidR="008D373A" w:rsidRPr="005253D6">
        <w:t>2565</w:t>
      </w:r>
      <w:r w:rsidR="008D373A" w:rsidRPr="005253D6">
        <w:rPr>
          <w:cs/>
        </w:rPr>
        <w:t xml:space="preserve"> </w:t>
      </w:r>
      <w:r w:rsidRPr="005253D6">
        <w:rPr>
          <w:cs/>
        </w:rPr>
        <w:t xml:space="preserve">มีจำนวน </w:t>
      </w:r>
      <w:r w:rsidR="00201FEC">
        <w:rPr>
          <w:lang w:val="en-US"/>
        </w:rPr>
        <w:t>2.6</w:t>
      </w:r>
      <w:r w:rsidRPr="005253D6">
        <w:t xml:space="preserve"> </w:t>
      </w:r>
      <w:r w:rsidRPr="005253D6">
        <w:rPr>
          <w:cs/>
        </w:rPr>
        <w:t>ล้านบาท</w:t>
      </w:r>
      <w:r w:rsidRPr="005253D6">
        <w:t xml:space="preserve"> </w:t>
      </w:r>
      <w:r w:rsidRPr="00EA1C6A">
        <w:rPr>
          <w:i/>
          <w:iCs/>
        </w:rPr>
        <w:t>(</w:t>
      </w:r>
      <w:r w:rsidR="008D373A" w:rsidRPr="00EA1C6A">
        <w:rPr>
          <w:i/>
          <w:iCs/>
        </w:rPr>
        <w:t>2564</w:t>
      </w:r>
      <w:r w:rsidRPr="00EA1C6A">
        <w:rPr>
          <w:i/>
          <w:iCs/>
        </w:rPr>
        <w:t xml:space="preserve">: </w:t>
      </w:r>
      <w:r w:rsidR="006932D4">
        <w:rPr>
          <w:i/>
          <w:iCs/>
          <w:lang w:val="en-US"/>
        </w:rPr>
        <w:t>3.6</w:t>
      </w:r>
      <w:r w:rsidR="008D373A" w:rsidRPr="00EA1C6A">
        <w:rPr>
          <w:i/>
          <w:iCs/>
        </w:rPr>
        <w:t xml:space="preserve"> </w:t>
      </w:r>
      <w:r w:rsidRPr="00EA1C6A">
        <w:rPr>
          <w:i/>
          <w:iCs/>
          <w:cs/>
        </w:rPr>
        <w:t>ล้านบาท</w:t>
      </w:r>
      <w:r w:rsidRPr="00EA1C6A">
        <w:rPr>
          <w:i/>
          <w:iCs/>
        </w:rPr>
        <w:t>)</w:t>
      </w:r>
    </w:p>
    <w:p w14:paraId="75E205B1" w14:textId="77777777" w:rsidR="00687928" w:rsidRPr="00201FEC" w:rsidRDefault="00687928" w:rsidP="00882253">
      <w:pPr>
        <w:pStyle w:val="FSContent"/>
        <w:ind w:left="630"/>
        <w:rPr>
          <w:lang w:val="en-US"/>
        </w:rPr>
      </w:pPr>
    </w:p>
    <w:p w14:paraId="2FBD9E15" w14:textId="2BBB359A" w:rsidR="00D71541" w:rsidRPr="005253D6" w:rsidRDefault="00D71541" w:rsidP="00376E50">
      <w:pPr>
        <w:pStyle w:val="FSContent"/>
      </w:pPr>
      <w:r w:rsidRPr="0016249F">
        <w:rPr>
          <w:cs/>
        </w:rPr>
        <w:lastRenderedPageBreak/>
        <w:t>บริษัททำสัญญาเช่า</w:t>
      </w:r>
      <w:r w:rsidRPr="005253D6">
        <w:rPr>
          <w:cs/>
        </w:rPr>
        <w:t xml:space="preserve">กับบริษัทในประเทศหลายแห่ง และบุคคลและกิจการที่เกี่ยวข้องกัน </w:t>
      </w:r>
      <w:r w:rsidRPr="0016249F">
        <w:rPr>
          <w:cs/>
        </w:rPr>
        <w:t>เพื่อเช่า</w:t>
      </w:r>
      <w:r w:rsidR="00374374">
        <w:rPr>
          <w:rFonts w:hint="cs"/>
          <w:cs/>
        </w:rPr>
        <w:t xml:space="preserve">ที่ดินและอาคาร </w:t>
      </w:r>
      <w:r w:rsidRPr="0016249F">
        <w:rPr>
          <w:cs/>
        </w:rPr>
        <w:t>ยานพาหนะ</w:t>
      </w:r>
      <w:r w:rsidR="00374374">
        <w:rPr>
          <w:rFonts w:hint="cs"/>
          <w:cs/>
        </w:rPr>
        <w:t xml:space="preserve"> </w:t>
      </w:r>
      <w:r w:rsidRPr="0016249F">
        <w:rPr>
          <w:cs/>
        </w:rPr>
        <w:t>และอุปกรณ์ และสิทธิการเช่าที่ดินและอาคาร ตามลำดับ</w:t>
      </w:r>
      <w:r w:rsidRPr="005253D6">
        <w:t xml:space="preserve"> </w:t>
      </w:r>
      <w:r w:rsidRPr="005253D6">
        <w:rPr>
          <w:cs/>
        </w:rPr>
        <w:t>ภายใต้เงื่อนไขของสัญญา บริษัทต้องปฏิบัติตามเงื่อนไขเกี่ยวกับสินทรัพย์ที่เช่า</w:t>
      </w:r>
    </w:p>
    <w:p w14:paraId="10221192" w14:textId="7EF11FC2" w:rsidR="00D71541" w:rsidRDefault="00D71541" w:rsidP="005253D6">
      <w:pPr>
        <w:pStyle w:val="FSContent"/>
        <w:ind w:left="630"/>
      </w:pPr>
    </w:p>
    <w:p w14:paraId="64B5EF69" w14:textId="7B0602D5" w:rsidR="00306013" w:rsidRPr="0016249F" w:rsidRDefault="00306013" w:rsidP="00376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>5</w:t>
      </w:r>
      <w:r w:rsidRPr="0016249F">
        <w:rPr>
          <w:rFonts w:asciiTheme="majorBidi" w:hAnsiTheme="majorBidi" w:cstheme="majorBidi"/>
          <w:b/>
          <w:bCs/>
          <w:sz w:val="30"/>
          <w:szCs w:val="30"/>
          <w:lang w:val="en-GB"/>
        </w:rPr>
        <w:tab/>
      </w:r>
      <w:r>
        <w:rPr>
          <w:rFonts w:asciiTheme="majorBidi" w:hAnsiTheme="majorBidi" w:cstheme="majorBidi" w:hint="cs"/>
          <w:b/>
          <w:bCs/>
          <w:sz w:val="30"/>
          <w:szCs w:val="30"/>
          <w:cs/>
          <w:lang w:val="en-GB"/>
        </w:rPr>
        <w:t>ทุนเรือนหุ้น</w:t>
      </w:r>
      <w:r w:rsidR="00521DDF">
        <w:rPr>
          <w:rFonts w:asciiTheme="majorBidi" w:hAnsiTheme="majorBidi" w:cstheme="majorBidi" w:hint="cs"/>
          <w:b/>
          <w:bCs/>
          <w:sz w:val="30"/>
          <w:szCs w:val="30"/>
          <w:cs/>
          <w:lang w:val="en-GB"/>
        </w:rPr>
        <w:t>และใบสำคัญแสดงสิทธิ</w:t>
      </w:r>
      <w:r w:rsidR="0027492D">
        <w:rPr>
          <w:rFonts w:asciiTheme="majorBidi" w:hAnsiTheme="majorBidi" w:cstheme="majorBidi"/>
          <w:b/>
          <w:bCs/>
          <w:sz w:val="30"/>
          <w:szCs w:val="30"/>
          <w:lang w:val="en-GB"/>
        </w:rPr>
        <w:t xml:space="preserve"> </w:t>
      </w:r>
    </w:p>
    <w:p w14:paraId="035C5203" w14:textId="02715C70" w:rsidR="00306013" w:rsidRDefault="00306013" w:rsidP="005253D6">
      <w:pPr>
        <w:pStyle w:val="FSContent"/>
        <w:ind w:left="630"/>
      </w:pPr>
    </w:p>
    <w:p w14:paraId="51F3F487" w14:textId="00E98192" w:rsidR="00306013" w:rsidRDefault="00A1365D" w:rsidP="00376E50">
      <w:pPr>
        <w:pStyle w:val="FSContent"/>
        <w:rPr>
          <w:lang w:val="en-US"/>
        </w:rPr>
      </w:pPr>
      <w:r w:rsidRPr="00376E50">
        <w:rPr>
          <w:rFonts w:hint="cs"/>
          <w:cs/>
        </w:rPr>
        <w:t>เมื่อ</w:t>
      </w:r>
      <w:r>
        <w:rPr>
          <w:rFonts w:hint="cs"/>
          <w:cs/>
          <w:lang w:val="en-US"/>
        </w:rPr>
        <w:t xml:space="preserve">วันที่ </w:t>
      </w:r>
      <w:r>
        <w:rPr>
          <w:lang w:val="en-US"/>
        </w:rPr>
        <w:t xml:space="preserve">28 </w:t>
      </w:r>
      <w:r>
        <w:rPr>
          <w:rFonts w:hint="cs"/>
          <w:cs/>
          <w:lang w:val="en-US"/>
        </w:rPr>
        <w:t xml:space="preserve">มิถุนายน </w:t>
      </w:r>
      <w:r>
        <w:rPr>
          <w:lang w:val="en-US"/>
        </w:rPr>
        <w:t xml:space="preserve">2565 </w:t>
      </w:r>
      <w:r w:rsidR="003A1DA7">
        <w:rPr>
          <w:rFonts w:hint="cs"/>
          <w:cs/>
          <w:lang w:val="en-US"/>
        </w:rPr>
        <w:t>คณะ</w:t>
      </w:r>
      <w:r>
        <w:rPr>
          <w:rFonts w:hint="cs"/>
          <w:cs/>
          <w:lang w:val="en-US"/>
        </w:rPr>
        <w:t>กรรมการ</w:t>
      </w:r>
      <w:r w:rsidR="005A205A">
        <w:rPr>
          <w:rFonts w:hint="cs"/>
          <w:cs/>
          <w:lang w:val="en-US"/>
        </w:rPr>
        <w:t>ของบริษัท</w:t>
      </w:r>
      <w:r>
        <w:rPr>
          <w:rFonts w:hint="cs"/>
          <w:cs/>
          <w:lang w:val="en-US"/>
        </w:rPr>
        <w:t>มีมติดังนี้</w:t>
      </w:r>
    </w:p>
    <w:p w14:paraId="077D09E9" w14:textId="62F1D448" w:rsidR="00A1365D" w:rsidRDefault="00A1365D" w:rsidP="005253D6">
      <w:pPr>
        <w:pStyle w:val="FSContent"/>
        <w:ind w:left="630"/>
        <w:rPr>
          <w:lang w:val="en-US"/>
        </w:rPr>
      </w:pPr>
    </w:p>
    <w:p w14:paraId="4E8A5833" w14:textId="09C02B99" w:rsidR="001B3C78" w:rsidRDefault="001B3C78" w:rsidP="00A1365D">
      <w:pPr>
        <w:pStyle w:val="FSContent"/>
        <w:numPr>
          <w:ilvl w:val="0"/>
          <w:numId w:val="42"/>
        </w:numPr>
        <w:rPr>
          <w:lang w:val="en-US"/>
        </w:rPr>
      </w:pPr>
      <w:r w:rsidRPr="001B3C78">
        <w:rPr>
          <w:cs/>
          <w:lang w:val="en-US"/>
        </w:rPr>
        <w:t>อนุมัติการออกและเสนอขายใบสำคัญแสดงสิทธิที่จะซื้อหุ้นสามัญของบริษัท (</w:t>
      </w:r>
      <w:r w:rsidR="006A50F6">
        <w:rPr>
          <w:lang w:val="en-US"/>
        </w:rPr>
        <w:t>JP</w:t>
      </w:r>
      <w:r w:rsidRPr="001B3C78">
        <w:rPr>
          <w:lang w:val="en-US"/>
        </w:rPr>
        <w:t>-W</w:t>
      </w:r>
      <w:r w:rsidR="006A50F6">
        <w:rPr>
          <w:lang w:val="en-US"/>
        </w:rPr>
        <w:t>1</w:t>
      </w:r>
      <w:r w:rsidRPr="001B3C78">
        <w:rPr>
          <w:lang w:val="en-US"/>
        </w:rPr>
        <w:t xml:space="preserve">) </w:t>
      </w:r>
      <w:r w:rsidRPr="001B3C78">
        <w:rPr>
          <w:cs/>
          <w:lang w:val="en-US"/>
        </w:rPr>
        <w:t xml:space="preserve">ให้แก่ผู้ถือหุ้นเดิม ตามสัดส่วนการถือหุ้นจำนวนไม่เกิน </w:t>
      </w:r>
      <w:r w:rsidR="006A50F6">
        <w:rPr>
          <w:lang w:val="en-US"/>
        </w:rPr>
        <w:t>227.5</w:t>
      </w:r>
      <w:r w:rsidRPr="001B3C78">
        <w:rPr>
          <w:lang w:val="en-US"/>
        </w:rPr>
        <w:t xml:space="preserve"> </w:t>
      </w:r>
      <w:r w:rsidR="006A50F6">
        <w:rPr>
          <w:rFonts w:hint="cs"/>
          <w:cs/>
          <w:lang w:val="en-US"/>
        </w:rPr>
        <w:t>ล้าน</w:t>
      </w:r>
      <w:r w:rsidRPr="001B3C78">
        <w:rPr>
          <w:cs/>
          <w:lang w:val="en-US"/>
        </w:rPr>
        <w:t xml:space="preserve">หน่วย ในอัตรา </w:t>
      </w:r>
      <w:r w:rsidR="006A50F6">
        <w:rPr>
          <w:lang w:val="en-US"/>
        </w:rPr>
        <w:t>2</w:t>
      </w:r>
      <w:r w:rsidRPr="001B3C78">
        <w:rPr>
          <w:lang w:val="en-US"/>
        </w:rPr>
        <w:t xml:space="preserve"> </w:t>
      </w:r>
      <w:r w:rsidRPr="001B3C78">
        <w:rPr>
          <w:cs/>
          <w:lang w:val="en-US"/>
        </w:rPr>
        <w:t xml:space="preserve">หุ้นสามัญเดิมต่อ </w:t>
      </w:r>
      <w:r w:rsidRPr="001B3C78">
        <w:rPr>
          <w:lang w:val="en-US"/>
        </w:rPr>
        <w:t xml:space="preserve">1 </w:t>
      </w:r>
      <w:r w:rsidRPr="001B3C78">
        <w:rPr>
          <w:cs/>
          <w:lang w:val="en-US"/>
        </w:rPr>
        <w:t xml:space="preserve">ใบสำคัญแสดงสิทธิ   ที่ราคาใช้สิทธิหุ้นละ </w:t>
      </w:r>
      <w:r w:rsidR="006A50F6">
        <w:rPr>
          <w:lang w:val="en-US"/>
        </w:rPr>
        <w:t>2.5</w:t>
      </w:r>
      <w:r w:rsidRPr="001B3C78">
        <w:rPr>
          <w:lang w:val="en-US"/>
        </w:rPr>
        <w:t xml:space="preserve"> </w:t>
      </w:r>
      <w:r w:rsidRPr="001B3C78">
        <w:rPr>
          <w:cs/>
          <w:lang w:val="en-US"/>
        </w:rPr>
        <w:t>บาท</w:t>
      </w:r>
    </w:p>
    <w:p w14:paraId="4F8A83A1" w14:textId="6AB5765A" w:rsidR="00FF0170" w:rsidRDefault="009B66BB" w:rsidP="00A1365D">
      <w:pPr>
        <w:pStyle w:val="FSContent"/>
        <w:numPr>
          <w:ilvl w:val="0"/>
          <w:numId w:val="42"/>
        </w:numPr>
        <w:rPr>
          <w:lang w:val="en-US"/>
        </w:rPr>
      </w:pPr>
      <w:r>
        <w:rPr>
          <w:rFonts w:hint="cs"/>
          <w:cs/>
          <w:lang w:val="en-US"/>
        </w:rPr>
        <w:t>อนุมัติ</w:t>
      </w:r>
      <w:r w:rsidR="00FF0170" w:rsidRPr="00FF0170">
        <w:rPr>
          <w:cs/>
          <w:lang w:val="en-US"/>
        </w:rPr>
        <w:t>การเพิ่มทุนจดทะเบียนของบริษัท</w:t>
      </w:r>
      <w:r w:rsidR="00472033">
        <w:rPr>
          <w:rFonts w:hint="cs"/>
          <w:cs/>
          <w:lang w:val="en-US"/>
        </w:rPr>
        <w:t xml:space="preserve">จาก </w:t>
      </w:r>
      <w:r w:rsidR="00472033">
        <w:rPr>
          <w:lang w:val="en-US"/>
        </w:rPr>
        <w:t xml:space="preserve">227.5 </w:t>
      </w:r>
      <w:r w:rsidR="00472033">
        <w:rPr>
          <w:rFonts w:hint="cs"/>
          <w:cs/>
          <w:lang w:val="en-US"/>
        </w:rPr>
        <w:t xml:space="preserve">ล้านบาท (แบ่งเป็น </w:t>
      </w:r>
      <w:r w:rsidR="00472033">
        <w:rPr>
          <w:lang w:val="en-US"/>
        </w:rPr>
        <w:t xml:space="preserve">455.0 </w:t>
      </w:r>
      <w:r w:rsidR="00472033">
        <w:rPr>
          <w:rFonts w:hint="cs"/>
          <w:cs/>
          <w:lang w:val="en-US"/>
        </w:rPr>
        <w:t xml:space="preserve">ล้านหุ้น มูลค่าหุ้นละ </w:t>
      </w:r>
      <w:r w:rsidR="00472033">
        <w:rPr>
          <w:lang w:val="en-US"/>
        </w:rPr>
        <w:t xml:space="preserve">0.5 </w:t>
      </w:r>
      <w:r w:rsidR="00472033">
        <w:rPr>
          <w:rFonts w:hint="cs"/>
          <w:cs/>
          <w:lang w:val="en-US"/>
        </w:rPr>
        <w:t xml:space="preserve">บาท) เป็น </w:t>
      </w:r>
      <w:r w:rsidR="00472033">
        <w:rPr>
          <w:lang w:val="en-US"/>
        </w:rPr>
        <w:t xml:space="preserve">341.3 </w:t>
      </w:r>
      <w:r w:rsidR="00472033">
        <w:rPr>
          <w:rFonts w:hint="cs"/>
          <w:cs/>
          <w:lang w:val="en-US"/>
        </w:rPr>
        <w:t>ล้านบาท (</w:t>
      </w:r>
      <w:r w:rsidR="006E53D0">
        <w:rPr>
          <w:rFonts w:hint="cs"/>
          <w:cs/>
          <w:lang w:val="en-US"/>
        </w:rPr>
        <w:t xml:space="preserve">แบ่งเป็น </w:t>
      </w:r>
      <w:r w:rsidR="006E53D0">
        <w:rPr>
          <w:lang w:val="en-US"/>
        </w:rPr>
        <w:t xml:space="preserve">682.5 </w:t>
      </w:r>
      <w:r w:rsidR="006E53D0">
        <w:rPr>
          <w:rFonts w:hint="cs"/>
          <w:cs/>
          <w:lang w:val="en-US"/>
        </w:rPr>
        <w:t xml:space="preserve">ล้านหุ้น มูลค่าหุ้นละ </w:t>
      </w:r>
      <w:r w:rsidR="006E53D0">
        <w:rPr>
          <w:lang w:val="en-US"/>
        </w:rPr>
        <w:t xml:space="preserve">0.5 </w:t>
      </w:r>
      <w:r w:rsidR="006E53D0">
        <w:rPr>
          <w:rFonts w:hint="cs"/>
          <w:cs/>
          <w:lang w:val="en-US"/>
        </w:rPr>
        <w:t>บาท</w:t>
      </w:r>
      <w:r w:rsidR="00472033">
        <w:rPr>
          <w:rFonts w:hint="cs"/>
          <w:cs/>
          <w:lang w:val="en-US"/>
        </w:rPr>
        <w:t xml:space="preserve">) </w:t>
      </w:r>
      <w:r w:rsidR="006E53D0">
        <w:rPr>
          <w:rFonts w:hint="cs"/>
          <w:cs/>
          <w:lang w:val="en-US"/>
        </w:rPr>
        <w:t>โดยออกหุ้นสามัญใหม่</w:t>
      </w:r>
      <w:r w:rsidR="00FF0170" w:rsidRPr="00FF0170">
        <w:rPr>
          <w:cs/>
          <w:lang w:val="en-US"/>
        </w:rPr>
        <w:t xml:space="preserve">จำนวน </w:t>
      </w:r>
      <w:r w:rsidR="006E53D0">
        <w:rPr>
          <w:lang w:val="en-US"/>
        </w:rPr>
        <w:t>227.5</w:t>
      </w:r>
      <w:r w:rsidR="00FF0170" w:rsidRPr="00FF0170">
        <w:rPr>
          <w:lang w:val="en-US"/>
        </w:rPr>
        <w:t xml:space="preserve"> </w:t>
      </w:r>
      <w:r w:rsidR="00FF0170" w:rsidRPr="00FF0170">
        <w:rPr>
          <w:cs/>
          <w:lang w:val="en-US"/>
        </w:rPr>
        <w:t>ล้าน</w:t>
      </w:r>
      <w:r w:rsidR="006E53D0">
        <w:rPr>
          <w:rFonts w:hint="cs"/>
          <w:cs/>
          <w:lang w:val="en-US"/>
        </w:rPr>
        <w:t xml:space="preserve">หุ้น มูลค่าหุ้นละ </w:t>
      </w:r>
      <w:r w:rsidR="006E53D0">
        <w:rPr>
          <w:lang w:val="en-US"/>
        </w:rPr>
        <w:t xml:space="preserve">0.5 </w:t>
      </w:r>
      <w:r w:rsidR="006E53D0">
        <w:rPr>
          <w:rFonts w:hint="cs"/>
          <w:cs/>
          <w:lang w:val="en-US"/>
        </w:rPr>
        <w:t xml:space="preserve">บาท รวมเป็นเงิน </w:t>
      </w:r>
      <w:r w:rsidR="006E53D0">
        <w:rPr>
          <w:lang w:val="en-US"/>
        </w:rPr>
        <w:t xml:space="preserve">113.8 </w:t>
      </w:r>
      <w:r w:rsidR="006E53D0">
        <w:rPr>
          <w:rFonts w:hint="cs"/>
          <w:cs/>
          <w:lang w:val="en-US"/>
        </w:rPr>
        <w:t>ล้าน</w:t>
      </w:r>
      <w:r w:rsidR="008A76D9">
        <w:rPr>
          <w:rFonts w:hint="cs"/>
          <w:cs/>
          <w:lang w:val="en-US"/>
        </w:rPr>
        <w:t>บาท</w:t>
      </w:r>
    </w:p>
    <w:p w14:paraId="7019063F" w14:textId="1610B9B6" w:rsidR="00FF0170" w:rsidRDefault="009B66BB" w:rsidP="00A1365D">
      <w:pPr>
        <w:pStyle w:val="FSContent"/>
        <w:numPr>
          <w:ilvl w:val="0"/>
          <w:numId w:val="42"/>
        </w:numPr>
        <w:rPr>
          <w:lang w:val="en-US"/>
        </w:rPr>
      </w:pPr>
      <w:r>
        <w:rPr>
          <w:rFonts w:hint="cs"/>
          <w:cs/>
          <w:lang w:val="en-US"/>
        </w:rPr>
        <w:t>อนุมัติ</w:t>
      </w:r>
      <w:r w:rsidR="00FF0170" w:rsidRPr="00FF0170">
        <w:rPr>
          <w:cs/>
          <w:lang w:val="en-US"/>
        </w:rPr>
        <w:t xml:space="preserve">การจัดสรรหุ้นสามัญเพิ่มทุนของบริษัทจำนวน </w:t>
      </w:r>
      <w:r w:rsidR="00FF0170">
        <w:rPr>
          <w:lang w:val="en-US"/>
        </w:rPr>
        <w:t>227.5</w:t>
      </w:r>
      <w:r w:rsidR="00FF0170" w:rsidRPr="00FF0170">
        <w:rPr>
          <w:lang w:val="en-US"/>
        </w:rPr>
        <w:t xml:space="preserve"> </w:t>
      </w:r>
      <w:r w:rsidR="00FF0170" w:rsidRPr="00FF0170">
        <w:rPr>
          <w:cs/>
          <w:lang w:val="en-US"/>
        </w:rPr>
        <w:t xml:space="preserve">ล้านหุ้น มูลค่าที่ตราไว้หุ้นละ </w:t>
      </w:r>
      <w:r w:rsidR="00FF0170" w:rsidRPr="00FF0170">
        <w:rPr>
          <w:lang w:val="en-US"/>
        </w:rPr>
        <w:t xml:space="preserve">0.50 </w:t>
      </w:r>
      <w:r w:rsidR="00FF0170" w:rsidRPr="00FF0170">
        <w:rPr>
          <w:cs/>
          <w:lang w:val="en-US"/>
        </w:rPr>
        <w:t>บาท เพื่อรองรับการใช้สิทธิตาม</w:t>
      </w:r>
      <w:r w:rsidR="008A76D9" w:rsidRPr="008A76D9">
        <w:rPr>
          <w:cs/>
          <w:lang w:val="en-US"/>
        </w:rPr>
        <w:t>ใบสำคัญแสดงสิทธิที่จะซื้อหุ้นสามัญของบริษัท (</w:t>
      </w:r>
      <w:r w:rsidR="008A76D9">
        <w:rPr>
          <w:lang w:val="en-US"/>
        </w:rPr>
        <w:t>JP</w:t>
      </w:r>
      <w:r w:rsidR="008A76D9" w:rsidRPr="008A76D9">
        <w:rPr>
          <w:lang w:val="en-US"/>
        </w:rPr>
        <w:t>-W</w:t>
      </w:r>
      <w:r w:rsidR="008A76D9" w:rsidRPr="008A76D9">
        <w:rPr>
          <w:cs/>
          <w:lang w:val="en-US"/>
        </w:rPr>
        <w:t>1)</w:t>
      </w:r>
      <w:r w:rsidR="00FF0170" w:rsidRPr="00FF0170">
        <w:rPr>
          <w:lang w:val="en-US"/>
        </w:rPr>
        <w:t xml:space="preserve"> </w:t>
      </w:r>
      <w:r w:rsidR="00FF0170" w:rsidRPr="00FF0170">
        <w:rPr>
          <w:cs/>
          <w:lang w:val="en-US"/>
        </w:rPr>
        <w:t xml:space="preserve">จำนวน </w:t>
      </w:r>
      <w:r w:rsidR="00FF0170">
        <w:rPr>
          <w:lang w:val="en-US"/>
        </w:rPr>
        <w:t>227.5</w:t>
      </w:r>
      <w:r w:rsidR="00FF0170" w:rsidRPr="00FF0170">
        <w:rPr>
          <w:lang w:val="en-US"/>
        </w:rPr>
        <w:t xml:space="preserve"> </w:t>
      </w:r>
      <w:r w:rsidR="00FF0170" w:rsidRPr="00FF0170">
        <w:rPr>
          <w:cs/>
          <w:lang w:val="en-US"/>
        </w:rPr>
        <w:t>ล้านหน่วย ที่จัดสรรให้แก่ผู้ถือหุ้นเดิมตามสัดส่วนการถือหุ้น</w:t>
      </w:r>
    </w:p>
    <w:p w14:paraId="60DD4536" w14:textId="77777777" w:rsidR="00374374" w:rsidRDefault="00374374" w:rsidP="00684EB1">
      <w:pPr>
        <w:pStyle w:val="FSContent"/>
        <w:ind w:left="630"/>
        <w:rPr>
          <w:lang w:val="en-US"/>
        </w:rPr>
      </w:pPr>
    </w:p>
    <w:p w14:paraId="3606A8C1" w14:textId="15B70EFB" w:rsidR="000F01EC" w:rsidRDefault="00684EB1" w:rsidP="00376E50">
      <w:pPr>
        <w:pStyle w:val="FSContent"/>
        <w:rPr>
          <w:lang w:val="en-US"/>
        </w:rPr>
      </w:pPr>
      <w:r>
        <w:rPr>
          <w:rFonts w:hint="cs"/>
          <w:cs/>
          <w:lang w:val="en-US"/>
        </w:rPr>
        <w:t>การออกและเสนอขายใบสำคัญแสดงสิทธิ การเพิ่มทุนจดทะเบียน และการจัดสรรหุ้นสามัญเพิ่มทุนดังกล่าวต้องได้รับอนุมัติจากผู้ถือหุ้นของบริษัท</w:t>
      </w:r>
    </w:p>
    <w:p w14:paraId="115FECB0" w14:textId="77777777" w:rsidR="000F01EC" w:rsidRDefault="000F01EC" w:rsidP="00684EB1">
      <w:pPr>
        <w:pStyle w:val="FSContent"/>
        <w:ind w:left="630"/>
        <w:rPr>
          <w:lang w:val="en-US"/>
        </w:rPr>
      </w:pPr>
    </w:p>
    <w:p w14:paraId="725F9C63" w14:textId="582844A9" w:rsidR="000F01EC" w:rsidRPr="0016249F" w:rsidRDefault="000F01EC" w:rsidP="00376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>6</w:t>
      </w:r>
      <w:r w:rsidRPr="0016249F">
        <w:rPr>
          <w:rFonts w:asciiTheme="majorBidi" w:hAnsiTheme="majorBidi" w:cstheme="majorBidi"/>
          <w:b/>
          <w:bCs/>
          <w:sz w:val="30"/>
          <w:szCs w:val="30"/>
        </w:rPr>
        <w:tab/>
      </w: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>เงินปันผล</w:t>
      </w:r>
    </w:p>
    <w:p w14:paraId="58FF6432" w14:textId="77777777" w:rsidR="000F01EC" w:rsidRPr="000F01EC" w:rsidRDefault="000F01EC" w:rsidP="000F01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eastAsia="Cordia New" w:hAnsi="Angsana New"/>
          <w:sz w:val="30"/>
          <w:szCs w:val="30"/>
          <w:lang w:val="en-GB"/>
        </w:rPr>
      </w:pPr>
    </w:p>
    <w:p w14:paraId="58B3B119" w14:textId="77777777" w:rsidR="000F01EC" w:rsidRPr="000F01EC" w:rsidRDefault="000F01EC" w:rsidP="000F01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eastAsia="Cordia New" w:hAnsi="Angsana New"/>
          <w:sz w:val="30"/>
          <w:szCs w:val="30"/>
          <w:lang w:val="en-GB"/>
        </w:rPr>
      </w:pPr>
      <w:r w:rsidRPr="000F01EC">
        <w:rPr>
          <w:rFonts w:ascii="Angsana New" w:eastAsia="Cordia New" w:hAnsi="Angsana New"/>
          <w:sz w:val="30"/>
          <w:szCs w:val="30"/>
          <w:cs/>
          <w:lang w:val="en-GB"/>
        </w:rPr>
        <w:t>เงินปันผลที่บริษัทจ่ายให้ผู้ถือหุ้น มีดังนี้</w:t>
      </w:r>
    </w:p>
    <w:p w14:paraId="009DEB3F" w14:textId="77777777" w:rsidR="000F01EC" w:rsidRPr="000F01EC" w:rsidRDefault="000F01EC" w:rsidP="000F01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eastAsia="Cordia New" w:hAnsi="Angsana New"/>
          <w:sz w:val="30"/>
          <w:szCs w:val="30"/>
          <w:lang w:val="en-GB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52"/>
        <w:gridCol w:w="1638"/>
        <w:gridCol w:w="1710"/>
        <w:gridCol w:w="1260"/>
        <w:gridCol w:w="360"/>
        <w:gridCol w:w="1350"/>
      </w:tblGrid>
      <w:tr w:rsidR="000F01EC" w:rsidRPr="001D2D9C" w14:paraId="1545362E" w14:textId="77777777" w:rsidTr="008275F5">
        <w:trPr>
          <w:tblHeader/>
        </w:trPr>
        <w:tc>
          <w:tcPr>
            <w:tcW w:w="2952" w:type="dxa"/>
            <w:vAlign w:val="bottom"/>
          </w:tcPr>
          <w:p w14:paraId="45567739" w14:textId="77777777" w:rsidR="000F01EC" w:rsidRPr="001D2D9C" w:rsidRDefault="000F01EC" w:rsidP="00827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38" w:type="dxa"/>
            <w:vAlign w:val="bottom"/>
          </w:tcPr>
          <w:p w14:paraId="2128AD69" w14:textId="77777777" w:rsidR="000F01EC" w:rsidRPr="001D2D9C" w:rsidRDefault="000F01EC" w:rsidP="00827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D2D9C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710" w:type="dxa"/>
            <w:vAlign w:val="bottom"/>
          </w:tcPr>
          <w:p w14:paraId="30916312" w14:textId="77777777" w:rsidR="000F01EC" w:rsidRPr="001D2D9C" w:rsidRDefault="000F01EC" w:rsidP="00827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D2D9C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  <w:p w14:paraId="54927FC8" w14:textId="77777777" w:rsidR="000F01EC" w:rsidRPr="001D2D9C" w:rsidRDefault="000F01EC" w:rsidP="00827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D2D9C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260" w:type="dxa"/>
            <w:vAlign w:val="bottom"/>
          </w:tcPr>
          <w:p w14:paraId="133CF81F" w14:textId="77777777" w:rsidR="000F01EC" w:rsidRPr="001D2D9C" w:rsidRDefault="000F01EC" w:rsidP="00827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D2D9C">
              <w:rPr>
                <w:rFonts w:asciiTheme="majorBidi" w:hAnsiTheme="majorBidi" w:cstheme="majorBidi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360" w:type="dxa"/>
          </w:tcPr>
          <w:p w14:paraId="25077649" w14:textId="77777777" w:rsidR="000F01EC" w:rsidRPr="001D2D9C" w:rsidRDefault="000F01EC" w:rsidP="00827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2A518AC3" w14:textId="77777777" w:rsidR="000F01EC" w:rsidRPr="001D2D9C" w:rsidDel="00D43E7A" w:rsidRDefault="000F01EC" w:rsidP="00827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D2D9C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0F01EC" w:rsidRPr="001D2D9C" w14:paraId="0618B425" w14:textId="77777777" w:rsidTr="008275F5">
        <w:trPr>
          <w:tblHeader/>
        </w:trPr>
        <w:tc>
          <w:tcPr>
            <w:tcW w:w="2952" w:type="dxa"/>
          </w:tcPr>
          <w:p w14:paraId="1B3C464D" w14:textId="77777777" w:rsidR="000F01EC" w:rsidRPr="001D2D9C" w:rsidRDefault="000F01EC" w:rsidP="00827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38" w:type="dxa"/>
          </w:tcPr>
          <w:p w14:paraId="7261A54D" w14:textId="77777777" w:rsidR="000F01EC" w:rsidRPr="001D2D9C" w:rsidRDefault="000F01EC" w:rsidP="00827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270F770E" w14:textId="77777777" w:rsidR="000F01EC" w:rsidRPr="001D2D9C" w:rsidRDefault="000F01EC" w:rsidP="00827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17572623" w14:textId="77777777" w:rsidR="000F01EC" w:rsidRPr="001D2D9C" w:rsidRDefault="000F01EC" w:rsidP="00827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D2D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360" w:type="dxa"/>
          </w:tcPr>
          <w:p w14:paraId="055EBC39" w14:textId="77777777" w:rsidR="000F01EC" w:rsidRPr="001D2D9C" w:rsidRDefault="000F01EC" w:rsidP="00827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1E679054" w14:textId="77777777" w:rsidR="000F01EC" w:rsidRPr="001D2D9C" w:rsidRDefault="000F01EC" w:rsidP="00827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D2D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F01EC" w:rsidRPr="001D2D9C" w14:paraId="058E1D92" w14:textId="77777777" w:rsidTr="008275F5">
        <w:tc>
          <w:tcPr>
            <w:tcW w:w="2952" w:type="dxa"/>
          </w:tcPr>
          <w:p w14:paraId="7CC3A9CF" w14:textId="77777777" w:rsidR="000F01EC" w:rsidRPr="001D2D9C" w:rsidRDefault="000F01EC" w:rsidP="00827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D2D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ปี </w:t>
            </w:r>
            <w:r w:rsidRPr="001D2D9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638" w:type="dxa"/>
          </w:tcPr>
          <w:p w14:paraId="79565724" w14:textId="77777777" w:rsidR="000F01EC" w:rsidRPr="001D2D9C" w:rsidRDefault="000F01EC" w:rsidP="00827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005A047B" w14:textId="77777777" w:rsidR="000F01EC" w:rsidRPr="001D2D9C" w:rsidRDefault="000F01EC" w:rsidP="00827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86A94AA" w14:textId="77777777" w:rsidR="000F01EC" w:rsidRPr="001D2D9C" w:rsidRDefault="000F01EC" w:rsidP="00827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4BD5F727" w14:textId="77777777" w:rsidR="000F01EC" w:rsidRPr="001D2D9C" w:rsidRDefault="000F01EC" w:rsidP="00827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A77809E" w14:textId="77777777" w:rsidR="000F01EC" w:rsidRPr="001D2D9C" w:rsidRDefault="000F01EC" w:rsidP="00827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F01EC" w:rsidRPr="001D2D9C" w14:paraId="2502E014" w14:textId="77777777" w:rsidTr="008275F5">
        <w:tc>
          <w:tcPr>
            <w:tcW w:w="2952" w:type="dxa"/>
          </w:tcPr>
          <w:p w14:paraId="38111A4B" w14:textId="77777777" w:rsidR="000F01EC" w:rsidRPr="001D2D9C" w:rsidRDefault="000F01EC" w:rsidP="00827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D2D9C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ประจำปี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2564</w:t>
            </w:r>
          </w:p>
        </w:tc>
        <w:tc>
          <w:tcPr>
            <w:tcW w:w="1638" w:type="dxa"/>
          </w:tcPr>
          <w:p w14:paraId="032A8831" w14:textId="77777777" w:rsidR="000F01EC" w:rsidRPr="001D2D9C" w:rsidRDefault="000F01EC" w:rsidP="00827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710" w:type="dxa"/>
          </w:tcPr>
          <w:p w14:paraId="11B76438" w14:textId="77777777" w:rsidR="000F01EC" w:rsidRPr="001D2D9C" w:rsidRDefault="000F01EC" w:rsidP="00827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พฤษภาคม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260" w:type="dxa"/>
          </w:tcPr>
          <w:p w14:paraId="438C7676" w14:textId="77777777" w:rsidR="000F01EC" w:rsidRPr="001D2D9C" w:rsidRDefault="000F01EC" w:rsidP="00827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0.0132</w:t>
            </w:r>
          </w:p>
        </w:tc>
        <w:tc>
          <w:tcPr>
            <w:tcW w:w="360" w:type="dxa"/>
          </w:tcPr>
          <w:p w14:paraId="7EA96D99" w14:textId="77777777" w:rsidR="000F01EC" w:rsidRPr="001D2D9C" w:rsidRDefault="000F01EC" w:rsidP="00827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4DE7387" w14:textId="77777777" w:rsidR="000F01EC" w:rsidRPr="001D2D9C" w:rsidRDefault="000F01EC" w:rsidP="00827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6,006</w:t>
            </w:r>
          </w:p>
        </w:tc>
      </w:tr>
    </w:tbl>
    <w:p w14:paraId="2F55C440" w14:textId="2AC65D38" w:rsidR="00634948" w:rsidRDefault="00634948" w:rsidP="00684EB1">
      <w:pPr>
        <w:pStyle w:val="FSContent"/>
        <w:ind w:left="630"/>
        <w:rPr>
          <w:lang w:val="en-US"/>
        </w:rPr>
      </w:pPr>
    </w:p>
    <w:p w14:paraId="16F3035D" w14:textId="77777777" w:rsidR="000A011D" w:rsidRPr="00A1365D" w:rsidRDefault="000A011D" w:rsidP="00684EB1">
      <w:pPr>
        <w:pStyle w:val="FSContent"/>
        <w:ind w:left="630"/>
        <w:rPr>
          <w:cs/>
          <w:lang w:val="en-US"/>
        </w:rPr>
      </w:pPr>
    </w:p>
    <w:p w14:paraId="22CD967C" w14:textId="54396104" w:rsidR="002C4FD1" w:rsidRPr="0016249F" w:rsidRDefault="000F01EC" w:rsidP="008015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2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lastRenderedPageBreak/>
        <w:t>7</w:t>
      </w:r>
      <w:r w:rsidR="002C4FD1" w:rsidRPr="0016249F">
        <w:rPr>
          <w:rFonts w:asciiTheme="majorBidi" w:hAnsiTheme="majorBidi" w:cstheme="majorBidi"/>
          <w:b/>
          <w:bCs/>
          <w:sz w:val="30"/>
          <w:szCs w:val="30"/>
          <w:lang w:val="en-GB"/>
        </w:rPr>
        <w:tab/>
      </w:r>
      <w:r w:rsidR="002C4FD1" w:rsidRPr="0016249F">
        <w:rPr>
          <w:rFonts w:asciiTheme="majorBidi" w:hAnsiTheme="majorBidi" w:cstheme="majorBidi"/>
          <w:b/>
          <w:bCs/>
          <w:sz w:val="30"/>
          <w:szCs w:val="30"/>
          <w:cs/>
          <w:lang w:val="en-GB"/>
        </w:rPr>
        <w:t>ส่วนงานดำเนินงาน</w:t>
      </w:r>
      <w:r w:rsidR="00AE47BF" w:rsidRPr="0016249F">
        <w:rPr>
          <w:rFonts w:asciiTheme="majorBidi" w:hAnsiTheme="majorBidi" w:cstheme="majorBidi"/>
          <w:b/>
          <w:bCs/>
          <w:sz w:val="30"/>
          <w:szCs w:val="30"/>
          <w:cs/>
          <w:lang w:val="en-GB"/>
        </w:rPr>
        <w:t>และการจำแนกรายได้</w:t>
      </w:r>
    </w:p>
    <w:p w14:paraId="4412D98E" w14:textId="77777777" w:rsidR="002C4FD1" w:rsidRPr="0016249F" w:rsidRDefault="002C4FD1" w:rsidP="008561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highlight w:val="yellow"/>
          <w:lang w:val="en-GB"/>
        </w:rPr>
      </w:pPr>
    </w:p>
    <w:p w14:paraId="257F4B81" w14:textId="4ABA0C60" w:rsidR="00742E5E" w:rsidRPr="0016249F" w:rsidRDefault="00A22181" w:rsidP="00742E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eastAsia="Cordia New" w:hAnsi="Angsana New"/>
          <w:sz w:val="30"/>
          <w:szCs w:val="30"/>
        </w:rPr>
      </w:pPr>
      <w:r w:rsidRPr="00A22181">
        <w:rPr>
          <w:rFonts w:ascii="Angsana New" w:eastAsia="Cordia New" w:hAnsi="Angsana New"/>
          <w:sz w:val="30"/>
          <w:szCs w:val="30"/>
          <w:cs/>
          <w:lang w:val="en-GB"/>
        </w:rPr>
        <w:t xml:space="preserve">ผู้บริหารพิจารณาว่าบริษัทมี </w:t>
      </w:r>
      <w:r>
        <w:rPr>
          <w:rFonts w:ascii="Angsana New" w:eastAsia="Cordia New" w:hAnsi="Angsana New"/>
          <w:sz w:val="30"/>
          <w:szCs w:val="30"/>
          <w:lang w:val="en-GB"/>
        </w:rPr>
        <w:t>2</w:t>
      </w:r>
      <w:r w:rsidRPr="00A22181">
        <w:rPr>
          <w:rFonts w:ascii="Angsana New" w:eastAsia="Cordia New" w:hAnsi="Angsana New"/>
          <w:sz w:val="30"/>
          <w:szCs w:val="30"/>
          <w:cs/>
          <w:lang w:val="en-GB"/>
        </w:rPr>
        <w:t xml:space="preserve"> ส่วนงานที่รายงาน ซึ่งเป็นหน่วยงานธุรกิจที่สำคัญของบริษัท หน่วยงานธุรกิจที่สำคัญนี้ผลิตสินค้าที่แตกต่างกัน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การดำเนินงานของแต่ละส่วนงานที่รายงานของบริษัท โดยสรุปมีดังนี้</w:t>
      </w:r>
    </w:p>
    <w:p w14:paraId="62DDB294" w14:textId="77777777" w:rsidR="00925A0C" w:rsidRPr="0016249F" w:rsidRDefault="00925A0C" w:rsidP="00742E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eastAsia="Cordia New" w:hAnsi="Angsana New"/>
          <w:sz w:val="30"/>
          <w:szCs w:val="30"/>
        </w:rPr>
      </w:pPr>
    </w:p>
    <w:tbl>
      <w:tblPr>
        <w:tblW w:w="9162" w:type="dxa"/>
        <w:tblInd w:w="547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863"/>
        <w:gridCol w:w="7299"/>
      </w:tblGrid>
      <w:tr w:rsidR="00742E5E" w:rsidRPr="0016249F" w14:paraId="49F37BF3" w14:textId="77777777" w:rsidTr="007C31E0">
        <w:trPr>
          <w:cantSplit/>
        </w:trPr>
        <w:tc>
          <w:tcPr>
            <w:tcW w:w="1863" w:type="dxa"/>
          </w:tcPr>
          <w:p w14:paraId="1F8067B6" w14:textId="292C3D8F" w:rsidR="00742E5E" w:rsidRPr="0016249F" w:rsidRDefault="00742E5E" w:rsidP="002A5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4" w:hanging="9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16249F">
              <w:rPr>
                <w:rFonts w:ascii="Angsana New" w:hAnsi="Angsana New"/>
                <w:sz w:val="30"/>
                <w:szCs w:val="30"/>
                <w:cs/>
                <w:lang w:val="en-GB"/>
              </w:rPr>
              <w:t>ส่วนงาน</w:t>
            </w:r>
            <w:r w:rsidR="00A22181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ที่รายงาน</w:t>
            </w:r>
            <w:r w:rsidRPr="0016249F">
              <w:rPr>
                <w:rFonts w:ascii="Angsana New" w:hAnsi="Angsana New"/>
                <w:sz w:val="30"/>
                <w:szCs w:val="30"/>
                <w:lang w:val="en-GB" w:bidi="ar-SA"/>
              </w:rPr>
              <w:t xml:space="preserve"> </w:t>
            </w:r>
            <w:r w:rsidRPr="0016249F">
              <w:rPr>
                <w:rFonts w:ascii="Angsana New" w:eastAsia="Cordia New" w:hAnsi="Angsana New"/>
                <w:sz w:val="30"/>
                <w:szCs w:val="30"/>
              </w:rPr>
              <w:t>1</w:t>
            </w:r>
          </w:p>
        </w:tc>
        <w:tc>
          <w:tcPr>
            <w:tcW w:w="7299" w:type="dxa"/>
          </w:tcPr>
          <w:p w14:paraId="1C176E69" w14:textId="77777777" w:rsidR="00742E5E" w:rsidRPr="0016249F" w:rsidRDefault="00742E5E" w:rsidP="002A5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4"/>
              <w:jc w:val="thaiDistribute"/>
              <w:rPr>
                <w:rFonts w:ascii="Angsana New" w:eastAsia="Cordia New" w:hAnsi="Angsana New"/>
                <w:sz w:val="30"/>
                <w:szCs w:val="30"/>
              </w:rPr>
            </w:pPr>
            <w:r w:rsidRPr="0016249F">
              <w:rPr>
                <w:rFonts w:ascii="Angsana New" w:eastAsia="Cordia New" w:hAnsi="Angsana New"/>
                <w:sz w:val="30"/>
                <w:szCs w:val="30"/>
                <w:cs/>
              </w:rPr>
              <w:t>การผลิตและจำหน่ายผลิตภัณฑ์ภายใต้ตรายี่ห้อของลูกค้า</w:t>
            </w:r>
            <w:r w:rsidRPr="0016249F">
              <w:rPr>
                <w:rFonts w:ascii="Angsana New" w:eastAsia="Cordia New" w:hAnsi="Angsana New"/>
                <w:sz w:val="30"/>
                <w:szCs w:val="30"/>
              </w:rPr>
              <w:t xml:space="preserve"> (OEM)</w:t>
            </w:r>
          </w:p>
        </w:tc>
      </w:tr>
      <w:tr w:rsidR="00742E5E" w:rsidRPr="0016249F" w14:paraId="7C34CC20" w14:textId="77777777" w:rsidTr="007C31E0">
        <w:trPr>
          <w:cantSplit/>
        </w:trPr>
        <w:tc>
          <w:tcPr>
            <w:tcW w:w="1863" w:type="dxa"/>
          </w:tcPr>
          <w:p w14:paraId="1CE6EFE6" w14:textId="5E214F76" w:rsidR="00742E5E" w:rsidRPr="0016249F" w:rsidRDefault="00742E5E" w:rsidP="002A5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4" w:hanging="9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16249F">
              <w:rPr>
                <w:rFonts w:ascii="Angsana New" w:hAnsi="Angsana New"/>
                <w:sz w:val="30"/>
                <w:szCs w:val="30"/>
                <w:cs/>
                <w:lang w:val="en-GB"/>
              </w:rPr>
              <w:t>ส่วนงาน</w:t>
            </w:r>
            <w:r w:rsidR="00A22181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ที่รายงาน</w:t>
            </w:r>
            <w:r w:rsidRPr="0016249F">
              <w:rPr>
                <w:rFonts w:ascii="Angsana New" w:hAnsi="Angsana New"/>
                <w:sz w:val="30"/>
                <w:szCs w:val="30"/>
                <w:lang w:val="en-GB" w:bidi="ar-SA"/>
              </w:rPr>
              <w:t xml:space="preserve"> </w:t>
            </w:r>
            <w:r w:rsidRPr="0016249F">
              <w:rPr>
                <w:rFonts w:ascii="Angsana New" w:eastAsia="Cordia New" w:hAnsi="Angsana New"/>
                <w:sz w:val="30"/>
                <w:szCs w:val="30"/>
              </w:rPr>
              <w:t>2</w:t>
            </w:r>
          </w:p>
        </w:tc>
        <w:tc>
          <w:tcPr>
            <w:tcW w:w="7299" w:type="dxa"/>
          </w:tcPr>
          <w:p w14:paraId="628DFD21" w14:textId="77777777" w:rsidR="00742E5E" w:rsidRPr="0016249F" w:rsidRDefault="00742E5E" w:rsidP="002A5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4"/>
              <w:jc w:val="thaiDistribute"/>
              <w:rPr>
                <w:rFonts w:ascii="Angsana New" w:eastAsia="Cordia New" w:hAnsi="Angsana New"/>
                <w:sz w:val="30"/>
                <w:szCs w:val="30"/>
              </w:rPr>
            </w:pPr>
            <w:r w:rsidRPr="0016249F">
              <w:rPr>
                <w:rFonts w:ascii="Angsana New" w:eastAsia="Cordia New" w:hAnsi="Angsana New"/>
                <w:sz w:val="30"/>
                <w:szCs w:val="30"/>
                <w:cs/>
              </w:rPr>
              <w:t>การผลิตและจำหน่ายผลิตภัณฑ์ภายใต้ตรายี่ห้อของบริษัท</w:t>
            </w:r>
            <w:r w:rsidRPr="0016249F">
              <w:rPr>
                <w:rFonts w:ascii="Angsana New" w:eastAsia="Cordia New" w:hAnsi="Angsana New"/>
                <w:sz w:val="30"/>
                <w:szCs w:val="30"/>
              </w:rPr>
              <w:t xml:space="preserve"> (Own brands)</w:t>
            </w:r>
          </w:p>
        </w:tc>
      </w:tr>
    </w:tbl>
    <w:p w14:paraId="5C4BF434" w14:textId="77777777" w:rsidR="003A1DA7" w:rsidRDefault="003A1DA7" w:rsidP="007C31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eastAsia="Cordia New" w:hAnsi="Angsana New"/>
          <w:sz w:val="30"/>
          <w:szCs w:val="30"/>
          <w:lang w:val="en-GB"/>
        </w:rPr>
      </w:pPr>
    </w:p>
    <w:p w14:paraId="74AFDBA6" w14:textId="78D346B1" w:rsidR="00A22181" w:rsidRPr="007C31E0" w:rsidRDefault="00A22181" w:rsidP="007C31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eastAsia="Cordia New" w:hAnsi="Angsana New"/>
          <w:sz w:val="30"/>
          <w:szCs w:val="30"/>
          <w:lang w:val="en-GB"/>
        </w:rPr>
      </w:pPr>
      <w:r w:rsidRPr="007C31E0">
        <w:rPr>
          <w:rFonts w:ascii="Angsana New" w:eastAsia="Cordia New" w:hAnsi="Angsana New"/>
          <w:sz w:val="30"/>
          <w:szCs w:val="30"/>
          <w:cs/>
          <w:lang w:val="en-GB"/>
        </w:rPr>
        <w:t xml:space="preserve">ส่วนงานอื่นรวมถึงรายได้จากการจำหน่ายสินค้า และบริการอื่น ซึ่งไม่มีส่วนงานใดที่เข้าเกณฑ์เชิงปริมาณเพื่อกำหนดส่วนงานที่รายงานในปี </w:t>
      </w:r>
      <w:r w:rsidRPr="007C31E0">
        <w:rPr>
          <w:rFonts w:ascii="Angsana New" w:eastAsia="Cordia New" w:hAnsi="Angsana New"/>
          <w:sz w:val="30"/>
          <w:szCs w:val="30"/>
          <w:lang w:val="en-GB"/>
        </w:rPr>
        <w:t>2565</w:t>
      </w:r>
      <w:r w:rsidRPr="007C31E0">
        <w:rPr>
          <w:rFonts w:ascii="Angsana New" w:eastAsia="Cordia New" w:hAnsi="Angsana New"/>
          <w:sz w:val="30"/>
          <w:szCs w:val="30"/>
          <w:cs/>
          <w:lang w:val="en-GB"/>
        </w:rPr>
        <w:t xml:space="preserve"> หรือ </w:t>
      </w:r>
      <w:r w:rsidRPr="007C31E0">
        <w:rPr>
          <w:rFonts w:ascii="Angsana New" w:eastAsia="Cordia New" w:hAnsi="Angsana New"/>
          <w:sz w:val="30"/>
          <w:szCs w:val="30"/>
          <w:lang w:val="en-GB"/>
        </w:rPr>
        <w:t>2564</w:t>
      </w:r>
    </w:p>
    <w:p w14:paraId="198A6026" w14:textId="77777777" w:rsidR="00A22181" w:rsidRPr="007C31E0" w:rsidRDefault="00A22181" w:rsidP="007C31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eastAsia="Cordia New" w:hAnsi="Angsana New"/>
          <w:sz w:val="30"/>
          <w:szCs w:val="30"/>
          <w:lang w:val="en-GB"/>
        </w:rPr>
      </w:pPr>
    </w:p>
    <w:p w14:paraId="6C975A8F" w14:textId="77777777" w:rsidR="00A22181" w:rsidRPr="007C31E0" w:rsidRDefault="00A22181" w:rsidP="007C31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eastAsia="Cordia New" w:hAnsi="Angsana New"/>
          <w:sz w:val="30"/>
          <w:szCs w:val="30"/>
          <w:lang w:val="en-GB"/>
        </w:rPr>
      </w:pPr>
      <w:r w:rsidRPr="007C31E0">
        <w:rPr>
          <w:rFonts w:ascii="Angsana New" w:eastAsia="Cordia New" w:hAnsi="Angsana New"/>
          <w:sz w:val="30"/>
          <w:szCs w:val="30"/>
          <w:cs/>
          <w:lang w:val="en-GB"/>
        </w:rPr>
        <w:t>ผลการดำเนินงานวัดโดยใช้กำไรจากการดำเนินงานของส่วนงาน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ซึ่งนำเสนอในรายงานการจัดการภายในและสอบทานโดยผู้มีอำนาจตัดสินใจสูงสุดด้านการดำเนินงานของบริษัท ผู้บริหารเชื่อว่าการใช้กำไรจากการดำเนินงานในการวัดผลการดำเนินงานนั้นเป็นข้อมูลที่เหมาะสมในการประเมินผลการดำเนินงานของส่วนงาน</w:t>
      </w:r>
    </w:p>
    <w:p w14:paraId="057A081A" w14:textId="77777777" w:rsidR="00A22181" w:rsidRPr="007C31E0" w:rsidRDefault="00A22181" w:rsidP="007C31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eastAsia="Cordia New" w:hAnsi="Angsana New"/>
          <w:sz w:val="30"/>
          <w:szCs w:val="30"/>
          <w:lang w:val="en-GB"/>
        </w:rPr>
      </w:pPr>
    </w:p>
    <w:p w14:paraId="7A9A803F" w14:textId="77777777" w:rsidR="00C46FC3" w:rsidRPr="0016249F" w:rsidRDefault="00742E5E" w:rsidP="00742E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  <w:r w:rsidRPr="0016249F">
        <w:rPr>
          <w:rFonts w:ascii="Angsana New" w:hAnsi="Angsana New"/>
          <w:sz w:val="30"/>
          <w:szCs w:val="30"/>
          <w:cs/>
          <w:lang w:val="en-GB"/>
        </w:rPr>
        <w:t>รายได้หลักของบริษัทได้มาจากรายได้จากสัญญาที่ทำกับลูกค้า และรับรู้รายได้ ณ เวลาหนึ่ง</w:t>
      </w:r>
    </w:p>
    <w:p w14:paraId="0CEC7EA1" w14:textId="77777777" w:rsidR="00C46FC3" w:rsidRPr="0016249F" w:rsidRDefault="00C46FC3" w:rsidP="00C46F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2E1F1FEA" w14:textId="752AFB02" w:rsidR="00C46FC3" w:rsidRPr="0016249F" w:rsidRDefault="00C46FC3" w:rsidP="00742E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val="en-GB"/>
        </w:rPr>
        <w:sectPr w:rsidR="00C46FC3" w:rsidRPr="0016249F" w:rsidSect="00DC2A92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691" w:right="1379" w:bottom="576" w:left="1152" w:header="720" w:footer="720" w:gutter="0"/>
          <w:pgNumType w:start="12"/>
          <w:cols w:space="720"/>
          <w:docGrid w:linePitch="245"/>
        </w:sectPr>
      </w:pPr>
    </w:p>
    <w:p w14:paraId="0A440C37" w14:textId="0B8D1F3B" w:rsidR="00FE3108" w:rsidRPr="0016249F" w:rsidRDefault="00FE3108" w:rsidP="00D931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rPr>
          <w:rFonts w:ascii="Angsana New" w:hAnsi="Angsana New"/>
          <w:sz w:val="30"/>
          <w:szCs w:val="30"/>
          <w:highlight w:val="yellow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3257"/>
        <w:gridCol w:w="1220"/>
        <w:gridCol w:w="308"/>
        <w:gridCol w:w="1270"/>
        <w:gridCol w:w="330"/>
        <w:gridCol w:w="1267"/>
        <w:gridCol w:w="308"/>
        <w:gridCol w:w="1305"/>
        <w:gridCol w:w="318"/>
        <w:gridCol w:w="1264"/>
        <w:gridCol w:w="318"/>
        <w:gridCol w:w="1264"/>
        <w:gridCol w:w="308"/>
        <w:gridCol w:w="9"/>
        <w:gridCol w:w="1255"/>
        <w:gridCol w:w="308"/>
        <w:gridCol w:w="1258"/>
      </w:tblGrid>
      <w:tr w:rsidR="005A49BC" w:rsidRPr="007F749F" w14:paraId="23730EAA" w14:textId="77777777" w:rsidTr="005A49BC">
        <w:tc>
          <w:tcPr>
            <w:tcW w:w="1046" w:type="pct"/>
          </w:tcPr>
          <w:p w14:paraId="5F6F4B79" w14:textId="05F7BD30" w:rsidR="005A49BC" w:rsidRPr="007F749F" w:rsidRDefault="005A49BC" w:rsidP="005A4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7F749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สำหรับงวด</w:t>
            </w:r>
            <w:r w:rsidR="00FF017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หก</w:t>
            </w:r>
            <w:r w:rsidRPr="007F749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เดือนสิ้นสุด</w:t>
            </w:r>
          </w:p>
          <w:p w14:paraId="0E250312" w14:textId="6BC40A9C" w:rsidR="005A49BC" w:rsidRPr="007F749F" w:rsidRDefault="005A49BC" w:rsidP="005A49B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749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  <w:t xml:space="preserve">   </w:t>
            </w:r>
            <w:r w:rsidRPr="007F749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วันที่ </w:t>
            </w:r>
            <w:r w:rsidR="00FF01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  <w:t xml:space="preserve">30 </w:t>
            </w:r>
            <w:r w:rsidR="00FF017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มิถุนายน</w:t>
            </w:r>
          </w:p>
        </w:tc>
        <w:tc>
          <w:tcPr>
            <w:tcW w:w="899" w:type="pct"/>
            <w:gridSpan w:val="3"/>
            <w:vAlign w:val="bottom"/>
          </w:tcPr>
          <w:p w14:paraId="00F3F5C0" w14:textId="1DEE237C" w:rsidR="005A49BC" w:rsidRPr="007F749F" w:rsidRDefault="005A49BC" w:rsidP="005A49B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F749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ส่วนงานที่รายงาน </w:t>
            </w:r>
            <w:r w:rsidRPr="007F749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06" w:type="pct"/>
            <w:vAlign w:val="bottom"/>
          </w:tcPr>
          <w:p w14:paraId="2A2766AC" w14:textId="77777777" w:rsidR="005A49BC" w:rsidRPr="007F749F" w:rsidRDefault="005A49BC" w:rsidP="005A49B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5" w:type="pct"/>
            <w:gridSpan w:val="3"/>
            <w:vAlign w:val="bottom"/>
          </w:tcPr>
          <w:p w14:paraId="1B2965ED" w14:textId="5BC25C6F" w:rsidR="005A49BC" w:rsidRPr="007F749F" w:rsidRDefault="005A49BC" w:rsidP="005A49B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F749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ส่วนงานที่รายงาน </w:t>
            </w:r>
            <w:r w:rsidRPr="007F749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02" w:type="pct"/>
            <w:vAlign w:val="bottom"/>
          </w:tcPr>
          <w:p w14:paraId="54B9AB02" w14:textId="77777777" w:rsidR="005A49BC" w:rsidRPr="007F749F" w:rsidRDefault="005A49BC" w:rsidP="005A49B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4" w:type="pct"/>
            <w:gridSpan w:val="3"/>
            <w:vAlign w:val="bottom"/>
          </w:tcPr>
          <w:p w14:paraId="272AB6DF" w14:textId="7CA3A848" w:rsidR="005A49BC" w:rsidRPr="007F749F" w:rsidRDefault="005A49BC" w:rsidP="005A49B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F749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ส่วนงานอื่น</w:t>
            </w:r>
          </w:p>
        </w:tc>
        <w:tc>
          <w:tcPr>
            <w:tcW w:w="102" w:type="pct"/>
            <w:gridSpan w:val="2"/>
            <w:vAlign w:val="bottom"/>
          </w:tcPr>
          <w:p w14:paraId="1E37E92D" w14:textId="02A8F77A" w:rsidR="005A49BC" w:rsidRPr="007F749F" w:rsidRDefault="005A49BC" w:rsidP="005A49B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6" w:type="pct"/>
            <w:gridSpan w:val="3"/>
            <w:vAlign w:val="bottom"/>
          </w:tcPr>
          <w:p w14:paraId="4A832018" w14:textId="1738996A" w:rsidR="005A49BC" w:rsidRPr="007F749F" w:rsidRDefault="005A49BC" w:rsidP="005A49B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F749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5A49BC" w:rsidRPr="007F749F" w14:paraId="248AC02A" w14:textId="77777777" w:rsidTr="005A49BC">
        <w:tc>
          <w:tcPr>
            <w:tcW w:w="1046" w:type="pct"/>
          </w:tcPr>
          <w:p w14:paraId="038B202A" w14:textId="77777777" w:rsidR="005A49BC" w:rsidRPr="007F749F" w:rsidRDefault="005A49BC" w:rsidP="005A49B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2" w:type="pct"/>
          </w:tcPr>
          <w:p w14:paraId="0B5D9452" w14:textId="27EF27A5" w:rsidR="005A49BC" w:rsidRPr="007F749F" w:rsidRDefault="005A49BC" w:rsidP="005A49B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F749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04956" w:rsidRPr="007F749F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99" w:type="pct"/>
          </w:tcPr>
          <w:p w14:paraId="200FD5F3" w14:textId="77777777" w:rsidR="005A49BC" w:rsidRPr="007F749F" w:rsidRDefault="005A49BC" w:rsidP="005A49B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8" w:type="pct"/>
          </w:tcPr>
          <w:p w14:paraId="1A8F7BAF" w14:textId="0B17BFAA" w:rsidR="005A49BC" w:rsidRPr="007F749F" w:rsidRDefault="005A49BC" w:rsidP="005A49B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F749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04956" w:rsidRPr="007F749F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06" w:type="pct"/>
          </w:tcPr>
          <w:p w14:paraId="0D88A917" w14:textId="77777777" w:rsidR="005A49BC" w:rsidRPr="007F749F" w:rsidRDefault="005A49BC" w:rsidP="005A49B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7" w:type="pct"/>
          </w:tcPr>
          <w:p w14:paraId="4ECB99E4" w14:textId="630A8B4B" w:rsidR="005A49BC" w:rsidRPr="007F749F" w:rsidRDefault="005A49BC" w:rsidP="005A49B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F749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04956" w:rsidRPr="007F749F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99" w:type="pct"/>
          </w:tcPr>
          <w:p w14:paraId="73DBA50E" w14:textId="77777777" w:rsidR="005A49BC" w:rsidRPr="007F749F" w:rsidRDefault="005A49BC" w:rsidP="005A49B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19" w:type="pct"/>
          </w:tcPr>
          <w:p w14:paraId="4C57F323" w14:textId="4873CC67" w:rsidR="005A49BC" w:rsidRPr="007F749F" w:rsidRDefault="005A49BC" w:rsidP="005A49B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F749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04956" w:rsidRPr="007F749F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02" w:type="pct"/>
          </w:tcPr>
          <w:p w14:paraId="12D2837C" w14:textId="77777777" w:rsidR="005A49BC" w:rsidRPr="007F749F" w:rsidRDefault="005A49BC" w:rsidP="005A49B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6" w:type="pct"/>
          </w:tcPr>
          <w:p w14:paraId="0A71994F" w14:textId="3D8651F5" w:rsidR="005A49BC" w:rsidRPr="007F749F" w:rsidRDefault="005A49BC" w:rsidP="005A49B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F749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04956" w:rsidRPr="007F749F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02" w:type="pct"/>
          </w:tcPr>
          <w:p w14:paraId="47784373" w14:textId="007B04BE" w:rsidR="005A49BC" w:rsidRPr="007F749F" w:rsidRDefault="005A49BC" w:rsidP="005A49B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6" w:type="pct"/>
          </w:tcPr>
          <w:p w14:paraId="6BCD2FF0" w14:textId="3DABE655" w:rsidR="005A49BC" w:rsidRPr="007F749F" w:rsidRDefault="005A49BC" w:rsidP="005A49B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F749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04956" w:rsidRPr="007F749F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02" w:type="pct"/>
            <w:gridSpan w:val="2"/>
          </w:tcPr>
          <w:p w14:paraId="651752AA" w14:textId="2CB661A8" w:rsidR="005A49BC" w:rsidRPr="007F749F" w:rsidRDefault="005A49BC" w:rsidP="005A49B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3" w:type="pct"/>
          </w:tcPr>
          <w:p w14:paraId="4ACB3280" w14:textId="2E2CFC23" w:rsidR="005A49BC" w:rsidRPr="007F749F" w:rsidRDefault="005A49BC" w:rsidP="005A49B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F749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04956" w:rsidRPr="007F749F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99" w:type="pct"/>
          </w:tcPr>
          <w:p w14:paraId="705D442B" w14:textId="77777777" w:rsidR="005A49BC" w:rsidRPr="007F749F" w:rsidRDefault="005A49BC" w:rsidP="005A49B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4" w:type="pct"/>
          </w:tcPr>
          <w:p w14:paraId="450D267F" w14:textId="1B9CED85" w:rsidR="005A49BC" w:rsidRPr="007F749F" w:rsidRDefault="005A49BC" w:rsidP="005A49B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F749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04956" w:rsidRPr="007F749F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5A49BC" w:rsidRPr="007F749F" w14:paraId="5206A0CD" w14:textId="77777777" w:rsidTr="005A49BC">
        <w:tc>
          <w:tcPr>
            <w:tcW w:w="1046" w:type="pct"/>
          </w:tcPr>
          <w:p w14:paraId="4A0E01E3" w14:textId="77777777" w:rsidR="005A49BC" w:rsidRPr="007F749F" w:rsidRDefault="005A49BC" w:rsidP="008B1205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54" w:type="pct"/>
            <w:gridSpan w:val="16"/>
          </w:tcPr>
          <w:p w14:paraId="77534EE5" w14:textId="32A1B371" w:rsidR="005A49BC" w:rsidRPr="007F749F" w:rsidRDefault="005A49BC" w:rsidP="008B1205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F749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A49BC" w:rsidRPr="007F749F" w14:paraId="062BC3A8" w14:textId="77777777" w:rsidTr="005A49BC">
        <w:tc>
          <w:tcPr>
            <w:tcW w:w="1046" w:type="pct"/>
          </w:tcPr>
          <w:p w14:paraId="46542760" w14:textId="2A2F7080" w:rsidR="005A49BC" w:rsidRPr="007F749F" w:rsidRDefault="005A49BC" w:rsidP="00822455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F749F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392" w:type="pct"/>
          </w:tcPr>
          <w:p w14:paraId="25775522" w14:textId="5BA487E4" w:rsidR="005A49BC" w:rsidRPr="00374374" w:rsidRDefault="00374374" w:rsidP="000D3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110,350</w:t>
            </w:r>
          </w:p>
        </w:tc>
        <w:tc>
          <w:tcPr>
            <w:tcW w:w="99" w:type="pct"/>
          </w:tcPr>
          <w:p w14:paraId="6E09C939" w14:textId="77777777" w:rsidR="005A49BC" w:rsidRPr="007F749F" w:rsidRDefault="005A49BC" w:rsidP="000D3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408" w:type="pct"/>
          </w:tcPr>
          <w:p w14:paraId="087981AD" w14:textId="62E2D24A" w:rsidR="005A49BC" w:rsidRPr="007F749F" w:rsidRDefault="00BA14C8" w:rsidP="000D3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123,032</w:t>
            </w:r>
          </w:p>
        </w:tc>
        <w:tc>
          <w:tcPr>
            <w:tcW w:w="106" w:type="pct"/>
          </w:tcPr>
          <w:p w14:paraId="387087F7" w14:textId="77777777" w:rsidR="005A49BC" w:rsidRPr="007F749F" w:rsidRDefault="005A49BC" w:rsidP="000D3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407" w:type="pct"/>
          </w:tcPr>
          <w:p w14:paraId="501CD876" w14:textId="570D833F" w:rsidR="005A49BC" w:rsidRPr="007F749F" w:rsidRDefault="003A1DA7" w:rsidP="00634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67,863</w:t>
            </w:r>
          </w:p>
        </w:tc>
        <w:tc>
          <w:tcPr>
            <w:tcW w:w="99" w:type="pct"/>
          </w:tcPr>
          <w:p w14:paraId="7DA8F683" w14:textId="77777777" w:rsidR="005A49BC" w:rsidRPr="007F749F" w:rsidRDefault="005A49BC" w:rsidP="000D3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419" w:type="pct"/>
          </w:tcPr>
          <w:p w14:paraId="56060303" w14:textId="7D2D3CAB" w:rsidR="005A49BC" w:rsidRPr="007F749F" w:rsidRDefault="00BA14C8" w:rsidP="000D3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80,998</w:t>
            </w:r>
          </w:p>
        </w:tc>
        <w:tc>
          <w:tcPr>
            <w:tcW w:w="102" w:type="pct"/>
          </w:tcPr>
          <w:p w14:paraId="26F7BDF0" w14:textId="77777777" w:rsidR="005A49BC" w:rsidRPr="007F749F" w:rsidRDefault="005A49BC" w:rsidP="000D3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406" w:type="pct"/>
            <w:tcBorders>
              <w:bottom w:val="single" w:sz="4" w:space="0" w:color="auto"/>
            </w:tcBorders>
          </w:tcPr>
          <w:p w14:paraId="519501ED" w14:textId="12810DD5" w:rsidR="005A49BC" w:rsidRPr="007F749F" w:rsidRDefault="00634948" w:rsidP="004C3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6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4,122</w:t>
            </w:r>
          </w:p>
        </w:tc>
        <w:tc>
          <w:tcPr>
            <w:tcW w:w="102" w:type="pct"/>
          </w:tcPr>
          <w:p w14:paraId="38BFA33D" w14:textId="5E6486D2" w:rsidR="005A49BC" w:rsidRPr="007F749F" w:rsidRDefault="005A49BC" w:rsidP="000D3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406" w:type="pct"/>
            <w:tcBorders>
              <w:bottom w:val="single" w:sz="4" w:space="0" w:color="auto"/>
            </w:tcBorders>
          </w:tcPr>
          <w:p w14:paraId="2977A8C1" w14:textId="3B2D4ACA" w:rsidR="005A49BC" w:rsidRPr="007F749F" w:rsidRDefault="00BA14C8" w:rsidP="000D3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3,334</w:t>
            </w:r>
          </w:p>
        </w:tc>
        <w:tc>
          <w:tcPr>
            <w:tcW w:w="99" w:type="pct"/>
          </w:tcPr>
          <w:p w14:paraId="3FAE7B02" w14:textId="45B77105" w:rsidR="005A49BC" w:rsidRPr="007F749F" w:rsidRDefault="005A49BC" w:rsidP="000D3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406" w:type="pct"/>
            <w:gridSpan w:val="2"/>
          </w:tcPr>
          <w:p w14:paraId="23B1CB4D" w14:textId="18D96164" w:rsidR="005A49BC" w:rsidRPr="007F749F" w:rsidRDefault="00634948" w:rsidP="000D3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18</w:t>
            </w:r>
            <w:r w:rsidR="003A1DA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="003A1DA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335</w:t>
            </w:r>
          </w:p>
        </w:tc>
        <w:tc>
          <w:tcPr>
            <w:tcW w:w="99" w:type="pct"/>
          </w:tcPr>
          <w:p w14:paraId="76D11F10" w14:textId="77777777" w:rsidR="005A49BC" w:rsidRPr="007F749F" w:rsidRDefault="005A49BC" w:rsidP="000D3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404" w:type="pct"/>
          </w:tcPr>
          <w:p w14:paraId="4FA19DB3" w14:textId="15343420" w:rsidR="005A49BC" w:rsidRPr="007F749F" w:rsidRDefault="00BA14C8" w:rsidP="004C3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207,364</w:t>
            </w:r>
          </w:p>
        </w:tc>
      </w:tr>
      <w:tr w:rsidR="005A49BC" w:rsidRPr="007F749F" w14:paraId="5D2C3A96" w14:textId="77777777" w:rsidTr="005A49BC">
        <w:tc>
          <w:tcPr>
            <w:tcW w:w="1046" w:type="pct"/>
          </w:tcPr>
          <w:p w14:paraId="57FDBF86" w14:textId="08B52E84" w:rsidR="005A49BC" w:rsidRPr="007F749F" w:rsidRDefault="005A49BC" w:rsidP="008B1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outlineLvl w:val="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749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กำไร</w:t>
            </w:r>
            <w:r w:rsidR="005253D6" w:rsidRPr="007F749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 xml:space="preserve"> </w:t>
            </w:r>
            <w:r w:rsidR="005253D6" w:rsidRPr="007F749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 xml:space="preserve">(ขาดทุน) </w:t>
            </w:r>
            <w:r w:rsidRPr="007F749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จากการดำเนินงาน</w:t>
            </w:r>
          </w:p>
        </w:tc>
        <w:tc>
          <w:tcPr>
            <w:tcW w:w="392" w:type="pct"/>
            <w:tcBorders>
              <w:top w:val="single" w:sz="4" w:space="0" w:color="auto"/>
              <w:bottom w:val="single" w:sz="4" w:space="0" w:color="auto"/>
            </w:tcBorders>
          </w:tcPr>
          <w:p w14:paraId="3CA95A10" w14:textId="0F8CCE86" w:rsidR="005A49BC" w:rsidRPr="007F749F" w:rsidRDefault="00374374" w:rsidP="000D3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7,293</w:t>
            </w:r>
          </w:p>
        </w:tc>
        <w:tc>
          <w:tcPr>
            <w:tcW w:w="99" w:type="pct"/>
          </w:tcPr>
          <w:p w14:paraId="47F0DE3F" w14:textId="77777777" w:rsidR="005A49BC" w:rsidRPr="007F749F" w:rsidRDefault="005A49BC" w:rsidP="000D3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</w:tcPr>
          <w:p w14:paraId="7E8AE6D5" w14:textId="65FC0AEA" w:rsidR="005A49BC" w:rsidRPr="007F749F" w:rsidRDefault="00BA14C8" w:rsidP="000D3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23,540</w:t>
            </w:r>
          </w:p>
        </w:tc>
        <w:tc>
          <w:tcPr>
            <w:tcW w:w="106" w:type="pct"/>
          </w:tcPr>
          <w:p w14:paraId="31C67250" w14:textId="77777777" w:rsidR="005A49BC" w:rsidRPr="007F749F" w:rsidRDefault="005A49BC" w:rsidP="000D3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407" w:type="pct"/>
            <w:tcBorders>
              <w:top w:val="single" w:sz="4" w:space="0" w:color="auto"/>
              <w:bottom w:val="single" w:sz="4" w:space="0" w:color="auto"/>
            </w:tcBorders>
          </w:tcPr>
          <w:p w14:paraId="251C477F" w14:textId="5E0D8646" w:rsidR="005A49BC" w:rsidRPr="007F749F" w:rsidRDefault="00374374" w:rsidP="000D3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(</w:t>
            </w:r>
            <w:r w:rsidR="003A1DA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5,144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)</w:t>
            </w:r>
          </w:p>
        </w:tc>
        <w:tc>
          <w:tcPr>
            <w:tcW w:w="99" w:type="pct"/>
          </w:tcPr>
          <w:p w14:paraId="48EFA435" w14:textId="77777777" w:rsidR="005A49BC" w:rsidRPr="007F749F" w:rsidRDefault="005A49BC" w:rsidP="000D3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419" w:type="pct"/>
            <w:tcBorders>
              <w:top w:val="single" w:sz="4" w:space="0" w:color="auto"/>
              <w:bottom w:val="single" w:sz="4" w:space="0" w:color="auto"/>
            </w:tcBorders>
          </w:tcPr>
          <w:p w14:paraId="2C7B73A0" w14:textId="5172463F" w:rsidR="005A49BC" w:rsidRPr="007F749F" w:rsidRDefault="00BA14C8" w:rsidP="000D3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27,108</w:t>
            </w:r>
          </w:p>
        </w:tc>
        <w:tc>
          <w:tcPr>
            <w:tcW w:w="102" w:type="pct"/>
          </w:tcPr>
          <w:p w14:paraId="3B833FBC" w14:textId="77777777" w:rsidR="005A49BC" w:rsidRPr="007F749F" w:rsidRDefault="005A49BC" w:rsidP="000D3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</w:tcPr>
          <w:p w14:paraId="7922F128" w14:textId="7ADA6BED" w:rsidR="005A49BC" w:rsidRPr="007F749F" w:rsidRDefault="00634948" w:rsidP="000D3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(566)</w:t>
            </w:r>
          </w:p>
        </w:tc>
        <w:tc>
          <w:tcPr>
            <w:tcW w:w="102" w:type="pct"/>
          </w:tcPr>
          <w:p w14:paraId="5D04CD3D" w14:textId="5C77C08E" w:rsidR="005A49BC" w:rsidRPr="007F749F" w:rsidRDefault="005A49BC" w:rsidP="000D3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</w:tcPr>
          <w:p w14:paraId="69DC03B7" w14:textId="4FE6C3E6" w:rsidR="005A49BC" w:rsidRPr="007F749F" w:rsidRDefault="00BA14C8" w:rsidP="004C3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136</w:t>
            </w:r>
          </w:p>
        </w:tc>
        <w:tc>
          <w:tcPr>
            <w:tcW w:w="99" w:type="pct"/>
          </w:tcPr>
          <w:p w14:paraId="170F89F5" w14:textId="6E91C914" w:rsidR="005A49BC" w:rsidRPr="007F749F" w:rsidRDefault="005A49BC" w:rsidP="000D3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406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A2C44C2" w14:textId="6D045F6F" w:rsidR="005A49BC" w:rsidRPr="007F749F" w:rsidRDefault="003A1DA7" w:rsidP="000D3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1,583</w:t>
            </w:r>
          </w:p>
        </w:tc>
        <w:tc>
          <w:tcPr>
            <w:tcW w:w="99" w:type="pct"/>
          </w:tcPr>
          <w:p w14:paraId="1F56AEA1" w14:textId="77777777" w:rsidR="005A49BC" w:rsidRPr="007F749F" w:rsidRDefault="005A49BC" w:rsidP="000D3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404" w:type="pct"/>
            <w:tcBorders>
              <w:top w:val="single" w:sz="4" w:space="0" w:color="auto"/>
              <w:bottom w:val="single" w:sz="4" w:space="0" w:color="auto"/>
            </w:tcBorders>
          </w:tcPr>
          <w:p w14:paraId="5B761C65" w14:textId="4F83263B" w:rsidR="005A49BC" w:rsidRPr="007F749F" w:rsidRDefault="00BA14C8" w:rsidP="004C3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50,784</w:t>
            </w:r>
          </w:p>
        </w:tc>
      </w:tr>
      <w:tr w:rsidR="005A49BC" w:rsidRPr="007F749F" w14:paraId="2F4E2E5C" w14:textId="77777777" w:rsidTr="005A49BC">
        <w:trPr>
          <w:trHeight w:hRule="exact" w:val="288"/>
        </w:trPr>
        <w:tc>
          <w:tcPr>
            <w:tcW w:w="1046" w:type="pct"/>
          </w:tcPr>
          <w:p w14:paraId="04D07BEA" w14:textId="77777777" w:rsidR="005A49BC" w:rsidRPr="007F749F" w:rsidRDefault="005A49BC" w:rsidP="008B1205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92" w:type="pct"/>
            <w:tcBorders>
              <w:top w:val="single" w:sz="4" w:space="0" w:color="auto"/>
            </w:tcBorders>
          </w:tcPr>
          <w:p w14:paraId="4D2E774E" w14:textId="77777777" w:rsidR="005A49BC" w:rsidRPr="007F749F" w:rsidRDefault="005A49BC" w:rsidP="000D3B7F">
            <w:pPr>
              <w:tabs>
                <w:tab w:val="clear" w:pos="680"/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" w:type="pct"/>
          </w:tcPr>
          <w:p w14:paraId="0AA3C720" w14:textId="77777777" w:rsidR="005A49BC" w:rsidRPr="007F749F" w:rsidRDefault="005A49BC" w:rsidP="000D3B7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8" w:type="pct"/>
            <w:tcBorders>
              <w:top w:val="single" w:sz="4" w:space="0" w:color="auto"/>
            </w:tcBorders>
          </w:tcPr>
          <w:p w14:paraId="481ADDA8" w14:textId="77777777" w:rsidR="005A49BC" w:rsidRPr="007F749F" w:rsidRDefault="005A49BC" w:rsidP="000D3B7F">
            <w:pPr>
              <w:tabs>
                <w:tab w:val="clear" w:pos="680"/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" w:type="pct"/>
          </w:tcPr>
          <w:p w14:paraId="49B6575D" w14:textId="77777777" w:rsidR="005A49BC" w:rsidRPr="007F749F" w:rsidRDefault="005A49BC" w:rsidP="000D3B7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7" w:type="pct"/>
            <w:tcBorders>
              <w:top w:val="single" w:sz="4" w:space="0" w:color="auto"/>
            </w:tcBorders>
          </w:tcPr>
          <w:p w14:paraId="734262C0" w14:textId="77777777" w:rsidR="005A49BC" w:rsidRPr="007F749F" w:rsidRDefault="005A49BC" w:rsidP="000D3B7F">
            <w:pPr>
              <w:tabs>
                <w:tab w:val="clear" w:pos="680"/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" w:type="pct"/>
          </w:tcPr>
          <w:p w14:paraId="54D34307" w14:textId="77777777" w:rsidR="005A49BC" w:rsidRPr="007F749F" w:rsidRDefault="005A49BC" w:rsidP="000D3B7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19" w:type="pct"/>
            <w:tcBorders>
              <w:top w:val="single" w:sz="4" w:space="0" w:color="auto"/>
            </w:tcBorders>
          </w:tcPr>
          <w:p w14:paraId="47BF574F" w14:textId="77777777" w:rsidR="005A49BC" w:rsidRPr="007F749F" w:rsidRDefault="005A49BC" w:rsidP="000D3B7F">
            <w:pPr>
              <w:tabs>
                <w:tab w:val="clear" w:pos="680"/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" w:type="pct"/>
          </w:tcPr>
          <w:p w14:paraId="2FBA7D68" w14:textId="77777777" w:rsidR="005A49BC" w:rsidRPr="007F749F" w:rsidRDefault="005A49BC" w:rsidP="000D3B7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6" w:type="pct"/>
            <w:tcBorders>
              <w:top w:val="single" w:sz="4" w:space="0" w:color="auto"/>
            </w:tcBorders>
          </w:tcPr>
          <w:p w14:paraId="79BAE17E" w14:textId="3530E47E" w:rsidR="005A49BC" w:rsidRPr="007F749F" w:rsidRDefault="005A49BC" w:rsidP="000D3B7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" w:type="pct"/>
          </w:tcPr>
          <w:p w14:paraId="3F996D1E" w14:textId="4C8A891C" w:rsidR="005A49BC" w:rsidRPr="007F749F" w:rsidRDefault="005A49BC" w:rsidP="000D3B7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6" w:type="pct"/>
            <w:tcBorders>
              <w:top w:val="single" w:sz="4" w:space="0" w:color="auto"/>
            </w:tcBorders>
          </w:tcPr>
          <w:p w14:paraId="41AB640F" w14:textId="1C428949" w:rsidR="005A49BC" w:rsidRPr="007F749F" w:rsidRDefault="005A49BC" w:rsidP="000D3B7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" w:type="pct"/>
          </w:tcPr>
          <w:p w14:paraId="12853D88" w14:textId="388782A2" w:rsidR="005A49BC" w:rsidRPr="007F749F" w:rsidRDefault="005A49BC" w:rsidP="000D3B7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6" w:type="pct"/>
            <w:gridSpan w:val="2"/>
            <w:tcBorders>
              <w:top w:val="single" w:sz="4" w:space="0" w:color="auto"/>
            </w:tcBorders>
          </w:tcPr>
          <w:p w14:paraId="1C9636FE" w14:textId="77777777" w:rsidR="005A49BC" w:rsidRPr="007F749F" w:rsidRDefault="005A49BC" w:rsidP="000D3B7F">
            <w:pPr>
              <w:tabs>
                <w:tab w:val="clear" w:pos="680"/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" w:type="pct"/>
          </w:tcPr>
          <w:p w14:paraId="49C864AC" w14:textId="77777777" w:rsidR="005A49BC" w:rsidRPr="007F749F" w:rsidRDefault="005A49BC" w:rsidP="000D3B7F">
            <w:pPr>
              <w:tabs>
                <w:tab w:val="clear" w:pos="680"/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4" w:type="pct"/>
            <w:tcBorders>
              <w:top w:val="single" w:sz="4" w:space="0" w:color="auto"/>
            </w:tcBorders>
          </w:tcPr>
          <w:p w14:paraId="27CAEF61" w14:textId="77777777" w:rsidR="005A49BC" w:rsidRPr="007F749F" w:rsidRDefault="005A49BC" w:rsidP="000D3B7F">
            <w:pPr>
              <w:tabs>
                <w:tab w:val="clear" w:pos="680"/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A49BC" w:rsidRPr="007F749F" w14:paraId="3193A520" w14:textId="77777777" w:rsidTr="005A49BC">
        <w:tc>
          <w:tcPr>
            <w:tcW w:w="1046" w:type="pct"/>
          </w:tcPr>
          <w:p w14:paraId="65555C42" w14:textId="77777777" w:rsidR="005A49BC" w:rsidRPr="007F749F" w:rsidRDefault="005A49BC" w:rsidP="008B1205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749F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รายได้ที่ปันส่วนไม่ได้</w:t>
            </w:r>
          </w:p>
        </w:tc>
        <w:tc>
          <w:tcPr>
            <w:tcW w:w="392" w:type="pct"/>
          </w:tcPr>
          <w:p w14:paraId="16C12BD7" w14:textId="77777777" w:rsidR="005A49BC" w:rsidRPr="007F749F" w:rsidRDefault="005A49BC" w:rsidP="000D3B7F">
            <w:pPr>
              <w:tabs>
                <w:tab w:val="clear" w:pos="680"/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" w:type="pct"/>
          </w:tcPr>
          <w:p w14:paraId="0BBBA51C" w14:textId="77777777" w:rsidR="005A49BC" w:rsidRPr="007F749F" w:rsidRDefault="005A49BC" w:rsidP="000D3B7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8" w:type="pct"/>
          </w:tcPr>
          <w:p w14:paraId="38B9DA05" w14:textId="77777777" w:rsidR="005A49BC" w:rsidRPr="007F749F" w:rsidRDefault="005A49BC" w:rsidP="000D3B7F">
            <w:pPr>
              <w:tabs>
                <w:tab w:val="clear" w:pos="680"/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" w:type="pct"/>
          </w:tcPr>
          <w:p w14:paraId="4CEDCA28" w14:textId="77777777" w:rsidR="005A49BC" w:rsidRPr="007F749F" w:rsidRDefault="005A49BC" w:rsidP="000D3B7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7" w:type="pct"/>
          </w:tcPr>
          <w:p w14:paraId="5971404A" w14:textId="77777777" w:rsidR="005A49BC" w:rsidRPr="007F749F" w:rsidRDefault="005A49BC" w:rsidP="000D3B7F">
            <w:pPr>
              <w:tabs>
                <w:tab w:val="clear" w:pos="680"/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" w:type="pct"/>
          </w:tcPr>
          <w:p w14:paraId="68BC35F7" w14:textId="77777777" w:rsidR="005A49BC" w:rsidRPr="007F749F" w:rsidRDefault="005A49BC" w:rsidP="000D3B7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19" w:type="pct"/>
          </w:tcPr>
          <w:p w14:paraId="176F31D4" w14:textId="77777777" w:rsidR="005A49BC" w:rsidRPr="007F749F" w:rsidRDefault="005A49BC" w:rsidP="000D3B7F">
            <w:pPr>
              <w:tabs>
                <w:tab w:val="clear" w:pos="680"/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" w:type="pct"/>
          </w:tcPr>
          <w:p w14:paraId="15A2B4B7" w14:textId="77777777" w:rsidR="005A49BC" w:rsidRPr="007F749F" w:rsidRDefault="005A49BC" w:rsidP="000D3B7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6" w:type="pct"/>
          </w:tcPr>
          <w:p w14:paraId="1A91DF54" w14:textId="2069CB23" w:rsidR="005A49BC" w:rsidRPr="007F749F" w:rsidRDefault="005A49BC" w:rsidP="000D3B7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" w:type="pct"/>
          </w:tcPr>
          <w:p w14:paraId="0A2E0014" w14:textId="11699550" w:rsidR="005A49BC" w:rsidRPr="007F749F" w:rsidRDefault="005A49BC" w:rsidP="000D3B7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6" w:type="pct"/>
          </w:tcPr>
          <w:p w14:paraId="5EC4232E" w14:textId="7BFBE931" w:rsidR="005A49BC" w:rsidRPr="007F749F" w:rsidRDefault="005A49BC" w:rsidP="000D3B7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" w:type="pct"/>
          </w:tcPr>
          <w:p w14:paraId="1FD7577A" w14:textId="672A59CE" w:rsidR="005A49BC" w:rsidRPr="007F749F" w:rsidRDefault="005A49BC" w:rsidP="000D3B7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6" w:type="pct"/>
            <w:gridSpan w:val="2"/>
          </w:tcPr>
          <w:p w14:paraId="2343A569" w14:textId="65769B04" w:rsidR="005A49BC" w:rsidRPr="004C35C5" w:rsidRDefault="00634948" w:rsidP="004C3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5,639</w:t>
            </w:r>
          </w:p>
        </w:tc>
        <w:tc>
          <w:tcPr>
            <w:tcW w:w="99" w:type="pct"/>
          </w:tcPr>
          <w:p w14:paraId="752D688F" w14:textId="77777777" w:rsidR="005A49BC" w:rsidRPr="007F749F" w:rsidRDefault="005A49BC" w:rsidP="000D3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404" w:type="pct"/>
          </w:tcPr>
          <w:p w14:paraId="6A1137B9" w14:textId="44222972" w:rsidR="005A49BC" w:rsidRPr="007F749F" w:rsidRDefault="00BA14C8" w:rsidP="004C3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2,175</w:t>
            </w:r>
          </w:p>
        </w:tc>
      </w:tr>
      <w:tr w:rsidR="005A49BC" w:rsidRPr="007F749F" w14:paraId="763004F6" w14:textId="77777777" w:rsidTr="005A49BC">
        <w:tc>
          <w:tcPr>
            <w:tcW w:w="1046" w:type="pct"/>
          </w:tcPr>
          <w:p w14:paraId="08328C34" w14:textId="77777777" w:rsidR="005A49BC" w:rsidRPr="007F749F" w:rsidRDefault="005A49BC" w:rsidP="00822455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F749F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ค่าใช้จ่ายที่ปันส่วนไม่ได้</w:t>
            </w:r>
          </w:p>
        </w:tc>
        <w:tc>
          <w:tcPr>
            <w:tcW w:w="392" w:type="pct"/>
          </w:tcPr>
          <w:p w14:paraId="1639569F" w14:textId="77777777" w:rsidR="005A49BC" w:rsidRPr="007F749F" w:rsidRDefault="005A49BC" w:rsidP="000D3B7F">
            <w:pPr>
              <w:tabs>
                <w:tab w:val="clear" w:pos="680"/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" w:type="pct"/>
          </w:tcPr>
          <w:p w14:paraId="30BCE04A" w14:textId="77777777" w:rsidR="005A49BC" w:rsidRPr="007F749F" w:rsidRDefault="005A49BC" w:rsidP="000D3B7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8" w:type="pct"/>
          </w:tcPr>
          <w:p w14:paraId="58F53825" w14:textId="77777777" w:rsidR="005A49BC" w:rsidRPr="007F749F" w:rsidRDefault="005A49BC" w:rsidP="000D3B7F">
            <w:pPr>
              <w:tabs>
                <w:tab w:val="clear" w:pos="680"/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" w:type="pct"/>
          </w:tcPr>
          <w:p w14:paraId="5277C54C" w14:textId="77777777" w:rsidR="005A49BC" w:rsidRPr="007F749F" w:rsidRDefault="005A49BC" w:rsidP="000D3B7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7" w:type="pct"/>
          </w:tcPr>
          <w:p w14:paraId="57D8D6FD" w14:textId="77777777" w:rsidR="005A49BC" w:rsidRPr="007F749F" w:rsidRDefault="005A49BC" w:rsidP="000D3B7F">
            <w:pPr>
              <w:tabs>
                <w:tab w:val="clear" w:pos="680"/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" w:type="pct"/>
          </w:tcPr>
          <w:p w14:paraId="34BC94B5" w14:textId="77777777" w:rsidR="005A49BC" w:rsidRPr="007F749F" w:rsidRDefault="005A49BC" w:rsidP="000D3B7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19" w:type="pct"/>
          </w:tcPr>
          <w:p w14:paraId="41A1B3B4" w14:textId="77777777" w:rsidR="005A49BC" w:rsidRPr="007F749F" w:rsidRDefault="005A49BC" w:rsidP="000D3B7F">
            <w:pPr>
              <w:tabs>
                <w:tab w:val="clear" w:pos="680"/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" w:type="pct"/>
          </w:tcPr>
          <w:p w14:paraId="56DF4A35" w14:textId="77777777" w:rsidR="005A49BC" w:rsidRPr="007F749F" w:rsidRDefault="005A49BC" w:rsidP="000D3B7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6" w:type="pct"/>
          </w:tcPr>
          <w:p w14:paraId="2497101C" w14:textId="1DFB9066" w:rsidR="005A49BC" w:rsidRPr="007F749F" w:rsidRDefault="005A49BC" w:rsidP="000D3B7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" w:type="pct"/>
          </w:tcPr>
          <w:p w14:paraId="39BFE52D" w14:textId="69315502" w:rsidR="005A49BC" w:rsidRPr="007F749F" w:rsidRDefault="005A49BC" w:rsidP="000D3B7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6" w:type="pct"/>
          </w:tcPr>
          <w:p w14:paraId="31DFB954" w14:textId="21C5BBBC" w:rsidR="005A49BC" w:rsidRPr="007F749F" w:rsidRDefault="005A49BC" w:rsidP="000D3B7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" w:type="pct"/>
          </w:tcPr>
          <w:p w14:paraId="7377D2F5" w14:textId="25867268" w:rsidR="005A49BC" w:rsidRPr="007F749F" w:rsidRDefault="005A49BC" w:rsidP="000D3B7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6" w:type="pct"/>
            <w:gridSpan w:val="2"/>
          </w:tcPr>
          <w:p w14:paraId="56E507A6" w14:textId="28DAD727" w:rsidR="005A49BC" w:rsidRPr="007F749F" w:rsidRDefault="00634948" w:rsidP="000D3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(33,350)</w:t>
            </w:r>
          </w:p>
        </w:tc>
        <w:tc>
          <w:tcPr>
            <w:tcW w:w="99" w:type="pct"/>
          </w:tcPr>
          <w:p w14:paraId="2B6354E1" w14:textId="77777777" w:rsidR="005A49BC" w:rsidRPr="007F749F" w:rsidRDefault="005A49BC" w:rsidP="000D3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404" w:type="pct"/>
          </w:tcPr>
          <w:p w14:paraId="1CBC12F5" w14:textId="2DF04F6B" w:rsidR="005A49BC" w:rsidRPr="007F749F" w:rsidRDefault="00BA14C8" w:rsidP="004C3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(23,976)</w:t>
            </w:r>
          </w:p>
        </w:tc>
      </w:tr>
      <w:tr w:rsidR="00B30160" w:rsidRPr="007F749F" w14:paraId="27027CFE" w14:textId="77777777" w:rsidTr="00B30160">
        <w:tc>
          <w:tcPr>
            <w:tcW w:w="1537" w:type="pct"/>
            <w:gridSpan w:val="3"/>
          </w:tcPr>
          <w:p w14:paraId="49420F73" w14:textId="447F01FF" w:rsidR="00B30160" w:rsidRPr="007F749F" w:rsidRDefault="00B30160" w:rsidP="00B30160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30160">
              <w:rPr>
                <w:rFonts w:asciiTheme="majorBidi" w:hAnsiTheme="majorBidi"/>
                <w:sz w:val="30"/>
                <w:szCs w:val="30"/>
                <w:cs/>
              </w:rPr>
              <w:t>ผลกำไรจากการวัดมูลค่าสินทรัพย์ทางการเงิน</w:t>
            </w:r>
          </w:p>
        </w:tc>
        <w:tc>
          <w:tcPr>
            <w:tcW w:w="408" w:type="pct"/>
          </w:tcPr>
          <w:p w14:paraId="065798BB" w14:textId="77777777" w:rsidR="00B30160" w:rsidRPr="007F749F" w:rsidRDefault="00B30160" w:rsidP="000D3B7F">
            <w:pPr>
              <w:tabs>
                <w:tab w:val="clear" w:pos="680"/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" w:type="pct"/>
          </w:tcPr>
          <w:p w14:paraId="698AEB43" w14:textId="77777777" w:rsidR="00B30160" w:rsidRPr="007F749F" w:rsidRDefault="00B30160" w:rsidP="000D3B7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7" w:type="pct"/>
          </w:tcPr>
          <w:p w14:paraId="1170656D" w14:textId="77777777" w:rsidR="00B30160" w:rsidRPr="007F749F" w:rsidRDefault="00B30160" w:rsidP="000D3B7F">
            <w:pPr>
              <w:tabs>
                <w:tab w:val="clear" w:pos="680"/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" w:type="pct"/>
          </w:tcPr>
          <w:p w14:paraId="1FEFB248" w14:textId="77777777" w:rsidR="00B30160" w:rsidRPr="007F749F" w:rsidRDefault="00B30160" w:rsidP="000D3B7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19" w:type="pct"/>
          </w:tcPr>
          <w:p w14:paraId="49974A06" w14:textId="77777777" w:rsidR="00B30160" w:rsidRPr="007F749F" w:rsidRDefault="00B30160" w:rsidP="000D3B7F">
            <w:pPr>
              <w:tabs>
                <w:tab w:val="clear" w:pos="680"/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" w:type="pct"/>
          </w:tcPr>
          <w:p w14:paraId="4BFFA82A" w14:textId="77777777" w:rsidR="00B30160" w:rsidRPr="007F749F" w:rsidRDefault="00B30160" w:rsidP="000D3B7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6" w:type="pct"/>
          </w:tcPr>
          <w:p w14:paraId="29E320E3" w14:textId="77777777" w:rsidR="00B30160" w:rsidRPr="007F749F" w:rsidRDefault="00B30160" w:rsidP="000D3B7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" w:type="pct"/>
          </w:tcPr>
          <w:p w14:paraId="09715ED6" w14:textId="77777777" w:rsidR="00B30160" w:rsidRPr="007F749F" w:rsidRDefault="00B30160" w:rsidP="000D3B7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6" w:type="pct"/>
          </w:tcPr>
          <w:p w14:paraId="5D4FFE53" w14:textId="77777777" w:rsidR="00B30160" w:rsidRPr="007F749F" w:rsidRDefault="00B30160" w:rsidP="000D3B7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" w:type="pct"/>
          </w:tcPr>
          <w:p w14:paraId="60DC9409" w14:textId="77777777" w:rsidR="00B30160" w:rsidRPr="007F749F" w:rsidRDefault="00B30160" w:rsidP="000D3B7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6" w:type="pct"/>
            <w:gridSpan w:val="2"/>
          </w:tcPr>
          <w:p w14:paraId="09280DF7" w14:textId="49A1CDD8" w:rsidR="00B30160" w:rsidRPr="007F749F" w:rsidRDefault="00634948" w:rsidP="004C3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357</w:t>
            </w:r>
          </w:p>
        </w:tc>
        <w:tc>
          <w:tcPr>
            <w:tcW w:w="99" w:type="pct"/>
          </w:tcPr>
          <w:p w14:paraId="60AC7766" w14:textId="77777777" w:rsidR="00B30160" w:rsidRPr="007F749F" w:rsidRDefault="00B30160" w:rsidP="000D3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404" w:type="pct"/>
          </w:tcPr>
          <w:p w14:paraId="536D6682" w14:textId="7723934F" w:rsidR="00B30160" w:rsidRPr="007F749F" w:rsidRDefault="00BA14C8" w:rsidP="00B30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</w:tr>
      <w:tr w:rsidR="00BA14C8" w:rsidRPr="007F749F" w14:paraId="3D35540B" w14:textId="77777777" w:rsidTr="00BA14C8">
        <w:tc>
          <w:tcPr>
            <w:tcW w:w="2976" w:type="pct"/>
            <w:gridSpan w:val="8"/>
          </w:tcPr>
          <w:p w14:paraId="0A597230" w14:textId="2B36E565" w:rsidR="00BA14C8" w:rsidRPr="007F749F" w:rsidRDefault="00BA14C8" w:rsidP="00BA14C8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F749F">
              <w:rPr>
                <w:rFonts w:asciiTheme="majorBidi" w:hAnsiTheme="majorBidi"/>
                <w:sz w:val="30"/>
                <w:szCs w:val="30"/>
                <w:cs/>
              </w:rPr>
              <w:t>กลับรายการ</w:t>
            </w:r>
            <w:r w:rsidR="00111DBF"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(ขาดทุน</w:t>
            </w:r>
            <w:r w:rsidRPr="007F749F">
              <w:rPr>
                <w:rFonts w:asciiTheme="majorBidi" w:hAnsiTheme="majorBidi"/>
                <w:sz w:val="30"/>
                <w:szCs w:val="30"/>
                <w:cs/>
              </w:rPr>
              <w:t>จากการด้อยค่า</w:t>
            </w:r>
            <w:r w:rsidR="005A205A">
              <w:rPr>
                <w:rFonts w:asciiTheme="majorBidi" w:hAnsiTheme="majorBidi"/>
                <w:sz w:val="30"/>
                <w:szCs w:val="30"/>
              </w:rPr>
              <w:t>)</w:t>
            </w:r>
            <w:r w:rsidR="00111DBF"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  <w:r w:rsidRPr="007F749F">
              <w:rPr>
                <w:rFonts w:asciiTheme="majorBidi" w:hAnsiTheme="majorBidi"/>
                <w:sz w:val="30"/>
                <w:szCs w:val="30"/>
                <w:cs/>
              </w:rPr>
              <w:t xml:space="preserve">ที่รับรู้ในกำไรหรือขาดทุนซึ่งเป็นไปตาม </w:t>
            </w:r>
            <w:r w:rsidRPr="007F749F">
              <w:rPr>
                <w:rFonts w:asciiTheme="majorBidi" w:hAnsiTheme="majorBidi"/>
                <w:sz w:val="30"/>
                <w:szCs w:val="30"/>
                <w:lang w:val="en-GB"/>
              </w:rPr>
              <w:t>TFRS9</w:t>
            </w:r>
          </w:p>
        </w:tc>
        <w:tc>
          <w:tcPr>
            <w:tcW w:w="102" w:type="pct"/>
          </w:tcPr>
          <w:p w14:paraId="247E3F2E" w14:textId="77777777" w:rsidR="00BA14C8" w:rsidRPr="007F749F" w:rsidRDefault="00BA14C8" w:rsidP="000D3B7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6" w:type="pct"/>
          </w:tcPr>
          <w:p w14:paraId="1A4A93D7" w14:textId="77777777" w:rsidR="00BA14C8" w:rsidRPr="007F749F" w:rsidRDefault="00BA14C8" w:rsidP="000D3B7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" w:type="pct"/>
          </w:tcPr>
          <w:p w14:paraId="3A166790" w14:textId="77777777" w:rsidR="00BA14C8" w:rsidRPr="007F749F" w:rsidRDefault="00BA14C8" w:rsidP="000D3B7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6" w:type="pct"/>
          </w:tcPr>
          <w:p w14:paraId="088FCB98" w14:textId="77777777" w:rsidR="00BA14C8" w:rsidRPr="007F749F" w:rsidRDefault="00BA14C8" w:rsidP="000D3B7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" w:type="pct"/>
          </w:tcPr>
          <w:p w14:paraId="0F823640" w14:textId="77777777" w:rsidR="00BA14C8" w:rsidRPr="007F749F" w:rsidRDefault="00BA14C8" w:rsidP="000D3B7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6" w:type="pct"/>
            <w:gridSpan w:val="2"/>
          </w:tcPr>
          <w:p w14:paraId="1167F94A" w14:textId="1DC74B51" w:rsidR="00BA14C8" w:rsidRPr="007F749F" w:rsidRDefault="00634948" w:rsidP="004C3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675</w:t>
            </w:r>
          </w:p>
        </w:tc>
        <w:tc>
          <w:tcPr>
            <w:tcW w:w="99" w:type="pct"/>
          </w:tcPr>
          <w:p w14:paraId="5CD33CA9" w14:textId="77777777" w:rsidR="00BA14C8" w:rsidRPr="007F749F" w:rsidRDefault="00BA14C8" w:rsidP="000D3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404" w:type="pct"/>
          </w:tcPr>
          <w:p w14:paraId="2ECB02C0" w14:textId="5FCFAA41" w:rsidR="00BA14C8" w:rsidRPr="007F749F" w:rsidRDefault="00BA14C8" w:rsidP="00923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(65)</w:t>
            </w:r>
          </w:p>
        </w:tc>
      </w:tr>
      <w:tr w:rsidR="005A49BC" w:rsidRPr="007F749F" w14:paraId="02A24D04" w14:textId="77777777" w:rsidTr="005A49BC">
        <w:trPr>
          <w:trHeight w:val="380"/>
        </w:trPr>
        <w:tc>
          <w:tcPr>
            <w:tcW w:w="1046" w:type="pct"/>
          </w:tcPr>
          <w:p w14:paraId="2B3B47E8" w14:textId="77777777" w:rsidR="005A49BC" w:rsidRPr="007F749F" w:rsidRDefault="005A49BC" w:rsidP="008B1205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F749F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392" w:type="pct"/>
          </w:tcPr>
          <w:p w14:paraId="1C42508C" w14:textId="77777777" w:rsidR="005A49BC" w:rsidRPr="007F749F" w:rsidRDefault="005A49BC" w:rsidP="000D3B7F">
            <w:pPr>
              <w:tabs>
                <w:tab w:val="clear" w:pos="680"/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" w:type="pct"/>
          </w:tcPr>
          <w:p w14:paraId="3718C65A" w14:textId="77777777" w:rsidR="005A49BC" w:rsidRPr="007F749F" w:rsidRDefault="005A49BC" w:rsidP="000D3B7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8" w:type="pct"/>
          </w:tcPr>
          <w:p w14:paraId="4C7E4D13" w14:textId="77777777" w:rsidR="005A49BC" w:rsidRPr="007F749F" w:rsidRDefault="005A49BC" w:rsidP="000D3B7F">
            <w:pPr>
              <w:tabs>
                <w:tab w:val="clear" w:pos="680"/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" w:type="pct"/>
          </w:tcPr>
          <w:p w14:paraId="245FBEB3" w14:textId="77777777" w:rsidR="005A49BC" w:rsidRPr="007F749F" w:rsidRDefault="005A49BC" w:rsidP="000D3B7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7" w:type="pct"/>
          </w:tcPr>
          <w:p w14:paraId="0823A8FB" w14:textId="77777777" w:rsidR="005A49BC" w:rsidRPr="007F749F" w:rsidRDefault="005A49BC" w:rsidP="000D3B7F">
            <w:pPr>
              <w:tabs>
                <w:tab w:val="clear" w:pos="680"/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" w:type="pct"/>
          </w:tcPr>
          <w:p w14:paraId="5B165164" w14:textId="77777777" w:rsidR="005A49BC" w:rsidRPr="007F749F" w:rsidRDefault="005A49BC" w:rsidP="000D3B7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19" w:type="pct"/>
          </w:tcPr>
          <w:p w14:paraId="023D499D" w14:textId="77777777" w:rsidR="005A49BC" w:rsidRPr="007F749F" w:rsidRDefault="005A49BC" w:rsidP="000D3B7F">
            <w:pPr>
              <w:tabs>
                <w:tab w:val="clear" w:pos="680"/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" w:type="pct"/>
          </w:tcPr>
          <w:p w14:paraId="4D99390B" w14:textId="77777777" w:rsidR="005A49BC" w:rsidRPr="007F749F" w:rsidRDefault="005A49BC" w:rsidP="000D3B7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6" w:type="pct"/>
          </w:tcPr>
          <w:p w14:paraId="2689B242" w14:textId="4F2EB316" w:rsidR="005A49BC" w:rsidRPr="007F749F" w:rsidRDefault="005A49BC" w:rsidP="000D3B7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" w:type="pct"/>
          </w:tcPr>
          <w:p w14:paraId="390DC1A5" w14:textId="5251C89B" w:rsidR="005A49BC" w:rsidRPr="007F749F" w:rsidRDefault="005A49BC" w:rsidP="000D3B7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6" w:type="pct"/>
          </w:tcPr>
          <w:p w14:paraId="125586D7" w14:textId="11C7CCF0" w:rsidR="005A49BC" w:rsidRPr="007F749F" w:rsidRDefault="005A49BC" w:rsidP="000D3B7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" w:type="pct"/>
          </w:tcPr>
          <w:p w14:paraId="043DCF2D" w14:textId="6ED5922C" w:rsidR="005A49BC" w:rsidRPr="007F749F" w:rsidRDefault="005A49BC" w:rsidP="000D3B7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6" w:type="pct"/>
            <w:gridSpan w:val="2"/>
          </w:tcPr>
          <w:p w14:paraId="52419B3C" w14:textId="5756F4F8" w:rsidR="005A49BC" w:rsidRPr="007F749F" w:rsidRDefault="00634948" w:rsidP="000D3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(3,634)</w:t>
            </w:r>
          </w:p>
        </w:tc>
        <w:tc>
          <w:tcPr>
            <w:tcW w:w="99" w:type="pct"/>
          </w:tcPr>
          <w:p w14:paraId="39ED2BDF" w14:textId="77777777" w:rsidR="005A49BC" w:rsidRPr="007F749F" w:rsidRDefault="005A49BC" w:rsidP="000D3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404" w:type="pct"/>
          </w:tcPr>
          <w:p w14:paraId="5AB8E7D2" w14:textId="6606C79B" w:rsidR="005A49BC" w:rsidRPr="007F749F" w:rsidRDefault="00BA14C8" w:rsidP="004C3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(4,776)</w:t>
            </w:r>
          </w:p>
        </w:tc>
      </w:tr>
      <w:tr w:rsidR="005A49BC" w:rsidRPr="0016249F" w14:paraId="4CD41A94" w14:textId="77777777" w:rsidTr="005A49BC">
        <w:trPr>
          <w:trHeight w:val="300"/>
        </w:trPr>
        <w:tc>
          <w:tcPr>
            <w:tcW w:w="1046" w:type="pct"/>
          </w:tcPr>
          <w:p w14:paraId="2771513F" w14:textId="6F0F8370" w:rsidR="005A49BC" w:rsidRPr="007F749F" w:rsidRDefault="005A49BC" w:rsidP="000D3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outlineLvl w:val="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749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กำไร</w:t>
            </w:r>
            <w:r w:rsidR="005253D6" w:rsidRPr="007F749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 xml:space="preserve"> </w:t>
            </w:r>
            <w:r w:rsidR="005253D6" w:rsidRPr="007F749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 xml:space="preserve">(ขาดทุน) </w:t>
            </w:r>
            <w:r w:rsidRPr="007F749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ก่อนภาษีเงินได้</w:t>
            </w:r>
          </w:p>
        </w:tc>
        <w:tc>
          <w:tcPr>
            <w:tcW w:w="392" w:type="pct"/>
          </w:tcPr>
          <w:p w14:paraId="4146999B" w14:textId="77777777" w:rsidR="005A49BC" w:rsidRPr="007F749F" w:rsidRDefault="005A49BC" w:rsidP="000D3B7F">
            <w:pPr>
              <w:tabs>
                <w:tab w:val="clear" w:pos="680"/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" w:type="pct"/>
          </w:tcPr>
          <w:p w14:paraId="4C7FB73C" w14:textId="77777777" w:rsidR="005A49BC" w:rsidRPr="007F749F" w:rsidRDefault="005A49BC" w:rsidP="000D3B7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8" w:type="pct"/>
          </w:tcPr>
          <w:p w14:paraId="5AA55029" w14:textId="77777777" w:rsidR="005A49BC" w:rsidRPr="007F749F" w:rsidRDefault="005A49BC" w:rsidP="000D3B7F">
            <w:pPr>
              <w:tabs>
                <w:tab w:val="clear" w:pos="680"/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" w:type="pct"/>
          </w:tcPr>
          <w:p w14:paraId="13012D28" w14:textId="77777777" w:rsidR="005A49BC" w:rsidRPr="007F749F" w:rsidRDefault="005A49BC" w:rsidP="000D3B7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7" w:type="pct"/>
          </w:tcPr>
          <w:p w14:paraId="2F2E1F77" w14:textId="77777777" w:rsidR="005A49BC" w:rsidRPr="007F749F" w:rsidRDefault="005A49BC" w:rsidP="000D3B7F">
            <w:pPr>
              <w:tabs>
                <w:tab w:val="clear" w:pos="680"/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" w:type="pct"/>
          </w:tcPr>
          <w:p w14:paraId="1779DA18" w14:textId="77777777" w:rsidR="005A49BC" w:rsidRPr="007F749F" w:rsidRDefault="005A49BC" w:rsidP="000D3B7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19" w:type="pct"/>
          </w:tcPr>
          <w:p w14:paraId="38B09799" w14:textId="77777777" w:rsidR="005A49BC" w:rsidRPr="007F749F" w:rsidRDefault="005A49BC" w:rsidP="000D3B7F">
            <w:pPr>
              <w:tabs>
                <w:tab w:val="clear" w:pos="680"/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" w:type="pct"/>
          </w:tcPr>
          <w:p w14:paraId="2BF26D4B" w14:textId="77777777" w:rsidR="005A49BC" w:rsidRPr="007F749F" w:rsidRDefault="005A49BC" w:rsidP="000D3B7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6" w:type="pct"/>
          </w:tcPr>
          <w:p w14:paraId="09ECBB25" w14:textId="0A2E43F9" w:rsidR="005A49BC" w:rsidRPr="007F749F" w:rsidRDefault="005A49BC" w:rsidP="000D3B7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" w:type="pct"/>
          </w:tcPr>
          <w:p w14:paraId="7BB953AC" w14:textId="0B88608D" w:rsidR="005A49BC" w:rsidRPr="007F749F" w:rsidRDefault="005A49BC" w:rsidP="000D3B7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6" w:type="pct"/>
          </w:tcPr>
          <w:p w14:paraId="2B3F1A36" w14:textId="5FCAA218" w:rsidR="005A49BC" w:rsidRPr="007F749F" w:rsidRDefault="005A49BC" w:rsidP="000D3B7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" w:type="pct"/>
          </w:tcPr>
          <w:p w14:paraId="69B489FE" w14:textId="7622AC76" w:rsidR="005A49BC" w:rsidRPr="007F749F" w:rsidRDefault="005A49BC" w:rsidP="000D3B7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6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E1EC511" w14:textId="3851F61A" w:rsidR="005A49BC" w:rsidRPr="007F749F" w:rsidRDefault="00634948" w:rsidP="000D3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(2</w:t>
            </w:r>
            <w:r w:rsidR="003A1DA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="003A1DA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730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)</w:t>
            </w:r>
          </w:p>
        </w:tc>
        <w:tc>
          <w:tcPr>
            <w:tcW w:w="99" w:type="pct"/>
          </w:tcPr>
          <w:p w14:paraId="0D7AF751" w14:textId="77777777" w:rsidR="005A49BC" w:rsidRPr="007F749F" w:rsidRDefault="005A49BC" w:rsidP="000D3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404" w:type="pct"/>
            <w:tcBorders>
              <w:top w:val="single" w:sz="4" w:space="0" w:color="auto"/>
              <w:bottom w:val="double" w:sz="4" w:space="0" w:color="auto"/>
            </w:tcBorders>
          </w:tcPr>
          <w:p w14:paraId="416EA59C" w14:textId="0F268C79" w:rsidR="005A49BC" w:rsidRPr="0016249F" w:rsidRDefault="00BA14C8" w:rsidP="004C3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24,142</w:t>
            </w:r>
          </w:p>
        </w:tc>
      </w:tr>
    </w:tbl>
    <w:p w14:paraId="659E9DCD" w14:textId="01F125DE" w:rsidR="000F01EC" w:rsidRDefault="000F01EC" w:rsidP="00FC0C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b/>
          <w:bCs/>
          <w:snapToGrid w:val="0"/>
          <w:sz w:val="30"/>
          <w:szCs w:val="30"/>
          <w:lang w:eastAsia="th-TH"/>
        </w:rPr>
      </w:pPr>
    </w:p>
    <w:p w14:paraId="1B467245" w14:textId="77777777" w:rsidR="000F01EC" w:rsidRDefault="000F01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napToGrid w:val="0"/>
          <w:sz w:val="30"/>
          <w:szCs w:val="30"/>
          <w:lang w:eastAsia="th-TH"/>
        </w:rPr>
      </w:pPr>
      <w:r>
        <w:rPr>
          <w:rFonts w:ascii="Angsana New" w:hAnsi="Angsana New"/>
          <w:b/>
          <w:bCs/>
          <w:snapToGrid w:val="0"/>
          <w:sz w:val="30"/>
          <w:szCs w:val="30"/>
          <w:lang w:eastAsia="th-TH"/>
        </w:rPr>
        <w:br w:type="page"/>
      </w:r>
    </w:p>
    <w:p w14:paraId="04F91FC3" w14:textId="4CB937A3" w:rsidR="00B075F5" w:rsidRPr="0016249F" w:rsidRDefault="008757D8" w:rsidP="00B075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lastRenderedPageBreak/>
        <w:t>8</w:t>
      </w:r>
      <w:r w:rsidR="00B075F5" w:rsidRPr="0016249F">
        <w:rPr>
          <w:rFonts w:asciiTheme="majorBidi" w:hAnsiTheme="majorBidi" w:cstheme="majorBidi"/>
          <w:b/>
          <w:bCs/>
          <w:sz w:val="30"/>
          <w:szCs w:val="30"/>
        </w:rPr>
        <w:tab/>
      </w:r>
      <w:r w:rsidR="00B075F5" w:rsidRPr="0016249F">
        <w:rPr>
          <w:rFonts w:asciiTheme="majorBidi" w:hAnsiTheme="majorBidi" w:cstheme="majorBidi"/>
          <w:b/>
          <w:bCs/>
          <w:sz w:val="30"/>
          <w:szCs w:val="30"/>
          <w:cs/>
        </w:rPr>
        <w:t>เครื่องมือทางการเงิน</w:t>
      </w:r>
    </w:p>
    <w:p w14:paraId="64441C95" w14:textId="77777777" w:rsidR="00B075F5" w:rsidRPr="007C31E0" w:rsidRDefault="00B075F5" w:rsidP="00B075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0"/>
          <w:szCs w:val="20"/>
        </w:rPr>
      </w:pPr>
    </w:p>
    <w:p w14:paraId="2409686E" w14:textId="77777777" w:rsidR="00B075F5" w:rsidRPr="0016249F" w:rsidRDefault="00B075F5" w:rsidP="00B075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8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16249F">
        <w:rPr>
          <w:rFonts w:ascii="Angsana New" w:hAnsi="Angsana New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17F817CF" w14:textId="77777777" w:rsidR="00B075F5" w:rsidRPr="007C31E0" w:rsidRDefault="00B075F5" w:rsidP="007C31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8"/>
        <w:jc w:val="thaiDistribute"/>
        <w:rPr>
          <w:rFonts w:ascii="Angsana New" w:hAnsi="Angsana New"/>
          <w:b/>
          <w:bCs/>
          <w:i/>
          <w:iCs/>
          <w:sz w:val="20"/>
          <w:szCs w:val="20"/>
        </w:rPr>
      </w:pPr>
    </w:p>
    <w:p w14:paraId="20BBB31A" w14:textId="63D2BC2F" w:rsidR="00B075F5" w:rsidRDefault="00F14FCE" w:rsidP="007C31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bCs/>
          <w:snapToGrid w:val="0"/>
          <w:sz w:val="30"/>
          <w:szCs w:val="30"/>
          <w:lang w:eastAsia="th-TH"/>
        </w:rPr>
      </w:pPr>
      <w:r w:rsidRPr="00F14FCE">
        <w:rPr>
          <w:rFonts w:ascii="Angsana New" w:hAnsi="Angsana New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รวมถึงลำดับชั้นมูลค่ายุติธรรมสำหรับเครื่องมือทางการเงินที่วัดมูลค่าด้วยมูลค่ายุติธรรม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02219751" w14:textId="38BE4B83" w:rsidR="00B075F5" w:rsidRPr="007C31E0" w:rsidRDefault="00B075F5" w:rsidP="007C31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napToGrid w:val="0"/>
          <w:sz w:val="20"/>
          <w:szCs w:val="20"/>
          <w:lang w:eastAsia="th-TH"/>
        </w:rPr>
      </w:pPr>
    </w:p>
    <w:tbl>
      <w:tblPr>
        <w:tblW w:w="1413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2789"/>
        <w:gridCol w:w="540"/>
        <w:gridCol w:w="1711"/>
        <w:gridCol w:w="236"/>
        <w:gridCol w:w="1924"/>
        <w:gridCol w:w="236"/>
        <w:gridCol w:w="1654"/>
        <w:gridCol w:w="236"/>
        <w:gridCol w:w="844"/>
        <w:gridCol w:w="270"/>
        <w:gridCol w:w="720"/>
        <w:gridCol w:w="236"/>
        <w:gridCol w:w="754"/>
        <w:gridCol w:w="236"/>
        <w:gridCol w:w="754"/>
        <w:gridCol w:w="236"/>
        <w:gridCol w:w="754"/>
      </w:tblGrid>
      <w:tr w:rsidR="00B075F5" w:rsidRPr="00802A34" w14:paraId="2738B745" w14:textId="77777777" w:rsidTr="001E73CB">
        <w:trPr>
          <w:trHeight w:val="261"/>
          <w:tblHeader/>
        </w:trPr>
        <w:tc>
          <w:tcPr>
            <w:tcW w:w="2789" w:type="dxa"/>
            <w:vAlign w:val="bottom"/>
          </w:tcPr>
          <w:p w14:paraId="1B7542D0" w14:textId="77777777" w:rsidR="00B075F5" w:rsidRPr="00802A34" w:rsidRDefault="00B075F5" w:rsidP="001E73CB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40" w:type="dxa"/>
            <w:vAlign w:val="bottom"/>
          </w:tcPr>
          <w:p w14:paraId="7C90D956" w14:textId="77777777" w:rsidR="00B075F5" w:rsidRPr="00802A34" w:rsidRDefault="00B075F5" w:rsidP="001E73CB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6841" w:type="dxa"/>
            <w:gridSpan w:val="7"/>
          </w:tcPr>
          <w:p w14:paraId="5BEEA5C9" w14:textId="77777777" w:rsidR="00B075F5" w:rsidRPr="00802A34" w:rsidRDefault="00B075F5" w:rsidP="001E73C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02A3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6D5AFF6F" w14:textId="77777777" w:rsidR="00B075F5" w:rsidRPr="00802A34" w:rsidRDefault="00B075F5" w:rsidP="001E73C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3690" w:type="dxa"/>
            <w:gridSpan w:val="7"/>
            <w:vAlign w:val="bottom"/>
          </w:tcPr>
          <w:p w14:paraId="57064959" w14:textId="77777777" w:rsidR="00B075F5" w:rsidRPr="00802A34" w:rsidRDefault="00B075F5" w:rsidP="001E73C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02A3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B075F5" w:rsidRPr="00802A34" w14:paraId="1A4369AC" w14:textId="77777777" w:rsidTr="001E73CB">
        <w:trPr>
          <w:trHeight w:val="261"/>
          <w:tblHeader/>
        </w:trPr>
        <w:tc>
          <w:tcPr>
            <w:tcW w:w="2789" w:type="dxa"/>
            <w:vAlign w:val="bottom"/>
            <w:hideMark/>
          </w:tcPr>
          <w:p w14:paraId="45DBA709" w14:textId="77777777" w:rsidR="00B075F5" w:rsidRPr="00802A34" w:rsidRDefault="00B075F5" w:rsidP="001E73CB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40" w:type="dxa"/>
            <w:vAlign w:val="bottom"/>
            <w:hideMark/>
          </w:tcPr>
          <w:p w14:paraId="16A3DD5D" w14:textId="77777777" w:rsidR="00B075F5" w:rsidRPr="00802A34" w:rsidRDefault="00B075F5" w:rsidP="001E73CB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11" w:type="dxa"/>
          </w:tcPr>
          <w:p w14:paraId="276FEB24" w14:textId="77777777" w:rsidR="00B075F5" w:rsidRDefault="00B075F5" w:rsidP="001E73CB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0B9C79F5" w14:textId="77777777" w:rsidR="00B075F5" w:rsidRPr="00802A34" w:rsidRDefault="00B075F5" w:rsidP="001E73CB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0CFF501F" w14:textId="77777777" w:rsidR="00B075F5" w:rsidRPr="00802A34" w:rsidRDefault="00B075F5" w:rsidP="001E73CB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02A3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เครื่องมือที่ใช้ในการป้องกันความเสี่ยง</w:t>
            </w:r>
          </w:p>
        </w:tc>
        <w:tc>
          <w:tcPr>
            <w:tcW w:w="236" w:type="dxa"/>
          </w:tcPr>
          <w:p w14:paraId="39B17DDE" w14:textId="77777777" w:rsidR="00B075F5" w:rsidRPr="00802A34" w:rsidRDefault="00B075F5" w:rsidP="001E73CB">
            <w:pPr>
              <w:pStyle w:val="NoSpacing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924" w:type="dxa"/>
            <w:vAlign w:val="bottom"/>
            <w:hideMark/>
          </w:tcPr>
          <w:p w14:paraId="693687DC" w14:textId="77777777" w:rsidR="00B075F5" w:rsidRPr="00802A34" w:rsidRDefault="00B075F5" w:rsidP="001E73CB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802A3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6C06F76F" w14:textId="77777777" w:rsidR="00B075F5" w:rsidRPr="00802A34" w:rsidRDefault="00B075F5" w:rsidP="001E73C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54" w:type="dxa"/>
          </w:tcPr>
          <w:p w14:paraId="624F4878" w14:textId="77777777" w:rsidR="00B075F5" w:rsidRPr="00802A34" w:rsidRDefault="00B075F5" w:rsidP="001E73CB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02A3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</w:tcPr>
          <w:p w14:paraId="169C1A35" w14:textId="77777777" w:rsidR="00B075F5" w:rsidRPr="00802A34" w:rsidRDefault="00B075F5" w:rsidP="001E73CB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844" w:type="dxa"/>
            <w:vAlign w:val="bottom"/>
            <w:hideMark/>
          </w:tcPr>
          <w:p w14:paraId="7DA62B55" w14:textId="77777777" w:rsidR="00B075F5" w:rsidRPr="00802A34" w:rsidRDefault="00B075F5" w:rsidP="001E73C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02A3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6AD9520A" w14:textId="77777777" w:rsidR="00B075F5" w:rsidRPr="00802A34" w:rsidRDefault="00B075F5" w:rsidP="001E73C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vAlign w:val="bottom"/>
            <w:hideMark/>
          </w:tcPr>
          <w:p w14:paraId="2E2D34B5" w14:textId="77777777" w:rsidR="00B075F5" w:rsidRPr="00802A34" w:rsidRDefault="00B075F5" w:rsidP="001E73CB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2A3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802A34">
              <w:rPr>
                <w:rFonts w:asciiTheme="majorBidi" w:hAnsiTheme="majorBidi" w:cstheme="majorBidi"/>
                <w:sz w:val="28"/>
                <w:szCs w:val="28"/>
              </w:rPr>
              <w:t xml:space="preserve"> 1</w:t>
            </w:r>
          </w:p>
        </w:tc>
        <w:tc>
          <w:tcPr>
            <w:tcW w:w="236" w:type="dxa"/>
          </w:tcPr>
          <w:p w14:paraId="174BCCF6" w14:textId="77777777" w:rsidR="00B075F5" w:rsidRPr="00802A34" w:rsidRDefault="00B075F5" w:rsidP="001E73C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54" w:type="dxa"/>
            <w:vAlign w:val="bottom"/>
            <w:hideMark/>
          </w:tcPr>
          <w:p w14:paraId="5202BE9A" w14:textId="77777777" w:rsidR="00B075F5" w:rsidRPr="00802A34" w:rsidRDefault="00B075F5" w:rsidP="001E73C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2A3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802A34">
              <w:rPr>
                <w:rFonts w:asciiTheme="majorBidi" w:hAnsiTheme="majorBidi" w:cstheme="majorBidi"/>
                <w:sz w:val="28"/>
                <w:szCs w:val="28"/>
              </w:rPr>
              <w:t xml:space="preserve"> 2</w:t>
            </w:r>
          </w:p>
        </w:tc>
        <w:tc>
          <w:tcPr>
            <w:tcW w:w="236" w:type="dxa"/>
          </w:tcPr>
          <w:p w14:paraId="4E56ED7D" w14:textId="77777777" w:rsidR="00B075F5" w:rsidRPr="00802A34" w:rsidRDefault="00B075F5" w:rsidP="001E73CB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  <w:vAlign w:val="bottom"/>
            <w:hideMark/>
          </w:tcPr>
          <w:p w14:paraId="77E1C28D" w14:textId="77777777" w:rsidR="00B075F5" w:rsidRPr="00802A34" w:rsidRDefault="00B075F5" w:rsidP="001E73CB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2A34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802A34">
              <w:rPr>
                <w:rFonts w:asciiTheme="majorBidi" w:hAnsiTheme="majorBidi" w:cstheme="majorBidi"/>
                <w:sz w:val="28"/>
                <w:szCs w:val="28"/>
              </w:rPr>
              <w:t xml:space="preserve"> 3</w:t>
            </w:r>
          </w:p>
        </w:tc>
        <w:tc>
          <w:tcPr>
            <w:tcW w:w="236" w:type="dxa"/>
          </w:tcPr>
          <w:p w14:paraId="2AF19BE0" w14:textId="77777777" w:rsidR="00B075F5" w:rsidRPr="00802A34" w:rsidRDefault="00B075F5" w:rsidP="001E73C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54" w:type="dxa"/>
            <w:vAlign w:val="bottom"/>
            <w:hideMark/>
          </w:tcPr>
          <w:p w14:paraId="11F5B592" w14:textId="77777777" w:rsidR="00B075F5" w:rsidRPr="00802A34" w:rsidRDefault="00B075F5" w:rsidP="001E73C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02A3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B075F5" w:rsidRPr="00802A34" w14:paraId="723789CC" w14:textId="77777777" w:rsidTr="001E73CB">
        <w:trPr>
          <w:trHeight w:val="261"/>
        </w:trPr>
        <w:tc>
          <w:tcPr>
            <w:tcW w:w="2789" w:type="dxa"/>
          </w:tcPr>
          <w:p w14:paraId="2739B7D7" w14:textId="77777777" w:rsidR="00B075F5" w:rsidRPr="00802A34" w:rsidRDefault="00B075F5" w:rsidP="001E73CB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540" w:type="dxa"/>
          </w:tcPr>
          <w:p w14:paraId="6C4E6A1A" w14:textId="77777777" w:rsidR="00B075F5" w:rsidRPr="00802A34" w:rsidRDefault="00B075F5" w:rsidP="001E73C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801" w:type="dxa"/>
            <w:gridSpan w:val="15"/>
          </w:tcPr>
          <w:p w14:paraId="17494DBA" w14:textId="77777777" w:rsidR="00B075F5" w:rsidRPr="00802A34" w:rsidRDefault="00B075F5" w:rsidP="001E73C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529E0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4529E0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B075F5" w:rsidRPr="00802A34" w14:paraId="585BC389" w14:textId="77777777" w:rsidTr="001E73CB">
        <w:trPr>
          <w:trHeight w:val="261"/>
        </w:trPr>
        <w:tc>
          <w:tcPr>
            <w:tcW w:w="2789" w:type="dxa"/>
          </w:tcPr>
          <w:p w14:paraId="57AE3DE9" w14:textId="77777777" w:rsidR="00B075F5" w:rsidRDefault="00B075F5" w:rsidP="001E73CB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540" w:type="dxa"/>
          </w:tcPr>
          <w:p w14:paraId="5289F593" w14:textId="77777777" w:rsidR="00B075F5" w:rsidRPr="00802A34" w:rsidRDefault="00B075F5" w:rsidP="001E73C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711" w:type="dxa"/>
          </w:tcPr>
          <w:p w14:paraId="119EF1C1" w14:textId="77777777" w:rsidR="00B075F5" w:rsidRPr="00802A34" w:rsidRDefault="00B075F5" w:rsidP="001E73C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9AD3B6D" w14:textId="77777777" w:rsidR="00B075F5" w:rsidRPr="00802A34" w:rsidRDefault="00B075F5" w:rsidP="001E73C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24" w:type="dxa"/>
          </w:tcPr>
          <w:p w14:paraId="25CD94EC" w14:textId="77777777" w:rsidR="00B075F5" w:rsidRPr="00802A34" w:rsidRDefault="00B075F5" w:rsidP="001E73C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AD6F0C8" w14:textId="77777777" w:rsidR="00B075F5" w:rsidRPr="00802A34" w:rsidRDefault="00B075F5" w:rsidP="001E73C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</w:tcPr>
          <w:p w14:paraId="02E01AB3" w14:textId="77777777" w:rsidR="00B075F5" w:rsidRPr="00802A34" w:rsidRDefault="00B075F5" w:rsidP="001E73C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A6D0A09" w14:textId="77777777" w:rsidR="00B075F5" w:rsidRPr="00802A34" w:rsidRDefault="00B075F5" w:rsidP="001E73C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7426E046" w14:textId="77777777" w:rsidR="00B075F5" w:rsidRPr="00802A34" w:rsidRDefault="00B075F5" w:rsidP="001E73C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276C895" w14:textId="77777777" w:rsidR="00B075F5" w:rsidRPr="00802A34" w:rsidRDefault="00B075F5" w:rsidP="001E73C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71F9A603" w14:textId="77777777" w:rsidR="00B075F5" w:rsidRPr="00802A34" w:rsidRDefault="00B075F5" w:rsidP="001E73C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162AF8A" w14:textId="77777777" w:rsidR="00B075F5" w:rsidRPr="00802A34" w:rsidRDefault="00B075F5" w:rsidP="001E73C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11F4EAB9" w14:textId="77777777" w:rsidR="00B075F5" w:rsidRPr="00802A34" w:rsidRDefault="00B075F5" w:rsidP="001E73C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BDD6769" w14:textId="77777777" w:rsidR="00B075F5" w:rsidRPr="00802A34" w:rsidRDefault="00B075F5" w:rsidP="001E73C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77D52DCA" w14:textId="77777777" w:rsidR="00B075F5" w:rsidRPr="00802A34" w:rsidRDefault="00B075F5" w:rsidP="001E73C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84A87F5" w14:textId="77777777" w:rsidR="00B075F5" w:rsidRPr="00802A34" w:rsidRDefault="00B075F5" w:rsidP="001E73C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6E4E994B" w14:textId="77777777" w:rsidR="00B075F5" w:rsidRPr="00802A34" w:rsidRDefault="00B075F5" w:rsidP="001E73C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075F5" w:rsidRPr="00802A34" w14:paraId="6DA6586A" w14:textId="77777777" w:rsidTr="001E73CB">
        <w:trPr>
          <w:trHeight w:val="261"/>
        </w:trPr>
        <w:tc>
          <w:tcPr>
            <w:tcW w:w="2789" w:type="dxa"/>
          </w:tcPr>
          <w:p w14:paraId="5369512F" w14:textId="43E44E23" w:rsidR="00B075F5" w:rsidRPr="00595A96" w:rsidRDefault="00B075F5" w:rsidP="001E73CB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ณ วันที่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92371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="00923713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2565</w:t>
            </w:r>
          </w:p>
        </w:tc>
        <w:tc>
          <w:tcPr>
            <w:tcW w:w="540" w:type="dxa"/>
          </w:tcPr>
          <w:p w14:paraId="0A5C5FEE" w14:textId="77777777" w:rsidR="00B075F5" w:rsidRPr="00802A34" w:rsidRDefault="00B075F5" w:rsidP="001E73C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711" w:type="dxa"/>
          </w:tcPr>
          <w:p w14:paraId="14D8D780" w14:textId="77777777" w:rsidR="00B075F5" w:rsidRPr="00802A34" w:rsidRDefault="00B075F5" w:rsidP="001E73C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DCFF927" w14:textId="77777777" w:rsidR="00B075F5" w:rsidRPr="00802A34" w:rsidRDefault="00B075F5" w:rsidP="001E73C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24" w:type="dxa"/>
          </w:tcPr>
          <w:p w14:paraId="0E963B17" w14:textId="77777777" w:rsidR="00B075F5" w:rsidRPr="00802A34" w:rsidRDefault="00B075F5" w:rsidP="001E73C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465A6BD" w14:textId="77777777" w:rsidR="00B075F5" w:rsidRPr="00802A34" w:rsidRDefault="00B075F5" w:rsidP="001E73C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</w:tcPr>
          <w:p w14:paraId="3ABA8224" w14:textId="77777777" w:rsidR="00B075F5" w:rsidRPr="00802A34" w:rsidRDefault="00B075F5" w:rsidP="001E73C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01F84FC" w14:textId="77777777" w:rsidR="00B075F5" w:rsidRPr="00802A34" w:rsidRDefault="00B075F5" w:rsidP="001E73C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743D6C38" w14:textId="77777777" w:rsidR="00B075F5" w:rsidRPr="00802A34" w:rsidRDefault="00B075F5" w:rsidP="001E73C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36D94C8" w14:textId="77777777" w:rsidR="00B075F5" w:rsidRPr="00802A34" w:rsidRDefault="00B075F5" w:rsidP="001E73C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4DF1A0FC" w14:textId="77777777" w:rsidR="00B075F5" w:rsidRPr="00802A34" w:rsidRDefault="00B075F5" w:rsidP="001E73C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9B9C5C7" w14:textId="77777777" w:rsidR="00B075F5" w:rsidRPr="00802A34" w:rsidRDefault="00B075F5" w:rsidP="001E73C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76E54226" w14:textId="77777777" w:rsidR="00B075F5" w:rsidRPr="00802A34" w:rsidRDefault="00B075F5" w:rsidP="001E73C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427AA5C" w14:textId="77777777" w:rsidR="00B075F5" w:rsidRPr="00802A34" w:rsidRDefault="00B075F5" w:rsidP="001E73C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10BF5D52" w14:textId="77777777" w:rsidR="00B075F5" w:rsidRPr="00802A34" w:rsidRDefault="00B075F5" w:rsidP="001E73C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86BDAB9" w14:textId="77777777" w:rsidR="00B075F5" w:rsidRPr="00802A34" w:rsidRDefault="00B075F5" w:rsidP="001E73C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7CB2AD11" w14:textId="77777777" w:rsidR="00B075F5" w:rsidRPr="00802A34" w:rsidRDefault="00B075F5" w:rsidP="001E73C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075F5" w:rsidRPr="00802A34" w14:paraId="48138659" w14:textId="77777777" w:rsidTr="001E73CB">
        <w:trPr>
          <w:trHeight w:val="261"/>
        </w:trPr>
        <w:tc>
          <w:tcPr>
            <w:tcW w:w="2789" w:type="dxa"/>
          </w:tcPr>
          <w:p w14:paraId="219AC26F" w14:textId="77777777" w:rsidR="00B075F5" w:rsidRPr="00FD6D2E" w:rsidRDefault="00B075F5" w:rsidP="001E73CB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6D2E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เงินลงทุนในหุ้นกู้อนุพันธ์ระยะสั้น</w:t>
            </w:r>
          </w:p>
        </w:tc>
        <w:tc>
          <w:tcPr>
            <w:tcW w:w="540" w:type="dxa"/>
          </w:tcPr>
          <w:p w14:paraId="4921F3C4" w14:textId="77777777" w:rsidR="00B075F5" w:rsidRPr="00802A34" w:rsidRDefault="00B075F5" w:rsidP="001E73C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711" w:type="dxa"/>
          </w:tcPr>
          <w:p w14:paraId="36917F12" w14:textId="0E353CDB" w:rsidR="00B075F5" w:rsidRPr="00FD6D2E" w:rsidRDefault="005C3B67" w:rsidP="001E73C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06C4995A" w14:textId="77777777" w:rsidR="00B075F5" w:rsidRPr="00802A34" w:rsidRDefault="00B075F5" w:rsidP="001E73C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24" w:type="dxa"/>
          </w:tcPr>
          <w:p w14:paraId="3F3BD3EF" w14:textId="347F3B37" w:rsidR="00B075F5" w:rsidRPr="00802A34" w:rsidRDefault="005C3B67" w:rsidP="001E73C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350,</w:t>
            </w:r>
            <w:r w:rsidR="005A205A">
              <w:rPr>
                <w:rFonts w:asciiTheme="majorBidi" w:hAnsiTheme="majorBidi" w:cstheme="majorBidi"/>
                <w:sz w:val="28"/>
                <w:szCs w:val="28"/>
              </w:rPr>
              <w:t>357</w:t>
            </w:r>
          </w:p>
        </w:tc>
        <w:tc>
          <w:tcPr>
            <w:tcW w:w="236" w:type="dxa"/>
          </w:tcPr>
          <w:p w14:paraId="753E412D" w14:textId="77777777" w:rsidR="00B075F5" w:rsidRPr="00802A34" w:rsidRDefault="00B075F5" w:rsidP="001E73C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</w:tcPr>
          <w:p w14:paraId="705754E1" w14:textId="699865D5" w:rsidR="00B075F5" w:rsidRPr="00802A34" w:rsidRDefault="005C3B67" w:rsidP="001E73C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1602D8D" w14:textId="77777777" w:rsidR="00B075F5" w:rsidRPr="00802A34" w:rsidRDefault="00B075F5" w:rsidP="001E73C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41C07721" w14:textId="6453D5B6" w:rsidR="00B075F5" w:rsidRPr="00802A34" w:rsidRDefault="005C3B67" w:rsidP="001E73C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350,</w:t>
            </w:r>
            <w:r w:rsidR="005A205A">
              <w:rPr>
                <w:rFonts w:asciiTheme="majorBidi" w:hAnsiTheme="majorBidi" w:cstheme="majorBidi"/>
                <w:sz w:val="28"/>
                <w:szCs w:val="28"/>
              </w:rPr>
              <w:t>357</w:t>
            </w:r>
          </w:p>
        </w:tc>
        <w:tc>
          <w:tcPr>
            <w:tcW w:w="270" w:type="dxa"/>
          </w:tcPr>
          <w:p w14:paraId="0FA6FEF7" w14:textId="77777777" w:rsidR="00B075F5" w:rsidRPr="00802A34" w:rsidRDefault="00B075F5" w:rsidP="001E73C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148FF245" w14:textId="03C25B17" w:rsidR="00B075F5" w:rsidRPr="00802A34" w:rsidRDefault="005C3B67" w:rsidP="001E73CB">
            <w:pPr>
              <w:pStyle w:val="acctfourfigures"/>
              <w:tabs>
                <w:tab w:val="clear" w:pos="765"/>
                <w:tab w:val="decimal" w:pos="33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14DFECE" w14:textId="77777777" w:rsidR="00B075F5" w:rsidRPr="00802A34" w:rsidRDefault="00B075F5" w:rsidP="001E73C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58351873" w14:textId="47626869" w:rsidR="00B075F5" w:rsidRPr="00802A34" w:rsidRDefault="005C3B67" w:rsidP="001E73C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350,357</w:t>
            </w:r>
          </w:p>
        </w:tc>
        <w:tc>
          <w:tcPr>
            <w:tcW w:w="236" w:type="dxa"/>
          </w:tcPr>
          <w:p w14:paraId="07F7D81C" w14:textId="77777777" w:rsidR="00B075F5" w:rsidRPr="00802A34" w:rsidRDefault="00B075F5" w:rsidP="001E73C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4A2A65F7" w14:textId="254C5F09" w:rsidR="00B075F5" w:rsidRPr="00802A34" w:rsidRDefault="005C3B67" w:rsidP="001E73C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7968C9F" w14:textId="77777777" w:rsidR="00B075F5" w:rsidRPr="00802A34" w:rsidRDefault="00B075F5" w:rsidP="001E73C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459D8C13" w14:textId="75B0F35E" w:rsidR="00B075F5" w:rsidRPr="00802A34" w:rsidRDefault="005C3B67" w:rsidP="001E73C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350,357</w:t>
            </w:r>
          </w:p>
        </w:tc>
      </w:tr>
      <w:tr w:rsidR="00B075F5" w:rsidRPr="00802A34" w14:paraId="5D745A7C" w14:textId="77777777" w:rsidTr="001E73CB">
        <w:trPr>
          <w:trHeight w:val="261"/>
        </w:trPr>
        <w:tc>
          <w:tcPr>
            <w:tcW w:w="2789" w:type="dxa"/>
          </w:tcPr>
          <w:p w14:paraId="3015EF2E" w14:textId="77777777" w:rsidR="00B075F5" w:rsidRPr="00595A96" w:rsidRDefault="00B075F5" w:rsidP="001E73CB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40" w:type="dxa"/>
          </w:tcPr>
          <w:p w14:paraId="5485924C" w14:textId="77777777" w:rsidR="00B075F5" w:rsidRPr="00802A34" w:rsidRDefault="00B075F5" w:rsidP="001E73C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711" w:type="dxa"/>
          </w:tcPr>
          <w:p w14:paraId="234A5E9A" w14:textId="77777777" w:rsidR="00B075F5" w:rsidRPr="00802A34" w:rsidRDefault="00B075F5" w:rsidP="001E73C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71C107C" w14:textId="77777777" w:rsidR="00B075F5" w:rsidRPr="00802A34" w:rsidRDefault="00B075F5" w:rsidP="001E73C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24" w:type="dxa"/>
          </w:tcPr>
          <w:p w14:paraId="0AB15D63" w14:textId="77777777" w:rsidR="00B075F5" w:rsidRPr="00802A34" w:rsidRDefault="00B075F5" w:rsidP="001E73C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15847A6" w14:textId="77777777" w:rsidR="00B075F5" w:rsidRPr="00802A34" w:rsidRDefault="00B075F5" w:rsidP="001E73C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</w:tcPr>
          <w:p w14:paraId="42C19D58" w14:textId="77777777" w:rsidR="00B075F5" w:rsidRPr="00802A34" w:rsidRDefault="00B075F5" w:rsidP="001E73C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8BE2458" w14:textId="77777777" w:rsidR="00B075F5" w:rsidRPr="00802A34" w:rsidRDefault="00B075F5" w:rsidP="001E73C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5185029C" w14:textId="77777777" w:rsidR="00B075F5" w:rsidRPr="00802A34" w:rsidRDefault="00B075F5" w:rsidP="001E73C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6C1EED0" w14:textId="77777777" w:rsidR="00B075F5" w:rsidRPr="00802A34" w:rsidRDefault="00B075F5" w:rsidP="001E73C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08F3A118" w14:textId="77777777" w:rsidR="00B075F5" w:rsidRPr="00802A34" w:rsidRDefault="00B075F5" w:rsidP="001E73C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577CF31" w14:textId="77777777" w:rsidR="00B075F5" w:rsidRPr="00802A34" w:rsidRDefault="00B075F5" w:rsidP="001E73C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60544A7D" w14:textId="77777777" w:rsidR="00B075F5" w:rsidRPr="00802A34" w:rsidRDefault="00B075F5" w:rsidP="001E73C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CBA8663" w14:textId="77777777" w:rsidR="00B075F5" w:rsidRPr="00802A34" w:rsidRDefault="00B075F5" w:rsidP="001E73C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3AC249CC" w14:textId="77777777" w:rsidR="00B075F5" w:rsidRPr="00802A34" w:rsidRDefault="00B075F5" w:rsidP="001E73C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A95FC0A" w14:textId="77777777" w:rsidR="00B075F5" w:rsidRPr="00802A34" w:rsidRDefault="00B075F5" w:rsidP="001E73C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76F2D8CE" w14:textId="77777777" w:rsidR="00B075F5" w:rsidRPr="00802A34" w:rsidRDefault="00B075F5" w:rsidP="001E73C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075F5" w:rsidRPr="00802A34" w14:paraId="153C0510" w14:textId="77777777" w:rsidTr="001E73CB">
        <w:trPr>
          <w:trHeight w:val="261"/>
        </w:trPr>
        <w:tc>
          <w:tcPr>
            <w:tcW w:w="2789" w:type="dxa"/>
          </w:tcPr>
          <w:p w14:paraId="53C0266E" w14:textId="77777777" w:rsidR="00B075F5" w:rsidRPr="00595A96" w:rsidRDefault="00B075F5" w:rsidP="001E73CB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802A3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802A3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802A3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802A3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540" w:type="dxa"/>
          </w:tcPr>
          <w:p w14:paraId="0D8F2C92" w14:textId="77777777" w:rsidR="00B075F5" w:rsidRPr="00802A34" w:rsidRDefault="00B075F5" w:rsidP="001E73C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711" w:type="dxa"/>
          </w:tcPr>
          <w:p w14:paraId="48AD9203" w14:textId="77777777" w:rsidR="00B075F5" w:rsidRPr="00802A34" w:rsidRDefault="00B075F5" w:rsidP="001E73C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5C7670A" w14:textId="77777777" w:rsidR="00B075F5" w:rsidRPr="00802A34" w:rsidRDefault="00B075F5" w:rsidP="001E73C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24" w:type="dxa"/>
          </w:tcPr>
          <w:p w14:paraId="0DC8BE55" w14:textId="77777777" w:rsidR="00B075F5" w:rsidRPr="00802A34" w:rsidRDefault="00B075F5" w:rsidP="001E73C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93A723B" w14:textId="77777777" w:rsidR="00B075F5" w:rsidRPr="00802A34" w:rsidRDefault="00B075F5" w:rsidP="001E73C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</w:tcPr>
          <w:p w14:paraId="023D39D9" w14:textId="77777777" w:rsidR="00B075F5" w:rsidRPr="00802A34" w:rsidRDefault="00B075F5" w:rsidP="001E73C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1E0E957" w14:textId="77777777" w:rsidR="00B075F5" w:rsidRPr="00802A34" w:rsidRDefault="00B075F5" w:rsidP="001E73C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2C64683B" w14:textId="77777777" w:rsidR="00B075F5" w:rsidRPr="00802A34" w:rsidRDefault="00B075F5" w:rsidP="001E73C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2FF5DB2" w14:textId="77777777" w:rsidR="00B075F5" w:rsidRPr="00802A34" w:rsidRDefault="00B075F5" w:rsidP="001E73C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39BA45B0" w14:textId="77777777" w:rsidR="00B075F5" w:rsidRPr="00802A34" w:rsidRDefault="00B075F5" w:rsidP="001E73C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A104A7A" w14:textId="77777777" w:rsidR="00B075F5" w:rsidRPr="00802A34" w:rsidRDefault="00B075F5" w:rsidP="001E73C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1E06067C" w14:textId="77777777" w:rsidR="00B075F5" w:rsidRPr="00802A34" w:rsidRDefault="00B075F5" w:rsidP="001E73C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833868E" w14:textId="77777777" w:rsidR="00B075F5" w:rsidRPr="00802A34" w:rsidRDefault="00B075F5" w:rsidP="001E73C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1BBDE8AE" w14:textId="77777777" w:rsidR="00B075F5" w:rsidRPr="00802A34" w:rsidRDefault="00B075F5" w:rsidP="001E73C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F940EAF" w14:textId="77777777" w:rsidR="00B075F5" w:rsidRPr="00802A34" w:rsidRDefault="00B075F5" w:rsidP="001E73C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4E04479C" w14:textId="77777777" w:rsidR="00B075F5" w:rsidRPr="00802A34" w:rsidRDefault="00B075F5" w:rsidP="001E73C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075F5" w:rsidRPr="00802A34" w14:paraId="7FF0A8FF" w14:textId="77777777" w:rsidTr="001E73CB">
        <w:trPr>
          <w:trHeight w:val="261"/>
        </w:trPr>
        <w:tc>
          <w:tcPr>
            <w:tcW w:w="2789" w:type="dxa"/>
            <w:hideMark/>
          </w:tcPr>
          <w:p w14:paraId="3A9B050A" w14:textId="77777777" w:rsidR="00B075F5" w:rsidRPr="00802A34" w:rsidRDefault="00B075F5" w:rsidP="001E73CB">
            <w:pPr>
              <w:ind w:left="-24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เงินลงทุนในกองทุนเปิดตราสารหนี้</w:t>
            </w:r>
          </w:p>
        </w:tc>
        <w:tc>
          <w:tcPr>
            <w:tcW w:w="540" w:type="dxa"/>
          </w:tcPr>
          <w:p w14:paraId="681D1C62" w14:textId="77777777" w:rsidR="00B075F5" w:rsidRPr="00802A34" w:rsidRDefault="00B075F5" w:rsidP="001E73C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11" w:type="dxa"/>
          </w:tcPr>
          <w:p w14:paraId="3FD6CDF1" w14:textId="77777777" w:rsidR="00B075F5" w:rsidRPr="00F046A8" w:rsidRDefault="00B075F5" w:rsidP="001E73C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2EA7776F" w14:textId="77777777" w:rsidR="00B075F5" w:rsidRPr="00802A34" w:rsidRDefault="00B075F5" w:rsidP="001E73C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24" w:type="dxa"/>
            <w:vAlign w:val="bottom"/>
          </w:tcPr>
          <w:p w14:paraId="699DB1D7" w14:textId="77777777" w:rsidR="00B075F5" w:rsidRPr="00802A34" w:rsidRDefault="00B075F5" w:rsidP="001E73C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27,000</w:t>
            </w:r>
          </w:p>
        </w:tc>
        <w:tc>
          <w:tcPr>
            <w:tcW w:w="236" w:type="dxa"/>
          </w:tcPr>
          <w:p w14:paraId="61BC811C" w14:textId="77777777" w:rsidR="00B075F5" w:rsidRPr="00802A34" w:rsidRDefault="00B075F5" w:rsidP="001E73C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  <w:vAlign w:val="bottom"/>
          </w:tcPr>
          <w:p w14:paraId="17B2009E" w14:textId="77777777" w:rsidR="00B075F5" w:rsidRPr="00802A34" w:rsidRDefault="00B075F5" w:rsidP="001E73C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-</w:t>
            </w:r>
          </w:p>
        </w:tc>
        <w:tc>
          <w:tcPr>
            <w:tcW w:w="236" w:type="dxa"/>
          </w:tcPr>
          <w:p w14:paraId="22CE6107" w14:textId="77777777" w:rsidR="00B075F5" w:rsidRPr="00802A34" w:rsidRDefault="00B075F5" w:rsidP="001E73C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vAlign w:val="bottom"/>
          </w:tcPr>
          <w:p w14:paraId="626D02C9" w14:textId="77777777" w:rsidR="00B075F5" w:rsidRPr="00802A34" w:rsidRDefault="00B075F5" w:rsidP="001E73C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27,000</w:t>
            </w:r>
          </w:p>
        </w:tc>
        <w:tc>
          <w:tcPr>
            <w:tcW w:w="270" w:type="dxa"/>
            <w:vAlign w:val="bottom"/>
          </w:tcPr>
          <w:p w14:paraId="0B10D089" w14:textId="77777777" w:rsidR="00B075F5" w:rsidRPr="00802A34" w:rsidRDefault="00B075F5" w:rsidP="001E73C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1F1CC062" w14:textId="77777777" w:rsidR="00B075F5" w:rsidRPr="00595A96" w:rsidRDefault="00B075F5" w:rsidP="001E73CB">
            <w:pPr>
              <w:pStyle w:val="acctfourfigures"/>
              <w:tabs>
                <w:tab w:val="clear" w:pos="765"/>
                <w:tab w:val="decimal" w:pos="33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2D0D3450" w14:textId="77777777" w:rsidR="00B075F5" w:rsidRPr="00802A34" w:rsidRDefault="00B075F5" w:rsidP="001E73C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  <w:vAlign w:val="bottom"/>
          </w:tcPr>
          <w:p w14:paraId="6E9CAA31" w14:textId="77777777" w:rsidR="00B075F5" w:rsidRPr="00802A34" w:rsidRDefault="00B075F5" w:rsidP="001E73C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27,000</w:t>
            </w:r>
          </w:p>
        </w:tc>
        <w:tc>
          <w:tcPr>
            <w:tcW w:w="236" w:type="dxa"/>
            <w:vAlign w:val="bottom"/>
          </w:tcPr>
          <w:p w14:paraId="0B39FE6F" w14:textId="77777777" w:rsidR="00B075F5" w:rsidRPr="00802A34" w:rsidRDefault="00B075F5" w:rsidP="001E73C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  <w:vAlign w:val="bottom"/>
          </w:tcPr>
          <w:p w14:paraId="4AE299B4" w14:textId="77777777" w:rsidR="00B075F5" w:rsidRPr="00802A34" w:rsidRDefault="00B075F5" w:rsidP="001E73C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22F5CC3" w14:textId="77777777" w:rsidR="00B075F5" w:rsidRPr="00802A34" w:rsidRDefault="00B075F5" w:rsidP="001E73C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1E06A4E5" w14:textId="77777777" w:rsidR="00B075F5" w:rsidRPr="00802A34" w:rsidRDefault="00B075F5" w:rsidP="001E73C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27,000</w:t>
            </w:r>
          </w:p>
        </w:tc>
      </w:tr>
    </w:tbl>
    <w:p w14:paraId="7763C178" w14:textId="4902137A" w:rsidR="00B075F5" w:rsidRPr="007C31E0" w:rsidRDefault="00B075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napToGrid w:val="0"/>
          <w:sz w:val="20"/>
          <w:szCs w:val="20"/>
          <w:lang w:eastAsia="th-TH"/>
        </w:rPr>
      </w:pPr>
    </w:p>
    <w:p w14:paraId="6FB204F6" w14:textId="77777777" w:rsidR="00B075F5" w:rsidRDefault="00B075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napToGrid w:val="0"/>
          <w:sz w:val="30"/>
          <w:szCs w:val="30"/>
          <w:lang w:eastAsia="th-TH"/>
        </w:rPr>
      </w:pPr>
    </w:p>
    <w:p w14:paraId="17A3ABD2" w14:textId="77777777" w:rsidR="00C46FC3" w:rsidRPr="00882253" w:rsidRDefault="00C46FC3" w:rsidP="00FC0C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sectPr w:rsidR="00C46FC3" w:rsidRPr="00882253" w:rsidSect="00192B50">
          <w:footerReference w:type="default" r:id="rId17"/>
          <w:pgSz w:w="16834" w:h="11909" w:orient="landscape" w:code="9"/>
          <w:pgMar w:top="1379" w:right="576" w:bottom="1152" w:left="691" w:header="720" w:footer="720" w:gutter="0"/>
          <w:cols w:space="720"/>
          <w:docGrid w:linePitch="245"/>
        </w:sectPr>
      </w:pPr>
    </w:p>
    <w:p w14:paraId="789B5D42" w14:textId="5023C7AF" w:rsidR="00C76809" w:rsidRPr="0016249F" w:rsidRDefault="005C3B67" w:rsidP="00C768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lastRenderedPageBreak/>
        <w:t>9</w:t>
      </w:r>
      <w:r w:rsidR="00C76809" w:rsidRPr="0016249F">
        <w:rPr>
          <w:rFonts w:asciiTheme="majorBidi" w:hAnsiTheme="majorBidi" w:cstheme="majorBidi"/>
          <w:b/>
          <w:bCs/>
          <w:sz w:val="30"/>
          <w:szCs w:val="30"/>
        </w:rPr>
        <w:tab/>
      </w:r>
      <w:r w:rsidR="00C76809" w:rsidRPr="0016249F">
        <w:rPr>
          <w:rFonts w:asciiTheme="majorBidi" w:hAnsiTheme="majorBidi" w:cstheme="majorBidi"/>
          <w:b/>
          <w:bCs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14:paraId="7B55A648" w14:textId="77777777" w:rsidR="00C76809" w:rsidRPr="0016249F" w:rsidRDefault="00C76809" w:rsidP="00C768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tbl>
      <w:tblPr>
        <w:tblW w:w="900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194"/>
        <w:gridCol w:w="1230"/>
        <w:gridCol w:w="333"/>
        <w:gridCol w:w="1250"/>
      </w:tblGrid>
      <w:tr w:rsidR="00AB4DAA" w:rsidRPr="0016249F" w14:paraId="27417251" w14:textId="77777777" w:rsidTr="007C31E0">
        <w:tc>
          <w:tcPr>
            <w:tcW w:w="3382" w:type="pct"/>
            <w:shd w:val="clear" w:color="auto" w:fill="auto"/>
          </w:tcPr>
          <w:p w14:paraId="1FD91B5C" w14:textId="77777777" w:rsidR="00C76809" w:rsidRPr="0016249F" w:rsidRDefault="00C76809" w:rsidP="00765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72" w:type="pct"/>
            <w:shd w:val="clear" w:color="auto" w:fill="auto"/>
            <w:vAlign w:val="bottom"/>
          </w:tcPr>
          <w:p w14:paraId="66FB4DFE" w14:textId="471338C4" w:rsidR="00C76809" w:rsidRPr="0016249F" w:rsidRDefault="00923713" w:rsidP="00765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C76809" w:rsidRPr="0016249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  <w:p w14:paraId="51EC049B" w14:textId="5CB610D1" w:rsidR="00C76809" w:rsidRPr="0016249F" w:rsidRDefault="00C76809" w:rsidP="00765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249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C5ECE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82" w:type="pct"/>
            <w:shd w:val="clear" w:color="auto" w:fill="auto"/>
            <w:vAlign w:val="bottom"/>
          </w:tcPr>
          <w:p w14:paraId="66798765" w14:textId="77777777" w:rsidR="00C76809" w:rsidRPr="0016249F" w:rsidRDefault="00C76809" w:rsidP="00765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3" w:type="pct"/>
            <w:shd w:val="clear" w:color="auto" w:fill="auto"/>
            <w:vAlign w:val="bottom"/>
          </w:tcPr>
          <w:p w14:paraId="5F4C2CC5" w14:textId="77777777" w:rsidR="00C76809" w:rsidRPr="0016249F" w:rsidRDefault="00C76809" w:rsidP="00765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249F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16249F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  <w:p w14:paraId="085E5DCF" w14:textId="2D51C044" w:rsidR="00C76809" w:rsidRPr="0016249F" w:rsidRDefault="00C76809" w:rsidP="00765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249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C5ECE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AB4DAA" w:rsidRPr="0016249F" w14:paraId="213EB26A" w14:textId="77777777" w:rsidTr="0090047C">
        <w:tc>
          <w:tcPr>
            <w:tcW w:w="3382" w:type="pct"/>
            <w:shd w:val="clear" w:color="auto" w:fill="auto"/>
          </w:tcPr>
          <w:p w14:paraId="14CB5609" w14:textId="77777777" w:rsidR="00C76809" w:rsidRPr="0016249F" w:rsidRDefault="00C76809" w:rsidP="00765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7" w:type="pct"/>
            <w:gridSpan w:val="3"/>
            <w:shd w:val="clear" w:color="auto" w:fill="auto"/>
          </w:tcPr>
          <w:p w14:paraId="57B04B1E" w14:textId="77777777" w:rsidR="00C76809" w:rsidRPr="0016249F" w:rsidRDefault="00C76809" w:rsidP="00765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6249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B3172" w:rsidRPr="0016249F" w14:paraId="73B3A593" w14:textId="77777777" w:rsidTr="0090047C">
        <w:tc>
          <w:tcPr>
            <w:tcW w:w="3382" w:type="pct"/>
            <w:shd w:val="clear" w:color="auto" w:fill="auto"/>
          </w:tcPr>
          <w:p w14:paraId="6F8BFB16" w14:textId="6C7B3936" w:rsidR="001B3172" w:rsidRDefault="001B3172" w:rsidP="00E153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1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672" w:type="pct"/>
            <w:shd w:val="clear" w:color="auto" w:fill="auto"/>
          </w:tcPr>
          <w:p w14:paraId="682C7E31" w14:textId="77777777" w:rsidR="001B3172" w:rsidRPr="0016249F" w:rsidRDefault="001B3172" w:rsidP="00E153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2" w:type="pct"/>
            <w:shd w:val="clear" w:color="auto" w:fill="auto"/>
          </w:tcPr>
          <w:p w14:paraId="0DF1F9BE" w14:textId="77777777" w:rsidR="001B3172" w:rsidRPr="0016249F" w:rsidRDefault="001B3172" w:rsidP="00E153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3" w:type="pct"/>
            <w:shd w:val="clear" w:color="auto" w:fill="auto"/>
          </w:tcPr>
          <w:p w14:paraId="17069CA2" w14:textId="04806E1D" w:rsidR="001B3172" w:rsidRPr="0016249F" w:rsidRDefault="001B3172" w:rsidP="00E153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B3172" w:rsidRPr="0016249F" w14:paraId="551E7A95" w14:textId="77777777" w:rsidTr="0090047C">
        <w:tc>
          <w:tcPr>
            <w:tcW w:w="3382" w:type="pct"/>
            <w:shd w:val="clear" w:color="auto" w:fill="auto"/>
          </w:tcPr>
          <w:p w14:paraId="203D3622" w14:textId="2ED8F637" w:rsidR="001B3172" w:rsidRDefault="001B3172" w:rsidP="001B3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1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672" w:type="pct"/>
            <w:shd w:val="clear" w:color="auto" w:fill="auto"/>
          </w:tcPr>
          <w:p w14:paraId="675280AE" w14:textId="6FF5F8A5" w:rsidR="001B3172" w:rsidRPr="0016249F" w:rsidRDefault="005C3B67" w:rsidP="001B3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84,744</w:t>
            </w:r>
          </w:p>
        </w:tc>
        <w:tc>
          <w:tcPr>
            <w:tcW w:w="182" w:type="pct"/>
            <w:shd w:val="clear" w:color="auto" w:fill="auto"/>
          </w:tcPr>
          <w:p w14:paraId="631F743E" w14:textId="77777777" w:rsidR="001B3172" w:rsidRPr="0016249F" w:rsidRDefault="001B3172" w:rsidP="001B3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3" w:type="pct"/>
            <w:shd w:val="clear" w:color="auto" w:fill="auto"/>
          </w:tcPr>
          <w:p w14:paraId="48BB50FB" w14:textId="436ACEFE" w:rsidR="001B3172" w:rsidRPr="0016249F" w:rsidRDefault="001B3172" w:rsidP="001B3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14,236</w:t>
            </w:r>
          </w:p>
        </w:tc>
      </w:tr>
      <w:tr w:rsidR="001B3172" w:rsidRPr="0016249F" w14:paraId="2D00497F" w14:textId="77777777" w:rsidTr="001B3172">
        <w:tc>
          <w:tcPr>
            <w:tcW w:w="3382" w:type="pct"/>
            <w:shd w:val="clear" w:color="auto" w:fill="auto"/>
          </w:tcPr>
          <w:p w14:paraId="3CAD76B2" w14:textId="362E34B2" w:rsidR="001B3172" w:rsidRDefault="001B3172" w:rsidP="001B3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1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เครื่องตกแต่งติดตั้งและเครื่องใช้สำนักงาน</w:t>
            </w:r>
          </w:p>
        </w:tc>
        <w:tc>
          <w:tcPr>
            <w:tcW w:w="672" w:type="pct"/>
            <w:tcBorders>
              <w:bottom w:val="single" w:sz="4" w:space="0" w:color="auto"/>
            </w:tcBorders>
            <w:shd w:val="clear" w:color="auto" w:fill="auto"/>
          </w:tcPr>
          <w:p w14:paraId="65AF5E5B" w14:textId="7719B1EE" w:rsidR="001B3172" w:rsidRPr="0016249F" w:rsidRDefault="005C3B67" w:rsidP="001B3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168</w:t>
            </w:r>
          </w:p>
        </w:tc>
        <w:tc>
          <w:tcPr>
            <w:tcW w:w="182" w:type="pct"/>
            <w:shd w:val="clear" w:color="auto" w:fill="auto"/>
          </w:tcPr>
          <w:p w14:paraId="13C3C525" w14:textId="77777777" w:rsidR="001B3172" w:rsidRPr="0016249F" w:rsidRDefault="001B3172" w:rsidP="001B3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3" w:type="pct"/>
            <w:tcBorders>
              <w:bottom w:val="single" w:sz="4" w:space="0" w:color="auto"/>
            </w:tcBorders>
            <w:shd w:val="clear" w:color="auto" w:fill="auto"/>
          </w:tcPr>
          <w:p w14:paraId="586EC820" w14:textId="7393AE80" w:rsidR="001B3172" w:rsidRPr="0016249F" w:rsidRDefault="001B3172" w:rsidP="001B3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1,173</w:t>
            </w:r>
          </w:p>
        </w:tc>
      </w:tr>
      <w:tr w:rsidR="001B3172" w:rsidRPr="0016249F" w14:paraId="441F5B85" w14:textId="77777777" w:rsidTr="001B3172">
        <w:tc>
          <w:tcPr>
            <w:tcW w:w="3382" w:type="pct"/>
            <w:shd w:val="clear" w:color="auto" w:fill="auto"/>
          </w:tcPr>
          <w:p w14:paraId="41660509" w14:textId="6ACBD7C9" w:rsidR="001B3172" w:rsidRDefault="001B3172" w:rsidP="001B3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1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7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DC1186" w14:textId="040BA20B" w:rsidR="001B3172" w:rsidRPr="007C31E0" w:rsidRDefault="005C3B67" w:rsidP="001B3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84,912</w:t>
            </w:r>
          </w:p>
        </w:tc>
        <w:tc>
          <w:tcPr>
            <w:tcW w:w="182" w:type="pct"/>
            <w:shd w:val="clear" w:color="auto" w:fill="auto"/>
          </w:tcPr>
          <w:p w14:paraId="729900B1" w14:textId="77777777" w:rsidR="001B3172" w:rsidRPr="007C31E0" w:rsidRDefault="001B3172" w:rsidP="001B3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BC7D49" w14:textId="039A689A" w:rsidR="001B3172" w:rsidRPr="007C31E0" w:rsidRDefault="001B3172" w:rsidP="001B3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C31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15,409</w:t>
            </w:r>
          </w:p>
        </w:tc>
      </w:tr>
      <w:tr w:rsidR="001B3172" w:rsidRPr="0016249F" w14:paraId="57AEAF8F" w14:textId="77777777" w:rsidTr="0090047C">
        <w:tc>
          <w:tcPr>
            <w:tcW w:w="3382" w:type="pct"/>
            <w:shd w:val="clear" w:color="auto" w:fill="auto"/>
          </w:tcPr>
          <w:p w14:paraId="3CD16A2D" w14:textId="77777777" w:rsidR="001B3172" w:rsidRDefault="001B3172" w:rsidP="001B3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1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7D4F514A" w14:textId="59E18C54" w:rsidR="001B3172" w:rsidRPr="0016249F" w:rsidRDefault="001B3172" w:rsidP="001B3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1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249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  <w:r w:rsidRPr="0016249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16249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672" w:type="pct"/>
            <w:shd w:val="clear" w:color="auto" w:fill="auto"/>
          </w:tcPr>
          <w:p w14:paraId="66EE7A58" w14:textId="77777777" w:rsidR="001B3172" w:rsidRPr="0016249F" w:rsidRDefault="001B3172" w:rsidP="001B3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2" w:type="pct"/>
            <w:shd w:val="clear" w:color="auto" w:fill="auto"/>
          </w:tcPr>
          <w:p w14:paraId="65D8628D" w14:textId="77777777" w:rsidR="001B3172" w:rsidRPr="0016249F" w:rsidRDefault="001B3172" w:rsidP="001B3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3" w:type="pct"/>
            <w:shd w:val="clear" w:color="auto" w:fill="auto"/>
          </w:tcPr>
          <w:p w14:paraId="39499A3C" w14:textId="77777777" w:rsidR="001B3172" w:rsidRPr="0016249F" w:rsidRDefault="001B3172" w:rsidP="001B3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1B3172" w:rsidRPr="0016249F" w14:paraId="6B07618A" w14:textId="77777777" w:rsidTr="0090047C">
        <w:tc>
          <w:tcPr>
            <w:tcW w:w="3382" w:type="pct"/>
            <w:shd w:val="clear" w:color="auto" w:fill="auto"/>
          </w:tcPr>
          <w:p w14:paraId="6391F0E4" w14:textId="77777777" w:rsidR="001B3172" w:rsidRPr="0016249F" w:rsidRDefault="001B3172" w:rsidP="001B3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1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249F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672" w:type="pct"/>
            <w:tcBorders>
              <w:bottom w:val="double" w:sz="4" w:space="0" w:color="auto"/>
            </w:tcBorders>
            <w:shd w:val="clear" w:color="auto" w:fill="auto"/>
          </w:tcPr>
          <w:p w14:paraId="70D342E7" w14:textId="63AECE64" w:rsidR="001B3172" w:rsidRPr="0016249F" w:rsidRDefault="005C3B67" w:rsidP="001B3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2,855</w:t>
            </w:r>
          </w:p>
        </w:tc>
        <w:tc>
          <w:tcPr>
            <w:tcW w:w="182" w:type="pct"/>
            <w:shd w:val="clear" w:color="auto" w:fill="auto"/>
          </w:tcPr>
          <w:p w14:paraId="73BA7D38" w14:textId="77777777" w:rsidR="001B3172" w:rsidRPr="0016249F" w:rsidRDefault="001B3172" w:rsidP="001B3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3" w:type="pct"/>
            <w:tcBorders>
              <w:bottom w:val="double" w:sz="4" w:space="0" w:color="auto"/>
            </w:tcBorders>
            <w:shd w:val="clear" w:color="auto" w:fill="auto"/>
          </w:tcPr>
          <w:p w14:paraId="5462BD5C" w14:textId="7D20733E" w:rsidR="001B3172" w:rsidRPr="0016249F" w:rsidRDefault="001B3172" w:rsidP="001B3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249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830</w:t>
            </w:r>
          </w:p>
        </w:tc>
      </w:tr>
    </w:tbl>
    <w:p w14:paraId="2741CF05" w14:textId="77777777" w:rsidR="00C76809" w:rsidRPr="0016249F" w:rsidRDefault="00C76809" w:rsidP="00C76809">
      <w:pPr>
        <w:pStyle w:val="block"/>
        <w:spacing w:after="0" w:line="240" w:lineRule="auto"/>
        <w:ind w:left="540"/>
        <w:jc w:val="both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4CF75D94" w14:textId="649D2159" w:rsidR="00C76809" w:rsidRPr="00643C50" w:rsidRDefault="00C76809" w:rsidP="00C76809">
      <w:pPr>
        <w:pStyle w:val="block"/>
        <w:spacing w:after="0" w:line="240" w:lineRule="auto"/>
        <w:ind w:left="540"/>
        <w:jc w:val="thaiDistribute"/>
        <w:rPr>
          <w:rFonts w:asciiTheme="majorBidi" w:hAnsiTheme="majorBidi" w:cs="Angsana New"/>
          <w:i/>
          <w:iCs/>
          <w:sz w:val="30"/>
          <w:szCs w:val="30"/>
          <w:lang w:val="en-US" w:bidi="th-TH"/>
        </w:rPr>
      </w:pPr>
      <w:r w:rsidRPr="0016249F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ณ วันที่ </w:t>
      </w:r>
      <w:r w:rsidRPr="0016249F"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 w:rsidR="00923713">
        <w:rPr>
          <w:rFonts w:asciiTheme="majorBidi" w:hAnsiTheme="majorBidi" w:cstheme="majorBidi"/>
          <w:sz w:val="30"/>
          <w:szCs w:val="30"/>
          <w:lang w:val="en-US" w:bidi="th-TH"/>
        </w:rPr>
        <w:t>0</w:t>
      </w:r>
      <w:r w:rsidRPr="0016249F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923713" w:rsidRPr="008577D9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มิถุนายน</w:t>
      </w:r>
      <w:r w:rsidRPr="008577D9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bookmarkStart w:id="0" w:name="_Hlk39513395"/>
      <w:r w:rsidR="00B075F5" w:rsidRPr="008577D9">
        <w:rPr>
          <w:rFonts w:asciiTheme="majorBidi" w:hAnsiTheme="majorBidi" w:cstheme="majorBidi"/>
          <w:sz w:val="30"/>
          <w:szCs w:val="30"/>
          <w:lang w:val="en-US" w:bidi="th-TH"/>
        </w:rPr>
        <w:t>2565</w:t>
      </w:r>
      <w:r w:rsidR="00643C50" w:rsidRPr="008577D9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643C50" w:rsidRPr="008577D9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บริษัทมีหนังสือค้ำประกันที่สถาบันการเงินแห่งหนึ่งออกให้แก่การไฟฟ้าส่วนภูมิภาคเพื่อการใช้ไฟฟ้าจำนวน </w:t>
      </w:r>
      <w:r w:rsidR="00643C50" w:rsidRPr="008577D9">
        <w:rPr>
          <w:rFonts w:asciiTheme="majorBidi" w:hAnsiTheme="majorBidi" w:cstheme="majorBidi"/>
          <w:sz w:val="30"/>
          <w:szCs w:val="30"/>
          <w:lang w:val="en-US" w:bidi="th-TH"/>
        </w:rPr>
        <w:t xml:space="preserve">1.6 </w:t>
      </w:r>
      <w:r w:rsidR="00643C50" w:rsidRPr="008577D9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ล้านบาท ออกให้แก่การไฟฟ้านครหลวงเพื่อการใช้ไฟฟ้าจำนวน </w:t>
      </w:r>
      <w:r w:rsidR="00643C50" w:rsidRPr="008577D9">
        <w:rPr>
          <w:rFonts w:asciiTheme="majorBidi" w:hAnsiTheme="majorBidi" w:cstheme="majorBidi"/>
          <w:sz w:val="30"/>
          <w:szCs w:val="30"/>
          <w:lang w:val="en-US" w:bidi="th-TH"/>
        </w:rPr>
        <w:t xml:space="preserve">0.6 </w:t>
      </w:r>
      <w:r w:rsidR="00643C50" w:rsidRPr="008577D9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ล้านบาท </w:t>
      </w:r>
      <w:r w:rsidR="005A205A">
        <w:rPr>
          <w:rFonts w:asciiTheme="majorBidi" w:hAnsiTheme="majorBidi" w:cs="Angsana New"/>
          <w:sz w:val="30"/>
          <w:szCs w:val="30"/>
          <w:lang w:val="en-US" w:bidi="th-TH"/>
        </w:rPr>
        <w:t xml:space="preserve">           </w:t>
      </w:r>
      <w:r w:rsidR="00643C50" w:rsidRPr="008577D9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ออกให้กองทุนความปลอดภัย อาชีวอนามัย </w:t>
      </w:r>
      <w:r w:rsidR="00D75FF1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และ</w:t>
      </w:r>
      <w:r w:rsidR="00643C50" w:rsidRPr="008577D9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สภาพแวดล้อมในการทำงานเพื่อค้ำประกันเงินกู้ยืมจำนวน </w:t>
      </w:r>
      <w:r w:rsidR="00643C50" w:rsidRPr="008577D9">
        <w:rPr>
          <w:rFonts w:asciiTheme="majorBidi" w:hAnsiTheme="majorBidi" w:cstheme="majorBidi"/>
          <w:sz w:val="30"/>
          <w:szCs w:val="30"/>
          <w:lang w:val="en-US" w:bidi="th-TH"/>
        </w:rPr>
        <w:t xml:space="preserve">0.4 </w:t>
      </w:r>
      <w:r w:rsidR="00643C50" w:rsidRPr="008577D9">
        <w:rPr>
          <w:rFonts w:asciiTheme="majorBidi" w:hAnsiTheme="majorBidi" w:cs="Angsana New"/>
          <w:sz w:val="30"/>
          <w:szCs w:val="30"/>
          <w:cs/>
          <w:lang w:val="en-US" w:bidi="th-TH"/>
        </w:rPr>
        <w:t>ล้านบาท</w:t>
      </w:r>
      <w:r w:rsidR="00643C50" w:rsidRPr="008577D9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643C50" w:rsidRPr="008577D9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และออกให้กิจการที่ไม่เกี่ยวข้องกันแห่งหนึ่งเพื่อค้ำประกันสัญญาบริการจำนวน </w:t>
      </w:r>
      <w:r w:rsidR="00643C50" w:rsidRPr="008577D9">
        <w:rPr>
          <w:rFonts w:asciiTheme="majorBidi" w:hAnsiTheme="majorBidi" w:cstheme="majorBidi"/>
          <w:sz w:val="30"/>
          <w:szCs w:val="30"/>
          <w:lang w:val="en-US" w:bidi="th-TH"/>
        </w:rPr>
        <w:t xml:space="preserve">0.2 </w:t>
      </w:r>
      <w:r w:rsidR="00643C50" w:rsidRPr="008577D9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ล้านบาท</w:t>
      </w:r>
      <w:r w:rsidR="007C27E4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923713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          </w:t>
      </w:r>
      <w:r w:rsidR="00643C50" w:rsidRPr="00643C50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(</w:t>
      </w:r>
      <w:r w:rsidR="007C27E4" w:rsidRPr="00643C50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 xml:space="preserve">31 </w:t>
      </w:r>
      <w:r w:rsidR="007C27E4" w:rsidRPr="00643C50">
        <w:rPr>
          <w:rFonts w:asciiTheme="majorBidi" w:hAnsiTheme="majorBidi" w:cstheme="majorBidi" w:hint="cs"/>
          <w:i/>
          <w:iCs/>
          <w:sz w:val="30"/>
          <w:szCs w:val="30"/>
          <w:cs/>
          <w:lang w:val="en-US" w:bidi="th-TH"/>
        </w:rPr>
        <w:t xml:space="preserve">ธันวาคม </w:t>
      </w:r>
      <w:r w:rsidR="007C27E4" w:rsidRPr="00643C50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2564</w:t>
      </w:r>
      <w:r w:rsidR="00643C50" w:rsidRPr="00643C50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:</w:t>
      </w:r>
      <w:r w:rsidR="00B075F5" w:rsidRPr="00643C50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 xml:space="preserve"> </w:t>
      </w:r>
      <w:r w:rsidRPr="00643C50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>บริษัทมีหนังสือค้ำประกันที่สถาบันการเงินแห่งหนึ่งออกให้แก่</w:t>
      </w:r>
      <w:r w:rsidRPr="00643C50">
        <w:rPr>
          <w:rFonts w:asciiTheme="majorBidi" w:hAnsiTheme="majorBidi" w:cs="Angsana New"/>
          <w:i/>
          <w:iCs/>
          <w:sz w:val="30"/>
          <w:szCs w:val="30"/>
          <w:cs/>
          <w:lang w:val="en-US" w:bidi="th-TH"/>
        </w:rPr>
        <w:t xml:space="preserve">การไฟฟ้าส่วนภูมิภาคเพื่อการใช้ไฟฟ้าเป็นจำนวน </w:t>
      </w:r>
      <w:r w:rsidRPr="00643C50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 xml:space="preserve">0.8 </w:t>
      </w:r>
      <w:r w:rsidRPr="00643C50">
        <w:rPr>
          <w:rFonts w:asciiTheme="majorBidi" w:hAnsiTheme="majorBidi" w:cs="Angsana New"/>
          <w:i/>
          <w:iCs/>
          <w:sz w:val="30"/>
          <w:szCs w:val="30"/>
          <w:cs/>
          <w:lang w:val="en-US" w:bidi="th-TH"/>
        </w:rPr>
        <w:t>ล้านบาท</w:t>
      </w:r>
      <w:r w:rsidR="00301E89" w:rsidRPr="00643C50">
        <w:rPr>
          <w:rFonts w:asciiTheme="majorBidi" w:hAnsiTheme="majorBidi" w:cs="Angsana New"/>
          <w:i/>
          <w:iCs/>
          <w:sz w:val="30"/>
          <w:szCs w:val="30"/>
          <w:lang w:val="en-US" w:bidi="th-TH"/>
        </w:rPr>
        <w:t xml:space="preserve"> </w:t>
      </w:r>
      <w:r w:rsidR="00301E89" w:rsidRPr="00643C50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>ออกให้แก่</w:t>
      </w:r>
      <w:r w:rsidR="00301E89" w:rsidRPr="00643C50">
        <w:rPr>
          <w:rFonts w:asciiTheme="majorBidi" w:hAnsiTheme="majorBidi" w:cs="Angsana New"/>
          <w:i/>
          <w:iCs/>
          <w:sz w:val="30"/>
          <w:szCs w:val="30"/>
          <w:cs/>
          <w:lang w:val="en-US" w:bidi="th-TH"/>
        </w:rPr>
        <w:t xml:space="preserve">การไฟฟ้านครหลวงเพื่อการใช้ไฟฟ้าเป็นจำนวน </w:t>
      </w:r>
      <w:r w:rsidR="00301E89" w:rsidRPr="00643C50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 xml:space="preserve">0.6 </w:t>
      </w:r>
      <w:r w:rsidR="00301E89" w:rsidRPr="00643C50">
        <w:rPr>
          <w:rFonts w:asciiTheme="majorBidi" w:hAnsiTheme="majorBidi" w:cs="Angsana New"/>
          <w:i/>
          <w:iCs/>
          <w:sz w:val="30"/>
          <w:szCs w:val="30"/>
          <w:cs/>
          <w:lang w:val="en-US" w:bidi="th-TH"/>
        </w:rPr>
        <w:t>ล้านบาท</w:t>
      </w:r>
      <w:r w:rsidRPr="00643C50">
        <w:rPr>
          <w:rFonts w:asciiTheme="majorBidi" w:hAnsiTheme="majorBidi" w:cs="Angsana New"/>
          <w:i/>
          <w:iCs/>
          <w:sz w:val="30"/>
          <w:szCs w:val="30"/>
          <w:cs/>
          <w:lang w:val="en-US" w:bidi="th-TH"/>
        </w:rPr>
        <w:t xml:space="preserve"> </w:t>
      </w:r>
      <w:r w:rsidR="00301E89" w:rsidRPr="00643C50">
        <w:rPr>
          <w:rFonts w:asciiTheme="majorBidi" w:hAnsiTheme="majorBidi" w:cs="Angsana New"/>
          <w:i/>
          <w:iCs/>
          <w:sz w:val="30"/>
          <w:szCs w:val="30"/>
          <w:cs/>
          <w:lang w:val="en-US" w:bidi="th-TH"/>
        </w:rPr>
        <w:t>และ</w:t>
      </w:r>
      <w:r w:rsidRPr="00643C50">
        <w:rPr>
          <w:rFonts w:asciiTheme="majorBidi" w:hAnsiTheme="majorBidi" w:cs="Angsana New"/>
          <w:i/>
          <w:iCs/>
          <w:sz w:val="30"/>
          <w:szCs w:val="30"/>
          <w:cs/>
          <w:lang w:val="en-US" w:bidi="th-TH"/>
        </w:rPr>
        <w:t xml:space="preserve">ออกให้กองทุนความปลอดภัย อาชีวอนามัย และสภาพแวดล้อมในการทำงานเพื่อค้ำประกันเงินกู้ยืมเป็นจำนวน </w:t>
      </w:r>
      <w:r w:rsidRPr="00643C50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 xml:space="preserve">0.4 </w:t>
      </w:r>
      <w:r w:rsidRPr="00643C50">
        <w:rPr>
          <w:rFonts w:asciiTheme="majorBidi" w:hAnsiTheme="majorBidi" w:cs="Angsana New"/>
          <w:i/>
          <w:iCs/>
          <w:sz w:val="30"/>
          <w:szCs w:val="30"/>
          <w:cs/>
          <w:lang w:val="en-US" w:bidi="th-TH"/>
        </w:rPr>
        <w:t>ล้านบาท</w:t>
      </w:r>
      <w:bookmarkEnd w:id="0"/>
      <w:r w:rsidRPr="00643C50">
        <w:rPr>
          <w:rFonts w:asciiTheme="majorBidi" w:hAnsiTheme="majorBidi" w:cs="Angsana New"/>
          <w:i/>
          <w:iCs/>
          <w:sz w:val="30"/>
          <w:szCs w:val="30"/>
          <w:cs/>
          <w:lang w:val="en-US" w:bidi="th-TH"/>
        </w:rPr>
        <w:t>)</w:t>
      </w:r>
    </w:p>
    <w:p w14:paraId="021AD63E" w14:textId="4F1D33CE" w:rsidR="00B075F5" w:rsidRDefault="00B075F5" w:rsidP="00B075F5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4D53042A" w14:textId="77777777" w:rsidR="00D87001" w:rsidRPr="007C31E0" w:rsidRDefault="00D87001" w:rsidP="007C31E0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US" w:bidi="th-TH"/>
        </w:rPr>
      </w:pPr>
      <w:r w:rsidRPr="007C31E0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 w:bidi="th-TH"/>
        </w:rPr>
        <w:t>สัญญาสำคัญที่ทำกับบุคคลหรือกิจการอื่นที่ไม่เกี่ยวข้องกัน</w:t>
      </w:r>
    </w:p>
    <w:p w14:paraId="04D3AFCE" w14:textId="77777777" w:rsidR="00D87001" w:rsidRPr="00D87001" w:rsidRDefault="00D87001" w:rsidP="007C31E0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480C1E91" w14:textId="13791E56" w:rsidR="00D87001" w:rsidRDefault="00D87001" w:rsidP="00D87001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7C31E0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เมื่อวันที่ </w:t>
      </w:r>
      <w:r w:rsidRPr="00D87001">
        <w:rPr>
          <w:rFonts w:asciiTheme="majorBidi" w:hAnsiTheme="majorBidi" w:cstheme="majorBidi"/>
          <w:sz w:val="30"/>
          <w:szCs w:val="30"/>
          <w:lang w:val="en-US" w:bidi="th-TH"/>
        </w:rPr>
        <w:t>5</w:t>
      </w:r>
      <w:r w:rsidRPr="007C31E0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ตุลาคม </w:t>
      </w:r>
      <w:r w:rsidRPr="00D87001">
        <w:rPr>
          <w:rFonts w:asciiTheme="majorBidi" w:hAnsiTheme="majorBidi" w:cstheme="majorBidi"/>
          <w:sz w:val="30"/>
          <w:szCs w:val="30"/>
          <w:lang w:val="en-US" w:bidi="th-TH"/>
        </w:rPr>
        <w:t>2564</w:t>
      </w:r>
      <w:r w:rsidRPr="007C31E0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บริษัทได้ทำบันทึกข้อตกลงกับลูกค้ารายหนึ่ง ในการสนับสนุนการจัดจำหน่ายผลิตภัณฑ์ตามที่กำหนดโดยมีระยะเวลาตามข้อตกลงตั้งแต่วันที่ </w:t>
      </w:r>
      <w:r w:rsidRPr="00D87001">
        <w:rPr>
          <w:rFonts w:asciiTheme="majorBidi" w:hAnsiTheme="majorBidi" w:cstheme="majorBidi"/>
          <w:sz w:val="30"/>
          <w:szCs w:val="30"/>
          <w:lang w:val="en-US" w:bidi="th-TH"/>
        </w:rPr>
        <w:t>15</w:t>
      </w:r>
      <w:r w:rsidRPr="007C31E0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ตุลาคม </w:t>
      </w:r>
      <w:r w:rsidRPr="00D87001">
        <w:rPr>
          <w:rFonts w:asciiTheme="majorBidi" w:hAnsiTheme="majorBidi" w:cstheme="majorBidi"/>
          <w:sz w:val="30"/>
          <w:szCs w:val="30"/>
          <w:lang w:val="en-US" w:bidi="th-TH"/>
        </w:rPr>
        <w:t>2564</w:t>
      </w:r>
      <w:r w:rsidRPr="007C31E0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ถึงวันที่ </w:t>
      </w:r>
      <w:r w:rsidRPr="00D87001">
        <w:rPr>
          <w:rFonts w:asciiTheme="majorBidi" w:hAnsiTheme="majorBidi" w:cstheme="majorBidi"/>
          <w:sz w:val="30"/>
          <w:szCs w:val="30"/>
          <w:lang w:val="en-US" w:bidi="th-TH"/>
        </w:rPr>
        <w:t>31</w:t>
      </w:r>
      <w:r w:rsidRPr="007C31E0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ธันวาคม </w:t>
      </w:r>
      <w:r w:rsidRPr="00D87001">
        <w:rPr>
          <w:rFonts w:asciiTheme="majorBidi" w:hAnsiTheme="majorBidi" w:cstheme="majorBidi"/>
          <w:sz w:val="30"/>
          <w:szCs w:val="30"/>
          <w:lang w:val="en-US" w:bidi="th-TH"/>
        </w:rPr>
        <w:t>2565</w:t>
      </w:r>
      <w:r w:rsidRPr="007C31E0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ภายใต้บันทึกข้อตกลงดังกล่าว บริษัทตกลงจ่ายสิ่งตอบแทนให้กับลูกค้ามูลค่ารวม </w:t>
      </w:r>
      <w:r w:rsidRPr="00D87001">
        <w:rPr>
          <w:rFonts w:asciiTheme="majorBidi" w:hAnsiTheme="majorBidi" w:cstheme="majorBidi"/>
          <w:sz w:val="30"/>
          <w:szCs w:val="30"/>
          <w:lang w:val="en-US" w:bidi="th-TH"/>
        </w:rPr>
        <w:t>50.0</w:t>
      </w:r>
      <w:r w:rsidRPr="007C31E0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ล้านบาท ตลอดระยะเวลาที่กำหนดไว้ในบันทึกข้อตกลง</w:t>
      </w:r>
    </w:p>
    <w:p w14:paraId="288D8377" w14:textId="365B911E" w:rsidR="00D87001" w:rsidRDefault="00D87001" w:rsidP="007C31E0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71DB0A61" w14:textId="7B2A2D4F" w:rsidR="005B263C" w:rsidRDefault="005B263C" w:rsidP="007C31E0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1C193C7E" w14:textId="77777777" w:rsidR="005B263C" w:rsidRPr="00D87001" w:rsidRDefault="005B263C" w:rsidP="007C31E0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2E593A48" w14:textId="2CEA7983" w:rsidR="00D87001" w:rsidRDefault="00D87001" w:rsidP="00D87001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7C31E0">
        <w:rPr>
          <w:rFonts w:asciiTheme="majorBidi" w:hAnsiTheme="majorBidi" w:cstheme="majorBidi"/>
          <w:sz w:val="30"/>
          <w:szCs w:val="30"/>
          <w:cs/>
          <w:lang w:val="en-US" w:bidi="th-TH"/>
        </w:rPr>
        <w:lastRenderedPageBreak/>
        <w:t xml:space="preserve">ณ วันที่ </w:t>
      </w:r>
      <w:r w:rsidR="00923713">
        <w:rPr>
          <w:rFonts w:asciiTheme="majorBidi" w:hAnsiTheme="majorBidi" w:cstheme="majorBidi"/>
          <w:sz w:val="30"/>
          <w:szCs w:val="30"/>
          <w:lang w:val="en-US" w:bidi="th-TH"/>
        </w:rPr>
        <w:t xml:space="preserve">30 </w:t>
      </w:r>
      <w:r w:rsidR="00923713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มิถุนายน</w:t>
      </w: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</w:t>
      </w:r>
      <w:r>
        <w:rPr>
          <w:rFonts w:asciiTheme="majorBidi" w:hAnsiTheme="majorBidi" w:cstheme="majorBidi"/>
          <w:sz w:val="30"/>
          <w:szCs w:val="30"/>
          <w:lang w:val="en-US" w:bidi="th-TH"/>
        </w:rPr>
        <w:t>2565</w:t>
      </w:r>
      <w:r w:rsidRPr="00D87001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7C31E0">
        <w:rPr>
          <w:rFonts w:asciiTheme="majorBidi" w:hAnsiTheme="majorBidi" w:cstheme="majorBidi"/>
          <w:sz w:val="30"/>
          <w:szCs w:val="30"/>
          <w:cs/>
          <w:lang w:val="en-US" w:bidi="th-TH"/>
        </w:rPr>
        <w:t>บริษัทบันทึกเงินจ่ายล่วงหน้าจากสัญญา</w:t>
      </w:r>
      <w:r w:rsidR="005B263C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และเจ้าหนี้อื่น</w:t>
      </w:r>
      <w:r w:rsidRPr="007C31E0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จากข้อตกลงดังกล่าวจำนวน </w:t>
      </w:r>
      <w:r w:rsidR="006226E5">
        <w:rPr>
          <w:rFonts w:asciiTheme="majorBidi" w:hAnsiTheme="majorBidi" w:cstheme="majorBidi"/>
          <w:sz w:val="30"/>
          <w:szCs w:val="30"/>
          <w:lang w:val="en-US" w:bidi="th-TH"/>
        </w:rPr>
        <w:t>6.6</w:t>
      </w:r>
      <w:r w:rsidRPr="00D87001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7C31E0">
        <w:rPr>
          <w:rFonts w:asciiTheme="majorBidi" w:hAnsiTheme="majorBidi" w:cstheme="majorBidi"/>
          <w:sz w:val="30"/>
          <w:szCs w:val="30"/>
          <w:cs/>
          <w:lang w:val="en-US" w:bidi="th-TH"/>
        </w:rPr>
        <w:t>ล้านบาท</w:t>
      </w:r>
      <w:r w:rsidR="005B263C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และ </w:t>
      </w:r>
      <w:r w:rsidR="005B263C">
        <w:rPr>
          <w:rFonts w:asciiTheme="majorBidi" w:hAnsiTheme="majorBidi" w:cstheme="majorBidi"/>
          <w:sz w:val="30"/>
          <w:szCs w:val="30"/>
          <w:lang w:val="en-US" w:bidi="th-TH"/>
        </w:rPr>
        <w:t>2.</w:t>
      </w:r>
      <w:r w:rsidR="00FF5100">
        <w:rPr>
          <w:rFonts w:asciiTheme="majorBidi" w:hAnsiTheme="majorBidi" w:cstheme="majorBidi"/>
          <w:sz w:val="30"/>
          <w:szCs w:val="30"/>
          <w:lang w:val="en-US" w:bidi="th-TH"/>
        </w:rPr>
        <w:t>5</w:t>
      </w:r>
      <w:r w:rsidR="005B263C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5B263C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ล้านบาท</w:t>
      </w:r>
      <w:r w:rsidR="003A1DA7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5B263C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ตามลำดับ</w:t>
      </w:r>
      <w:r w:rsidRPr="007C31E0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และบันทึกสิ่งตอบแทนที่จ่ายให้กับลูกค้ารายการดังกล่าวสุทธิจากรายได้จากการขายสำหรับ</w:t>
      </w: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งวด</w:t>
      </w:r>
      <w:r w:rsidR="005B263C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สามเดือนและ</w:t>
      </w:r>
      <w:r w:rsidR="00923713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หก</w:t>
      </w: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เดือน</w:t>
      </w:r>
      <w:r w:rsidRPr="007C31E0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สิ้นสุดวันที่ </w:t>
      </w:r>
      <w:r w:rsidR="00923713">
        <w:rPr>
          <w:rFonts w:asciiTheme="majorBidi" w:hAnsiTheme="majorBidi" w:cstheme="majorBidi"/>
          <w:sz w:val="30"/>
          <w:szCs w:val="30"/>
          <w:lang w:val="en-US" w:bidi="th-TH"/>
        </w:rPr>
        <w:t xml:space="preserve">30 </w:t>
      </w:r>
      <w:r w:rsidR="00923713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มิถุนายน</w:t>
      </w: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</w:t>
      </w:r>
      <w:r>
        <w:rPr>
          <w:rFonts w:asciiTheme="majorBidi" w:hAnsiTheme="majorBidi" w:cstheme="majorBidi"/>
          <w:sz w:val="30"/>
          <w:szCs w:val="30"/>
          <w:lang w:val="en-US" w:bidi="th-TH"/>
        </w:rPr>
        <w:t>2565</w:t>
      </w:r>
      <w:r w:rsidRPr="00D87001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5B263C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จำนวน </w:t>
      </w:r>
      <w:r w:rsidR="003A1DA7">
        <w:rPr>
          <w:rFonts w:asciiTheme="majorBidi" w:hAnsiTheme="majorBidi" w:cstheme="majorBidi"/>
          <w:sz w:val="30"/>
          <w:szCs w:val="30"/>
          <w:lang w:val="en-US" w:bidi="th-TH"/>
        </w:rPr>
        <w:t>9.4</w:t>
      </w:r>
      <w:r w:rsidR="005B263C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ล้านบาท และ </w:t>
      </w:r>
      <w:r w:rsidR="003A1DA7">
        <w:rPr>
          <w:rFonts w:asciiTheme="majorBidi" w:hAnsiTheme="majorBidi" w:cstheme="majorBidi"/>
          <w:sz w:val="30"/>
          <w:szCs w:val="30"/>
          <w:lang w:val="en-US" w:bidi="th-TH"/>
        </w:rPr>
        <w:t>15.7</w:t>
      </w:r>
      <w:r w:rsidRPr="00D87001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7C31E0">
        <w:rPr>
          <w:rFonts w:asciiTheme="majorBidi" w:hAnsiTheme="majorBidi" w:cstheme="majorBidi"/>
          <w:sz w:val="30"/>
          <w:szCs w:val="30"/>
          <w:cs/>
          <w:lang w:val="en-US" w:bidi="th-TH"/>
        </w:rPr>
        <w:t>ล้านบาท</w:t>
      </w:r>
      <w:r w:rsidR="003A1DA7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5B263C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ตามลำดับ</w:t>
      </w:r>
    </w:p>
    <w:p w14:paraId="2DF8A195" w14:textId="77777777" w:rsidR="005B263C" w:rsidRDefault="005B263C" w:rsidP="00D87001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19D446FA" w14:textId="6B043274" w:rsidR="00C76809" w:rsidRPr="0016249F" w:rsidRDefault="005C3B67" w:rsidP="00C76809">
      <w:pPr>
        <w:pStyle w:val="block"/>
        <w:spacing w:after="0"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</w:pPr>
      <w:r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  <w:t>10</w:t>
      </w:r>
      <w:r w:rsidR="00C76809" w:rsidRPr="0016249F"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  <w:tab/>
      </w:r>
      <w:bookmarkStart w:id="1" w:name="_Hlk107849354"/>
      <w:r w:rsidR="00C76809" w:rsidRPr="0016249F"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  <w:t>หนี้สินที่อาจเกิดขึ้น</w:t>
      </w:r>
    </w:p>
    <w:p w14:paraId="7FB39CDD" w14:textId="77777777" w:rsidR="00C76809" w:rsidRPr="0016249F" w:rsidRDefault="00C76809" w:rsidP="00C768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</w:rPr>
      </w:pPr>
    </w:p>
    <w:bookmarkEnd w:id="1"/>
    <w:p w14:paraId="269CD66A" w14:textId="766294D2" w:rsidR="003506B8" w:rsidRDefault="003A1DA7" w:rsidP="00C768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/>
          <w:sz w:val="30"/>
          <w:szCs w:val="30"/>
        </w:rPr>
      </w:pPr>
      <w:r w:rsidRPr="003A1DA7">
        <w:rPr>
          <w:rFonts w:asciiTheme="majorBidi" w:hAnsiTheme="majorBidi"/>
          <w:sz w:val="30"/>
          <w:szCs w:val="30"/>
          <w:cs/>
        </w:rPr>
        <w:t xml:space="preserve">เมื่อวันที่ </w:t>
      </w:r>
      <w:r>
        <w:rPr>
          <w:rFonts w:asciiTheme="majorBidi" w:hAnsiTheme="majorBidi"/>
          <w:sz w:val="30"/>
          <w:szCs w:val="30"/>
        </w:rPr>
        <w:t>11</w:t>
      </w:r>
      <w:r w:rsidRPr="003A1DA7">
        <w:rPr>
          <w:rFonts w:asciiTheme="majorBidi" w:hAnsiTheme="majorBidi"/>
          <w:sz w:val="30"/>
          <w:szCs w:val="30"/>
          <w:cs/>
        </w:rPr>
        <w:t xml:space="preserve"> กันยายน </w:t>
      </w:r>
      <w:r>
        <w:rPr>
          <w:rFonts w:asciiTheme="majorBidi" w:hAnsiTheme="majorBidi"/>
          <w:sz w:val="30"/>
          <w:szCs w:val="30"/>
        </w:rPr>
        <w:t>2562</w:t>
      </w:r>
      <w:r w:rsidRPr="003A1DA7">
        <w:rPr>
          <w:rFonts w:asciiTheme="majorBidi" w:hAnsiTheme="majorBidi"/>
          <w:sz w:val="30"/>
          <w:szCs w:val="30"/>
          <w:cs/>
        </w:rPr>
        <w:t xml:space="preserve"> บริษัทถูกฟ้องร้องในคดีที่เกี่ยวกับละเมิดใช้สิทธิเครื่องหมายการค้าโดยไม่สุจริต โดยมีทุนทรัพย์ที่ถูกฟ้องร้องเป็นจำนวน </w:t>
      </w:r>
      <w:r>
        <w:rPr>
          <w:rFonts w:asciiTheme="majorBidi" w:hAnsiTheme="majorBidi"/>
          <w:sz w:val="30"/>
          <w:szCs w:val="30"/>
        </w:rPr>
        <w:t>50.0</w:t>
      </w:r>
      <w:r w:rsidRPr="003A1DA7">
        <w:rPr>
          <w:rFonts w:asciiTheme="majorBidi" w:hAnsiTheme="majorBidi"/>
          <w:sz w:val="30"/>
          <w:szCs w:val="30"/>
          <w:cs/>
        </w:rPr>
        <w:t xml:space="preserve"> ล้านบาท เมื่อวันที่ </w:t>
      </w:r>
      <w:r>
        <w:rPr>
          <w:rFonts w:asciiTheme="majorBidi" w:hAnsiTheme="majorBidi"/>
          <w:sz w:val="30"/>
          <w:szCs w:val="30"/>
        </w:rPr>
        <w:t>14</w:t>
      </w:r>
      <w:r w:rsidRPr="003A1DA7">
        <w:rPr>
          <w:rFonts w:asciiTheme="majorBidi" w:hAnsiTheme="majorBidi"/>
          <w:sz w:val="30"/>
          <w:szCs w:val="30"/>
          <w:cs/>
        </w:rPr>
        <w:t xml:space="preserve"> ธันวาคม </w:t>
      </w:r>
      <w:r>
        <w:rPr>
          <w:rFonts w:asciiTheme="majorBidi" w:hAnsiTheme="majorBidi"/>
          <w:sz w:val="30"/>
          <w:szCs w:val="30"/>
        </w:rPr>
        <w:t xml:space="preserve">2564 </w:t>
      </w:r>
      <w:r w:rsidRPr="003A1DA7">
        <w:rPr>
          <w:rFonts w:asciiTheme="majorBidi" w:hAnsiTheme="majorBidi"/>
          <w:sz w:val="30"/>
          <w:szCs w:val="30"/>
          <w:cs/>
        </w:rPr>
        <w:t xml:space="preserve">ศาลทรัพย์สินทางปัญญาและการค้าระหว่างประเทศกลาง (“ศาล”) ได้อ่านคำพิพากษายกฟ้อง อย่างไรก็ตาม เมื่อวันที่ </w:t>
      </w:r>
      <w:r>
        <w:rPr>
          <w:rFonts w:asciiTheme="majorBidi" w:hAnsiTheme="majorBidi"/>
          <w:sz w:val="30"/>
          <w:szCs w:val="30"/>
        </w:rPr>
        <w:t>20</w:t>
      </w:r>
      <w:r w:rsidRPr="003A1DA7">
        <w:rPr>
          <w:rFonts w:asciiTheme="majorBidi" w:hAnsiTheme="majorBidi"/>
          <w:sz w:val="30"/>
          <w:szCs w:val="30"/>
          <w:cs/>
        </w:rPr>
        <w:t xml:space="preserve"> พฤษภาคม </w:t>
      </w:r>
      <w:r>
        <w:rPr>
          <w:rFonts w:asciiTheme="majorBidi" w:hAnsiTheme="majorBidi"/>
          <w:sz w:val="30"/>
          <w:szCs w:val="30"/>
        </w:rPr>
        <w:t>2565</w:t>
      </w:r>
      <w:r w:rsidRPr="003A1DA7">
        <w:rPr>
          <w:rFonts w:asciiTheme="majorBidi" w:hAnsiTheme="majorBidi"/>
          <w:sz w:val="30"/>
          <w:szCs w:val="30"/>
          <w:cs/>
        </w:rPr>
        <w:t xml:space="preserve">โจทก์ได้ยื่นอุทธรณ์ต่อศาลและศาลรับเป็นอุทธรณ์ และบริษัทยื่นคำแก้อุทธรณ์ต่อศาลเมื่อวันที่ </w:t>
      </w:r>
      <w:r>
        <w:rPr>
          <w:rFonts w:asciiTheme="majorBidi" w:hAnsiTheme="majorBidi"/>
          <w:sz w:val="30"/>
          <w:szCs w:val="30"/>
        </w:rPr>
        <w:t>23</w:t>
      </w:r>
      <w:r w:rsidRPr="003A1DA7">
        <w:rPr>
          <w:rFonts w:asciiTheme="majorBidi" w:hAnsiTheme="majorBidi"/>
          <w:sz w:val="30"/>
          <w:szCs w:val="30"/>
          <w:cs/>
        </w:rPr>
        <w:t xml:space="preserve"> มิถุนายน </w:t>
      </w:r>
      <w:r>
        <w:rPr>
          <w:rFonts w:asciiTheme="majorBidi" w:hAnsiTheme="majorBidi"/>
          <w:sz w:val="30"/>
          <w:szCs w:val="30"/>
        </w:rPr>
        <w:t>2565</w:t>
      </w:r>
      <w:r w:rsidRPr="003A1DA7">
        <w:rPr>
          <w:rFonts w:asciiTheme="majorBidi" w:hAnsiTheme="majorBidi"/>
          <w:sz w:val="30"/>
          <w:szCs w:val="30"/>
          <w:cs/>
        </w:rPr>
        <w:t xml:space="preserve"> จากนั้นศาลจะรวบรวมสำนวนและเอกสารทั้งหมดส่งให้ศาลอุทธรณ์ชำนัญพิเศษพิจารณาพิพากษา และเมื่อศาลอุทธรณ์ชำนัญพิเศษทำคำพิพากษาเสร็จแล้วจะส่งคำพิพากษาให้ศาลนัดอ่านคำพิพากษาต่อไป ทั้งนี้ ผลที่สุดของคดียังไม่สามารถสรุปได้ ณ วันที่ </w:t>
      </w:r>
      <w:r>
        <w:rPr>
          <w:rFonts w:asciiTheme="majorBidi" w:hAnsiTheme="majorBidi"/>
          <w:sz w:val="30"/>
          <w:szCs w:val="30"/>
        </w:rPr>
        <w:t>30</w:t>
      </w:r>
      <w:r w:rsidRPr="003A1DA7">
        <w:rPr>
          <w:rFonts w:asciiTheme="majorBidi" w:hAnsiTheme="majorBidi"/>
          <w:sz w:val="30"/>
          <w:szCs w:val="30"/>
          <w:cs/>
        </w:rPr>
        <w:t xml:space="preserve"> มิถุนายน </w:t>
      </w:r>
      <w:r>
        <w:rPr>
          <w:rFonts w:asciiTheme="majorBidi" w:hAnsiTheme="majorBidi"/>
          <w:sz w:val="30"/>
          <w:szCs w:val="30"/>
        </w:rPr>
        <w:t>2565</w:t>
      </w:r>
      <w:r w:rsidRPr="003A1DA7">
        <w:rPr>
          <w:rFonts w:asciiTheme="majorBidi" w:hAnsiTheme="majorBidi"/>
          <w:sz w:val="30"/>
          <w:szCs w:val="30"/>
          <w:cs/>
        </w:rPr>
        <w:t xml:space="preserve"> บริษัทไม่ได้ตั้งประมาณการหนี้สินสำหรับค่าเสียหายคดีความเนื่องจากผู้บริหารเชื่อว่าบริษัทไม่ได้กระทำผิดตามฟ้อง</w:t>
      </w:r>
    </w:p>
    <w:p w14:paraId="3632CDB5" w14:textId="77777777" w:rsidR="003A1DA7" w:rsidRPr="0016249F" w:rsidRDefault="003A1DA7" w:rsidP="00C768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03809154" w14:textId="628EF89D" w:rsidR="00C76809" w:rsidRPr="0016249F" w:rsidRDefault="00923713" w:rsidP="00C76809">
      <w:pPr>
        <w:pStyle w:val="block"/>
        <w:spacing w:after="0" w:line="240" w:lineRule="auto"/>
        <w:ind w:left="540" w:hanging="540"/>
        <w:jc w:val="both"/>
        <w:rPr>
          <w:rFonts w:asciiTheme="majorBidi" w:hAnsiTheme="majorBidi" w:cs="Angsana New"/>
          <w:b/>
          <w:bCs/>
          <w:sz w:val="30"/>
          <w:szCs w:val="30"/>
          <w:lang w:val="en-US" w:bidi="th-TH"/>
        </w:rPr>
      </w:pPr>
      <w:r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  <w:t>1</w:t>
      </w:r>
      <w:r w:rsidR="005C3B67"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  <w:t>1</w:t>
      </w:r>
      <w:r w:rsidR="00C76809" w:rsidRPr="0016249F"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  <w:tab/>
      </w:r>
      <w:r w:rsidR="00C76809" w:rsidRPr="0016249F">
        <w:rPr>
          <w:rFonts w:asciiTheme="majorBidi" w:hAnsiTheme="majorBidi" w:cs="Angsana New"/>
          <w:b/>
          <w:bCs/>
          <w:sz w:val="30"/>
          <w:szCs w:val="30"/>
          <w:cs/>
          <w:lang w:val="en-US" w:bidi="th-TH"/>
        </w:rPr>
        <w:t>เหตุการณ์ภายหลังรอบระยะเวลาที่รายงาน</w:t>
      </w:r>
    </w:p>
    <w:p w14:paraId="7653F424" w14:textId="2A1BC827" w:rsidR="00C76809" w:rsidRDefault="00C76809" w:rsidP="00C768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</w:rPr>
      </w:pPr>
    </w:p>
    <w:p w14:paraId="06DA5810" w14:textId="181C8F09" w:rsidR="00F13391" w:rsidRDefault="00F13391" w:rsidP="00C768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เมื่อวันที่ </w:t>
      </w:r>
      <w:r>
        <w:rPr>
          <w:rFonts w:asciiTheme="majorBidi" w:hAnsiTheme="majorBidi" w:cstheme="majorBidi"/>
          <w:sz w:val="30"/>
          <w:szCs w:val="30"/>
        </w:rPr>
        <w:t xml:space="preserve">28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>
        <w:rPr>
          <w:rFonts w:asciiTheme="majorBidi" w:hAnsiTheme="majorBidi" w:cstheme="majorBidi"/>
          <w:sz w:val="30"/>
          <w:szCs w:val="30"/>
        </w:rPr>
        <w:t xml:space="preserve">2565 </w:t>
      </w:r>
      <w:r>
        <w:rPr>
          <w:rFonts w:asciiTheme="majorBidi" w:hAnsiTheme="majorBidi" w:cstheme="majorBidi" w:hint="cs"/>
          <w:sz w:val="30"/>
          <w:szCs w:val="30"/>
          <w:cs/>
        </w:rPr>
        <w:t>กรรมการ</w:t>
      </w:r>
      <w:r w:rsidR="008577D9">
        <w:rPr>
          <w:rFonts w:asciiTheme="majorBidi" w:hAnsiTheme="majorBidi" w:cstheme="majorBidi" w:hint="cs"/>
          <w:sz w:val="30"/>
          <w:szCs w:val="30"/>
          <w:cs/>
        </w:rPr>
        <w:t xml:space="preserve">มีมติอนุมัติให้จัดตั้งบริษัท แคร์ซูติก จำกัด โดยมีทุนจดทะเบียนจำนวน </w:t>
      </w:r>
      <w:r w:rsidR="008577D9">
        <w:rPr>
          <w:rFonts w:asciiTheme="majorBidi" w:hAnsiTheme="majorBidi" w:cstheme="majorBidi"/>
          <w:sz w:val="30"/>
          <w:szCs w:val="30"/>
        </w:rPr>
        <w:t xml:space="preserve">5.0 </w:t>
      </w:r>
      <w:r w:rsidR="008577D9">
        <w:rPr>
          <w:rFonts w:asciiTheme="majorBidi" w:hAnsiTheme="majorBidi" w:cstheme="majorBidi" w:hint="cs"/>
          <w:sz w:val="30"/>
          <w:szCs w:val="30"/>
          <w:cs/>
        </w:rPr>
        <w:t xml:space="preserve">ล้านบาท </w:t>
      </w:r>
      <w:r w:rsidR="00FE58A3">
        <w:rPr>
          <w:rFonts w:asciiTheme="majorBidi" w:hAnsiTheme="majorBidi" w:cstheme="majorBidi"/>
          <w:sz w:val="30"/>
          <w:szCs w:val="30"/>
        </w:rPr>
        <w:t>(</w:t>
      </w:r>
      <w:r w:rsidR="008577D9">
        <w:rPr>
          <w:rFonts w:asciiTheme="majorBidi" w:hAnsiTheme="majorBidi" w:cstheme="majorBidi" w:hint="cs"/>
          <w:sz w:val="30"/>
          <w:szCs w:val="30"/>
          <w:cs/>
        </w:rPr>
        <w:t xml:space="preserve">แบ่งออกเป็นหุ้นสามัญจำนวน </w:t>
      </w:r>
      <w:r w:rsidR="008577D9">
        <w:rPr>
          <w:rFonts w:asciiTheme="majorBidi" w:hAnsiTheme="majorBidi" w:cstheme="majorBidi"/>
          <w:sz w:val="30"/>
          <w:szCs w:val="30"/>
        </w:rPr>
        <w:t xml:space="preserve">50,000 </w:t>
      </w:r>
      <w:r w:rsidR="008577D9">
        <w:rPr>
          <w:rFonts w:asciiTheme="majorBidi" w:hAnsiTheme="majorBidi" w:cstheme="majorBidi" w:hint="cs"/>
          <w:sz w:val="30"/>
          <w:szCs w:val="30"/>
          <w:cs/>
        </w:rPr>
        <w:t xml:space="preserve">หุ้น มูลค่าที่ตราไว้หุ้นละ </w:t>
      </w:r>
      <w:r w:rsidR="008577D9">
        <w:rPr>
          <w:rFonts w:asciiTheme="majorBidi" w:hAnsiTheme="majorBidi" w:cstheme="majorBidi"/>
          <w:sz w:val="30"/>
          <w:szCs w:val="30"/>
        </w:rPr>
        <w:t xml:space="preserve">100 </w:t>
      </w:r>
      <w:r w:rsidR="008577D9">
        <w:rPr>
          <w:rFonts w:asciiTheme="majorBidi" w:hAnsiTheme="majorBidi" w:cstheme="majorBidi" w:hint="cs"/>
          <w:sz w:val="30"/>
          <w:szCs w:val="30"/>
          <w:cs/>
        </w:rPr>
        <w:t>บาท</w:t>
      </w:r>
      <w:r w:rsidR="00FE58A3">
        <w:rPr>
          <w:rFonts w:asciiTheme="majorBidi" w:hAnsiTheme="majorBidi" w:cstheme="majorBidi"/>
          <w:sz w:val="30"/>
          <w:szCs w:val="30"/>
        </w:rPr>
        <w:t>)</w:t>
      </w:r>
      <w:r w:rsidR="008577D9">
        <w:rPr>
          <w:rFonts w:asciiTheme="majorBidi" w:hAnsiTheme="majorBidi" w:cstheme="majorBidi" w:hint="cs"/>
          <w:sz w:val="30"/>
          <w:szCs w:val="30"/>
          <w:cs/>
        </w:rPr>
        <w:t xml:space="preserve"> บริษัทย่อยดังกล่าว</w:t>
      </w:r>
      <w:r w:rsidR="00713C9E">
        <w:rPr>
          <w:rFonts w:asciiTheme="majorBidi" w:hAnsiTheme="majorBidi" w:cstheme="majorBidi"/>
          <w:sz w:val="30"/>
          <w:szCs w:val="30"/>
        </w:rPr>
        <w:t xml:space="preserve">                  </w:t>
      </w:r>
      <w:r w:rsidR="008577D9">
        <w:rPr>
          <w:rFonts w:asciiTheme="majorBidi" w:hAnsiTheme="majorBidi" w:cstheme="majorBidi" w:hint="cs"/>
          <w:sz w:val="30"/>
          <w:szCs w:val="30"/>
          <w:cs/>
        </w:rPr>
        <w:t>จดทะเบียนกับกระทรวงพาณิชย์แล้วเ</w:t>
      </w:r>
      <w:r w:rsidR="00FE58A3">
        <w:rPr>
          <w:rFonts w:asciiTheme="majorBidi" w:hAnsiTheme="majorBidi" w:cstheme="majorBidi" w:hint="cs"/>
          <w:sz w:val="30"/>
          <w:szCs w:val="30"/>
          <w:cs/>
        </w:rPr>
        <w:t>มื่</w:t>
      </w:r>
      <w:r w:rsidR="008577D9">
        <w:rPr>
          <w:rFonts w:asciiTheme="majorBidi" w:hAnsiTheme="majorBidi" w:cstheme="majorBidi" w:hint="cs"/>
          <w:sz w:val="30"/>
          <w:szCs w:val="30"/>
          <w:cs/>
        </w:rPr>
        <w:t xml:space="preserve">อวันที่ </w:t>
      </w:r>
      <w:r w:rsidR="00111DBF">
        <w:rPr>
          <w:rFonts w:asciiTheme="majorBidi" w:hAnsiTheme="majorBidi" w:cstheme="majorBidi"/>
          <w:sz w:val="30"/>
          <w:szCs w:val="30"/>
        </w:rPr>
        <w:t>26</w:t>
      </w:r>
      <w:r w:rsidR="00EF50B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111DBF">
        <w:rPr>
          <w:rFonts w:asciiTheme="majorBidi" w:hAnsiTheme="majorBidi" w:cstheme="majorBidi" w:hint="cs"/>
          <w:sz w:val="30"/>
          <w:szCs w:val="30"/>
          <w:cs/>
        </w:rPr>
        <w:t xml:space="preserve">กรกฎาคม </w:t>
      </w:r>
      <w:r w:rsidR="00D75FF1">
        <w:rPr>
          <w:rFonts w:asciiTheme="majorBidi" w:hAnsiTheme="majorBidi" w:cstheme="majorBidi"/>
          <w:sz w:val="30"/>
          <w:szCs w:val="30"/>
        </w:rPr>
        <w:t xml:space="preserve">2565 </w:t>
      </w:r>
      <w:r w:rsidR="008577D9">
        <w:rPr>
          <w:rFonts w:asciiTheme="majorBidi" w:hAnsiTheme="majorBidi" w:cstheme="majorBidi"/>
          <w:sz w:val="30"/>
          <w:szCs w:val="30"/>
        </w:rPr>
        <w:t xml:space="preserve"> </w:t>
      </w:r>
    </w:p>
    <w:p w14:paraId="6A0FF149" w14:textId="77777777" w:rsidR="00F13391" w:rsidRPr="0016249F" w:rsidRDefault="00F13391" w:rsidP="00C768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</w:rPr>
      </w:pPr>
    </w:p>
    <w:p w14:paraId="6606198C" w14:textId="77777777" w:rsidR="00AB43EF" w:rsidRPr="00111DBF" w:rsidRDefault="00AB43EF" w:rsidP="00F133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</w:rPr>
      </w:pPr>
    </w:p>
    <w:sectPr w:rsidR="00AB43EF" w:rsidRPr="00111DBF" w:rsidSect="00192B50">
      <w:pgSz w:w="11909" w:h="16834" w:code="9"/>
      <w:pgMar w:top="691" w:right="1379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DDD719" w14:textId="77777777" w:rsidR="006073CA" w:rsidRDefault="006073CA">
      <w:r>
        <w:separator/>
      </w:r>
    </w:p>
  </w:endnote>
  <w:endnote w:type="continuationSeparator" w:id="0">
    <w:p w14:paraId="0573AD9E" w14:textId="77777777" w:rsidR="006073CA" w:rsidRDefault="006073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C3F259" w14:textId="77777777" w:rsidR="005A205A" w:rsidRDefault="005A205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58328734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0"/>
        <w:szCs w:val="30"/>
      </w:rPr>
    </w:sdtEndPr>
    <w:sdtContent>
      <w:p w14:paraId="78080707" w14:textId="77777777" w:rsidR="00564357" w:rsidRPr="00D931A1" w:rsidRDefault="00564357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D931A1">
          <w:rPr>
            <w:rFonts w:ascii="Angsana New" w:hAnsi="Angsana New"/>
            <w:sz w:val="30"/>
            <w:szCs w:val="30"/>
          </w:rPr>
          <w:fldChar w:fldCharType="begin"/>
        </w:r>
        <w:r w:rsidRPr="00D931A1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D931A1">
          <w:rPr>
            <w:rFonts w:ascii="Angsana New" w:hAnsi="Angsana New"/>
            <w:sz w:val="30"/>
            <w:szCs w:val="30"/>
          </w:rPr>
          <w:fldChar w:fldCharType="separate"/>
        </w:r>
        <w:r>
          <w:rPr>
            <w:rFonts w:ascii="Angsana New" w:hAnsi="Angsana New"/>
            <w:noProof/>
            <w:sz w:val="30"/>
            <w:szCs w:val="30"/>
          </w:rPr>
          <w:t>46</w:t>
        </w:r>
        <w:r w:rsidRPr="00D931A1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5AEB62" w14:textId="77777777" w:rsidR="005A205A" w:rsidRDefault="005A205A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65749801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0"/>
        <w:szCs w:val="30"/>
      </w:rPr>
    </w:sdtEndPr>
    <w:sdtContent>
      <w:p w14:paraId="281715E3" w14:textId="77777777" w:rsidR="00564357" w:rsidRPr="00D931A1" w:rsidRDefault="00564357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D931A1">
          <w:rPr>
            <w:rFonts w:ascii="Angsana New" w:hAnsi="Angsana New"/>
            <w:sz w:val="30"/>
            <w:szCs w:val="30"/>
          </w:rPr>
          <w:fldChar w:fldCharType="begin"/>
        </w:r>
        <w:r w:rsidRPr="00D931A1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D931A1">
          <w:rPr>
            <w:rFonts w:ascii="Angsana New" w:hAnsi="Angsana New"/>
            <w:sz w:val="30"/>
            <w:szCs w:val="30"/>
          </w:rPr>
          <w:fldChar w:fldCharType="separate"/>
        </w:r>
        <w:r>
          <w:rPr>
            <w:rFonts w:ascii="Angsana New" w:hAnsi="Angsana New"/>
            <w:noProof/>
            <w:sz w:val="30"/>
            <w:szCs w:val="30"/>
          </w:rPr>
          <w:t>46</w:t>
        </w:r>
        <w:r w:rsidRPr="00D931A1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AD8524" w14:textId="77777777" w:rsidR="006073CA" w:rsidRDefault="006073CA">
      <w:r>
        <w:separator/>
      </w:r>
    </w:p>
  </w:footnote>
  <w:footnote w:type="continuationSeparator" w:id="0">
    <w:p w14:paraId="0E52DAF0" w14:textId="77777777" w:rsidR="006073CA" w:rsidRDefault="006073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8FE1" w14:textId="77777777" w:rsidR="005A205A" w:rsidRDefault="005A205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9F66E6" w14:textId="6A170E71" w:rsidR="00564357" w:rsidRPr="00DC2A92" w:rsidRDefault="00564357" w:rsidP="0091491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DC2A92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DC2A92">
      <w:rPr>
        <w:rFonts w:ascii="Angsana New" w:hAnsi="Angsana New" w:hint="cs"/>
        <w:b/>
        <w:bCs/>
        <w:sz w:val="32"/>
        <w:szCs w:val="32"/>
        <w:cs/>
      </w:rPr>
      <w:t xml:space="preserve">โรงงานเภสัชอุตสาหกรรม เจเอสพี </w:t>
    </w:r>
    <w:r w:rsidRPr="00DC2A92">
      <w:rPr>
        <w:rFonts w:ascii="Angsana New" w:hAnsi="Angsana New"/>
        <w:b/>
        <w:bCs/>
        <w:sz w:val="32"/>
        <w:szCs w:val="32"/>
      </w:rPr>
      <w:t>(</w:t>
    </w:r>
    <w:r w:rsidRPr="00DC2A92">
      <w:rPr>
        <w:rFonts w:ascii="Angsana New" w:hAnsi="Angsana New" w:hint="cs"/>
        <w:b/>
        <w:bCs/>
        <w:sz w:val="32"/>
        <w:szCs w:val="32"/>
        <w:cs/>
      </w:rPr>
      <w:t>ประเทศไทย</w:t>
    </w:r>
    <w:r w:rsidRPr="00DC2A92">
      <w:rPr>
        <w:rFonts w:ascii="Angsana New" w:hAnsi="Angsana New"/>
        <w:b/>
        <w:bCs/>
        <w:sz w:val="32"/>
        <w:szCs w:val="32"/>
      </w:rPr>
      <w:t>)</w:t>
    </w:r>
    <w:r w:rsidRPr="00DC2A92">
      <w:rPr>
        <w:rFonts w:ascii="Angsana New" w:hAnsi="Angsana New"/>
        <w:b/>
        <w:bCs/>
        <w:sz w:val="32"/>
        <w:szCs w:val="32"/>
        <w:cs/>
      </w:rPr>
      <w:t xml:space="preserve"> จำกัด</w:t>
    </w:r>
    <w:r w:rsidRPr="00DC2A92"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</w:p>
  <w:p w14:paraId="1D3B4C4A" w14:textId="55E1B7E9" w:rsidR="00564357" w:rsidRPr="00DC2A92" w:rsidRDefault="00564357" w:rsidP="0091491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DC2A92">
      <w:rPr>
        <w:rFonts w:ascii="Angsana New" w:hAnsi="Angsana New"/>
        <w:b/>
        <w:bCs/>
        <w:sz w:val="32"/>
        <w:szCs w:val="32"/>
        <w:cs/>
      </w:rPr>
      <w:t>หมายเหตุประกอบ</w:t>
    </w:r>
    <w:r w:rsidRPr="00DC2A92">
      <w:rPr>
        <w:rFonts w:ascii="Angsana New" w:hAnsi="Angsana New" w:hint="cs"/>
        <w:b/>
        <w:bCs/>
        <w:sz w:val="32"/>
        <w:szCs w:val="32"/>
        <w:cs/>
      </w:rPr>
      <w:t>งบ</w:t>
    </w:r>
    <w:r w:rsidRPr="00DC2A92">
      <w:rPr>
        <w:rFonts w:ascii="Angsana New" w:hAnsi="Angsana New"/>
        <w:b/>
        <w:bCs/>
        <w:sz w:val="32"/>
        <w:szCs w:val="32"/>
        <w:cs/>
      </w:rPr>
      <w:t>การเงินระหว่างกาล</w:t>
    </w:r>
    <w:r w:rsidRPr="00DC2A92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06EA7858" w14:textId="0CEB37D9" w:rsidR="00564357" w:rsidRPr="00DC2A92" w:rsidRDefault="00564357" w:rsidP="00914914">
    <w:pPr>
      <w:pStyle w:val="acctmainheading"/>
      <w:spacing w:after="0" w:line="240" w:lineRule="atLeast"/>
      <w:rPr>
        <w:rFonts w:ascii="Angsana New" w:hAnsi="Angsana New" w:cs="Angsana New"/>
        <w:bCs/>
        <w:sz w:val="32"/>
        <w:szCs w:val="32"/>
        <w:lang w:bidi="th-TH"/>
      </w:rPr>
    </w:pPr>
    <w:r w:rsidRPr="00DC2A92">
      <w:rPr>
        <w:rFonts w:ascii="Angsana New" w:hAnsi="Angsana New" w:cs="Angsana New"/>
        <w:bCs/>
        <w:sz w:val="32"/>
        <w:szCs w:val="32"/>
        <w:cs/>
        <w:lang w:bidi="th-TH"/>
      </w:rPr>
      <w:t>สำหรับงวด</w:t>
    </w:r>
    <w:r w:rsidR="0045515A">
      <w:rPr>
        <w:rFonts w:ascii="Angsana New" w:hAnsi="Angsana New" w:cs="Angsana New" w:hint="cs"/>
        <w:bCs/>
        <w:sz w:val="32"/>
        <w:szCs w:val="32"/>
        <w:cs/>
        <w:lang w:bidi="th-TH"/>
      </w:rPr>
      <w:t>สามเดือนและ</w:t>
    </w:r>
    <w:r w:rsidR="00DC2A92" w:rsidRPr="00DC2A92">
      <w:rPr>
        <w:rFonts w:ascii="Angsana New" w:hAnsi="Angsana New" w:cs="Angsana New" w:hint="cs"/>
        <w:bCs/>
        <w:sz w:val="32"/>
        <w:szCs w:val="32"/>
        <w:cs/>
        <w:lang w:bidi="th-TH"/>
      </w:rPr>
      <w:t>หก</w:t>
    </w:r>
    <w:r w:rsidRPr="00DC2A92">
      <w:rPr>
        <w:rFonts w:ascii="Angsana New" w:hAnsi="Angsana New" w:cs="Angsana New"/>
        <w:bCs/>
        <w:sz w:val="32"/>
        <w:szCs w:val="32"/>
        <w:cs/>
        <w:lang w:bidi="th-TH"/>
      </w:rPr>
      <w:t>เดือนสิ้นสุดวันที</w:t>
    </w:r>
    <w:r w:rsidRPr="00DC2A92">
      <w:rPr>
        <w:rFonts w:ascii="Angsana New" w:hAnsi="Angsana New" w:cs="Angsana New" w:hint="cs"/>
        <w:bCs/>
        <w:sz w:val="32"/>
        <w:szCs w:val="32"/>
        <w:cs/>
        <w:lang w:bidi="th-TH"/>
      </w:rPr>
      <w:t xml:space="preserve">่ </w:t>
    </w:r>
    <w:r w:rsidR="00DC2A92" w:rsidRPr="00DC2A92">
      <w:rPr>
        <w:rFonts w:ascii="Angsana New" w:hAnsi="Angsana New" w:cs="Angsana New"/>
        <w:bCs/>
        <w:sz w:val="32"/>
        <w:szCs w:val="32"/>
        <w:lang w:bidi="th-TH"/>
      </w:rPr>
      <w:t xml:space="preserve">30 </w:t>
    </w:r>
    <w:r w:rsidR="00DC2A92" w:rsidRPr="00DC2A92">
      <w:rPr>
        <w:rFonts w:ascii="Angsana New" w:hAnsi="Angsana New" w:cs="Angsana New" w:hint="cs"/>
        <w:bCs/>
        <w:sz w:val="32"/>
        <w:szCs w:val="32"/>
        <w:cs/>
        <w:lang w:bidi="th-TH"/>
      </w:rPr>
      <w:t>มิถุนายน</w:t>
    </w:r>
    <w:r w:rsidRPr="00DC2A92">
      <w:rPr>
        <w:rFonts w:ascii="Angsana New" w:hAnsi="Angsana New" w:cs="Angsana New" w:hint="cs"/>
        <w:bCs/>
        <w:sz w:val="32"/>
        <w:szCs w:val="32"/>
        <w:cs/>
        <w:lang w:bidi="th-TH"/>
      </w:rPr>
      <w:t xml:space="preserve"> </w:t>
    </w:r>
    <w:r w:rsidRPr="00DC2A92">
      <w:rPr>
        <w:rFonts w:ascii="Angsana New" w:hAnsi="Angsana New" w:cs="Angsana New"/>
        <w:bCs/>
        <w:sz w:val="32"/>
        <w:szCs w:val="32"/>
        <w:lang w:bidi="th-TH"/>
      </w:rPr>
      <w:t>2565 (</w:t>
    </w:r>
    <w:r w:rsidRPr="00DC2A92">
      <w:rPr>
        <w:rFonts w:ascii="Angsana New" w:hAnsi="Angsana New" w:cs="Angsana New"/>
        <w:bCs/>
        <w:sz w:val="32"/>
        <w:szCs w:val="32"/>
        <w:cs/>
        <w:lang w:bidi="th-TH"/>
      </w:rPr>
      <w:t>ไม่ได้ตรวจสอบ</w:t>
    </w:r>
    <w:r w:rsidRPr="00DC2A92">
      <w:rPr>
        <w:rFonts w:ascii="Angsana New" w:hAnsi="Angsana New" w:cs="Angsana New"/>
        <w:bCs/>
        <w:sz w:val="32"/>
        <w:szCs w:val="32"/>
        <w:lang w:bidi="th-TH"/>
      </w:rPr>
      <w:t>)</w:t>
    </w:r>
  </w:p>
  <w:p w14:paraId="5E181CDE" w14:textId="77777777" w:rsidR="00564357" w:rsidRPr="006C0E37" w:rsidRDefault="00564357">
    <w:pPr>
      <w:pStyle w:val="Header"/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489207" w14:textId="77777777" w:rsidR="005A205A" w:rsidRDefault="005A205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862"/>
        </w:tabs>
        <w:ind w:left="86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597B13"/>
    <w:multiLevelType w:val="hybridMultilevel"/>
    <w:tmpl w:val="A02086AE"/>
    <w:lvl w:ilvl="0" w:tplc="68E47EF4">
      <w:start w:val="1"/>
      <w:numFmt w:val="thaiLetters"/>
      <w:lvlText w:val="(%1)"/>
      <w:lvlJc w:val="left"/>
      <w:pPr>
        <w:ind w:left="45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1" w15:restartNumberingAfterBreak="0">
    <w:nsid w:val="05DC0631"/>
    <w:multiLevelType w:val="hybridMultilevel"/>
    <w:tmpl w:val="5F860444"/>
    <w:lvl w:ilvl="0" w:tplc="FA5E6FAE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A32B72"/>
    <w:multiLevelType w:val="hybridMultilevel"/>
    <w:tmpl w:val="049417A4"/>
    <w:lvl w:ilvl="0" w:tplc="0592FFDA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5C311CC"/>
    <w:multiLevelType w:val="hybridMultilevel"/>
    <w:tmpl w:val="3F6ED6BC"/>
    <w:lvl w:ilvl="0" w:tplc="AE58F23A">
      <w:start w:val="17"/>
      <w:numFmt w:val="decimal"/>
      <w:lvlText w:val="%1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6" w15:restartNumberingAfterBreak="0">
    <w:nsid w:val="175D7ACF"/>
    <w:multiLevelType w:val="hybridMultilevel"/>
    <w:tmpl w:val="917A7E50"/>
    <w:lvl w:ilvl="0" w:tplc="4E36EFD0">
      <w:start w:val="2"/>
      <w:numFmt w:val="bullet"/>
      <w:lvlText w:val="-"/>
      <w:lvlJc w:val="left"/>
      <w:pPr>
        <w:ind w:left="6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80" w:hanging="360"/>
      </w:pPr>
      <w:rPr>
        <w:rFonts w:ascii="Wingdings" w:hAnsi="Wingdings" w:hint="default"/>
      </w:rPr>
    </w:lvl>
  </w:abstractNum>
  <w:abstractNum w:abstractNumId="17" w15:restartNumberingAfterBreak="0">
    <w:nsid w:val="197F4BE1"/>
    <w:multiLevelType w:val="hybridMultilevel"/>
    <w:tmpl w:val="8D268E26"/>
    <w:lvl w:ilvl="0" w:tplc="FDE847BC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19BD18CE"/>
    <w:multiLevelType w:val="hybridMultilevel"/>
    <w:tmpl w:val="0D8039B8"/>
    <w:lvl w:ilvl="0" w:tplc="92762F3A">
      <w:start w:val="256"/>
      <w:numFmt w:val="bullet"/>
      <w:lvlText w:val="-"/>
      <w:lvlJc w:val="left"/>
      <w:pPr>
        <w:ind w:left="70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2" w:hanging="360"/>
      </w:pPr>
      <w:rPr>
        <w:rFonts w:ascii="Wingdings" w:hAnsi="Wingdings" w:hint="default"/>
      </w:rPr>
    </w:lvl>
  </w:abstractNum>
  <w:abstractNum w:abstractNumId="19" w15:restartNumberingAfterBreak="0">
    <w:nsid w:val="1B2B6FB1"/>
    <w:multiLevelType w:val="hybridMultilevel"/>
    <w:tmpl w:val="6B26F33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0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1" w15:restartNumberingAfterBreak="0">
    <w:nsid w:val="1DBE37DA"/>
    <w:multiLevelType w:val="hybridMultilevel"/>
    <w:tmpl w:val="3BE42C1A"/>
    <w:lvl w:ilvl="0" w:tplc="5D38A6C8">
      <w:start w:val="1"/>
      <w:numFmt w:val="bullet"/>
      <w:lvlText w:val="-"/>
      <w:lvlJc w:val="left"/>
      <w:pPr>
        <w:ind w:left="720" w:hanging="360"/>
      </w:pPr>
      <w:rPr>
        <w:rFonts w:ascii="AngsanaUPC" w:eastAsia="Times New Roman" w:hAnsi="AngsanaUPC" w:cs="AngsanaUPC" w:hint="cs"/>
        <w:b/>
        <w:bCs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3" w15:restartNumberingAfterBreak="0">
    <w:nsid w:val="283776A3"/>
    <w:multiLevelType w:val="multilevel"/>
    <w:tmpl w:val="EE722F82"/>
    <w:lvl w:ilvl="0">
      <w:start w:val="3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24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5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46D06B51"/>
    <w:multiLevelType w:val="hybridMultilevel"/>
    <w:tmpl w:val="F04655CE"/>
    <w:lvl w:ilvl="0" w:tplc="E2A4483E">
      <w:start w:val="5"/>
      <w:numFmt w:val="bullet"/>
      <w:lvlText w:val="-"/>
      <w:lvlJc w:val="left"/>
      <w:pPr>
        <w:ind w:left="99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29" w15:restartNumberingAfterBreak="0">
    <w:nsid w:val="47263C93"/>
    <w:multiLevelType w:val="multilevel"/>
    <w:tmpl w:val="B3BCA38E"/>
    <w:lvl w:ilvl="0">
      <w:start w:val="9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0" w15:restartNumberingAfterBreak="0">
    <w:nsid w:val="4F135D2E"/>
    <w:multiLevelType w:val="hybridMultilevel"/>
    <w:tmpl w:val="60041328"/>
    <w:lvl w:ilvl="0" w:tplc="5CA82082">
      <w:start w:val="1"/>
      <w:numFmt w:val="bullet"/>
      <w:lvlText w:val="-"/>
      <w:lvlJc w:val="left"/>
      <w:pPr>
        <w:ind w:left="900" w:hanging="360"/>
      </w:pPr>
      <w:rPr>
        <w:rFonts w:asciiTheme="majorBidi" w:eastAsia="Times New Roman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1" w15:restartNumberingAfterBreak="0">
    <w:nsid w:val="547C72C2"/>
    <w:multiLevelType w:val="hybridMultilevel"/>
    <w:tmpl w:val="914A65B2"/>
    <w:lvl w:ilvl="0" w:tplc="D5ACA5BC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b w:val="0"/>
        <w:sz w:val="3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C684EE9"/>
    <w:multiLevelType w:val="hybridMultilevel"/>
    <w:tmpl w:val="D34A777E"/>
    <w:lvl w:ilvl="0" w:tplc="F82A1E40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b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5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6" w15:restartNumberingAfterBreak="0">
    <w:nsid w:val="6EBD1D53"/>
    <w:multiLevelType w:val="hybridMultilevel"/>
    <w:tmpl w:val="6A7A317E"/>
    <w:lvl w:ilvl="0" w:tplc="CCC42B7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7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2184D74"/>
    <w:multiLevelType w:val="hybridMultilevel"/>
    <w:tmpl w:val="8EB64002"/>
    <w:lvl w:ilvl="0" w:tplc="0FC8D2DA">
      <w:start w:val="1"/>
      <w:numFmt w:val="decimal"/>
      <w:lvlText w:val="(%1)"/>
      <w:lvlJc w:val="left"/>
      <w:pPr>
        <w:ind w:left="1410" w:hanging="87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9" w15:restartNumberingAfterBreak="0">
    <w:nsid w:val="751155DA"/>
    <w:multiLevelType w:val="hybridMultilevel"/>
    <w:tmpl w:val="84728F40"/>
    <w:lvl w:ilvl="0" w:tplc="32AA0C58">
      <w:start w:val="1"/>
      <w:numFmt w:val="decimal"/>
      <w:lvlText w:val="(%1)"/>
      <w:lvlJc w:val="left"/>
      <w:pPr>
        <w:ind w:left="810" w:hanging="360"/>
      </w:pPr>
      <w:rPr>
        <w:rFonts w:hint="default"/>
        <w:i/>
        <w:iCs w:val="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0" w15:restartNumberingAfterBreak="0">
    <w:nsid w:val="7934010C"/>
    <w:multiLevelType w:val="hybridMultilevel"/>
    <w:tmpl w:val="B06E0C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B5E1B5D"/>
    <w:multiLevelType w:val="hybridMultilevel"/>
    <w:tmpl w:val="E92CDF94"/>
    <w:lvl w:ilvl="0" w:tplc="2780E580">
      <w:start w:val="256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5"/>
  </w:num>
  <w:num w:numId="12">
    <w:abstractNumId w:val="22"/>
  </w:num>
  <w:num w:numId="13">
    <w:abstractNumId w:val="34"/>
  </w:num>
  <w:num w:numId="14">
    <w:abstractNumId w:val="24"/>
  </w:num>
  <w:num w:numId="15">
    <w:abstractNumId w:val="26"/>
  </w:num>
  <w:num w:numId="16">
    <w:abstractNumId w:val="12"/>
  </w:num>
  <w:num w:numId="17">
    <w:abstractNumId w:val="14"/>
  </w:num>
  <w:num w:numId="18">
    <w:abstractNumId w:val="11"/>
  </w:num>
  <w:num w:numId="19">
    <w:abstractNumId w:val="27"/>
  </w:num>
  <w:num w:numId="20">
    <w:abstractNumId w:val="19"/>
  </w:num>
  <w:num w:numId="21">
    <w:abstractNumId w:val="36"/>
  </w:num>
  <w:num w:numId="22">
    <w:abstractNumId w:val="23"/>
  </w:num>
  <w:num w:numId="23">
    <w:abstractNumId w:val="15"/>
  </w:num>
  <w:num w:numId="24">
    <w:abstractNumId w:val="40"/>
  </w:num>
  <w:num w:numId="25">
    <w:abstractNumId w:val="38"/>
  </w:num>
  <w:num w:numId="26">
    <w:abstractNumId w:val="10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2"/>
  </w:num>
  <w:num w:numId="29">
    <w:abstractNumId w:val="31"/>
  </w:num>
  <w:num w:numId="30">
    <w:abstractNumId w:val="29"/>
  </w:num>
  <w:num w:numId="31">
    <w:abstractNumId w:val="35"/>
  </w:num>
  <w:num w:numId="32">
    <w:abstractNumId w:val="33"/>
  </w:num>
  <w:num w:numId="33">
    <w:abstractNumId w:val="30"/>
  </w:num>
  <w:num w:numId="34">
    <w:abstractNumId w:val="20"/>
  </w:num>
  <w:num w:numId="35">
    <w:abstractNumId w:val="37"/>
  </w:num>
  <w:num w:numId="36">
    <w:abstractNumId w:val="17"/>
  </w:num>
  <w:num w:numId="37">
    <w:abstractNumId w:val="39"/>
  </w:num>
  <w:num w:numId="38">
    <w:abstractNumId w:val="16"/>
  </w:num>
  <w:num w:numId="39">
    <w:abstractNumId w:val="21"/>
  </w:num>
  <w:num w:numId="40">
    <w:abstractNumId w:val="41"/>
  </w:num>
  <w:num w:numId="41">
    <w:abstractNumId w:val="18"/>
  </w:num>
  <w:num w:numId="42">
    <w:abstractNumId w:val="28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9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4097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15B6"/>
    <w:rsid w:val="00000035"/>
    <w:rsid w:val="0000068C"/>
    <w:rsid w:val="0000083A"/>
    <w:rsid w:val="000009CF"/>
    <w:rsid w:val="00000ACC"/>
    <w:rsid w:val="0000124E"/>
    <w:rsid w:val="00002347"/>
    <w:rsid w:val="000026D7"/>
    <w:rsid w:val="00002876"/>
    <w:rsid w:val="0000316E"/>
    <w:rsid w:val="00003673"/>
    <w:rsid w:val="00003F35"/>
    <w:rsid w:val="000040ED"/>
    <w:rsid w:val="000052B8"/>
    <w:rsid w:val="00005F09"/>
    <w:rsid w:val="00005F59"/>
    <w:rsid w:val="000062F8"/>
    <w:rsid w:val="0000660E"/>
    <w:rsid w:val="00007745"/>
    <w:rsid w:val="0001088E"/>
    <w:rsid w:val="00010A06"/>
    <w:rsid w:val="00010B16"/>
    <w:rsid w:val="00010FCF"/>
    <w:rsid w:val="00011DCD"/>
    <w:rsid w:val="00012AA9"/>
    <w:rsid w:val="00012B92"/>
    <w:rsid w:val="00012C81"/>
    <w:rsid w:val="0001309F"/>
    <w:rsid w:val="00013C03"/>
    <w:rsid w:val="00013DFF"/>
    <w:rsid w:val="000146C6"/>
    <w:rsid w:val="000151A7"/>
    <w:rsid w:val="0001653B"/>
    <w:rsid w:val="000175A6"/>
    <w:rsid w:val="00017C0A"/>
    <w:rsid w:val="00017FF4"/>
    <w:rsid w:val="00020217"/>
    <w:rsid w:val="00020477"/>
    <w:rsid w:val="00020DC4"/>
    <w:rsid w:val="00020F45"/>
    <w:rsid w:val="0002154A"/>
    <w:rsid w:val="000223DF"/>
    <w:rsid w:val="00023814"/>
    <w:rsid w:val="00023B82"/>
    <w:rsid w:val="00023B83"/>
    <w:rsid w:val="00024064"/>
    <w:rsid w:val="00024649"/>
    <w:rsid w:val="00024784"/>
    <w:rsid w:val="00024D39"/>
    <w:rsid w:val="00024FEB"/>
    <w:rsid w:val="0002509C"/>
    <w:rsid w:val="000251E9"/>
    <w:rsid w:val="0002578C"/>
    <w:rsid w:val="000258D7"/>
    <w:rsid w:val="00025C1D"/>
    <w:rsid w:val="00025C57"/>
    <w:rsid w:val="000260C1"/>
    <w:rsid w:val="0002616A"/>
    <w:rsid w:val="000263CA"/>
    <w:rsid w:val="0003038B"/>
    <w:rsid w:val="00030D0A"/>
    <w:rsid w:val="00030DAC"/>
    <w:rsid w:val="00031A18"/>
    <w:rsid w:val="00032026"/>
    <w:rsid w:val="00032185"/>
    <w:rsid w:val="000323ED"/>
    <w:rsid w:val="0003302F"/>
    <w:rsid w:val="00033BDC"/>
    <w:rsid w:val="00033FA0"/>
    <w:rsid w:val="00033FA9"/>
    <w:rsid w:val="00034D6A"/>
    <w:rsid w:val="00034DE9"/>
    <w:rsid w:val="000354D0"/>
    <w:rsid w:val="00035ADF"/>
    <w:rsid w:val="00036610"/>
    <w:rsid w:val="00036D38"/>
    <w:rsid w:val="000372CE"/>
    <w:rsid w:val="00037C84"/>
    <w:rsid w:val="0004069A"/>
    <w:rsid w:val="00040C78"/>
    <w:rsid w:val="000427C4"/>
    <w:rsid w:val="000427E8"/>
    <w:rsid w:val="00043563"/>
    <w:rsid w:val="000437D3"/>
    <w:rsid w:val="00043C93"/>
    <w:rsid w:val="00043F3B"/>
    <w:rsid w:val="00044677"/>
    <w:rsid w:val="00044B3C"/>
    <w:rsid w:val="00044C4E"/>
    <w:rsid w:val="00044D0F"/>
    <w:rsid w:val="00044EB6"/>
    <w:rsid w:val="00046397"/>
    <w:rsid w:val="00046687"/>
    <w:rsid w:val="00046ACF"/>
    <w:rsid w:val="00047360"/>
    <w:rsid w:val="00050F0E"/>
    <w:rsid w:val="000513E7"/>
    <w:rsid w:val="00052538"/>
    <w:rsid w:val="000528CB"/>
    <w:rsid w:val="00052D9F"/>
    <w:rsid w:val="00053477"/>
    <w:rsid w:val="00053D6E"/>
    <w:rsid w:val="00054147"/>
    <w:rsid w:val="00054551"/>
    <w:rsid w:val="0005549F"/>
    <w:rsid w:val="0005656D"/>
    <w:rsid w:val="00057C6E"/>
    <w:rsid w:val="00057E90"/>
    <w:rsid w:val="00057F11"/>
    <w:rsid w:val="00060A97"/>
    <w:rsid w:val="000615E5"/>
    <w:rsid w:val="00061864"/>
    <w:rsid w:val="00061E5B"/>
    <w:rsid w:val="00061FE3"/>
    <w:rsid w:val="00062489"/>
    <w:rsid w:val="000625BD"/>
    <w:rsid w:val="00063228"/>
    <w:rsid w:val="0006333A"/>
    <w:rsid w:val="00063B62"/>
    <w:rsid w:val="00063F5C"/>
    <w:rsid w:val="000642C2"/>
    <w:rsid w:val="000645F9"/>
    <w:rsid w:val="00064669"/>
    <w:rsid w:val="00064C2A"/>
    <w:rsid w:val="0006501B"/>
    <w:rsid w:val="000653CA"/>
    <w:rsid w:val="00066DA1"/>
    <w:rsid w:val="00066EFF"/>
    <w:rsid w:val="000671E3"/>
    <w:rsid w:val="00067F50"/>
    <w:rsid w:val="00067F56"/>
    <w:rsid w:val="00070252"/>
    <w:rsid w:val="00070A74"/>
    <w:rsid w:val="000711EE"/>
    <w:rsid w:val="00071218"/>
    <w:rsid w:val="00071279"/>
    <w:rsid w:val="00071A0F"/>
    <w:rsid w:val="00072960"/>
    <w:rsid w:val="0007318C"/>
    <w:rsid w:val="00073ED8"/>
    <w:rsid w:val="00074076"/>
    <w:rsid w:val="0007456F"/>
    <w:rsid w:val="00074DF8"/>
    <w:rsid w:val="00075190"/>
    <w:rsid w:val="00075918"/>
    <w:rsid w:val="000762B7"/>
    <w:rsid w:val="0007647F"/>
    <w:rsid w:val="00076788"/>
    <w:rsid w:val="00076FE2"/>
    <w:rsid w:val="00077440"/>
    <w:rsid w:val="00077B6C"/>
    <w:rsid w:val="000803A1"/>
    <w:rsid w:val="0008102C"/>
    <w:rsid w:val="00081ADA"/>
    <w:rsid w:val="00082476"/>
    <w:rsid w:val="000825A7"/>
    <w:rsid w:val="0008326E"/>
    <w:rsid w:val="0008330F"/>
    <w:rsid w:val="00083B4C"/>
    <w:rsid w:val="00083F7B"/>
    <w:rsid w:val="00084279"/>
    <w:rsid w:val="000854B3"/>
    <w:rsid w:val="00085729"/>
    <w:rsid w:val="00085BBC"/>
    <w:rsid w:val="00086509"/>
    <w:rsid w:val="00086FD1"/>
    <w:rsid w:val="0008737E"/>
    <w:rsid w:val="000875E6"/>
    <w:rsid w:val="00087C7D"/>
    <w:rsid w:val="00090B2F"/>
    <w:rsid w:val="00090C82"/>
    <w:rsid w:val="00090CF0"/>
    <w:rsid w:val="00090EA9"/>
    <w:rsid w:val="000915F7"/>
    <w:rsid w:val="0009174E"/>
    <w:rsid w:val="0009298F"/>
    <w:rsid w:val="00092A13"/>
    <w:rsid w:val="00093004"/>
    <w:rsid w:val="00093539"/>
    <w:rsid w:val="000936FD"/>
    <w:rsid w:val="00093CFA"/>
    <w:rsid w:val="000947AD"/>
    <w:rsid w:val="00094B04"/>
    <w:rsid w:val="00094D11"/>
    <w:rsid w:val="0009530B"/>
    <w:rsid w:val="0009592D"/>
    <w:rsid w:val="00096CC5"/>
    <w:rsid w:val="000977AB"/>
    <w:rsid w:val="000A00C6"/>
    <w:rsid w:val="000A011D"/>
    <w:rsid w:val="000A0B5F"/>
    <w:rsid w:val="000A0E86"/>
    <w:rsid w:val="000A153A"/>
    <w:rsid w:val="000A160A"/>
    <w:rsid w:val="000A1A48"/>
    <w:rsid w:val="000A1A72"/>
    <w:rsid w:val="000A1AC3"/>
    <w:rsid w:val="000A1DF2"/>
    <w:rsid w:val="000A206C"/>
    <w:rsid w:val="000A27AA"/>
    <w:rsid w:val="000A294D"/>
    <w:rsid w:val="000A2E91"/>
    <w:rsid w:val="000A2EA5"/>
    <w:rsid w:val="000A33AA"/>
    <w:rsid w:val="000A37ED"/>
    <w:rsid w:val="000A3C44"/>
    <w:rsid w:val="000A45A8"/>
    <w:rsid w:val="000A61C6"/>
    <w:rsid w:val="000A7619"/>
    <w:rsid w:val="000A7CAA"/>
    <w:rsid w:val="000B0843"/>
    <w:rsid w:val="000B0966"/>
    <w:rsid w:val="000B09DA"/>
    <w:rsid w:val="000B1827"/>
    <w:rsid w:val="000B1B76"/>
    <w:rsid w:val="000B20FF"/>
    <w:rsid w:val="000B2669"/>
    <w:rsid w:val="000B2C45"/>
    <w:rsid w:val="000B361A"/>
    <w:rsid w:val="000B4AA7"/>
    <w:rsid w:val="000B4BF1"/>
    <w:rsid w:val="000B5A34"/>
    <w:rsid w:val="000B5C62"/>
    <w:rsid w:val="000B5DFB"/>
    <w:rsid w:val="000B667B"/>
    <w:rsid w:val="000B683F"/>
    <w:rsid w:val="000B6936"/>
    <w:rsid w:val="000B6A0C"/>
    <w:rsid w:val="000B7B45"/>
    <w:rsid w:val="000B7E32"/>
    <w:rsid w:val="000C0332"/>
    <w:rsid w:val="000C10DA"/>
    <w:rsid w:val="000C1A6D"/>
    <w:rsid w:val="000C2472"/>
    <w:rsid w:val="000C2C46"/>
    <w:rsid w:val="000C3510"/>
    <w:rsid w:val="000C354F"/>
    <w:rsid w:val="000C387C"/>
    <w:rsid w:val="000C3F70"/>
    <w:rsid w:val="000C514B"/>
    <w:rsid w:val="000C5773"/>
    <w:rsid w:val="000C62F5"/>
    <w:rsid w:val="000C634C"/>
    <w:rsid w:val="000C6369"/>
    <w:rsid w:val="000C68D6"/>
    <w:rsid w:val="000C7476"/>
    <w:rsid w:val="000C7753"/>
    <w:rsid w:val="000C7934"/>
    <w:rsid w:val="000C7CDE"/>
    <w:rsid w:val="000D0022"/>
    <w:rsid w:val="000D0631"/>
    <w:rsid w:val="000D0E99"/>
    <w:rsid w:val="000D0FA3"/>
    <w:rsid w:val="000D148F"/>
    <w:rsid w:val="000D22B9"/>
    <w:rsid w:val="000D29BB"/>
    <w:rsid w:val="000D2DEB"/>
    <w:rsid w:val="000D30C4"/>
    <w:rsid w:val="000D30CE"/>
    <w:rsid w:val="000D31C7"/>
    <w:rsid w:val="000D34ED"/>
    <w:rsid w:val="000D3766"/>
    <w:rsid w:val="000D3B7F"/>
    <w:rsid w:val="000D4827"/>
    <w:rsid w:val="000D491F"/>
    <w:rsid w:val="000D49B4"/>
    <w:rsid w:val="000D5101"/>
    <w:rsid w:val="000D57C5"/>
    <w:rsid w:val="000D5EBE"/>
    <w:rsid w:val="000D656F"/>
    <w:rsid w:val="000D6837"/>
    <w:rsid w:val="000D6A41"/>
    <w:rsid w:val="000D7D65"/>
    <w:rsid w:val="000E0602"/>
    <w:rsid w:val="000E123C"/>
    <w:rsid w:val="000E13BB"/>
    <w:rsid w:val="000E14AE"/>
    <w:rsid w:val="000E16D3"/>
    <w:rsid w:val="000E39A5"/>
    <w:rsid w:val="000E3C02"/>
    <w:rsid w:val="000E3C19"/>
    <w:rsid w:val="000E4FF1"/>
    <w:rsid w:val="000E50BE"/>
    <w:rsid w:val="000E5CFB"/>
    <w:rsid w:val="000E6782"/>
    <w:rsid w:val="000E6AB6"/>
    <w:rsid w:val="000E7125"/>
    <w:rsid w:val="000E7848"/>
    <w:rsid w:val="000E78A4"/>
    <w:rsid w:val="000E78AB"/>
    <w:rsid w:val="000E7B4D"/>
    <w:rsid w:val="000E7FF9"/>
    <w:rsid w:val="000F0160"/>
    <w:rsid w:val="000F01EC"/>
    <w:rsid w:val="000F0B0D"/>
    <w:rsid w:val="000F15AD"/>
    <w:rsid w:val="000F19D8"/>
    <w:rsid w:val="000F1FDF"/>
    <w:rsid w:val="000F2594"/>
    <w:rsid w:val="000F27C2"/>
    <w:rsid w:val="000F2934"/>
    <w:rsid w:val="000F2BD9"/>
    <w:rsid w:val="000F3985"/>
    <w:rsid w:val="000F3AEC"/>
    <w:rsid w:val="000F40B1"/>
    <w:rsid w:val="000F49BE"/>
    <w:rsid w:val="000F4BED"/>
    <w:rsid w:val="000F5122"/>
    <w:rsid w:val="000F5987"/>
    <w:rsid w:val="000F60DB"/>
    <w:rsid w:val="000F764E"/>
    <w:rsid w:val="000F7BEA"/>
    <w:rsid w:val="0010025C"/>
    <w:rsid w:val="00100F30"/>
    <w:rsid w:val="00100FCA"/>
    <w:rsid w:val="00100FE0"/>
    <w:rsid w:val="00101377"/>
    <w:rsid w:val="001015E2"/>
    <w:rsid w:val="00102908"/>
    <w:rsid w:val="0010347C"/>
    <w:rsid w:val="00103592"/>
    <w:rsid w:val="0010387F"/>
    <w:rsid w:val="00103F8B"/>
    <w:rsid w:val="00104F89"/>
    <w:rsid w:val="0010549E"/>
    <w:rsid w:val="00105BCC"/>
    <w:rsid w:val="00105F97"/>
    <w:rsid w:val="00106A3A"/>
    <w:rsid w:val="00106A57"/>
    <w:rsid w:val="001076A1"/>
    <w:rsid w:val="001077D0"/>
    <w:rsid w:val="00110E2D"/>
    <w:rsid w:val="001114A4"/>
    <w:rsid w:val="001114E5"/>
    <w:rsid w:val="0011177C"/>
    <w:rsid w:val="00111A28"/>
    <w:rsid w:val="00111DBF"/>
    <w:rsid w:val="00112378"/>
    <w:rsid w:val="00112DAF"/>
    <w:rsid w:val="00112E98"/>
    <w:rsid w:val="00113069"/>
    <w:rsid w:val="0011321E"/>
    <w:rsid w:val="00114A5F"/>
    <w:rsid w:val="00114B8A"/>
    <w:rsid w:val="00115101"/>
    <w:rsid w:val="00115115"/>
    <w:rsid w:val="001164F9"/>
    <w:rsid w:val="00116ABE"/>
    <w:rsid w:val="00116B3C"/>
    <w:rsid w:val="001179EC"/>
    <w:rsid w:val="0012044A"/>
    <w:rsid w:val="0012063E"/>
    <w:rsid w:val="001206E4"/>
    <w:rsid w:val="00120AA8"/>
    <w:rsid w:val="001213BE"/>
    <w:rsid w:val="00121F2E"/>
    <w:rsid w:val="0012296D"/>
    <w:rsid w:val="00123D27"/>
    <w:rsid w:val="001241F7"/>
    <w:rsid w:val="001243D5"/>
    <w:rsid w:val="00124552"/>
    <w:rsid w:val="001267C8"/>
    <w:rsid w:val="001306D6"/>
    <w:rsid w:val="00130A91"/>
    <w:rsid w:val="00130C96"/>
    <w:rsid w:val="001318D3"/>
    <w:rsid w:val="001323ED"/>
    <w:rsid w:val="00133BCC"/>
    <w:rsid w:val="00133DEF"/>
    <w:rsid w:val="0013463F"/>
    <w:rsid w:val="00134821"/>
    <w:rsid w:val="00134CBE"/>
    <w:rsid w:val="0013507F"/>
    <w:rsid w:val="0013531B"/>
    <w:rsid w:val="001353A5"/>
    <w:rsid w:val="001355EF"/>
    <w:rsid w:val="00135A5D"/>
    <w:rsid w:val="00135E34"/>
    <w:rsid w:val="00135E50"/>
    <w:rsid w:val="001361B9"/>
    <w:rsid w:val="001364D0"/>
    <w:rsid w:val="001400DB"/>
    <w:rsid w:val="00140BCE"/>
    <w:rsid w:val="00140BF1"/>
    <w:rsid w:val="00141565"/>
    <w:rsid w:val="001416D2"/>
    <w:rsid w:val="00141A16"/>
    <w:rsid w:val="00142164"/>
    <w:rsid w:val="001427A1"/>
    <w:rsid w:val="00142CD4"/>
    <w:rsid w:val="001431DD"/>
    <w:rsid w:val="00143612"/>
    <w:rsid w:val="001436AD"/>
    <w:rsid w:val="00143745"/>
    <w:rsid w:val="001439AE"/>
    <w:rsid w:val="00143F04"/>
    <w:rsid w:val="00145945"/>
    <w:rsid w:val="00145BEE"/>
    <w:rsid w:val="00146594"/>
    <w:rsid w:val="00146693"/>
    <w:rsid w:val="001469BA"/>
    <w:rsid w:val="00146A8D"/>
    <w:rsid w:val="00146D4F"/>
    <w:rsid w:val="00147EA5"/>
    <w:rsid w:val="001501CC"/>
    <w:rsid w:val="0015064A"/>
    <w:rsid w:val="001511AC"/>
    <w:rsid w:val="0015198F"/>
    <w:rsid w:val="00151B7D"/>
    <w:rsid w:val="00151F24"/>
    <w:rsid w:val="00152F9C"/>
    <w:rsid w:val="00154A26"/>
    <w:rsid w:val="001554B8"/>
    <w:rsid w:val="001555F2"/>
    <w:rsid w:val="001556FE"/>
    <w:rsid w:val="0015571F"/>
    <w:rsid w:val="00156496"/>
    <w:rsid w:val="001569A0"/>
    <w:rsid w:val="00157C9F"/>
    <w:rsid w:val="00157DA4"/>
    <w:rsid w:val="00160118"/>
    <w:rsid w:val="0016037E"/>
    <w:rsid w:val="0016199C"/>
    <w:rsid w:val="00161A16"/>
    <w:rsid w:val="00161B74"/>
    <w:rsid w:val="00161BC4"/>
    <w:rsid w:val="00161C03"/>
    <w:rsid w:val="00162454"/>
    <w:rsid w:val="0016249F"/>
    <w:rsid w:val="001627D5"/>
    <w:rsid w:val="00163A9B"/>
    <w:rsid w:val="00163E71"/>
    <w:rsid w:val="0016514F"/>
    <w:rsid w:val="00165177"/>
    <w:rsid w:val="00165CA3"/>
    <w:rsid w:val="00166542"/>
    <w:rsid w:val="00166BF5"/>
    <w:rsid w:val="00166CEE"/>
    <w:rsid w:val="00166FC9"/>
    <w:rsid w:val="001670CF"/>
    <w:rsid w:val="0016712A"/>
    <w:rsid w:val="001675DE"/>
    <w:rsid w:val="0017006C"/>
    <w:rsid w:val="00170519"/>
    <w:rsid w:val="0017092D"/>
    <w:rsid w:val="00171680"/>
    <w:rsid w:val="0017262E"/>
    <w:rsid w:val="001726E5"/>
    <w:rsid w:val="00172BF1"/>
    <w:rsid w:val="00173313"/>
    <w:rsid w:val="001733DC"/>
    <w:rsid w:val="00173F4C"/>
    <w:rsid w:val="00174409"/>
    <w:rsid w:val="001753F8"/>
    <w:rsid w:val="001767EE"/>
    <w:rsid w:val="00176BA3"/>
    <w:rsid w:val="00176D3B"/>
    <w:rsid w:val="00176FAE"/>
    <w:rsid w:val="00177390"/>
    <w:rsid w:val="0017764D"/>
    <w:rsid w:val="00180455"/>
    <w:rsid w:val="00180F61"/>
    <w:rsid w:val="0018104A"/>
    <w:rsid w:val="00181666"/>
    <w:rsid w:val="0018166F"/>
    <w:rsid w:val="00181D45"/>
    <w:rsid w:val="00182DF2"/>
    <w:rsid w:val="00182F2C"/>
    <w:rsid w:val="0018355A"/>
    <w:rsid w:val="00183805"/>
    <w:rsid w:val="001844ED"/>
    <w:rsid w:val="00184D7F"/>
    <w:rsid w:val="00185CF2"/>
    <w:rsid w:val="001862DC"/>
    <w:rsid w:val="00186863"/>
    <w:rsid w:val="0018714A"/>
    <w:rsid w:val="00187D39"/>
    <w:rsid w:val="001904F8"/>
    <w:rsid w:val="001915D4"/>
    <w:rsid w:val="001915E5"/>
    <w:rsid w:val="001918B2"/>
    <w:rsid w:val="0019227A"/>
    <w:rsid w:val="0019238A"/>
    <w:rsid w:val="00192632"/>
    <w:rsid w:val="00192B50"/>
    <w:rsid w:val="00193E0D"/>
    <w:rsid w:val="00193FF3"/>
    <w:rsid w:val="00194444"/>
    <w:rsid w:val="00195176"/>
    <w:rsid w:val="001957BE"/>
    <w:rsid w:val="00196863"/>
    <w:rsid w:val="00196D38"/>
    <w:rsid w:val="00197286"/>
    <w:rsid w:val="00197B26"/>
    <w:rsid w:val="00197CB2"/>
    <w:rsid w:val="00197F81"/>
    <w:rsid w:val="001A10BF"/>
    <w:rsid w:val="001A12E3"/>
    <w:rsid w:val="001A1A9D"/>
    <w:rsid w:val="001A1B76"/>
    <w:rsid w:val="001A2A13"/>
    <w:rsid w:val="001A363B"/>
    <w:rsid w:val="001A392D"/>
    <w:rsid w:val="001A3AB2"/>
    <w:rsid w:val="001A3E4C"/>
    <w:rsid w:val="001A422E"/>
    <w:rsid w:val="001A47A6"/>
    <w:rsid w:val="001A4BD6"/>
    <w:rsid w:val="001A4DE7"/>
    <w:rsid w:val="001A5F4D"/>
    <w:rsid w:val="001A6590"/>
    <w:rsid w:val="001A7C88"/>
    <w:rsid w:val="001A7F1C"/>
    <w:rsid w:val="001B0508"/>
    <w:rsid w:val="001B0E07"/>
    <w:rsid w:val="001B1457"/>
    <w:rsid w:val="001B1D91"/>
    <w:rsid w:val="001B1E30"/>
    <w:rsid w:val="001B27F1"/>
    <w:rsid w:val="001B2BBA"/>
    <w:rsid w:val="001B3172"/>
    <w:rsid w:val="001B38C0"/>
    <w:rsid w:val="001B3C78"/>
    <w:rsid w:val="001B4610"/>
    <w:rsid w:val="001B4EB6"/>
    <w:rsid w:val="001B4FA2"/>
    <w:rsid w:val="001B5B84"/>
    <w:rsid w:val="001B6084"/>
    <w:rsid w:val="001B7FDA"/>
    <w:rsid w:val="001C1BAC"/>
    <w:rsid w:val="001C1F83"/>
    <w:rsid w:val="001C21AD"/>
    <w:rsid w:val="001C2D6E"/>
    <w:rsid w:val="001C2F1A"/>
    <w:rsid w:val="001C3ECC"/>
    <w:rsid w:val="001C464A"/>
    <w:rsid w:val="001C488A"/>
    <w:rsid w:val="001C4C03"/>
    <w:rsid w:val="001C54B8"/>
    <w:rsid w:val="001C5522"/>
    <w:rsid w:val="001C5D34"/>
    <w:rsid w:val="001C60B1"/>
    <w:rsid w:val="001C6905"/>
    <w:rsid w:val="001C6D8A"/>
    <w:rsid w:val="001C6F23"/>
    <w:rsid w:val="001C7209"/>
    <w:rsid w:val="001C78B2"/>
    <w:rsid w:val="001C7BD6"/>
    <w:rsid w:val="001C7CC1"/>
    <w:rsid w:val="001D0677"/>
    <w:rsid w:val="001D09D2"/>
    <w:rsid w:val="001D0ED6"/>
    <w:rsid w:val="001D22B1"/>
    <w:rsid w:val="001D27A0"/>
    <w:rsid w:val="001D27E8"/>
    <w:rsid w:val="001D3188"/>
    <w:rsid w:val="001D3242"/>
    <w:rsid w:val="001D339A"/>
    <w:rsid w:val="001D3692"/>
    <w:rsid w:val="001D51F2"/>
    <w:rsid w:val="001D57F4"/>
    <w:rsid w:val="001D59E0"/>
    <w:rsid w:val="001D5D6B"/>
    <w:rsid w:val="001D723A"/>
    <w:rsid w:val="001D7454"/>
    <w:rsid w:val="001D7ABD"/>
    <w:rsid w:val="001E0740"/>
    <w:rsid w:val="001E0F62"/>
    <w:rsid w:val="001E1828"/>
    <w:rsid w:val="001E1C59"/>
    <w:rsid w:val="001E47EE"/>
    <w:rsid w:val="001E58EF"/>
    <w:rsid w:val="001E64C0"/>
    <w:rsid w:val="001E6A24"/>
    <w:rsid w:val="001E6A32"/>
    <w:rsid w:val="001E73CB"/>
    <w:rsid w:val="001E7C86"/>
    <w:rsid w:val="001E7FC2"/>
    <w:rsid w:val="001F07E3"/>
    <w:rsid w:val="001F10D9"/>
    <w:rsid w:val="001F167B"/>
    <w:rsid w:val="001F2739"/>
    <w:rsid w:val="001F293A"/>
    <w:rsid w:val="001F2A5C"/>
    <w:rsid w:val="001F2DA8"/>
    <w:rsid w:val="001F31D1"/>
    <w:rsid w:val="001F3BED"/>
    <w:rsid w:val="001F3F25"/>
    <w:rsid w:val="001F4366"/>
    <w:rsid w:val="001F4C53"/>
    <w:rsid w:val="001F56DE"/>
    <w:rsid w:val="001F5C82"/>
    <w:rsid w:val="001F6892"/>
    <w:rsid w:val="001F6C05"/>
    <w:rsid w:val="001F7E44"/>
    <w:rsid w:val="0020017A"/>
    <w:rsid w:val="00200B48"/>
    <w:rsid w:val="00200B9A"/>
    <w:rsid w:val="00201527"/>
    <w:rsid w:val="00201963"/>
    <w:rsid w:val="00201DAE"/>
    <w:rsid w:val="00201FEC"/>
    <w:rsid w:val="002023EE"/>
    <w:rsid w:val="002025BB"/>
    <w:rsid w:val="0020291B"/>
    <w:rsid w:val="00203081"/>
    <w:rsid w:val="0020356A"/>
    <w:rsid w:val="00203CD5"/>
    <w:rsid w:val="00203CE8"/>
    <w:rsid w:val="00204ED3"/>
    <w:rsid w:val="00205433"/>
    <w:rsid w:val="00205B52"/>
    <w:rsid w:val="00206344"/>
    <w:rsid w:val="00206541"/>
    <w:rsid w:val="002065D8"/>
    <w:rsid w:val="00206755"/>
    <w:rsid w:val="00207C8C"/>
    <w:rsid w:val="00207FD9"/>
    <w:rsid w:val="0021032E"/>
    <w:rsid w:val="002108AF"/>
    <w:rsid w:val="00211151"/>
    <w:rsid w:val="00211780"/>
    <w:rsid w:val="00211E99"/>
    <w:rsid w:val="00212861"/>
    <w:rsid w:val="00212A3F"/>
    <w:rsid w:val="00212B4D"/>
    <w:rsid w:val="002133C3"/>
    <w:rsid w:val="00213BB6"/>
    <w:rsid w:val="00213BD9"/>
    <w:rsid w:val="00214703"/>
    <w:rsid w:val="00214C03"/>
    <w:rsid w:val="00215114"/>
    <w:rsid w:val="00215C3F"/>
    <w:rsid w:val="00216091"/>
    <w:rsid w:val="002174B3"/>
    <w:rsid w:val="002202F0"/>
    <w:rsid w:val="00220D3C"/>
    <w:rsid w:val="00221A4B"/>
    <w:rsid w:val="00221C04"/>
    <w:rsid w:val="002223D7"/>
    <w:rsid w:val="00222B4C"/>
    <w:rsid w:val="00222BD1"/>
    <w:rsid w:val="00222E0D"/>
    <w:rsid w:val="00223DDE"/>
    <w:rsid w:val="00223F5E"/>
    <w:rsid w:val="00223F64"/>
    <w:rsid w:val="00224560"/>
    <w:rsid w:val="00224A4F"/>
    <w:rsid w:val="00224D78"/>
    <w:rsid w:val="00225075"/>
    <w:rsid w:val="00225662"/>
    <w:rsid w:val="00225808"/>
    <w:rsid w:val="00225AEC"/>
    <w:rsid w:val="002260E6"/>
    <w:rsid w:val="00226341"/>
    <w:rsid w:val="00226E21"/>
    <w:rsid w:val="002271A5"/>
    <w:rsid w:val="002279F4"/>
    <w:rsid w:val="00230A76"/>
    <w:rsid w:val="00230ADF"/>
    <w:rsid w:val="00232045"/>
    <w:rsid w:val="00232620"/>
    <w:rsid w:val="00232AC7"/>
    <w:rsid w:val="00232B1B"/>
    <w:rsid w:val="002333BA"/>
    <w:rsid w:val="0023379A"/>
    <w:rsid w:val="002339C2"/>
    <w:rsid w:val="00234024"/>
    <w:rsid w:val="00234051"/>
    <w:rsid w:val="00234645"/>
    <w:rsid w:val="0023558F"/>
    <w:rsid w:val="00236D73"/>
    <w:rsid w:val="0023757E"/>
    <w:rsid w:val="00237C26"/>
    <w:rsid w:val="002406F9"/>
    <w:rsid w:val="002411FF"/>
    <w:rsid w:val="00241562"/>
    <w:rsid w:val="002416DB"/>
    <w:rsid w:val="00241860"/>
    <w:rsid w:val="00241914"/>
    <w:rsid w:val="00241E0A"/>
    <w:rsid w:val="00241E97"/>
    <w:rsid w:val="0024292E"/>
    <w:rsid w:val="0024339C"/>
    <w:rsid w:val="00243A8B"/>
    <w:rsid w:val="00244664"/>
    <w:rsid w:val="00244B77"/>
    <w:rsid w:val="00244E25"/>
    <w:rsid w:val="002452B9"/>
    <w:rsid w:val="002452D6"/>
    <w:rsid w:val="002469C9"/>
    <w:rsid w:val="00246A7A"/>
    <w:rsid w:val="00246CD0"/>
    <w:rsid w:val="0024750B"/>
    <w:rsid w:val="00247EAF"/>
    <w:rsid w:val="002507FA"/>
    <w:rsid w:val="002508C6"/>
    <w:rsid w:val="00250D12"/>
    <w:rsid w:val="00250E74"/>
    <w:rsid w:val="00251EDC"/>
    <w:rsid w:val="002521B4"/>
    <w:rsid w:val="00252291"/>
    <w:rsid w:val="00252439"/>
    <w:rsid w:val="0025288F"/>
    <w:rsid w:val="002543C3"/>
    <w:rsid w:val="0025506F"/>
    <w:rsid w:val="00255173"/>
    <w:rsid w:val="00255208"/>
    <w:rsid w:val="00255631"/>
    <w:rsid w:val="002557D6"/>
    <w:rsid w:val="00255BDC"/>
    <w:rsid w:val="00255C9D"/>
    <w:rsid w:val="0025623C"/>
    <w:rsid w:val="00256374"/>
    <w:rsid w:val="002563FF"/>
    <w:rsid w:val="002565A6"/>
    <w:rsid w:val="00256C88"/>
    <w:rsid w:val="00256CB9"/>
    <w:rsid w:val="00256F53"/>
    <w:rsid w:val="002570DF"/>
    <w:rsid w:val="0025735C"/>
    <w:rsid w:val="00257538"/>
    <w:rsid w:val="0025776E"/>
    <w:rsid w:val="00257FAD"/>
    <w:rsid w:val="00260729"/>
    <w:rsid w:val="002609DC"/>
    <w:rsid w:val="00260B44"/>
    <w:rsid w:val="00260E12"/>
    <w:rsid w:val="00261241"/>
    <w:rsid w:val="002616C6"/>
    <w:rsid w:val="00261B77"/>
    <w:rsid w:val="00261D7B"/>
    <w:rsid w:val="0026200C"/>
    <w:rsid w:val="00262163"/>
    <w:rsid w:val="002629A0"/>
    <w:rsid w:val="00262AD0"/>
    <w:rsid w:val="00262BA0"/>
    <w:rsid w:val="00262D03"/>
    <w:rsid w:val="00262E8F"/>
    <w:rsid w:val="002633D8"/>
    <w:rsid w:val="00263A22"/>
    <w:rsid w:val="00263C7D"/>
    <w:rsid w:val="002642CC"/>
    <w:rsid w:val="002647D5"/>
    <w:rsid w:val="002647E0"/>
    <w:rsid w:val="0026534D"/>
    <w:rsid w:val="00265A31"/>
    <w:rsid w:val="002664A8"/>
    <w:rsid w:val="00266CC9"/>
    <w:rsid w:val="002671BD"/>
    <w:rsid w:val="00267CF4"/>
    <w:rsid w:val="00267DED"/>
    <w:rsid w:val="00267F7E"/>
    <w:rsid w:val="0027001C"/>
    <w:rsid w:val="00270A20"/>
    <w:rsid w:val="002723CD"/>
    <w:rsid w:val="002737DC"/>
    <w:rsid w:val="00273C05"/>
    <w:rsid w:val="00274380"/>
    <w:rsid w:val="002744A2"/>
    <w:rsid w:val="0027492D"/>
    <w:rsid w:val="002749A4"/>
    <w:rsid w:val="002765F4"/>
    <w:rsid w:val="002769BD"/>
    <w:rsid w:val="00277875"/>
    <w:rsid w:val="00277C55"/>
    <w:rsid w:val="00277E70"/>
    <w:rsid w:val="00277F87"/>
    <w:rsid w:val="00281008"/>
    <w:rsid w:val="00281D9C"/>
    <w:rsid w:val="002832D0"/>
    <w:rsid w:val="00283BBA"/>
    <w:rsid w:val="002849FA"/>
    <w:rsid w:val="002850FC"/>
    <w:rsid w:val="00285339"/>
    <w:rsid w:val="00285A84"/>
    <w:rsid w:val="00285BB2"/>
    <w:rsid w:val="002864D0"/>
    <w:rsid w:val="00287D7E"/>
    <w:rsid w:val="00290241"/>
    <w:rsid w:val="00290E27"/>
    <w:rsid w:val="00291984"/>
    <w:rsid w:val="002919EF"/>
    <w:rsid w:val="00291E45"/>
    <w:rsid w:val="00292337"/>
    <w:rsid w:val="00292D81"/>
    <w:rsid w:val="002939F2"/>
    <w:rsid w:val="00294369"/>
    <w:rsid w:val="00294565"/>
    <w:rsid w:val="00294F2B"/>
    <w:rsid w:val="002966E3"/>
    <w:rsid w:val="002969C4"/>
    <w:rsid w:val="002974B7"/>
    <w:rsid w:val="002974F1"/>
    <w:rsid w:val="002A0148"/>
    <w:rsid w:val="002A0265"/>
    <w:rsid w:val="002A15FE"/>
    <w:rsid w:val="002A1AC9"/>
    <w:rsid w:val="002A2D9A"/>
    <w:rsid w:val="002A2F0A"/>
    <w:rsid w:val="002A3A66"/>
    <w:rsid w:val="002A3D19"/>
    <w:rsid w:val="002A4886"/>
    <w:rsid w:val="002A4F61"/>
    <w:rsid w:val="002A536C"/>
    <w:rsid w:val="002A53EC"/>
    <w:rsid w:val="002A556E"/>
    <w:rsid w:val="002A5DD0"/>
    <w:rsid w:val="002A5F91"/>
    <w:rsid w:val="002A6AB0"/>
    <w:rsid w:val="002A6F09"/>
    <w:rsid w:val="002A7525"/>
    <w:rsid w:val="002A7A82"/>
    <w:rsid w:val="002B01DA"/>
    <w:rsid w:val="002B069F"/>
    <w:rsid w:val="002B0984"/>
    <w:rsid w:val="002B12AA"/>
    <w:rsid w:val="002B1411"/>
    <w:rsid w:val="002B1612"/>
    <w:rsid w:val="002B17E1"/>
    <w:rsid w:val="002B1A66"/>
    <w:rsid w:val="002B1B7D"/>
    <w:rsid w:val="002B23F9"/>
    <w:rsid w:val="002B284D"/>
    <w:rsid w:val="002B2927"/>
    <w:rsid w:val="002B2CB8"/>
    <w:rsid w:val="002B2D62"/>
    <w:rsid w:val="002B2F95"/>
    <w:rsid w:val="002B332D"/>
    <w:rsid w:val="002B349B"/>
    <w:rsid w:val="002B39B5"/>
    <w:rsid w:val="002B3EEA"/>
    <w:rsid w:val="002B424B"/>
    <w:rsid w:val="002B43CC"/>
    <w:rsid w:val="002B4727"/>
    <w:rsid w:val="002B47F4"/>
    <w:rsid w:val="002B5533"/>
    <w:rsid w:val="002B62C3"/>
    <w:rsid w:val="002B645E"/>
    <w:rsid w:val="002B6EFF"/>
    <w:rsid w:val="002B77E2"/>
    <w:rsid w:val="002B7983"/>
    <w:rsid w:val="002C0165"/>
    <w:rsid w:val="002C04F4"/>
    <w:rsid w:val="002C05F7"/>
    <w:rsid w:val="002C0AB7"/>
    <w:rsid w:val="002C16C8"/>
    <w:rsid w:val="002C27DC"/>
    <w:rsid w:val="002C323F"/>
    <w:rsid w:val="002C3837"/>
    <w:rsid w:val="002C46F8"/>
    <w:rsid w:val="002C4789"/>
    <w:rsid w:val="002C4940"/>
    <w:rsid w:val="002C4FD1"/>
    <w:rsid w:val="002C5306"/>
    <w:rsid w:val="002C5329"/>
    <w:rsid w:val="002C534B"/>
    <w:rsid w:val="002C64FC"/>
    <w:rsid w:val="002C6E45"/>
    <w:rsid w:val="002C6FC7"/>
    <w:rsid w:val="002D0227"/>
    <w:rsid w:val="002D099A"/>
    <w:rsid w:val="002D0C38"/>
    <w:rsid w:val="002D0D4D"/>
    <w:rsid w:val="002D1823"/>
    <w:rsid w:val="002D1E0B"/>
    <w:rsid w:val="002D1FC3"/>
    <w:rsid w:val="002D23E6"/>
    <w:rsid w:val="002D33BD"/>
    <w:rsid w:val="002D425F"/>
    <w:rsid w:val="002D4A7C"/>
    <w:rsid w:val="002D5D69"/>
    <w:rsid w:val="002D6036"/>
    <w:rsid w:val="002D61CC"/>
    <w:rsid w:val="002D6696"/>
    <w:rsid w:val="002D67BA"/>
    <w:rsid w:val="002D7268"/>
    <w:rsid w:val="002D75E0"/>
    <w:rsid w:val="002D7955"/>
    <w:rsid w:val="002D7ABE"/>
    <w:rsid w:val="002E0FF4"/>
    <w:rsid w:val="002E13E0"/>
    <w:rsid w:val="002E18A5"/>
    <w:rsid w:val="002E1C09"/>
    <w:rsid w:val="002E1F19"/>
    <w:rsid w:val="002E1FF6"/>
    <w:rsid w:val="002E202F"/>
    <w:rsid w:val="002E27F3"/>
    <w:rsid w:val="002E3609"/>
    <w:rsid w:val="002E448F"/>
    <w:rsid w:val="002E4825"/>
    <w:rsid w:val="002E50F8"/>
    <w:rsid w:val="002E577C"/>
    <w:rsid w:val="002E5A19"/>
    <w:rsid w:val="002E5ADB"/>
    <w:rsid w:val="002E5E12"/>
    <w:rsid w:val="002E616C"/>
    <w:rsid w:val="002E6D91"/>
    <w:rsid w:val="002E6EB4"/>
    <w:rsid w:val="002E75AA"/>
    <w:rsid w:val="002E789C"/>
    <w:rsid w:val="002E7E9C"/>
    <w:rsid w:val="002F15E1"/>
    <w:rsid w:val="002F298D"/>
    <w:rsid w:val="002F3680"/>
    <w:rsid w:val="002F3773"/>
    <w:rsid w:val="002F4793"/>
    <w:rsid w:val="002F4CE0"/>
    <w:rsid w:val="002F5106"/>
    <w:rsid w:val="002F5786"/>
    <w:rsid w:val="002F5E84"/>
    <w:rsid w:val="002F649A"/>
    <w:rsid w:val="002F69AA"/>
    <w:rsid w:val="002F7281"/>
    <w:rsid w:val="002F728F"/>
    <w:rsid w:val="002F7A30"/>
    <w:rsid w:val="002F7A4E"/>
    <w:rsid w:val="002F7BBA"/>
    <w:rsid w:val="0030026C"/>
    <w:rsid w:val="003003CC"/>
    <w:rsid w:val="003004C3"/>
    <w:rsid w:val="00300E02"/>
    <w:rsid w:val="00300F72"/>
    <w:rsid w:val="0030117D"/>
    <w:rsid w:val="003012C8"/>
    <w:rsid w:val="003012FA"/>
    <w:rsid w:val="00301E89"/>
    <w:rsid w:val="0030230B"/>
    <w:rsid w:val="003024C6"/>
    <w:rsid w:val="0030381E"/>
    <w:rsid w:val="00303863"/>
    <w:rsid w:val="00303C46"/>
    <w:rsid w:val="003045C8"/>
    <w:rsid w:val="003045C9"/>
    <w:rsid w:val="00304956"/>
    <w:rsid w:val="00304C6C"/>
    <w:rsid w:val="00305C67"/>
    <w:rsid w:val="00306013"/>
    <w:rsid w:val="003062F4"/>
    <w:rsid w:val="00306638"/>
    <w:rsid w:val="00306841"/>
    <w:rsid w:val="003068A0"/>
    <w:rsid w:val="00306E3A"/>
    <w:rsid w:val="003076C2"/>
    <w:rsid w:val="003105F0"/>
    <w:rsid w:val="003108C4"/>
    <w:rsid w:val="003109AD"/>
    <w:rsid w:val="003111B4"/>
    <w:rsid w:val="003116E2"/>
    <w:rsid w:val="003130BF"/>
    <w:rsid w:val="003148FE"/>
    <w:rsid w:val="00314BD9"/>
    <w:rsid w:val="003151A9"/>
    <w:rsid w:val="00316C09"/>
    <w:rsid w:val="00316C1F"/>
    <w:rsid w:val="00316CEB"/>
    <w:rsid w:val="003174B6"/>
    <w:rsid w:val="003175BF"/>
    <w:rsid w:val="00317654"/>
    <w:rsid w:val="003178C1"/>
    <w:rsid w:val="0032036B"/>
    <w:rsid w:val="003214A0"/>
    <w:rsid w:val="00321D10"/>
    <w:rsid w:val="00321DA7"/>
    <w:rsid w:val="003224F3"/>
    <w:rsid w:val="00322B6A"/>
    <w:rsid w:val="003250F7"/>
    <w:rsid w:val="00325CA8"/>
    <w:rsid w:val="00325CFF"/>
    <w:rsid w:val="00325D98"/>
    <w:rsid w:val="00325E1D"/>
    <w:rsid w:val="00325E36"/>
    <w:rsid w:val="0032600C"/>
    <w:rsid w:val="003269C2"/>
    <w:rsid w:val="00326A53"/>
    <w:rsid w:val="00326C44"/>
    <w:rsid w:val="00326E07"/>
    <w:rsid w:val="00326FE1"/>
    <w:rsid w:val="00327712"/>
    <w:rsid w:val="00327815"/>
    <w:rsid w:val="00327822"/>
    <w:rsid w:val="00330CC2"/>
    <w:rsid w:val="0033116E"/>
    <w:rsid w:val="00332344"/>
    <w:rsid w:val="003323FD"/>
    <w:rsid w:val="003335C8"/>
    <w:rsid w:val="0033363E"/>
    <w:rsid w:val="0033381C"/>
    <w:rsid w:val="00333C08"/>
    <w:rsid w:val="003342B7"/>
    <w:rsid w:val="0033531F"/>
    <w:rsid w:val="00335FA2"/>
    <w:rsid w:val="003365DB"/>
    <w:rsid w:val="003371D1"/>
    <w:rsid w:val="00337B91"/>
    <w:rsid w:val="00341AF4"/>
    <w:rsid w:val="00341EA0"/>
    <w:rsid w:val="0034259B"/>
    <w:rsid w:val="0034269F"/>
    <w:rsid w:val="00342904"/>
    <w:rsid w:val="00342A11"/>
    <w:rsid w:val="00342AD1"/>
    <w:rsid w:val="00342B41"/>
    <w:rsid w:val="00342FA4"/>
    <w:rsid w:val="003433EF"/>
    <w:rsid w:val="0034348C"/>
    <w:rsid w:val="003435DC"/>
    <w:rsid w:val="00344AE8"/>
    <w:rsid w:val="00344C64"/>
    <w:rsid w:val="00344F30"/>
    <w:rsid w:val="0034502D"/>
    <w:rsid w:val="0034523D"/>
    <w:rsid w:val="00345615"/>
    <w:rsid w:val="0034593E"/>
    <w:rsid w:val="003463CD"/>
    <w:rsid w:val="00346AB0"/>
    <w:rsid w:val="0034749E"/>
    <w:rsid w:val="00347AB0"/>
    <w:rsid w:val="00347AF3"/>
    <w:rsid w:val="00347B24"/>
    <w:rsid w:val="003506B8"/>
    <w:rsid w:val="00351514"/>
    <w:rsid w:val="003516CE"/>
    <w:rsid w:val="00351BED"/>
    <w:rsid w:val="00352F75"/>
    <w:rsid w:val="00352FD3"/>
    <w:rsid w:val="0035306D"/>
    <w:rsid w:val="00354032"/>
    <w:rsid w:val="0035420E"/>
    <w:rsid w:val="0035476F"/>
    <w:rsid w:val="00354A43"/>
    <w:rsid w:val="00354AA1"/>
    <w:rsid w:val="00354AD5"/>
    <w:rsid w:val="00354E35"/>
    <w:rsid w:val="00355501"/>
    <w:rsid w:val="00355AB4"/>
    <w:rsid w:val="0035729C"/>
    <w:rsid w:val="00357466"/>
    <w:rsid w:val="003575EA"/>
    <w:rsid w:val="00357669"/>
    <w:rsid w:val="00357722"/>
    <w:rsid w:val="00357C71"/>
    <w:rsid w:val="00360473"/>
    <w:rsid w:val="00362073"/>
    <w:rsid w:val="003626DD"/>
    <w:rsid w:val="00362AC8"/>
    <w:rsid w:val="00363AB1"/>
    <w:rsid w:val="003648D5"/>
    <w:rsid w:val="003650D1"/>
    <w:rsid w:val="00365114"/>
    <w:rsid w:val="00365218"/>
    <w:rsid w:val="00365AF9"/>
    <w:rsid w:val="00365B96"/>
    <w:rsid w:val="00366B47"/>
    <w:rsid w:val="00367C33"/>
    <w:rsid w:val="00367DA3"/>
    <w:rsid w:val="0037013B"/>
    <w:rsid w:val="00370613"/>
    <w:rsid w:val="00370849"/>
    <w:rsid w:val="00370A69"/>
    <w:rsid w:val="0037147B"/>
    <w:rsid w:val="00371C44"/>
    <w:rsid w:val="003724E4"/>
    <w:rsid w:val="00373603"/>
    <w:rsid w:val="00373A1F"/>
    <w:rsid w:val="00373DE8"/>
    <w:rsid w:val="00374374"/>
    <w:rsid w:val="003749F2"/>
    <w:rsid w:val="00374D0C"/>
    <w:rsid w:val="00374EB4"/>
    <w:rsid w:val="0037548C"/>
    <w:rsid w:val="00375CEC"/>
    <w:rsid w:val="003764DA"/>
    <w:rsid w:val="00376D7A"/>
    <w:rsid w:val="00376D94"/>
    <w:rsid w:val="00376E50"/>
    <w:rsid w:val="00377192"/>
    <w:rsid w:val="003775E5"/>
    <w:rsid w:val="003801E1"/>
    <w:rsid w:val="003803B0"/>
    <w:rsid w:val="0038071C"/>
    <w:rsid w:val="00380BCE"/>
    <w:rsid w:val="00380FAC"/>
    <w:rsid w:val="003815E5"/>
    <w:rsid w:val="00381998"/>
    <w:rsid w:val="00382AE3"/>
    <w:rsid w:val="00382ECD"/>
    <w:rsid w:val="00382F66"/>
    <w:rsid w:val="00384666"/>
    <w:rsid w:val="003868D2"/>
    <w:rsid w:val="00387115"/>
    <w:rsid w:val="00387848"/>
    <w:rsid w:val="00387ECD"/>
    <w:rsid w:val="00390373"/>
    <w:rsid w:val="00390655"/>
    <w:rsid w:val="00391374"/>
    <w:rsid w:val="0039176C"/>
    <w:rsid w:val="00392791"/>
    <w:rsid w:val="00392DEA"/>
    <w:rsid w:val="003931B3"/>
    <w:rsid w:val="003934D9"/>
    <w:rsid w:val="003934EB"/>
    <w:rsid w:val="003935C0"/>
    <w:rsid w:val="00393FBD"/>
    <w:rsid w:val="003943D9"/>
    <w:rsid w:val="00394A79"/>
    <w:rsid w:val="00394D64"/>
    <w:rsid w:val="00395AC9"/>
    <w:rsid w:val="003964F2"/>
    <w:rsid w:val="0039696C"/>
    <w:rsid w:val="00397B7B"/>
    <w:rsid w:val="003A09C0"/>
    <w:rsid w:val="003A181A"/>
    <w:rsid w:val="003A19A5"/>
    <w:rsid w:val="003A1DA7"/>
    <w:rsid w:val="003A1E79"/>
    <w:rsid w:val="003A1FDE"/>
    <w:rsid w:val="003A20B8"/>
    <w:rsid w:val="003A2254"/>
    <w:rsid w:val="003A2C35"/>
    <w:rsid w:val="003A31CC"/>
    <w:rsid w:val="003A36C6"/>
    <w:rsid w:val="003A3B15"/>
    <w:rsid w:val="003A3BC7"/>
    <w:rsid w:val="003A5057"/>
    <w:rsid w:val="003A64CD"/>
    <w:rsid w:val="003A66F2"/>
    <w:rsid w:val="003A685D"/>
    <w:rsid w:val="003A71BC"/>
    <w:rsid w:val="003A7370"/>
    <w:rsid w:val="003A73C8"/>
    <w:rsid w:val="003A7427"/>
    <w:rsid w:val="003A75E3"/>
    <w:rsid w:val="003A7A3D"/>
    <w:rsid w:val="003B0100"/>
    <w:rsid w:val="003B11E4"/>
    <w:rsid w:val="003B122F"/>
    <w:rsid w:val="003B1281"/>
    <w:rsid w:val="003B18CA"/>
    <w:rsid w:val="003B19A9"/>
    <w:rsid w:val="003B1A5A"/>
    <w:rsid w:val="003B1DE0"/>
    <w:rsid w:val="003B23BD"/>
    <w:rsid w:val="003B29F4"/>
    <w:rsid w:val="003B2B2C"/>
    <w:rsid w:val="003B2B3F"/>
    <w:rsid w:val="003B302C"/>
    <w:rsid w:val="003B3395"/>
    <w:rsid w:val="003B34D2"/>
    <w:rsid w:val="003B36D1"/>
    <w:rsid w:val="003B40DF"/>
    <w:rsid w:val="003B413C"/>
    <w:rsid w:val="003B553B"/>
    <w:rsid w:val="003B6070"/>
    <w:rsid w:val="003B65BA"/>
    <w:rsid w:val="003B69BA"/>
    <w:rsid w:val="003B6B06"/>
    <w:rsid w:val="003B7312"/>
    <w:rsid w:val="003C0184"/>
    <w:rsid w:val="003C0281"/>
    <w:rsid w:val="003C0DAF"/>
    <w:rsid w:val="003C0F4E"/>
    <w:rsid w:val="003C1009"/>
    <w:rsid w:val="003C10AA"/>
    <w:rsid w:val="003C14F7"/>
    <w:rsid w:val="003C2042"/>
    <w:rsid w:val="003C2509"/>
    <w:rsid w:val="003C290B"/>
    <w:rsid w:val="003C2CFB"/>
    <w:rsid w:val="003C2FE6"/>
    <w:rsid w:val="003C3BD1"/>
    <w:rsid w:val="003C3D11"/>
    <w:rsid w:val="003C4015"/>
    <w:rsid w:val="003C4344"/>
    <w:rsid w:val="003C4518"/>
    <w:rsid w:val="003C4B54"/>
    <w:rsid w:val="003C5154"/>
    <w:rsid w:val="003C54F4"/>
    <w:rsid w:val="003C62E7"/>
    <w:rsid w:val="003C65A8"/>
    <w:rsid w:val="003C7B5C"/>
    <w:rsid w:val="003C7DAA"/>
    <w:rsid w:val="003D0946"/>
    <w:rsid w:val="003D0E47"/>
    <w:rsid w:val="003D1303"/>
    <w:rsid w:val="003D13A3"/>
    <w:rsid w:val="003D14B0"/>
    <w:rsid w:val="003D1CF8"/>
    <w:rsid w:val="003D1E39"/>
    <w:rsid w:val="003D2543"/>
    <w:rsid w:val="003D270B"/>
    <w:rsid w:val="003D31BA"/>
    <w:rsid w:val="003D35BE"/>
    <w:rsid w:val="003D3DE5"/>
    <w:rsid w:val="003D3F87"/>
    <w:rsid w:val="003D4541"/>
    <w:rsid w:val="003D4C88"/>
    <w:rsid w:val="003D66A9"/>
    <w:rsid w:val="003D6A11"/>
    <w:rsid w:val="003D6AF1"/>
    <w:rsid w:val="003D7112"/>
    <w:rsid w:val="003D74FA"/>
    <w:rsid w:val="003D7722"/>
    <w:rsid w:val="003E01F6"/>
    <w:rsid w:val="003E0516"/>
    <w:rsid w:val="003E0EA5"/>
    <w:rsid w:val="003E167C"/>
    <w:rsid w:val="003E22B8"/>
    <w:rsid w:val="003E2CDD"/>
    <w:rsid w:val="003E32E5"/>
    <w:rsid w:val="003E344B"/>
    <w:rsid w:val="003E3619"/>
    <w:rsid w:val="003E3A6B"/>
    <w:rsid w:val="003E4150"/>
    <w:rsid w:val="003E4239"/>
    <w:rsid w:val="003E4EB2"/>
    <w:rsid w:val="003E4EEB"/>
    <w:rsid w:val="003E5265"/>
    <w:rsid w:val="003E52CB"/>
    <w:rsid w:val="003E56B9"/>
    <w:rsid w:val="003E5FFD"/>
    <w:rsid w:val="003E639C"/>
    <w:rsid w:val="003E65C0"/>
    <w:rsid w:val="003E6A8B"/>
    <w:rsid w:val="003E6EED"/>
    <w:rsid w:val="003E72A5"/>
    <w:rsid w:val="003E7EB1"/>
    <w:rsid w:val="003F0191"/>
    <w:rsid w:val="003F052B"/>
    <w:rsid w:val="003F0BD4"/>
    <w:rsid w:val="003F0DE1"/>
    <w:rsid w:val="003F188E"/>
    <w:rsid w:val="003F191C"/>
    <w:rsid w:val="003F259A"/>
    <w:rsid w:val="003F2CD6"/>
    <w:rsid w:val="003F327C"/>
    <w:rsid w:val="003F4100"/>
    <w:rsid w:val="003F514E"/>
    <w:rsid w:val="003F53CE"/>
    <w:rsid w:val="003F58CE"/>
    <w:rsid w:val="003F5AD3"/>
    <w:rsid w:val="003F5EF2"/>
    <w:rsid w:val="003F5FBC"/>
    <w:rsid w:val="003F60D1"/>
    <w:rsid w:val="003F686B"/>
    <w:rsid w:val="003F6981"/>
    <w:rsid w:val="003F6D68"/>
    <w:rsid w:val="003F6E0F"/>
    <w:rsid w:val="003F74DE"/>
    <w:rsid w:val="00401715"/>
    <w:rsid w:val="004018C6"/>
    <w:rsid w:val="00402D8C"/>
    <w:rsid w:val="00402F7A"/>
    <w:rsid w:val="0040340A"/>
    <w:rsid w:val="004036DA"/>
    <w:rsid w:val="0040420B"/>
    <w:rsid w:val="00404480"/>
    <w:rsid w:val="00405A88"/>
    <w:rsid w:val="00405DE9"/>
    <w:rsid w:val="00406EB6"/>
    <w:rsid w:val="00406F3A"/>
    <w:rsid w:val="004070C1"/>
    <w:rsid w:val="00407241"/>
    <w:rsid w:val="0040794E"/>
    <w:rsid w:val="004100B8"/>
    <w:rsid w:val="0041012F"/>
    <w:rsid w:val="0041087E"/>
    <w:rsid w:val="00410880"/>
    <w:rsid w:val="004112FA"/>
    <w:rsid w:val="004118A8"/>
    <w:rsid w:val="00411B0C"/>
    <w:rsid w:val="004123CF"/>
    <w:rsid w:val="00412651"/>
    <w:rsid w:val="00413216"/>
    <w:rsid w:val="0041357C"/>
    <w:rsid w:val="0041459E"/>
    <w:rsid w:val="004145AE"/>
    <w:rsid w:val="00414FF8"/>
    <w:rsid w:val="00415259"/>
    <w:rsid w:val="00415C24"/>
    <w:rsid w:val="0041613D"/>
    <w:rsid w:val="0041638B"/>
    <w:rsid w:val="0041638F"/>
    <w:rsid w:val="00416C29"/>
    <w:rsid w:val="004177A2"/>
    <w:rsid w:val="0042007A"/>
    <w:rsid w:val="00420B7D"/>
    <w:rsid w:val="0042161D"/>
    <w:rsid w:val="00422000"/>
    <w:rsid w:val="00422DAF"/>
    <w:rsid w:val="00423390"/>
    <w:rsid w:val="004238CA"/>
    <w:rsid w:val="004247C8"/>
    <w:rsid w:val="004253CE"/>
    <w:rsid w:val="00425C81"/>
    <w:rsid w:val="00425CC7"/>
    <w:rsid w:val="00425DC0"/>
    <w:rsid w:val="0042680D"/>
    <w:rsid w:val="00426AB5"/>
    <w:rsid w:val="00426AC1"/>
    <w:rsid w:val="00426CBB"/>
    <w:rsid w:val="00427260"/>
    <w:rsid w:val="004279E0"/>
    <w:rsid w:val="00427B7F"/>
    <w:rsid w:val="00427DD6"/>
    <w:rsid w:val="00430EAA"/>
    <w:rsid w:val="004317AA"/>
    <w:rsid w:val="00431BC0"/>
    <w:rsid w:val="004320F1"/>
    <w:rsid w:val="0043241D"/>
    <w:rsid w:val="00432BAF"/>
    <w:rsid w:val="004339E2"/>
    <w:rsid w:val="00433CF6"/>
    <w:rsid w:val="00433CFD"/>
    <w:rsid w:val="00434605"/>
    <w:rsid w:val="004347B4"/>
    <w:rsid w:val="00434A97"/>
    <w:rsid w:val="00434BC2"/>
    <w:rsid w:val="00435082"/>
    <w:rsid w:val="0043556D"/>
    <w:rsid w:val="00435B68"/>
    <w:rsid w:val="00435EA5"/>
    <w:rsid w:val="00436F98"/>
    <w:rsid w:val="0043703D"/>
    <w:rsid w:val="00437051"/>
    <w:rsid w:val="004378E0"/>
    <w:rsid w:val="00440021"/>
    <w:rsid w:val="00441409"/>
    <w:rsid w:val="00441875"/>
    <w:rsid w:val="00441EBF"/>
    <w:rsid w:val="0044319A"/>
    <w:rsid w:val="00443E9A"/>
    <w:rsid w:val="00444633"/>
    <w:rsid w:val="0044476E"/>
    <w:rsid w:val="00445844"/>
    <w:rsid w:val="004459F8"/>
    <w:rsid w:val="0044628E"/>
    <w:rsid w:val="00447287"/>
    <w:rsid w:val="00447808"/>
    <w:rsid w:val="00450695"/>
    <w:rsid w:val="00450C57"/>
    <w:rsid w:val="00451030"/>
    <w:rsid w:val="00451964"/>
    <w:rsid w:val="00452804"/>
    <w:rsid w:val="004541A8"/>
    <w:rsid w:val="00454F89"/>
    <w:rsid w:val="00455095"/>
    <w:rsid w:val="0045515A"/>
    <w:rsid w:val="00455D5C"/>
    <w:rsid w:val="004568B0"/>
    <w:rsid w:val="00456AC3"/>
    <w:rsid w:val="0045707A"/>
    <w:rsid w:val="004570D9"/>
    <w:rsid w:val="004600A6"/>
    <w:rsid w:val="004603C4"/>
    <w:rsid w:val="0046043D"/>
    <w:rsid w:val="00460967"/>
    <w:rsid w:val="00460D1D"/>
    <w:rsid w:val="0046108A"/>
    <w:rsid w:val="00461456"/>
    <w:rsid w:val="0046183C"/>
    <w:rsid w:val="00461EA5"/>
    <w:rsid w:val="00461FB5"/>
    <w:rsid w:val="00462262"/>
    <w:rsid w:val="00462BCE"/>
    <w:rsid w:val="00462F57"/>
    <w:rsid w:val="00463BBA"/>
    <w:rsid w:val="00463C3E"/>
    <w:rsid w:val="00464A9F"/>
    <w:rsid w:val="004652DD"/>
    <w:rsid w:val="004658E0"/>
    <w:rsid w:val="004678B5"/>
    <w:rsid w:val="00467E19"/>
    <w:rsid w:val="00470203"/>
    <w:rsid w:val="004708BC"/>
    <w:rsid w:val="00470A91"/>
    <w:rsid w:val="00470CA6"/>
    <w:rsid w:val="00471885"/>
    <w:rsid w:val="004719CD"/>
    <w:rsid w:val="00471E1C"/>
    <w:rsid w:val="00472033"/>
    <w:rsid w:val="00472334"/>
    <w:rsid w:val="00472ECA"/>
    <w:rsid w:val="004732FF"/>
    <w:rsid w:val="0047434D"/>
    <w:rsid w:val="00475151"/>
    <w:rsid w:val="00475230"/>
    <w:rsid w:val="00475484"/>
    <w:rsid w:val="004756E0"/>
    <w:rsid w:val="00475ECC"/>
    <w:rsid w:val="00475FA1"/>
    <w:rsid w:val="004760F9"/>
    <w:rsid w:val="004773D1"/>
    <w:rsid w:val="0047748B"/>
    <w:rsid w:val="004774DF"/>
    <w:rsid w:val="0047761F"/>
    <w:rsid w:val="0047780E"/>
    <w:rsid w:val="004821E8"/>
    <w:rsid w:val="0048235E"/>
    <w:rsid w:val="00482ACE"/>
    <w:rsid w:val="00482B39"/>
    <w:rsid w:val="0048333B"/>
    <w:rsid w:val="00483AB2"/>
    <w:rsid w:val="00483EC3"/>
    <w:rsid w:val="0048475F"/>
    <w:rsid w:val="00484D71"/>
    <w:rsid w:val="004860F1"/>
    <w:rsid w:val="004863AC"/>
    <w:rsid w:val="00486D04"/>
    <w:rsid w:val="004873A0"/>
    <w:rsid w:val="00487413"/>
    <w:rsid w:val="00487A62"/>
    <w:rsid w:val="004908F4"/>
    <w:rsid w:val="00490AA7"/>
    <w:rsid w:val="00490F8D"/>
    <w:rsid w:val="0049105F"/>
    <w:rsid w:val="004912BD"/>
    <w:rsid w:val="00491CFE"/>
    <w:rsid w:val="004924F7"/>
    <w:rsid w:val="00492560"/>
    <w:rsid w:val="00493DFB"/>
    <w:rsid w:val="00494D3D"/>
    <w:rsid w:val="00494D83"/>
    <w:rsid w:val="004952A0"/>
    <w:rsid w:val="0049537B"/>
    <w:rsid w:val="00495B23"/>
    <w:rsid w:val="0049622B"/>
    <w:rsid w:val="0049708C"/>
    <w:rsid w:val="00497167"/>
    <w:rsid w:val="00497433"/>
    <w:rsid w:val="004974F6"/>
    <w:rsid w:val="004977A5"/>
    <w:rsid w:val="00497BC2"/>
    <w:rsid w:val="004A09C6"/>
    <w:rsid w:val="004A09F5"/>
    <w:rsid w:val="004A19EC"/>
    <w:rsid w:val="004A2635"/>
    <w:rsid w:val="004A2BA2"/>
    <w:rsid w:val="004A3217"/>
    <w:rsid w:val="004A37B2"/>
    <w:rsid w:val="004A3EFC"/>
    <w:rsid w:val="004A3F12"/>
    <w:rsid w:val="004A52C4"/>
    <w:rsid w:val="004A5410"/>
    <w:rsid w:val="004A57A7"/>
    <w:rsid w:val="004A5B64"/>
    <w:rsid w:val="004A6CCF"/>
    <w:rsid w:val="004A6CDA"/>
    <w:rsid w:val="004A6D28"/>
    <w:rsid w:val="004A72CD"/>
    <w:rsid w:val="004A7C34"/>
    <w:rsid w:val="004A7C6D"/>
    <w:rsid w:val="004B0368"/>
    <w:rsid w:val="004B06D2"/>
    <w:rsid w:val="004B0F3D"/>
    <w:rsid w:val="004B1311"/>
    <w:rsid w:val="004B1659"/>
    <w:rsid w:val="004B1C46"/>
    <w:rsid w:val="004B2E16"/>
    <w:rsid w:val="004B3ADD"/>
    <w:rsid w:val="004B3DF6"/>
    <w:rsid w:val="004B4E59"/>
    <w:rsid w:val="004B5005"/>
    <w:rsid w:val="004B557E"/>
    <w:rsid w:val="004B58E7"/>
    <w:rsid w:val="004B6192"/>
    <w:rsid w:val="004B62F9"/>
    <w:rsid w:val="004B6827"/>
    <w:rsid w:val="004B6946"/>
    <w:rsid w:val="004B71C3"/>
    <w:rsid w:val="004B7214"/>
    <w:rsid w:val="004B7524"/>
    <w:rsid w:val="004C0BF9"/>
    <w:rsid w:val="004C0F87"/>
    <w:rsid w:val="004C10C3"/>
    <w:rsid w:val="004C136D"/>
    <w:rsid w:val="004C1743"/>
    <w:rsid w:val="004C2C03"/>
    <w:rsid w:val="004C2D6B"/>
    <w:rsid w:val="004C34E0"/>
    <w:rsid w:val="004C35C5"/>
    <w:rsid w:val="004C41C9"/>
    <w:rsid w:val="004C422C"/>
    <w:rsid w:val="004C481E"/>
    <w:rsid w:val="004C53B1"/>
    <w:rsid w:val="004C5511"/>
    <w:rsid w:val="004C5C96"/>
    <w:rsid w:val="004C6457"/>
    <w:rsid w:val="004C665D"/>
    <w:rsid w:val="004C6697"/>
    <w:rsid w:val="004C66A0"/>
    <w:rsid w:val="004C71AB"/>
    <w:rsid w:val="004C75DC"/>
    <w:rsid w:val="004D0534"/>
    <w:rsid w:val="004D0977"/>
    <w:rsid w:val="004D0A4E"/>
    <w:rsid w:val="004D1182"/>
    <w:rsid w:val="004D19E8"/>
    <w:rsid w:val="004D1B4F"/>
    <w:rsid w:val="004D2257"/>
    <w:rsid w:val="004D23C5"/>
    <w:rsid w:val="004D3F90"/>
    <w:rsid w:val="004D410B"/>
    <w:rsid w:val="004D43D5"/>
    <w:rsid w:val="004D52E2"/>
    <w:rsid w:val="004D56F8"/>
    <w:rsid w:val="004D59EF"/>
    <w:rsid w:val="004D675E"/>
    <w:rsid w:val="004D724A"/>
    <w:rsid w:val="004D7C80"/>
    <w:rsid w:val="004E0496"/>
    <w:rsid w:val="004E064D"/>
    <w:rsid w:val="004E08A0"/>
    <w:rsid w:val="004E1E64"/>
    <w:rsid w:val="004E1FA4"/>
    <w:rsid w:val="004E20BF"/>
    <w:rsid w:val="004E22AB"/>
    <w:rsid w:val="004E2734"/>
    <w:rsid w:val="004E33AA"/>
    <w:rsid w:val="004E37FD"/>
    <w:rsid w:val="004E56FF"/>
    <w:rsid w:val="004E586D"/>
    <w:rsid w:val="004E5C8B"/>
    <w:rsid w:val="004E748D"/>
    <w:rsid w:val="004E7C0B"/>
    <w:rsid w:val="004F0413"/>
    <w:rsid w:val="004F0CFA"/>
    <w:rsid w:val="004F0D4E"/>
    <w:rsid w:val="004F1247"/>
    <w:rsid w:val="004F26A4"/>
    <w:rsid w:val="004F2E87"/>
    <w:rsid w:val="004F351A"/>
    <w:rsid w:val="004F3EA9"/>
    <w:rsid w:val="004F4CB5"/>
    <w:rsid w:val="004F56AB"/>
    <w:rsid w:val="004F585D"/>
    <w:rsid w:val="004F671E"/>
    <w:rsid w:val="004F6768"/>
    <w:rsid w:val="004F7003"/>
    <w:rsid w:val="004F7F4E"/>
    <w:rsid w:val="005006E4"/>
    <w:rsid w:val="00500911"/>
    <w:rsid w:val="00501A14"/>
    <w:rsid w:val="00501BC3"/>
    <w:rsid w:val="00501E97"/>
    <w:rsid w:val="00502096"/>
    <w:rsid w:val="0050254F"/>
    <w:rsid w:val="005027F0"/>
    <w:rsid w:val="00504140"/>
    <w:rsid w:val="00504260"/>
    <w:rsid w:val="005042F6"/>
    <w:rsid w:val="005046FD"/>
    <w:rsid w:val="005048BC"/>
    <w:rsid w:val="00504989"/>
    <w:rsid w:val="00504A22"/>
    <w:rsid w:val="0050543C"/>
    <w:rsid w:val="0050588A"/>
    <w:rsid w:val="00505B91"/>
    <w:rsid w:val="00505C13"/>
    <w:rsid w:val="00505E12"/>
    <w:rsid w:val="005060CE"/>
    <w:rsid w:val="0050646B"/>
    <w:rsid w:val="00506D04"/>
    <w:rsid w:val="00506D57"/>
    <w:rsid w:val="00506E2E"/>
    <w:rsid w:val="0050705E"/>
    <w:rsid w:val="0050708F"/>
    <w:rsid w:val="00507A62"/>
    <w:rsid w:val="00507BCB"/>
    <w:rsid w:val="0051032B"/>
    <w:rsid w:val="00510368"/>
    <w:rsid w:val="0051094F"/>
    <w:rsid w:val="00510C37"/>
    <w:rsid w:val="00510DF0"/>
    <w:rsid w:val="005114C9"/>
    <w:rsid w:val="00512289"/>
    <w:rsid w:val="005124C0"/>
    <w:rsid w:val="00513529"/>
    <w:rsid w:val="0051358E"/>
    <w:rsid w:val="005136BA"/>
    <w:rsid w:val="00513EBE"/>
    <w:rsid w:val="00514AB3"/>
    <w:rsid w:val="00514C81"/>
    <w:rsid w:val="00515346"/>
    <w:rsid w:val="00515767"/>
    <w:rsid w:val="005159B3"/>
    <w:rsid w:val="005165B0"/>
    <w:rsid w:val="00516DB2"/>
    <w:rsid w:val="00517FE5"/>
    <w:rsid w:val="005203DA"/>
    <w:rsid w:val="00520C9C"/>
    <w:rsid w:val="0052166B"/>
    <w:rsid w:val="00521DDF"/>
    <w:rsid w:val="005221AD"/>
    <w:rsid w:val="005221DD"/>
    <w:rsid w:val="0052264F"/>
    <w:rsid w:val="00522B30"/>
    <w:rsid w:val="00522D93"/>
    <w:rsid w:val="00523709"/>
    <w:rsid w:val="00523F32"/>
    <w:rsid w:val="00523F52"/>
    <w:rsid w:val="005253D6"/>
    <w:rsid w:val="00525A08"/>
    <w:rsid w:val="00525C69"/>
    <w:rsid w:val="00526CA2"/>
    <w:rsid w:val="005272C9"/>
    <w:rsid w:val="00527568"/>
    <w:rsid w:val="00527891"/>
    <w:rsid w:val="00527BA2"/>
    <w:rsid w:val="00530B0F"/>
    <w:rsid w:val="00530DD7"/>
    <w:rsid w:val="00530F41"/>
    <w:rsid w:val="005312AF"/>
    <w:rsid w:val="0053146B"/>
    <w:rsid w:val="00531CA1"/>
    <w:rsid w:val="00531FF5"/>
    <w:rsid w:val="00532A93"/>
    <w:rsid w:val="005338AF"/>
    <w:rsid w:val="0053679A"/>
    <w:rsid w:val="00536E98"/>
    <w:rsid w:val="00537396"/>
    <w:rsid w:val="00537798"/>
    <w:rsid w:val="00537EE9"/>
    <w:rsid w:val="00541503"/>
    <w:rsid w:val="00541741"/>
    <w:rsid w:val="005423D0"/>
    <w:rsid w:val="005426C2"/>
    <w:rsid w:val="00542BFD"/>
    <w:rsid w:val="00542C0F"/>
    <w:rsid w:val="00542D88"/>
    <w:rsid w:val="005432B6"/>
    <w:rsid w:val="0054347A"/>
    <w:rsid w:val="00543824"/>
    <w:rsid w:val="00543CBB"/>
    <w:rsid w:val="00544A81"/>
    <w:rsid w:val="005464EE"/>
    <w:rsid w:val="005471D4"/>
    <w:rsid w:val="005476E2"/>
    <w:rsid w:val="0055050E"/>
    <w:rsid w:val="00550547"/>
    <w:rsid w:val="005512BE"/>
    <w:rsid w:val="005519D0"/>
    <w:rsid w:val="00551A75"/>
    <w:rsid w:val="00551A8A"/>
    <w:rsid w:val="005531F8"/>
    <w:rsid w:val="00553BA3"/>
    <w:rsid w:val="0055423A"/>
    <w:rsid w:val="0055497F"/>
    <w:rsid w:val="00554A65"/>
    <w:rsid w:val="00555186"/>
    <w:rsid w:val="005557A7"/>
    <w:rsid w:val="00555C94"/>
    <w:rsid w:val="00556901"/>
    <w:rsid w:val="00556D04"/>
    <w:rsid w:val="0055713E"/>
    <w:rsid w:val="00557370"/>
    <w:rsid w:val="005573BF"/>
    <w:rsid w:val="00560928"/>
    <w:rsid w:val="00561414"/>
    <w:rsid w:val="005617A8"/>
    <w:rsid w:val="00561E45"/>
    <w:rsid w:val="005620AE"/>
    <w:rsid w:val="0056217D"/>
    <w:rsid w:val="00562445"/>
    <w:rsid w:val="00563288"/>
    <w:rsid w:val="0056341E"/>
    <w:rsid w:val="00564357"/>
    <w:rsid w:val="005650B5"/>
    <w:rsid w:val="0056514B"/>
    <w:rsid w:val="00565505"/>
    <w:rsid w:val="00565684"/>
    <w:rsid w:val="005658DF"/>
    <w:rsid w:val="00565999"/>
    <w:rsid w:val="005659FA"/>
    <w:rsid w:val="005665F2"/>
    <w:rsid w:val="00566BDA"/>
    <w:rsid w:val="00567CF1"/>
    <w:rsid w:val="0057104D"/>
    <w:rsid w:val="00571105"/>
    <w:rsid w:val="005714DB"/>
    <w:rsid w:val="00571780"/>
    <w:rsid w:val="0057178D"/>
    <w:rsid w:val="005717D9"/>
    <w:rsid w:val="00571864"/>
    <w:rsid w:val="00571A2F"/>
    <w:rsid w:val="00571F5C"/>
    <w:rsid w:val="00572000"/>
    <w:rsid w:val="005721A9"/>
    <w:rsid w:val="00572D02"/>
    <w:rsid w:val="00573191"/>
    <w:rsid w:val="0057320F"/>
    <w:rsid w:val="00573ECC"/>
    <w:rsid w:val="005751FD"/>
    <w:rsid w:val="005758F9"/>
    <w:rsid w:val="00575A3B"/>
    <w:rsid w:val="00575D26"/>
    <w:rsid w:val="00577854"/>
    <w:rsid w:val="00580512"/>
    <w:rsid w:val="00580866"/>
    <w:rsid w:val="00580A5B"/>
    <w:rsid w:val="00580DAB"/>
    <w:rsid w:val="005810BC"/>
    <w:rsid w:val="00581464"/>
    <w:rsid w:val="00582AA0"/>
    <w:rsid w:val="00582CA9"/>
    <w:rsid w:val="00583B08"/>
    <w:rsid w:val="00583E2F"/>
    <w:rsid w:val="0058424C"/>
    <w:rsid w:val="00585054"/>
    <w:rsid w:val="005858C3"/>
    <w:rsid w:val="0058590D"/>
    <w:rsid w:val="00587380"/>
    <w:rsid w:val="00587D97"/>
    <w:rsid w:val="00590055"/>
    <w:rsid w:val="00590104"/>
    <w:rsid w:val="005902CA"/>
    <w:rsid w:val="00590BD0"/>
    <w:rsid w:val="00590FF6"/>
    <w:rsid w:val="00591711"/>
    <w:rsid w:val="00592069"/>
    <w:rsid w:val="00592428"/>
    <w:rsid w:val="00592F63"/>
    <w:rsid w:val="0059361A"/>
    <w:rsid w:val="005939F9"/>
    <w:rsid w:val="00593EFF"/>
    <w:rsid w:val="00594D45"/>
    <w:rsid w:val="005950DE"/>
    <w:rsid w:val="005953DA"/>
    <w:rsid w:val="00595479"/>
    <w:rsid w:val="005958E6"/>
    <w:rsid w:val="00595F1A"/>
    <w:rsid w:val="0059676C"/>
    <w:rsid w:val="00596892"/>
    <w:rsid w:val="00596ED0"/>
    <w:rsid w:val="0059732D"/>
    <w:rsid w:val="00597394"/>
    <w:rsid w:val="005975C9"/>
    <w:rsid w:val="00597858"/>
    <w:rsid w:val="00597F10"/>
    <w:rsid w:val="005A03A0"/>
    <w:rsid w:val="005A0613"/>
    <w:rsid w:val="005A06DC"/>
    <w:rsid w:val="005A205A"/>
    <w:rsid w:val="005A2831"/>
    <w:rsid w:val="005A2B5C"/>
    <w:rsid w:val="005A304F"/>
    <w:rsid w:val="005A3624"/>
    <w:rsid w:val="005A37E3"/>
    <w:rsid w:val="005A3AE5"/>
    <w:rsid w:val="005A3B03"/>
    <w:rsid w:val="005A3E88"/>
    <w:rsid w:val="005A45BA"/>
    <w:rsid w:val="005A49BC"/>
    <w:rsid w:val="005A4A9C"/>
    <w:rsid w:val="005A4FCF"/>
    <w:rsid w:val="005A521E"/>
    <w:rsid w:val="005A60C6"/>
    <w:rsid w:val="005A6463"/>
    <w:rsid w:val="005A672D"/>
    <w:rsid w:val="005A675A"/>
    <w:rsid w:val="005A6FE7"/>
    <w:rsid w:val="005A7328"/>
    <w:rsid w:val="005A7C0D"/>
    <w:rsid w:val="005A7C3C"/>
    <w:rsid w:val="005B04C4"/>
    <w:rsid w:val="005B051A"/>
    <w:rsid w:val="005B0871"/>
    <w:rsid w:val="005B0C4B"/>
    <w:rsid w:val="005B14A7"/>
    <w:rsid w:val="005B1729"/>
    <w:rsid w:val="005B263C"/>
    <w:rsid w:val="005B27B0"/>
    <w:rsid w:val="005B2A2D"/>
    <w:rsid w:val="005B3042"/>
    <w:rsid w:val="005B3BDC"/>
    <w:rsid w:val="005B3C10"/>
    <w:rsid w:val="005B4D3C"/>
    <w:rsid w:val="005B4D66"/>
    <w:rsid w:val="005B4F5D"/>
    <w:rsid w:val="005B517D"/>
    <w:rsid w:val="005B538B"/>
    <w:rsid w:val="005B60D4"/>
    <w:rsid w:val="005B6264"/>
    <w:rsid w:val="005B62AE"/>
    <w:rsid w:val="005B63FE"/>
    <w:rsid w:val="005B6937"/>
    <w:rsid w:val="005B78B8"/>
    <w:rsid w:val="005B7D0B"/>
    <w:rsid w:val="005C03E0"/>
    <w:rsid w:val="005C0540"/>
    <w:rsid w:val="005C0BAD"/>
    <w:rsid w:val="005C1C49"/>
    <w:rsid w:val="005C2602"/>
    <w:rsid w:val="005C301C"/>
    <w:rsid w:val="005C3B67"/>
    <w:rsid w:val="005C3F05"/>
    <w:rsid w:val="005C4D50"/>
    <w:rsid w:val="005C597F"/>
    <w:rsid w:val="005C60A2"/>
    <w:rsid w:val="005C63D1"/>
    <w:rsid w:val="005C6AA8"/>
    <w:rsid w:val="005C7307"/>
    <w:rsid w:val="005C7506"/>
    <w:rsid w:val="005C7524"/>
    <w:rsid w:val="005C7B64"/>
    <w:rsid w:val="005C7D6E"/>
    <w:rsid w:val="005D0F6B"/>
    <w:rsid w:val="005D1056"/>
    <w:rsid w:val="005D1FF0"/>
    <w:rsid w:val="005D28EB"/>
    <w:rsid w:val="005D369A"/>
    <w:rsid w:val="005D37D2"/>
    <w:rsid w:val="005D4A76"/>
    <w:rsid w:val="005D4ED3"/>
    <w:rsid w:val="005D5C8F"/>
    <w:rsid w:val="005D6056"/>
    <w:rsid w:val="005D62E1"/>
    <w:rsid w:val="005D64DB"/>
    <w:rsid w:val="005D6978"/>
    <w:rsid w:val="005D6A43"/>
    <w:rsid w:val="005D7B6A"/>
    <w:rsid w:val="005D7CC1"/>
    <w:rsid w:val="005D7E9A"/>
    <w:rsid w:val="005E0195"/>
    <w:rsid w:val="005E0E41"/>
    <w:rsid w:val="005E15E9"/>
    <w:rsid w:val="005E164D"/>
    <w:rsid w:val="005E1A9E"/>
    <w:rsid w:val="005E22D1"/>
    <w:rsid w:val="005E2741"/>
    <w:rsid w:val="005E3319"/>
    <w:rsid w:val="005E38A0"/>
    <w:rsid w:val="005E3C34"/>
    <w:rsid w:val="005E40F7"/>
    <w:rsid w:val="005E43BD"/>
    <w:rsid w:val="005E45BA"/>
    <w:rsid w:val="005E4CCA"/>
    <w:rsid w:val="005E5D0E"/>
    <w:rsid w:val="005E5DF3"/>
    <w:rsid w:val="005E5E9B"/>
    <w:rsid w:val="005E672F"/>
    <w:rsid w:val="005E70F0"/>
    <w:rsid w:val="005F025B"/>
    <w:rsid w:val="005F110E"/>
    <w:rsid w:val="005F12A5"/>
    <w:rsid w:val="005F169D"/>
    <w:rsid w:val="005F1ADE"/>
    <w:rsid w:val="005F2303"/>
    <w:rsid w:val="005F24BC"/>
    <w:rsid w:val="005F2687"/>
    <w:rsid w:val="005F2C90"/>
    <w:rsid w:val="005F369F"/>
    <w:rsid w:val="005F4184"/>
    <w:rsid w:val="005F463D"/>
    <w:rsid w:val="005F655E"/>
    <w:rsid w:val="005F70AF"/>
    <w:rsid w:val="005F7A4F"/>
    <w:rsid w:val="005F7C89"/>
    <w:rsid w:val="005F7D32"/>
    <w:rsid w:val="00600511"/>
    <w:rsid w:val="00600545"/>
    <w:rsid w:val="00600693"/>
    <w:rsid w:val="0060135C"/>
    <w:rsid w:val="00602579"/>
    <w:rsid w:val="00602A8E"/>
    <w:rsid w:val="0060381D"/>
    <w:rsid w:val="006043C8"/>
    <w:rsid w:val="00605D8B"/>
    <w:rsid w:val="00606FA6"/>
    <w:rsid w:val="006073CA"/>
    <w:rsid w:val="0060787E"/>
    <w:rsid w:val="006078D8"/>
    <w:rsid w:val="0061169E"/>
    <w:rsid w:val="00611E49"/>
    <w:rsid w:val="0061201F"/>
    <w:rsid w:val="00612040"/>
    <w:rsid w:val="006123FA"/>
    <w:rsid w:val="0061280A"/>
    <w:rsid w:val="00612B11"/>
    <w:rsid w:val="00613019"/>
    <w:rsid w:val="006131BB"/>
    <w:rsid w:val="006136F9"/>
    <w:rsid w:val="00614155"/>
    <w:rsid w:val="00614700"/>
    <w:rsid w:val="0061526D"/>
    <w:rsid w:val="006157A2"/>
    <w:rsid w:val="006163E0"/>
    <w:rsid w:val="00616677"/>
    <w:rsid w:val="00616A40"/>
    <w:rsid w:val="00616E86"/>
    <w:rsid w:val="00617753"/>
    <w:rsid w:val="00617961"/>
    <w:rsid w:val="00620FB5"/>
    <w:rsid w:val="0062184B"/>
    <w:rsid w:val="006226E5"/>
    <w:rsid w:val="0062279B"/>
    <w:rsid w:val="00623454"/>
    <w:rsid w:val="00626A89"/>
    <w:rsid w:val="00627721"/>
    <w:rsid w:val="00627B62"/>
    <w:rsid w:val="00627EBE"/>
    <w:rsid w:val="00630430"/>
    <w:rsid w:val="006307D4"/>
    <w:rsid w:val="0063158F"/>
    <w:rsid w:val="00631732"/>
    <w:rsid w:val="00631C72"/>
    <w:rsid w:val="006323CF"/>
    <w:rsid w:val="006324E8"/>
    <w:rsid w:val="0063354F"/>
    <w:rsid w:val="00634318"/>
    <w:rsid w:val="0063454F"/>
    <w:rsid w:val="00634948"/>
    <w:rsid w:val="00635093"/>
    <w:rsid w:val="006357D5"/>
    <w:rsid w:val="006366DF"/>
    <w:rsid w:val="006368A9"/>
    <w:rsid w:val="0063694F"/>
    <w:rsid w:val="00636E4C"/>
    <w:rsid w:val="00637589"/>
    <w:rsid w:val="00637D9A"/>
    <w:rsid w:val="00640EE8"/>
    <w:rsid w:val="00641218"/>
    <w:rsid w:val="006428F2"/>
    <w:rsid w:val="006431F0"/>
    <w:rsid w:val="00643C50"/>
    <w:rsid w:val="00644083"/>
    <w:rsid w:val="006445E5"/>
    <w:rsid w:val="00644892"/>
    <w:rsid w:val="00644D66"/>
    <w:rsid w:val="006456AF"/>
    <w:rsid w:val="00645CD6"/>
    <w:rsid w:val="00646451"/>
    <w:rsid w:val="00647645"/>
    <w:rsid w:val="006477FF"/>
    <w:rsid w:val="006479B4"/>
    <w:rsid w:val="00647C81"/>
    <w:rsid w:val="00647E6B"/>
    <w:rsid w:val="00647EAA"/>
    <w:rsid w:val="00647F31"/>
    <w:rsid w:val="006508F4"/>
    <w:rsid w:val="00650C52"/>
    <w:rsid w:val="00651765"/>
    <w:rsid w:val="00651E72"/>
    <w:rsid w:val="00651FE7"/>
    <w:rsid w:val="0065240D"/>
    <w:rsid w:val="00652BF5"/>
    <w:rsid w:val="00652DA6"/>
    <w:rsid w:val="00652E11"/>
    <w:rsid w:val="00653176"/>
    <w:rsid w:val="006538D9"/>
    <w:rsid w:val="006540BF"/>
    <w:rsid w:val="0065487C"/>
    <w:rsid w:val="006549EF"/>
    <w:rsid w:val="00654BFD"/>
    <w:rsid w:val="00656211"/>
    <w:rsid w:val="00656243"/>
    <w:rsid w:val="006570BB"/>
    <w:rsid w:val="0066152C"/>
    <w:rsid w:val="00661D63"/>
    <w:rsid w:val="00661ECC"/>
    <w:rsid w:val="00662244"/>
    <w:rsid w:val="00664200"/>
    <w:rsid w:val="00664979"/>
    <w:rsid w:val="00664F03"/>
    <w:rsid w:val="00665227"/>
    <w:rsid w:val="0066542E"/>
    <w:rsid w:val="0066565A"/>
    <w:rsid w:val="00666609"/>
    <w:rsid w:val="00666BC6"/>
    <w:rsid w:val="00666EF8"/>
    <w:rsid w:val="0066743F"/>
    <w:rsid w:val="00667824"/>
    <w:rsid w:val="00667DF2"/>
    <w:rsid w:val="0067016F"/>
    <w:rsid w:val="006708E0"/>
    <w:rsid w:val="0067099D"/>
    <w:rsid w:val="006709B6"/>
    <w:rsid w:val="00670FC0"/>
    <w:rsid w:val="0067104F"/>
    <w:rsid w:val="006714B2"/>
    <w:rsid w:val="00671803"/>
    <w:rsid w:val="00671D01"/>
    <w:rsid w:val="006723B7"/>
    <w:rsid w:val="00672D6B"/>
    <w:rsid w:val="00673B1D"/>
    <w:rsid w:val="00673BB2"/>
    <w:rsid w:val="00673F8A"/>
    <w:rsid w:val="00674066"/>
    <w:rsid w:val="00674607"/>
    <w:rsid w:val="00674EF5"/>
    <w:rsid w:val="00675772"/>
    <w:rsid w:val="00676271"/>
    <w:rsid w:val="00676A74"/>
    <w:rsid w:val="00676D32"/>
    <w:rsid w:val="00676DD5"/>
    <w:rsid w:val="0067783B"/>
    <w:rsid w:val="00677B71"/>
    <w:rsid w:val="006803F0"/>
    <w:rsid w:val="006806AC"/>
    <w:rsid w:val="006806C5"/>
    <w:rsid w:val="0068112B"/>
    <w:rsid w:val="006815F7"/>
    <w:rsid w:val="00681F4D"/>
    <w:rsid w:val="00682259"/>
    <w:rsid w:val="006823B0"/>
    <w:rsid w:val="0068271C"/>
    <w:rsid w:val="00682C30"/>
    <w:rsid w:val="00683FC6"/>
    <w:rsid w:val="00684049"/>
    <w:rsid w:val="006847B9"/>
    <w:rsid w:val="00684EB1"/>
    <w:rsid w:val="00685254"/>
    <w:rsid w:val="00685B13"/>
    <w:rsid w:val="006863E4"/>
    <w:rsid w:val="00686F4A"/>
    <w:rsid w:val="00687169"/>
    <w:rsid w:val="006875B3"/>
    <w:rsid w:val="0068765B"/>
    <w:rsid w:val="00687928"/>
    <w:rsid w:val="00690198"/>
    <w:rsid w:val="00690C10"/>
    <w:rsid w:val="00692204"/>
    <w:rsid w:val="006925C9"/>
    <w:rsid w:val="00692614"/>
    <w:rsid w:val="006932D4"/>
    <w:rsid w:val="006938E8"/>
    <w:rsid w:val="0069471D"/>
    <w:rsid w:val="006947CF"/>
    <w:rsid w:val="00694F48"/>
    <w:rsid w:val="0069520E"/>
    <w:rsid w:val="00695335"/>
    <w:rsid w:val="0069593F"/>
    <w:rsid w:val="00695F3D"/>
    <w:rsid w:val="0069611D"/>
    <w:rsid w:val="00696CB1"/>
    <w:rsid w:val="0069752A"/>
    <w:rsid w:val="00697838"/>
    <w:rsid w:val="006979B6"/>
    <w:rsid w:val="00697B64"/>
    <w:rsid w:val="006A09A5"/>
    <w:rsid w:val="006A0C89"/>
    <w:rsid w:val="006A114B"/>
    <w:rsid w:val="006A17C7"/>
    <w:rsid w:val="006A1BCB"/>
    <w:rsid w:val="006A22E5"/>
    <w:rsid w:val="006A293C"/>
    <w:rsid w:val="006A30B4"/>
    <w:rsid w:val="006A3D40"/>
    <w:rsid w:val="006A3D5B"/>
    <w:rsid w:val="006A503D"/>
    <w:rsid w:val="006A50F6"/>
    <w:rsid w:val="006A533C"/>
    <w:rsid w:val="006A57F2"/>
    <w:rsid w:val="006A5AC7"/>
    <w:rsid w:val="006A5B16"/>
    <w:rsid w:val="006A6349"/>
    <w:rsid w:val="006A6FB8"/>
    <w:rsid w:val="006A7F2A"/>
    <w:rsid w:val="006A7FBD"/>
    <w:rsid w:val="006B261F"/>
    <w:rsid w:val="006B2FD2"/>
    <w:rsid w:val="006B32F2"/>
    <w:rsid w:val="006B4869"/>
    <w:rsid w:val="006B4E41"/>
    <w:rsid w:val="006B4FD0"/>
    <w:rsid w:val="006B5036"/>
    <w:rsid w:val="006B5321"/>
    <w:rsid w:val="006B724D"/>
    <w:rsid w:val="006B7BCE"/>
    <w:rsid w:val="006C001B"/>
    <w:rsid w:val="006C03FF"/>
    <w:rsid w:val="006C067F"/>
    <w:rsid w:val="006C0E37"/>
    <w:rsid w:val="006C136C"/>
    <w:rsid w:val="006C16BE"/>
    <w:rsid w:val="006C1907"/>
    <w:rsid w:val="006C1986"/>
    <w:rsid w:val="006C1FA2"/>
    <w:rsid w:val="006C24DE"/>
    <w:rsid w:val="006C3758"/>
    <w:rsid w:val="006C392F"/>
    <w:rsid w:val="006C39B6"/>
    <w:rsid w:val="006C3A5A"/>
    <w:rsid w:val="006C3D3E"/>
    <w:rsid w:val="006C3FD4"/>
    <w:rsid w:val="006C42F1"/>
    <w:rsid w:val="006C455E"/>
    <w:rsid w:val="006C4F7C"/>
    <w:rsid w:val="006C5A63"/>
    <w:rsid w:val="006C5B35"/>
    <w:rsid w:val="006C64DD"/>
    <w:rsid w:val="006C68F4"/>
    <w:rsid w:val="006C7EB0"/>
    <w:rsid w:val="006C7F7D"/>
    <w:rsid w:val="006D048E"/>
    <w:rsid w:val="006D0506"/>
    <w:rsid w:val="006D0BD9"/>
    <w:rsid w:val="006D18C1"/>
    <w:rsid w:val="006D230B"/>
    <w:rsid w:val="006D3B2C"/>
    <w:rsid w:val="006D3F55"/>
    <w:rsid w:val="006D4370"/>
    <w:rsid w:val="006D4674"/>
    <w:rsid w:val="006D4EDC"/>
    <w:rsid w:val="006D534C"/>
    <w:rsid w:val="006D56D0"/>
    <w:rsid w:val="006D57A2"/>
    <w:rsid w:val="006D5FA7"/>
    <w:rsid w:val="006D66F7"/>
    <w:rsid w:val="006D7E01"/>
    <w:rsid w:val="006E0159"/>
    <w:rsid w:val="006E0A3F"/>
    <w:rsid w:val="006E17FB"/>
    <w:rsid w:val="006E1E50"/>
    <w:rsid w:val="006E2B4E"/>
    <w:rsid w:val="006E2B8A"/>
    <w:rsid w:val="006E2CA3"/>
    <w:rsid w:val="006E2CDC"/>
    <w:rsid w:val="006E3C5A"/>
    <w:rsid w:val="006E42B8"/>
    <w:rsid w:val="006E47ED"/>
    <w:rsid w:val="006E4FB1"/>
    <w:rsid w:val="006E4FBE"/>
    <w:rsid w:val="006E53D0"/>
    <w:rsid w:val="006E5AE9"/>
    <w:rsid w:val="006E5BD6"/>
    <w:rsid w:val="006E649D"/>
    <w:rsid w:val="006E76D9"/>
    <w:rsid w:val="006E78FC"/>
    <w:rsid w:val="006E7A37"/>
    <w:rsid w:val="006E7D00"/>
    <w:rsid w:val="006F0676"/>
    <w:rsid w:val="006F09F5"/>
    <w:rsid w:val="006F1497"/>
    <w:rsid w:val="006F226F"/>
    <w:rsid w:val="006F2B5D"/>
    <w:rsid w:val="006F3F0E"/>
    <w:rsid w:val="006F4B39"/>
    <w:rsid w:val="006F4B6C"/>
    <w:rsid w:val="006F5154"/>
    <w:rsid w:val="006F5207"/>
    <w:rsid w:val="006F5754"/>
    <w:rsid w:val="006F5D41"/>
    <w:rsid w:val="006F5F3A"/>
    <w:rsid w:val="006F648D"/>
    <w:rsid w:val="006F64DD"/>
    <w:rsid w:val="006F6EB2"/>
    <w:rsid w:val="006F715C"/>
    <w:rsid w:val="006F7672"/>
    <w:rsid w:val="006F7FD3"/>
    <w:rsid w:val="00700BFA"/>
    <w:rsid w:val="00701416"/>
    <w:rsid w:val="00702305"/>
    <w:rsid w:val="0070232C"/>
    <w:rsid w:val="007038FA"/>
    <w:rsid w:val="00704156"/>
    <w:rsid w:val="00704461"/>
    <w:rsid w:val="007044A7"/>
    <w:rsid w:val="007049D0"/>
    <w:rsid w:val="00704A54"/>
    <w:rsid w:val="00704B5A"/>
    <w:rsid w:val="007053AE"/>
    <w:rsid w:val="00705E60"/>
    <w:rsid w:val="00705EC8"/>
    <w:rsid w:val="0070603A"/>
    <w:rsid w:val="00706245"/>
    <w:rsid w:val="00706BDD"/>
    <w:rsid w:val="00707082"/>
    <w:rsid w:val="0070773D"/>
    <w:rsid w:val="00707811"/>
    <w:rsid w:val="00707F16"/>
    <w:rsid w:val="007100AD"/>
    <w:rsid w:val="007106BE"/>
    <w:rsid w:val="00710903"/>
    <w:rsid w:val="00711D2C"/>
    <w:rsid w:val="007124C4"/>
    <w:rsid w:val="007129E1"/>
    <w:rsid w:val="007134C5"/>
    <w:rsid w:val="00713599"/>
    <w:rsid w:val="007138E8"/>
    <w:rsid w:val="00713C9E"/>
    <w:rsid w:val="00713EA9"/>
    <w:rsid w:val="007140E8"/>
    <w:rsid w:val="00714137"/>
    <w:rsid w:val="00714953"/>
    <w:rsid w:val="00714CA0"/>
    <w:rsid w:val="00714CAE"/>
    <w:rsid w:val="00715B3B"/>
    <w:rsid w:val="00715BE6"/>
    <w:rsid w:val="00716405"/>
    <w:rsid w:val="0071663F"/>
    <w:rsid w:val="00716BBC"/>
    <w:rsid w:val="00716E1F"/>
    <w:rsid w:val="00716E45"/>
    <w:rsid w:val="0071725E"/>
    <w:rsid w:val="007203F8"/>
    <w:rsid w:val="00720EBF"/>
    <w:rsid w:val="00721709"/>
    <w:rsid w:val="007220B5"/>
    <w:rsid w:val="00722F90"/>
    <w:rsid w:val="00723012"/>
    <w:rsid w:val="00723339"/>
    <w:rsid w:val="00724100"/>
    <w:rsid w:val="00724366"/>
    <w:rsid w:val="00724B74"/>
    <w:rsid w:val="00724EF7"/>
    <w:rsid w:val="00725242"/>
    <w:rsid w:val="00725382"/>
    <w:rsid w:val="007258AB"/>
    <w:rsid w:val="00726271"/>
    <w:rsid w:val="007268BC"/>
    <w:rsid w:val="0072705B"/>
    <w:rsid w:val="007279AF"/>
    <w:rsid w:val="00727D14"/>
    <w:rsid w:val="00727EAD"/>
    <w:rsid w:val="00731F42"/>
    <w:rsid w:val="0073206A"/>
    <w:rsid w:val="0073222F"/>
    <w:rsid w:val="0073280F"/>
    <w:rsid w:val="00732971"/>
    <w:rsid w:val="007329D7"/>
    <w:rsid w:val="00732BDD"/>
    <w:rsid w:val="00732FE7"/>
    <w:rsid w:val="007332A3"/>
    <w:rsid w:val="0073368D"/>
    <w:rsid w:val="007338E8"/>
    <w:rsid w:val="00733931"/>
    <w:rsid w:val="00733A8C"/>
    <w:rsid w:val="00733DC0"/>
    <w:rsid w:val="00734072"/>
    <w:rsid w:val="007342F5"/>
    <w:rsid w:val="00734A20"/>
    <w:rsid w:val="00735464"/>
    <w:rsid w:val="0073551C"/>
    <w:rsid w:val="00735958"/>
    <w:rsid w:val="00736611"/>
    <w:rsid w:val="00736C79"/>
    <w:rsid w:val="0073700B"/>
    <w:rsid w:val="007370F2"/>
    <w:rsid w:val="00740398"/>
    <w:rsid w:val="00742085"/>
    <w:rsid w:val="007424A2"/>
    <w:rsid w:val="007424D2"/>
    <w:rsid w:val="007429FC"/>
    <w:rsid w:val="00742E5E"/>
    <w:rsid w:val="007438AC"/>
    <w:rsid w:val="0074428D"/>
    <w:rsid w:val="007444AB"/>
    <w:rsid w:val="00744A80"/>
    <w:rsid w:val="00745150"/>
    <w:rsid w:val="0074523B"/>
    <w:rsid w:val="00745263"/>
    <w:rsid w:val="00745487"/>
    <w:rsid w:val="00745CBB"/>
    <w:rsid w:val="00745F09"/>
    <w:rsid w:val="00746024"/>
    <w:rsid w:val="00746220"/>
    <w:rsid w:val="00746843"/>
    <w:rsid w:val="00746958"/>
    <w:rsid w:val="0074729C"/>
    <w:rsid w:val="00747388"/>
    <w:rsid w:val="007473C4"/>
    <w:rsid w:val="00750964"/>
    <w:rsid w:val="007511D5"/>
    <w:rsid w:val="00751313"/>
    <w:rsid w:val="007515EF"/>
    <w:rsid w:val="00752328"/>
    <w:rsid w:val="007528B8"/>
    <w:rsid w:val="00753150"/>
    <w:rsid w:val="007535D7"/>
    <w:rsid w:val="00753808"/>
    <w:rsid w:val="00754203"/>
    <w:rsid w:val="0075429F"/>
    <w:rsid w:val="007546E9"/>
    <w:rsid w:val="007548D5"/>
    <w:rsid w:val="0075537B"/>
    <w:rsid w:val="0075581D"/>
    <w:rsid w:val="0075624C"/>
    <w:rsid w:val="00756D4A"/>
    <w:rsid w:val="0075724D"/>
    <w:rsid w:val="00757709"/>
    <w:rsid w:val="00757922"/>
    <w:rsid w:val="00760027"/>
    <w:rsid w:val="007603D9"/>
    <w:rsid w:val="00760958"/>
    <w:rsid w:val="00760ACD"/>
    <w:rsid w:val="00760C85"/>
    <w:rsid w:val="00761271"/>
    <w:rsid w:val="0076150C"/>
    <w:rsid w:val="0076155B"/>
    <w:rsid w:val="0076161B"/>
    <w:rsid w:val="00762089"/>
    <w:rsid w:val="00762161"/>
    <w:rsid w:val="00763CDF"/>
    <w:rsid w:val="0076468D"/>
    <w:rsid w:val="007648FC"/>
    <w:rsid w:val="00764CFC"/>
    <w:rsid w:val="007654E0"/>
    <w:rsid w:val="00765A73"/>
    <w:rsid w:val="00766892"/>
    <w:rsid w:val="0076691D"/>
    <w:rsid w:val="00766D7C"/>
    <w:rsid w:val="0076741D"/>
    <w:rsid w:val="00767728"/>
    <w:rsid w:val="00767AEE"/>
    <w:rsid w:val="00767E6B"/>
    <w:rsid w:val="00767F30"/>
    <w:rsid w:val="00770232"/>
    <w:rsid w:val="0077186B"/>
    <w:rsid w:val="007721F2"/>
    <w:rsid w:val="00772617"/>
    <w:rsid w:val="007729B2"/>
    <w:rsid w:val="00772AD8"/>
    <w:rsid w:val="00773242"/>
    <w:rsid w:val="00773506"/>
    <w:rsid w:val="007737F1"/>
    <w:rsid w:val="007744C4"/>
    <w:rsid w:val="00774833"/>
    <w:rsid w:val="0077491C"/>
    <w:rsid w:val="007749E7"/>
    <w:rsid w:val="00774C49"/>
    <w:rsid w:val="007771B6"/>
    <w:rsid w:val="0077735C"/>
    <w:rsid w:val="00777735"/>
    <w:rsid w:val="0078016F"/>
    <w:rsid w:val="0078022C"/>
    <w:rsid w:val="007805DC"/>
    <w:rsid w:val="007812E7"/>
    <w:rsid w:val="00781BEC"/>
    <w:rsid w:val="00783014"/>
    <w:rsid w:val="00783238"/>
    <w:rsid w:val="00783E0E"/>
    <w:rsid w:val="00784052"/>
    <w:rsid w:val="007842C6"/>
    <w:rsid w:val="00784460"/>
    <w:rsid w:val="0078451C"/>
    <w:rsid w:val="007846DA"/>
    <w:rsid w:val="00784908"/>
    <w:rsid w:val="00784C48"/>
    <w:rsid w:val="00785073"/>
    <w:rsid w:val="00785086"/>
    <w:rsid w:val="007858BD"/>
    <w:rsid w:val="00785979"/>
    <w:rsid w:val="00785FC6"/>
    <w:rsid w:val="00786459"/>
    <w:rsid w:val="0078691C"/>
    <w:rsid w:val="00786AE8"/>
    <w:rsid w:val="00786DC4"/>
    <w:rsid w:val="00787174"/>
    <w:rsid w:val="00787A56"/>
    <w:rsid w:val="007902FB"/>
    <w:rsid w:val="007906DE"/>
    <w:rsid w:val="00790C30"/>
    <w:rsid w:val="007919C3"/>
    <w:rsid w:val="00791C5B"/>
    <w:rsid w:val="00791F95"/>
    <w:rsid w:val="0079213B"/>
    <w:rsid w:val="00792447"/>
    <w:rsid w:val="00792643"/>
    <w:rsid w:val="00792C1B"/>
    <w:rsid w:val="00793711"/>
    <w:rsid w:val="00793937"/>
    <w:rsid w:val="00793A8F"/>
    <w:rsid w:val="00793AF4"/>
    <w:rsid w:val="00793F9F"/>
    <w:rsid w:val="007940BE"/>
    <w:rsid w:val="0079416D"/>
    <w:rsid w:val="0079447F"/>
    <w:rsid w:val="00795005"/>
    <w:rsid w:val="00795303"/>
    <w:rsid w:val="00795763"/>
    <w:rsid w:val="007959F9"/>
    <w:rsid w:val="00796C33"/>
    <w:rsid w:val="00796E05"/>
    <w:rsid w:val="00797C19"/>
    <w:rsid w:val="007A0314"/>
    <w:rsid w:val="007A0A8C"/>
    <w:rsid w:val="007A0CF0"/>
    <w:rsid w:val="007A16F5"/>
    <w:rsid w:val="007A18E5"/>
    <w:rsid w:val="007A1D4F"/>
    <w:rsid w:val="007A264A"/>
    <w:rsid w:val="007A278C"/>
    <w:rsid w:val="007A2ACD"/>
    <w:rsid w:val="007A2B60"/>
    <w:rsid w:val="007A2CEF"/>
    <w:rsid w:val="007A3EDF"/>
    <w:rsid w:val="007A411B"/>
    <w:rsid w:val="007A41BB"/>
    <w:rsid w:val="007A4E61"/>
    <w:rsid w:val="007A57D6"/>
    <w:rsid w:val="007A5938"/>
    <w:rsid w:val="007A5AC4"/>
    <w:rsid w:val="007A5CA8"/>
    <w:rsid w:val="007A68D5"/>
    <w:rsid w:val="007A6CA5"/>
    <w:rsid w:val="007A7D11"/>
    <w:rsid w:val="007B0035"/>
    <w:rsid w:val="007B0582"/>
    <w:rsid w:val="007B086A"/>
    <w:rsid w:val="007B2967"/>
    <w:rsid w:val="007B2C0D"/>
    <w:rsid w:val="007B2E17"/>
    <w:rsid w:val="007B44E6"/>
    <w:rsid w:val="007B4EF3"/>
    <w:rsid w:val="007B4F29"/>
    <w:rsid w:val="007B548D"/>
    <w:rsid w:val="007B56B7"/>
    <w:rsid w:val="007B577A"/>
    <w:rsid w:val="007B5CBF"/>
    <w:rsid w:val="007B60B2"/>
    <w:rsid w:val="007B61E0"/>
    <w:rsid w:val="007B7449"/>
    <w:rsid w:val="007B7E0C"/>
    <w:rsid w:val="007C00AA"/>
    <w:rsid w:val="007C02CC"/>
    <w:rsid w:val="007C10AA"/>
    <w:rsid w:val="007C16BF"/>
    <w:rsid w:val="007C25BD"/>
    <w:rsid w:val="007C27E4"/>
    <w:rsid w:val="007C2F22"/>
    <w:rsid w:val="007C31E0"/>
    <w:rsid w:val="007C40B5"/>
    <w:rsid w:val="007C4B2A"/>
    <w:rsid w:val="007C4CFF"/>
    <w:rsid w:val="007C4FEC"/>
    <w:rsid w:val="007C53DD"/>
    <w:rsid w:val="007C5530"/>
    <w:rsid w:val="007C567D"/>
    <w:rsid w:val="007C5A72"/>
    <w:rsid w:val="007C5D4E"/>
    <w:rsid w:val="007C5D61"/>
    <w:rsid w:val="007C5FC5"/>
    <w:rsid w:val="007C6506"/>
    <w:rsid w:val="007C6866"/>
    <w:rsid w:val="007C6A4E"/>
    <w:rsid w:val="007C6B04"/>
    <w:rsid w:val="007C76D6"/>
    <w:rsid w:val="007D0223"/>
    <w:rsid w:val="007D114C"/>
    <w:rsid w:val="007D14A1"/>
    <w:rsid w:val="007D174B"/>
    <w:rsid w:val="007D230E"/>
    <w:rsid w:val="007D23C3"/>
    <w:rsid w:val="007D24FD"/>
    <w:rsid w:val="007D36DA"/>
    <w:rsid w:val="007D4541"/>
    <w:rsid w:val="007D5885"/>
    <w:rsid w:val="007D6B9E"/>
    <w:rsid w:val="007D743A"/>
    <w:rsid w:val="007D76C4"/>
    <w:rsid w:val="007E036E"/>
    <w:rsid w:val="007E0660"/>
    <w:rsid w:val="007E06C3"/>
    <w:rsid w:val="007E097D"/>
    <w:rsid w:val="007E09C1"/>
    <w:rsid w:val="007E17E2"/>
    <w:rsid w:val="007E1E97"/>
    <w:rsid w:val="007E2152"/>
    <w:rsid w:val="007E327A"/>
    <w:rsid w:val="007E32CB"/>
    <w:rsid w:val="007E3837"/>
    <w:rsid w:val="007E4C0F"/>
    <w:rsid w:val="007E5786"/>
    <w:rsid w:val="007E58AE"/>
    <w:rsid w:val="007E62A2"/>
    <w:rsid w:val="007E62CD"/>
    <w:rsid w:val="007E65C5"/>
    <w:rsid w:val="007E71AE"/>
    <w:rsid w:val="007E78F1"/>
    <w:rsid w:val="007F03CC"/>
    <w:rsid w:val="007F0B69"/>
    <w:rsid w:val="007F0E72"/>
    <w:rsid w:val="007F1BE4"/>
    <w:rsid w:val="007F2380"/>
    <w:rsid w:val="007F3CFA"/>
    <w:rsid w:val="007F3E36"/>
    <w:rsid w:val="007F4769"/>
    <w:rsid w:val="007F4B8C"/>
    <w:rsid w:val="007F5171"/>
    <w:rsid w:val="007F5CBA"/>
    <w:rsid w:val="007F620D"/>
    <w:rsid w:val="007F749F"/>
    <w:rsid w:val="007F7A04"/>
    <w:rsid w:val="007F7BEE"/>
    <w:rsid w:val="007F7E81"/>
    <w:rsid w:val="008006EF"/>
    <w:rsid w:val="00800854"/>
    <w:rsid w:val="00800E34"/>
    <w:rsid w:val="00801005"/>
    <w:rsid w:val="008013B7"/>
    <w:rsid w:val="00801504"/>
    <w:rsid w:val="00802045"/>
    <w:rsid w:val="008035EB"/>
    <w:rsid w:val="00804D56"/>
    <w:rsid w:val="00805306"/>
    <w:rsid w:val="008055A3"/>
    <w:rsid w:val="00805701"/>
    <w:rsid w:val="00805A41"/>
    <w:rsid w:val="00805D64"/>
    <w:rsid w:val="00806555"/>
    <w:rsid w:val="00806B06"/>
    <w:rsid w:val="00807016"/>
    <w:rsid w:val="008071E2"/>
    <w:rsid w:val="008075E5"/>
    <w:rsid w:val="008101EE"/>
    <w:rsid w:val="00810A71"/>
    <w:rsid w:val="00811BD0"/>
    <w:rsid w:val="00811C83"/>
    <w:rsid w:val="0081204B"/>
    <w:rsid w:val="0081254C"/>
    <w:rsid w:val="00812A68"/>
    <w:rsid w:val="00813229"/>
    <w:rsid w:val="008134C0"/>
    <w:rsid w:val="00813F8C"/>
    <w:rsid w:val="00813F9B"/>
    <w:rsid w:val="008146EA"/>
    <w:rsid w:val="00815192"/>
    <w:rsid w:val="0081611A"/>
    <w:rsid w:val="0082059A"/>
    <w:rsid w:val="00820AF8"/>
    <w:rsid w:val="00820C26"/>
    <w:rsid w:val="008210CC"/>
    <w:rsid w:val="00821760"/>
    <w:rsid w:val="008220DC"/>
    <w:rsid w:val="00822455"/>
    <w:rsid w:val="00822523"/>
    <w:rsid w:val="00822E71"/>
    <w:rsid w:val="0082340E"/>
    <w:rsid w:val="008235C4"/>
    <w:rsid w:val="00824027"/>
    <w:rsid w:val="00824147"/>
    <w:rsid w:val="00824159"/>
    <w:rsid w:val="00824C86"/>
    <w:rsid w:val="008250E2"/>
    <w:rsid w:val="0082514E"/>
    <w:rsid w:val="00825DCC"/>
    <w:rsid w:val="0082644E"/>
    <w:rsid w:val="008269E9"/>
    <w:rsid w:val="00830345"/>
    <w:rsid w:val="00830CE8"/>
    <w:rsid w:val="00830E58"/>
    <w:rsid w:val="00831591"/>
    <w:rsid w:val="00832156"/>
    <w:rsid w:val="00832945"/>
    <w:rsid w:val="0083334B"/>
    <w:rsid w:val="008336E3"/>
    <w:rsid w:val="008340B9"/>
    <w:rsid w:val="00834467"/>
    <w:rsid w:val="00834E0B"/>
    <w:rsid w:val="008352BD"/>
    <w:rsid w:val="0083556F"/>
    <w:rsid w:val="00836789"/>
    <w:rsid w:val="00836B1C"/>
    <w:rsid w:val="00837081"/>
    <w:rsid w:val="0083720C"/>
    <w:rsid w:val="00837714"/>
    <w:rsid w:val="00837CE7"/>
    <w:rsid w:val="00840C15"/>
    <w:rsid w:val="00841F96"/>
    <w:rsid w:val="00842091"/>
    <w:rsid w:val="008424EA"/>
    <w:rsid w:val="00843D69"/>
    <w:rsid w:val="008441AB"/>
    <w:rsid w:val="00844A44"/>
    <w:rsid w:val="00844FF4"/>
    <w:rsid w:val="00845124"/>
    <w:rsid w:val="00845187"/>
    <w:rsid w:val="00845514"/>
    <w:rsid w:val="008455D7"/>
    <w:rsid w:val="008460FA"/>
    <w:rsid w:val="00847E08"/>
    <w:rsid w:val="00850087"/>
    <w:rsid w:val="00850386"/>
    <w:rsid w:val="0085193E"/>
    <w:rsid w:val="00851ACB"/>
    <w:rsid w:val="00851F91"/>
    <w:rsid w:val="008525C3"/>
    <w:rsid w:val="008528E9"/>
    <w:rsid w:val="00852A23"/>
    <w:rsid w:val="00852B47"/>
    <w:rsid w:val="00853394"/>
    <w:rsid w:val="00853A80"/>
    <w:rsid w:val="00855291"/>
    <w:rsid w:val="0085529C"/>
    <w:rsid w:val="008558DD"/>
    <w:rsid w:val="00855C20"/>
    <w:rsid w:val="0085609E"/>
    <w:rsid w:val="00856108"/>
    <w:rsid w:val="00856291"/>
    <w:rsid w:val="0085661B"/>
    <w:rsid w:val="00856CE8"/>
    <w:rsid w:val="00857182"/>
    <w:rsid w:val="008573AA"/>
    <w:rsid w:val="008577D9"/>
    <w:rsid w:val="00857F3D"/>
    <w:rsid w:val="00860CFE"/>
    <w:rsid w:val="00861381"/>
    <w:rsid w:val="00861F8C"/>
    <w:rsid w:val="0086204F"/>
    <w:rsid w:val="00862244"/>
    <w:rsid w:val="008623C0"/>
    <w:rsid w:val="00862D05"/>
    <w:rsid w:val="0086306E"/>
    <w:rsid w:val="008639F5"/>
    <w:rsid w:val="00863BC8"/>
    <w:rsid w:val="00863CCB"/>
    <w:rsid w:val="00863D27"/>
    <w:rsid w:val="008643AD"/>
    <w:rsid w:val="00865342"/>
    <w:rsid w:val="00866028"/>
    <w:rsid w:val="00866194"/>
    <w:rsid w:val="008662A6"/>
    <w:rsid w:val="0086684A"/>
    <w:rsid w:val="00866C4A"/>
    <w:rsid w:val="008713A5"/>
    <w:rsid w:val="00871931"/>
    <w:rsid w:val="00871AF6"/>
    <w:rsid w:val="00871C6D"/>
    <w:rsid w:val="00871F64"/>
    <w:rsid w:val="00872780"/>
    <w:rsid w:val="00872A40"/>
    <w:rsid w:val="00872A44"/>
    <w:rsid w:val="00872C85"/>
    <w:rsid w:val="00872C8B"/>
    <w:rsid w:val="00873741"/>
    <w:rsid w:val="00874D5B"/>
    <w:rsid w:val="00874F06"/>
    <w:rsid w:val="008757D8"/>
    <w:rsid w:val="008765C1"/>
    <w:rsid w:val="008766F3"/>
    <w:rsid w:val="008774D3"/>
    <w:rsid w:val="0087775B"/>
    <w:rsid w:val="00877859"/>
    <w:rsid w:val="00877AE2"/>
    <w:rsid w:val="00877AEC"/>
    <w:rsid w:val="00877C84"/>
    <w:rsid w:val="00880190"/>
    <w:rsid w:val="00880664"/>
    <w:rsid w:val="0088079C"/>
    <w:rsid w:val="00880F6E"/>
    <w:rsid w:val="0088148B"/>
    <w:rsid w:val="008816E0"/>
    <w:rsid w:val="00881D36"/>
    <w:rsid w:val="00882253"/>
    <w:rsid w:val="008829E6"/>
    <w:rsid w:val="00882E4F"/>
    <w:rsid w:val="00883719"/>
    <w:rsid w:val="00883D2E"/>
    <w:rsid w:val="008844A5"/>
    <w:rsid w:val="00885005"/>
    <w:rsid w:val="00886378"/>
    <w:rsid w:val="00886AD0"/>
    <w:rsid w:val="008875BB"/>
    <w:rsid w:val="00890BF9"/>
    <w:rsid w:val="00891888"/>
    <w:rsid w:val="00892010"/>
    <w:rsid w:val="008922D8"/>
    <w:rsid w:val="00892735"/>
    <w:rsid w:val="00894352"/>
    <w:rsid w:val="00894472"/>
    <w:rsid w:val="0089554A"/>
    <w:rsid w:val="00895D2E"/>
    <w:rsid w:val="00897659"/>
    <w:rsid w:val="008976BD"/>
    <w:rsid w:val="00897A01"/>
    <w:rsid w:val="00897EF4"/>
    <w:rsid w:val="008A0073"/>
    <w:rsid w:val="008A07FA"/>
    <w:rsid w:val="008A15D5"/>
    <w:rsid w:val="008A17CB"/>
    <w:rsid w:val="008A2501"/>
    <w:rsid w:val="008A2952"/>
    <w:rsid w:val="008A2BA4"/>
    <w:rsid w:val="008A2ECC"/>
    <w:rsid w:val="008A38F2"/>
    <w:rsid w:val="008A4076"/>
    <w:rsid w:val="008A4167"/>
    <w:rsid w:val="008A4D6E"/>
    <w:rsid w:val="008A5043"/>
    <w:rsid w:val="008A5B23"/>
    <w:rsid w:val="008A5EB8"/>
    <w:rsid w:val="008A64E1"/>
    <w:rsid w:val="008A73FD"/>
    <w:rsid w:val="008A76D9"/>
    <w:rsid w:val="008B02C1"/>
    <w:rsid w:val="008B0BB0"/>
    <w:rsid w:val="008B0E2F"/>
    <w:rsid w:val="008B1205"/>
    <w:rsid w:val="008B2830"/>
    <w:rsid w:val="008B2850"/>
    <w:rsid w:val="008B2C72"/>
    <w:rsid w:val="008B2C8A"/>
    <w:rsid w:val="008B3C59"/>
    <w:rsid w:val="008B3CF1"/>
    <w:rsid w:val="008B4181"/>
    <w:rsid w:val="008B4896"/>
    <w:rsid w:val="008B4DC9"/>
    <w:rsid w:val="008B5266"/>
    <w:rsid w:val="008B5843"/>
    <w:rsid w:val="008B5B5D"/>
    <w:rsid w:val="008B5B7E"/>
    <w:rsid w:val="008B5C9C"/>
    <w:rsid w:val="008B658E"/>
    <w:rsid w:val="008B67D6"/>
    <w:rsid w:val="008B72A8"/>
    <w:rsid w:val="008B769F"/>
    <w:rsid w:val="008B77C0"/>
    <w:rsid w:val="008C0682"/>
    <w:rsid w:val="008C13A3"/>
    <w:rsid w:val="008C19EC"/>
    <w:rsid w:val="008C1B7C"/>
    <w:rsid w:val="008C1EE8"/>
    <w:rsid w:val="008C21B8"/>
    <w:rsid w:val="008C227B"/>
    <w:rsid w:val="008C2BA0"/>
    <w:rsid w:val="008C2C99"/>
    <w:rsid w:val="008C2D3D"/>
    <w:rsid w:val="008C3B73"/>
    <w:rsid w:val="008C5567"/>
    <w:rsid w:val="008C5D3D"/>
    <w:rsid w:val="008C64E9"/>
    <w:rsid w:val="008C6667"/>
    <w:rsid w:val="008C6C98"/>
    <w:rsid w:val="008C6DBF"/>
    <w:rsid w:val="008C6EC5"/>
    <w:rsid w:val="008C7113"/>
    <w:rsid w:val="008C732A"/>
    <w:rsid w:val="008D004C"/>
    <w:rsid w:val="008D032A"/>
    <w:rsid w:val="008D0435"/>
    <w:rsid w:val="008D065E"/>
    <w:rsid w:val="008D0EA0"/>
    <w:rsid w:val="008D12D8"/>
    <w:rsid w:val="008D179F"/>
    <w:rsid w:val="008D257B"/>
    <w:rsid w:val="008D26B8"/>
    <w:rsid w:val="008D2E9A"/>
    <w:rsid w:val="008D373A"/>
    <w:rsid w:val="008D386F"/>
    <w:rsid w:val="008D3C72"/>
    <w:rsid w:val="008D3E06"/>
    <w:rsid w:val="008D4A08"/>
    <w:rsid w:val="008D4ACF"/>
    <w:rsid w:val="008D4DBA"/>
    <w:rsid w:val="008D5458"/>
    <w:rsid w:val="008D6540"/>
    <w:rsid w:val="008D7877"/>
    <w:rsid w:val="008E03B0"/>
    <w:rsid w:val="008E178C"/>
    <w:rsid w:val="008E1EBC"/>
    <w:rsid w:val="008E24CF"/>
    <w:rsid w:val="008E2659"/>
    <w:rsid w:val="008E2C53"/>
    <w:rsid w:val="008E2E2E"/>
    <w:rsid w:val="008E311A"/>
    <w:rsid w:val="008E32FD"/>
    <w:rsid w:val="008E34E2"/>
    <w:rsid w:val="008E4A3C"/>
    <w:rsid w:val="008E4B4C"/>
    <w:rsid w:val="008E4C92"/>
    <w:rsid w:val="008E4F81"/>
    <w:rsid w:val="008E58C7"/>
    <w:rsid w:val="008E5A58"/>
    <w:rsid w:val="008E5B7F"/>
    <w:rsid w:val="008E6150"/>
    <w:rsid w:val="008E64B8"/>
    <w:rsid w:val="008E67D6"/>
    <w:rsid w:val="008E6CE8"/>
    <w:rsid w:val="008E7921"/>
    <w:rsid w:val="008E7F90"/>
    <w:rsid w:val="008F0168"/>
    <w:rsid w:val="008F0309"/>
    <w:rsid w:val="008F06AB"/>
    <w:rsid w:val="008F1115"/>
    <w:rsid w:val="008F152A"/>
    <w:rsid w:val="008F229C"/>
    <w:rsid w:val="008F2B62"/>
    <w:rsid w:val="008F4318"/>
    <w:rsid w:val="008F5103"/>
    <w:rsid w:val="008F542D"/>
    <w:rsid w:val="008F561A"/>
    <w:rsid w:val="008F5D4B"/>
    <w:rsid w:val="008F5EDF"/>
    <w:rsid w:val="008F5F4C"/>
    <w:rsid w:val="008F6643"/>
    <w:rsid w:val="008F7479"/>
    <w:rsid w:val="008F7812"/>
    <w:rsid w:val="008F7D0A"/>
    <w:rsid w:val="00900186"/>
    <w:rsid w:val="0090047C"/>
    <w:rsid w:val="00900794"/>
    <w:rsid w:val="009007E1"/>
    <w:rsid w:val="00901258"/>
    <w:rsid w:val="00901482"/>
    <w:rsid w:val="00901754"/>
    <w:rsid w:val="00902A9D"/>
    <w:rsid w:val="0090322F"/>
    <w:rsid w:val="009033D1"/>
    <w:rsid w:val="00903C81"/>
    <w:rsid w:val="009052AD"/>
    <w:rsid w:val="0090533C"/>
    <w:rsid w:val="00906BCB"/>
    <w:rsid w:val="00907958"/>
    <w:rsid w:val="00907FC9"/>
    <w:rsid w:val="00907FCB"/>
    <w:rsid w:val="009100DA"/>
    <w:rsid w:val="009109CD"/>
    <w:rsid w:val="009109EA"/>
    <w:rsid w:val="00910ED1"/>
    <w:rsid w:val="00910FE7"/>
    <w:rsid w:val="009112BD"/>
    <w:rsid w:val="00911419"/>
    <w:rsid w:val="00911C85"/>
    <w:rsid w:val="00912859"/>
    <w:rsid w:val="00912B91"/>
    <w:rsid w:val="00912FF5"/>
    <w:rsid w:val="009132BE"/>
    <w:rsid w:val="009137CF"/>
    <w:rsid w:val="0091380C"/>
    <w:rsid w:val="00913F8B"/>
    <w:rsid w:val="00914914"/>
    <w:rsid w:val="00914F7F"/>
    <w:rsid w:val="009152EF"/>
    <w:rsid w:val="0091581B"/>
    <w:rsid w:val="009163E9"/>
    <w:rsid w:val="00917575"/>
    <w:rsid w:val="009179F5"/>
    <w:rsid w:val="009206F2"/>
    <w:rsid w:val="00920E9E"/>
    <w:rsid w:val="00920F30"/>
    <w:rsid w:val="009219CC"/>
    <w:rsid w:val="00921A58"/>
    <w:rsid w:val="00921F1B"/>
    <w:rsid w:val="00922C99"/>
    <w:rsid w:val="00923713"/>
    <w:rsid w:val="00923E94"/>
    <w:rsid w:val="00924254"/>
    <w:rsid w:val="0092456C"/>
    <w:rsid w:val="00924B6E"/>
    <w:rsid w:val="00924F18"/>
    <w:rsid w:val="00925310"/>
    <w:rsid w:val="00925342"/>
    <w:rsid w:val="00925607"/>
    <w:rsid w:val="00925A0C"/>
    <w:rsid w:val="00925CE1"/>
    <w:rsid w:val="009261D9"/>
    <w:rsid w:val="00926459"/>
    <w:rsid w:val="009265D2"/>
    <w:rsid w:val="009267E3"/>
    <w:rsid w:val="00926933"/>
    <w:rsid w:val="009278AE"/>
    <w:rsid w:val="00927A22"/>
    <w:rsid w:val="00927C4F"/>
    <w:rsid w:val="0093114E"/>
    <w:rsid w:val="00931620"/>
    <w:rsid w:val="00931F05"/>
    <w:rsid w:val="00932333"/>
    <w:rsid w:val="009324E3"/>
    <w:rsid w:val="00932F52"/>
    <w:rsid w:val="00933328"/>
    <w:rsid w:val="00933A3B"/>
    <w:rsid w:val="00933D80"/>
    <w:rsid w:val="00933E39"/>
    <w:rsid w:val="00935435"/>
    <w:rsid w:val="009357DA"/>
    <w:rsid w:val="009364C5"/>
    <w:rsid w:val="00936886"/>
    <w:rsid w:val="00936A64"/>
    <w:rsid w:val="009371D0"/>
    <w:rsid w:val="00937402"/>
    <w:rsid w:val="00937EDB"/>
    <w:rsid w:val="009410E9"/>
    <w:rsid w:val="00941CF0"/>
    <w:rsid w:val="00942C6E"/>
    <w:rsid w:val="0094308F"/>
    <w:rsid w:val="009434A4"/>
    <w:rsid w:val="00944615"/>
    <w:rsid w:val="009446B5"/>
    <w:rsid w:val="00944870"/>
    <w:rsid w:val="00944D0F"/>
    <w:rsid w:val="009451FE"/>
    <w:rsid w:val="00945400"/>
    <w:rsid w:val="009458F1"/>
    <w:rsid w:val="009475E2"/>
    <w:rsid w:val="009479EF"/>
    <w:rsid w:val="00947BDB"/>
    <w:rsid w:val="00950138"/>
    <w:rsid w:val="0095119D"/>
    <w:rsid w:val="009512C2"/>
    <w:rsid w:val="009531DB"/>
    <w:rsid w:val="00953223"/>
    <w:rsid w:val="00954508"/>
    <w:rsid w:val="009547EE"/>
    <w:rsid w:val="00954828"/>
    <w:rsid w:val="00954B2E"/>
    <w:rsid w:val="00955BCF"/>
    <w:rsid w:val="00955EB4"/>
    <w:rsid w:val="009564DF"/>
    <w:rsid w:val="009568CC"/>
    <w:rsid w:val="009568D2"/>
    <w:rsid w:val="00956902"/>
    <w:rsid w:val="00956D91"/>
    <w:rsid w:val="009576F5"/>
    <w:rsid w:val="0095778C"/>
    <w:rsid w:val="00957C53"/>
    <w:rsid w:val="00957C5C"/>
    <w:rsid w:val="00957C93"/>
    <w:rsid w:val="009603B9"/>
    <w:rsid w:val="009603F6"/>
    <w:rsid w:val="00960D8F"/>
    <w:rsid w:val="00960E9D"/>
    <w:rsid w:val="009617A2"/>
    <w:rsid w:val="0096189E"/>
    <w:rsid w:val="00962E7F"/>
    <w:rsid w:val="0096379C"/>
    <w:rsid w:val="009645BE"/>
    <w:rsid w:val="009647D0"/>
    <w:rsid w:val="0096491A"/>
    <w:rsid w:val="00964BFC"/>
    <w:rsid w:val="00964C99"/>
    <w:rsid w:val="009652EE"/>
    <w:rsid w:val="009657ED"/>
    <w:rsid w:val="00965DD7"/>
    <w:rsid w:val="009663B5"/>
    <w:rsid w:val="0096666B"/>
    <w:rsid w:val="00966FE5"/>
    <w:rsid w:val="0096769B"/>
    <w:rsid w:val="00967BC9"/>
    <w:rsid w:val="00967C92"/>
    <w:rsid w:val="00967EB0"/>
    <w:rsid w:val="00970A9D"/>
    <w:rsid w:val="00970CF9"/>
    <w:rsid w:val="00971D19"/>
    <w:rsid w:val="00971E3D"/>
    <w:rsid w:val="00972166"/>
    <w:rsid w:val="009727C1"/>
    <w:rsid w:val="00972A90"/>
    <w:rsid w:val="00972AC7"/>
    <w:rsid w:val="00972C50"/>
    <w:rsid w:val="00973317"/>
    <w:rsid w:val="00973563"/>
    <w:rsid w:val="00973AC3"/>
    <w:rsid w:val="00973FCF"/>
    <w:rsid w:val="00974081"/>
    <w:rsid w:val="00974AF7"/>
    <w:rsid w:val="00975404"/>
    <w:rsid w:val="0097596F"/>
    <w:rsid w:val="00975E3B"/>
    <w:rsid w:val="00976077"/>
    <w:rsid w:val="0097645A"/>
    <w:rsid w:val="00976BC3"/>
    <w:rsid w:val="00976FDD"/>
    <w:rsid w:val="0097701F"/>
    <w:rsid w:val="00977A09"/>
    <w:rsid w:val="00977A6D"/>
    <w:rsid w:val="00977FDC"/>
    <w:rsid w:val="009809A2"/>
    <w:rsid w:val="00980A77"/>
    <w:rsid w:val="00981222"/>
    <w:rsid w:val="00981D38"/>
    <w:rsid w:val="00981EFB"/>
    <w:rsid w:val="009821BC"/>
    <w:rsid w:val="00982416"/>
    <w:rsid w:val="009837A5"/>
    <w:rsid w:val="00983922"/>
    <w:rsid w:val="00983A21"/>
    <w:rsid w:val="00984A27"/>
    <w:rsid w:val="00985B61"/>
    <w:rsid w:val="00986276"/>
    <w:rsid w:val="009869AE"/>
    <w:rsid w:val="009870B7"/>
    <w:rsid w:val="00987218"/>
    <w:rsid w:val="00987678"/>
    <w:rsid w:val="00990197"/>
    <w:rsid w:val="009904EB"/>
    <w:rsid w:val="00991156"/>
    <w:rsid w:val="009914DD"/>
    <w:rsid w:val="009914DE"/>
    <w:rsid w:val="0099185B"/>
    <w:rsid w:val="009923DC"/>
    <w:rsid w:val="0099274F"/>
    <w:rsid w:val="00992912"/>
    <w:rsid w:val="00992E8B"/>
    <w:rsid w:val="00993948"/>
    <w:rsid w:val="0099575E"/>
    <w:rsid w:val="00995CC4"/>
    <w:rsid w:val="00995DA8"/>
    <w:rsid w:val="009970F1"/>
    <w:rsid w:val="009973BC"/>
    <w:rsid w:val="0099793E"/>
    <w:rsid w:val="009A0303"/>
    <w:rsid w:val="009A0D17"/>
    <w:rsid w:val="009A1552"/>
    <w:rsid w:val="009A1B45"/>
    <w:rsid w:val="009A1C55"/>
    <w:rsid w:val="009A1DF5"/>
    <w:rsid w:val="009A28CD"/>
    <w:rsid w:val="009A28D1"/>
    <w:rsid w:val="009A30E8"/>
    <w:rsid w:val="009A3178"/>
    <w:rsid w:val="009A321F"/>
    <w:rsid w:val="009A32CA"/>
    <w:rsid w:val="009A34E8"/>
    <w:rsid w:val="009A375A"/>
    <w:rsid w:val="009A6B5A"/>
    <w:rsid w:val="009A7553"/>
    <w:rsid w:val="009A7D67"/>
    <w:rsid w:val="009B044E"/>
    <w:rsid w:val="009B05A5"/>
    <w:rsid w:val="009B08F0"/>
    <w:rsid w:val="009B0B37"/>
    <w:rsid w:val="009B0F17"/>
    <w:rsid w:val="009B24FD"/>
    <w:rsid w:val="009B273F"/>
    <w:rsid w:val="009B3353"/>
    <w:rsid w:val="009B35FD"/>
    <w:rsid w:val="009B3630"/>
    <w:rsid w:val="009B4378"/>
    <w:rsid w:val="009B4955"/>
    <w:rsid w:val="009B5FC4"/>
    <w:rsid w:val="009B6481"/>
    <w:rsid w:val="009B66BB"/>
    <w:rsid w:val="009B6A17"/>
    <w:rsid w:val="009B6BFA"/>
    <w:rsid w:val="009C0C0A"/>
    <w:rsid w:val="009C0CF5"/>
    <w:rsid w:val="009C1319"/>
    <w:rsid w:val="009C1592"/>
    <w:rsid w:val="009C167B"/>
    <w:rsid w:val="009C24EF"/>
    <w:rsid w:val="009C28EC"/>
    <w:rsid w:val="009C2986"/>
    <w:rsid w:val="009C30C5"/>
    <w:rsid w:val="009C3B4A"/>
    <w:rsid w:val="009C3C3D"/>
    <w:rsid w:val="009C3EA8"/>
    <w:rsid w:val="009C4404"/>
    <w:rsid w:val="009C50D4"/>
    <w:rsid w:val="009C5B46"/>
    <w:rsid w:val="009C7EB4"/>
    <w:rsid w:val="009C7FCD"/>
    <w:rsid w:val="009D0672"/>
    <w:rsid w:val="009D0B3A"/>
    <w:rsid w:val="009D0D15"/>
    <w:rsid w:val="009D0F34"/>
    <w:rsid w:val="009D0F59"/>
    <w:rsid w:val="009D28F9"/>
    <w:rsid w:val="009D2A83"/>
    <w:rsid w:val="009D3F8D"/>
    <w:rsid w:val="009D4057"/>
    <w:rsid w:val="009D4719"/>
    <w:rsid w:val="009D4B19"/>
    <w:rsid w:val="009D4E5D"/>
    <w:rsid w:val="009D6DFF"/>
    <w:rsid w:val="009D72F7"/>
    <w:rsid w:val="009D7304"/>
    <w:rsid w:val="009D7A0C"/>
    <w:rsid w:val="009D7D4A"/>
    <w:rsid w:val="009E0E68"/>
    <w:rsid w:val="009E1ECD"/>
    <w:rsid w:val="009E227C"/>
    <w:rsid w:val="009E2973"/>
    <w:rsid w:val="009E329C"/>
    <w:rsid w:val="009E387E"/>
    <w:rsid w:val="009E3D5E"/>
    <w:rsid w:val="009E3E1C"/>
    <w:rsid w:val="009E4025"/>
    <w:rsid w:val="009E45F4"/>
    <w:rsid w:val="009E5FF5"/>
    <w:rsid w:val="009E6090"/>
    <w:rsid w:val="009E6AC1"/>
    <w:rsid w:val="009E6B0D"/>
    <w:rsid w:val="009E6FCC"/>
    <w:rsid w:val="009E7AED"/>
    <w:rsid w:val="009F070F"/>
    <w:rsid w:val="009F07EE"/>
    <w:rsid w:val="009F0C71"/>
    <w:rsid w:val="009F1273"/>
    <w:rsid w:val="009F205A"/>
    <w:rsid w:val="009F2666"/>
    <w:rsid w:val="009F2E14"/>
    <w:rsid w:val="009F310F"/>
    <w:rsid w:val="009F35CE"/>
    <w:rsid w:val="009F3FAC"/>
    <w:rsid w:val="009F4260"/>
    <w:rsid w:val="009F4447"/>
    <w:rsid w:val="009F4FC1"/>
    <w:rsid w:val="009F5B59"/>
    <w:rsid w:val="009F610A"/>
    <w:rsid w:val="009F61CB"/>
    <w:rsid w:val="009F6F44"/>
    <w:rsid w:val="009F70A1"/>
    <w:rsid w:val="009F741D"/>
    <w:rsid w:val="009F7857"/>
    <w:rsid w:val="00A0024C"/>
    <w:rsid w:val="00A004FA"/>
    <w:rsid w:val="00A00D67"/>
    <w:rsid w:val="00A00F32"/>
    <w:rsid w:val="00A01448"/>
    <w:rsid w:val="00A0147F"/>
    <w:rsid w:val="00A0278C"/>
    <w:rsid w:val="00A02C1B"/>
    <w:rsid w:val="00A02D67"/>
    <w:rsid w:val="00A0366B"/>
    <w:rsid w:val="00A03D24"/>
    <w:rsid w:val="00A04006"/>
    <w:rsid w:val="00A040B3"/>
    <w:rsid w:val="00A04751"/>
    <w:rsid w:val="00A05804"/>
    <w:rsid w:val="00A07260"/>
    <w:rsid w:val="00A07C5F"/>
    <w:rsid w:val="00A10205"/>
    <w:rsid w:val="00A1020F"/>
    <w:rsid w:val="00A103C0"/>
    <w:rsid w:val="00A1040D"/>
    <w:rsid w:val="00A10784"/>
    <w:rsid w:val="00A10C8F"/>
    <w:rsid w:val="00A113BB"/>
    <w:rsid w:val="00A1165F"/>
    <w:rsid w:val="00A11C9E"/>
    <w:rsid w:val="00A1254A"/>
    <w:rsid w:val="00A12797"/>
    <w:rsid w:val="00A12B4D"/>
    <w:rsid w:val="00A1365D"/>
    <w:rsid w:val="00A13758"/>
    <w:rsid w:val="00A13870"/>
    <w:rsid w:val="00A14871"/>
    <w:rsid w:val="00A150BC"/>
    <w:rsid w:val="00A151B0"/>
    <w:rsid w:val="00A15945"/>
    <w:rsid w:val="00A15B44"/>
    <w:rsid w:val="00A16442"/>
    <w:rsid w:val="00A16EB8"/>
    <w:rsid w:val="00A1742E"/>
    <w:rsid w:val="00A200B1"/>
    <w:rsid w:val="00A21291"/>
    <w:rsid w:val="00A213DB"/>
    <w:rsid w:val="00A22181"/>
    <w:rsid w:val="00A22407"/>
    <w:rsid w:val="00A2264C"/>
    <w:rsid w:val="00A22A75"/>
    <w:rsid w:val="00A239BA"/>
    <w:rsid w:val="00A23C8D"/>
    <w:rsid w:val="00A2413E"/>
    <w:rsid w:val="00A24947"/>
    <w:rsid w:val="00A24B1B"/>
    <w:rsid w:val="00A25001"/>
    <w:rsid w:val="00A2530A"/>
    <w:rsid w:val="00A255F7"/>
    <w:rsid w:val="00A259CE"/>
    <w:rsid w:val="00A25AC2"/>
    <w:rsid w:val="00A25DAF"/>
    <w:rsid w:val="00A25E73"/>
    <w:rsid w:val="00A2649E"/>
    <w:rsid w:val="00A265C2"/>
    <w:rsid w:val="00A266BE"/>
    <w:rsid w:val="00A272B0"/>
    <w:rsid w:val="00A2751C"/>
    <w:rsid w:val="00A27EC4"/>
    <w:rsid w:val="00A300D2"/>
    <w:rsid w:val="00A303C8"/>
    <w:rsid w:val="00A303CA"/>
    <w:rsid w:val="00A30685"/>
    <w:rsid w:val="00A312D0"/>
    <w:rsid w:val="00A31842"/>
    <w:rsid w:val="00A31ED7"/>
    <w:rsid w:val="00A32E5D"/>
    <w:rsid w:val="00A33215"/>
    <w:rsid w:val="00A33AC9"/>
    <w:rsid w:val="00A33AD5"/>
    <w:rsid w:val="00A34E14"/>
    <w:rsid w:val="00A3510A"/>
    <w:rsid w:val="00A35372"/>
    <w:rsid w:val="00A35791"/>
    <w:rsid w:val="00A358F2"/>
    <w:rsid w:val="00A35E3E"/>
    <w:rsid w:val="00A37068"/>
    <w:rsid w:val="00A37310"/>
    <w:rsid w:val="00A376B5"/>
    <w:rsid w:val="00A377CF"/>
    <w:rsid w:val="00A37DEE"/>
    <w:rsid w:val="00A37F72"/>
    <w:rsid w:val="00A4001C"/>
    <w:rsid w:val="00A4059E"/>
    <w:rsid w:val="00A4064F"/>
    <w:rsid w:val="00A426FC"/>
    <w:rsid w:val="00A42DC1"/>
    <w:rsid w:val="00A42E60"/>
    <w:rsid w:val="00A4320C"/>
    <w:rsid w:val="00A439EB"/>
    <w:rsid w:val="00A45223"/>
    <w:rsid w:val="00A4574A"/>
    <w:rsid w:val="00A46422"/>
    <w:rsid w:val="00A46836"/>
    <w:rsid w:val="00A46858"/>
    <w:rsid w:val="00A46AE2"/>
    <w:rsid w:val="00A46F45"/>
    <w:rsid w:val="00A47936"/>
    <w:rsid w:val="00A47C91"/>
    <w:rsid w:val="00A47D20"/>
    <w:rsid w:val="00A502F0"/>
    <w:rsid w:val="00A50613"/>
    <w:rsid w:val="00A50759"/>
    <w:rsid w:val="00A50BA3"/>
    <w:rsid w:val="00A50CBE"/>
    <w:rsid w:val="00A50F79"/>
    <w:rsid w:val="00A5185A"/>
    <w:rsid w:val="00A51B69"/>
    <w:rsid w:val="00A527A4"/>
    <w:rsid w:val="00A52C5E"/>
    <w:rsid w:val="00A534AD"/>
    <w:rsid w:val="00A538E2"/>
    <w:rsid w:val="00A53F34"/>
    <w:rsid w:val="00A54AD0"/>
    <w:rsid w:val="00A54BF5"/>
    <w:rsid w:val="00A5528D"/>
    <w:rsid w:val="00A553E0"/>
    <w:rsid w:val="00A5570C"/>
    <w:rsid w:val="00A56701"/>
    <w:rsid w:val="00A56CA0"/>
    <w:rsid w:val="00A56FD9"/>
    <w:rsid w:val="00A5726A"/>
    <w:rsid w:val="00A60172"/>
    <w:rsid w:val="00A601B5"/>
    <w:rsid w:val="00A603BA"/>
    <w:rsid w:val="00A61202"/>
    <w:rsid w:val="00A613AE"/>
    <w:rsid w:val="00A616E4"/>
    <w:rsid w:val="00A61D01"/>
    <w:rsid w:val="00A62AC9"/>
    <w:rsid w:val="00A62EB1"/>
    <w:rsid w:val="00A6434F"/>
    <w:rsid w:val="00A648D6"/>
    <w:rsid w:val="00A64CA4"/>
    <w:rsid w:val="00A65DB7"/>
    <w:rsid w:val="00A663A8"/>
    <w:rsid w:val="00A6669D"/>
    <w:rsid w:val="00A6677F"/>
    <w:rsid w:val="00A67DA2"/>
    <w:rsid w:val="00A70AF3"/>
    <w:rsid w:val="00A70F68"/>
    <w:rsid w:val="00A71B11"/>
    <w:rsid w:val="00A7201D"/>
    <w:rsid w:val="00A72CD8"/>
    <w:rsid w:val="00A72E36"/>
    <w:rsid w:val="00A733E1"/>
    <w:rsid w:val="00A73858"/>
    <w:rsid w:val="00A74292"/>
    <w:rsid w:val="00A74487"/>
    <w:rsid w:val="00A745DA"/>
    <w:rsid w:val="00A74D78"/>
    <w:rsid w:val="00A7535D"/>
    <w:rsid w:val="00A75AF2"/>
    <w:rsid w:val="00A75B96"/>
    <w:rsid w:val="00A76453"/>
    <w:rsid w:val="00A76899"/>
    <w:rsid w:val="00A76A29"/>
    <w:rsid w:val="00A76BE7"/>
    <w:rsid w:val="00A76C89"/>
    <w:rsid w:val="00A770F8"/>
    <w:rsid w:val="00A774BA"/>
    <w:rsid w:val="00A77789"/>
    <w:rsid w:val="00A77A0F"/>
    <w:rsid w:val="00A77E87"/>
    <w:rsid w:val="00A807BE"/>
    <w:rsid w:val="00A80849"/>
    <w:rsid w:val="00A80E1D"/>
    <w:rsid w:val="00A81CF2"/>
    <w:rsid w:val="00A82115"/>
    <w:rsid w:val="00A821B9"/>
    <w:rsid w:val="00A821BF"/>
    <w:rsid w:val="00A84709"/>
    <w:rsid w:val="00A850BC"/>
    <w:rsid w:val="00A85403"/>
    <w:rsid w:val="00A8597F"/>
    <w:rsid w:val="00A86772"/>
    <w:rsid w:val="00A86EBF"/>
    <w:rsid w:val="00A870CE"/>
    <w:rsid w:val="00A8797E"/>
    <w:rsid w:val="00A87AC8"/>
    <w:rsid w:val="00A9022A"/>
    <w:rsid w:val="00A9046F"/>
    <w:rsid w:val="00A90749"/>
    <w:rsid w:val="00A916BC"/>
    <w:rsid w:val="00A9242E"/>
    <w:rsid w:val="00A92C04"/>
    <w:rsid w:val="00A92E23"/>
    <w:rsid w:val="00A92F34"/>
    <w:rsid w:val="00A93149"/>
    <w:rsid w:val="00A93D24"/>
    <w:rsid w:val="00A93E16"/>
    <w:rsid w:val="00A945F1"/>
    <w:rsid w:val="00A946DD"/>
    <w:rsid w:val="00A95548"/>
    <w:rsid w:val="00A96708"/>
    <w:rsid w:val="00A96E43"/>
    <w:rsid w:val="00A97BCE"/>
    <w:rsid w:val="00AA0613"/>
    <w:rsid w:val="00AA06C4"/>
    <w:rsid w:val="00AA0D36"/>
    <w:rsid w:val="00AA1B04"/>
    <w:rsid w:val="00AA1BDE"/>
    <w:rsid w:val="00AA3470"/>
    <w:rsid w:val="00AA3E52"/>
    <w:rsid w:val="00AA4785"/>
    <w:rsid w:val="00AA4B7B"/>
    <w:rsid w:val="00AA4C45"/>
    <w:rsid w:val="00AA4F39"/>
    <w:rsid w:val="00AA500D"/>
    <w:rsid w:val="00AA511D"/>
    <w:rsid w:val="00AA5E3B"/>
    <w:rsid w:val="00AA611B"/>
    <w:rsid w:val="00AA647D"/>
    <w:rsid w:val="00AA6681"/>
    <w:rsid w:val="00AA66E0"/>
    <w:rsid w:val="00AA6701"/>
    <w:rsid w:val="00AA6B06"/>
    <w:rsid w:val="00AA764F"/>
    <w:rsid w:val="00AA7BE9"/>
    <w:rsid w:val="00AB00B5"/>
    <w:rsid w:val="00AB076D"/>
    <w:rsid w:val="00AB0C9A"/>
    <w:rsid w:val="00AB1138"/>
    <w:rsid w:val="00AB11D5"/>
    <w:rsid w:val="00AB13D3"/>
    <w:rsid w:val="00AB1C26"/>
    <w:rsid w:val="00AB200A"/>
    <w:rsid w:val="00AB27F2"/>
    <w:rsid w:val="00AB31E3"/>
    <w:rsid w:val="00AB43EF"/>
    <w:rsid w:val="00AB4410"/>
    <w:rsid w:val="00AB4D56"/>
    <w:rsid w:val="00AB4DAA"/>
    <w:rsid w:val="00AB4EB4"/>
    <w:rsid w:val="00AB58DE"/>
    <w:rsid w:val="00AB5CE5"/>
    <w:rsid w:val="00AB61D6"/>
    <w:rsid w:val="00AB63A7"/>
    <w:rsid w:val="00AB63BA"/>
    <w:rsid w:val="00AB6978"/>
    <w:rsid w:val="00AB715D"/>
    <w:rsid w:val="00AC052A"/>
    <w:rsid w:val="00AC0D9D"/>
    <w:rsid w:val="00AC1015"/>
    <w:rsid w:val="00AC1883"/>
    <w:rsid w:val="00AC1C73"/>
    <w:rsid w:val="00AC2AD0"/>
    <w:rsid w:val="00AC3162"/>
    <w:rsid w:val="00AC3198"/>
    <w:rsid w:val="00AC31F2"/>
    <w:rsid w:val="00AC3A69"/>
    <w:rsid w:val="00AC4896"/>
    <w:rsid w:val="00AC493F"/>
    <w:rsid w:val="00AC4BC8"/>
    <w:rsid w:val="00AC4DBA"/>
    <w:rsid w:val="00AC586B"/>
    <w:rsid w:val="00AC58EA"/>
    <w:rsid w:val="00AC6029"/>
    <w:rsid w:val="00AC70D5"/>
    <w:rsid w:val="00AC7207"/>
    <w:rsid w:val="00AD06B8"/>
    <w:rsid w:val="00AD0A6B"/>
    <w:rsid w:val="00AD0B67"/>
    <w:rsid w:val="00AD0F1B"/>
    <w:rsid w:val="00AD14EA"/>
    <w:rsid w:val="00AD1755"/>
    <w:rsid w:val="00AD1A94"/>
    <w:rsid w:val="00AD2D70"/>
    <w:rsid w:val="00AD2FA3"/>
    <w:rsid w:val="00AD3207"/>
    <w:rsid w:val="00AD33DB"/>
    <w:rsid w:val="00AD3D9A"/>
    <w:rsid w:val="00AD45B3"/>
    <w:rsid w:val="00AD4C6E"/>
    <w:rsid w:val="00AD5261"/>
    <w:rsid w:val="00AD5361"/>
    <w:rsid w:val="00AD5758"/>
    <w:rsid w:val="00AD5FBE"/>
    <w:rsid w:val="00AD614A"/>
    <w:rsid w:val="00AD63F5"/>
    <w:rsid w:val="00AD7186"/>
    <w:rsid w:val="00AD75D6"/>
    <w:rsid w:val="00AD7A90"/>
    <w:rsid w:val="00AD7D0D"/>
    <w:rsid w:val="00AE0EE1"/>
    <w:rsid w:val="00AE213A"/>
    <w:rsid w:val="00AE4793"/>
    <w:rsid w:val="00AE47BF"/>
    <w:rsid w:val="00AE47D0"/>
    <w:rsid w:val="00AE49A5"/>
    <w:rsid w:val="00AE60EB"/>
    <w:rsid w:val="00AE7C06"/>
    <w:rsid w:val="00AF01AE"/>
    <w:rsid w:val="00AF0E0A"/>
    <w:rsid w:val="00AF15FD"/>
    <w:rsid w:val="00AF1733"/>
    <w:rsid w:val="00AF224F"/>
    <w:rsid w:val="00AF23B4"/>
    <w:rsid w:val="00AF2640"/>
    <w:rsid w:val="00AF2B02"/>
    <w:rsid w:val="00AF2C47"/>
    <w:rsid w:val="00AF2EBF"/>
    <w:rsid w:val="00AF30EA"/>
    <w:rsid w:val="00AF3497"/>
    <w:rsid w:val="00AF4235"/>
    <w:rsid w:val="00AF5111"/>
    <w:rsid w:val="00AF54C5"/>
    <w:rsid w:val="00AF5C00"/>
    <w:rsid w:val="00AF6841"/>
    <w:rsid w:val="00AF71A7"/>
    <w:rsid w:val="00AF76BE"/>
    <w:rsid w:val="00AF780F"/>
    <w:rsid w:val="00AF7A99"/>
    <w:rsid w:val="00AF7AC8"/>
    <w:rsid w:val="00B010F1"/>
    <w:rsid w:val="00B01297"/>
    <w:rsid w:val="00B0193A"/>
    <w:rsid w:val="00B020A1"/>
    <w:rsid w:val="00B02110"/>
    <w:rsid w:val="00B029A4"/>
    <w:rsid w:val="00B02BC1"/>
    <w:rsid w:val="00B03429"/>
    <w:rsid w:val="00B048CF"/>
    <w:rsid w:val="00B067E2"/>
    <w:rsid w:val="00B075F5"/>
    <w:rsid w:val="00B0775A"/>
    <w:rsid w:val="00B07F71"/>
    <w:rsid w:val="00B10175"/>
    <w:rsid w:val="00B10B68"/>
    <w:rsid w:val="00B114A0"/>
    <w:rsid w:val="00B11526"/>
    <w:rsid w:val="00B11AE2"/>
    <w:rsid w:val="00B12799"/>
    <w:rsid w:val="00B12929"/>
    <w:rsid w:val="00B13082"/>
    <w:rsid w:val="00B1368F"/>
    <w:rsid w:val="00B1384C"/>
    <w:rsid w:val="00B13AC5"/>
    <w:rsid w:val="00B1490A"/>
    <w:rsid w:val="00B14B61"/>
    <w:rsid w:val="00B1519F"/>
    <w:rsid w:val="00B151E7"/>
    <w:rsid w:val="00B1560F"/>
    <w:rsid w:val="00B15C99"/>
    <w:rsid w:val="00B16928"/>
    <w:rsid w:val="00B20215"/>
    <w:rsid w:val="00B20AEF"/>
    <w:rsid w:val="00B20ECC"/>
    <w:rsid w:val="00B213B0"/>
    <w:rsid w:val="00B22874"/>
    <w:rsid w:val="00B23A02"/>
    <w:rsid w:val="00B23C5B"/>
    <w:rsid w:val="00B23D99"/>
    <w:rsid w:val="00B23F04"/>
    <w:rsid w:val="00B242AE"/>
    <w:rsid w:val="00B268E4"/>
    <w:rsid w:val="00B26A37"/>
    <w:rsid w:val="00B274A8"/>
    <w:rsid w:val="00B27A15"/>
    <w:rsid w:val="00B27CB9"/>
    <w:rsid w:val="00B30160"/>
    <w:rsid w:val="00B30364"/>
    <w:rsid w:val="00B30AC4"/>
    <w:rsid w:val="00B30E20"/>
    <w:rsid w:val="00B30F01"/>
    <w:rsid w:val="00B3100C"/>
    <w:rsid w:val="00B311C9"/>
    <w:rsid w:val="00B3130A"/>
    <w:rsid w:val="00B31A53"/>
    <w:rsid w:val="00B31EE5"/>
    <w:rsid w:val="00B3219B"/>
    <w:rsid w:val="00B322B4"/>
    <w:rsid w:val="00B32479"/>
    <w:rsid w:val="00B325BD"/>
    <w:rsid w:val="00B326F9"/>
    <w:rsid w:val="00B32BF8"/>
    <w:rsid w:val="00B33454"/>
    <w:rsid w:val="00B3387D"/>
    <w:rsid w:val="00B33A63"/>
    <w:rsid w:val="00B342EC"/>
    <w:rsid w:val="00B34AC9"/>
    <w:rsid w:val="00B34CE3"/>
    <w:rsid w:val="00B34CFD"/>
    <w:rsid w:val="00B34DE0"/>
    <w:rsid w:val="00B35284"/>
    <w:rsid w:val="00B35550"/>
    <w:rsid w:val="00B35D2E"/>
    <w:rsid w:val="00B3759A"/>
    <w:rsid w:val="00B377AB"/>
    <w:rsid w:val="00B404D6"/>
    <w:rsid w:val="00B40685"/>
    <w:rsid w:val="00B40700"/>
    <w:rsid w:val="00B40900"/>
    <w:rsid w:val="00B4161F"/>
    <w:rsid w:val="00B43538"/>
    <w:rsid w:val="00B4380E"/>
    <w:rsid w:val="00B43AAF"/>
    <w:rsid w:val="00B43C8F"/>
    <w:rsid w:val="00B43F4D"/>
    <w:rsid w:val="00B443B4"/>
    <w:rsid w:val="00B4555E"/>
    <w:rsid w:val="00B45845"/>
    <w:rsid w:val="00B45CF2"/>
    <w:rsid w:val="00B46A57"/>
    <w:rsid w:val="00B472F9"/>
    <w:rsid w:val="00B474EE"/>
    <w:rsid w:val="00B475C8"/>
    <w:rsid w:val="00B47AD5"/>
    <w:rsid w:val="00B53057"/>
    <w:rsid w:val="00B5349B"/>
    <w:rsid w:val="00B53A32"/>
    <w:rsid w:val="00B543E3"/>
    <w:rsid w:val="00B54AAA"/>
    <w:rsid w:val="00B55968"/>
    <w:rsid w:val="00B56561"/>
    <w:rsid w:val="00B56AA4"/>
    <w:rsid w:val="00B572A5"/>
    <w:rsid w:val="00B5744C"/>
    <w:rsid w:val="00B5767C"/>
    <w:rsid w:val="00B57AF0"/>
    <w:rsid w:val="00B6142C"/>
    <w:rsid w:val="00B61EA0"/>
    <w:rsid w:val="00B62987"/>
    <w:rsid w:val="00B62F81"/>
    <w:rsid w:val="00B63143"/>
    <w:rsid w:val="00B63A86"/>
    <w:rsid w:val="00B63B84"/>
    <w:rsid w:val="00B64249"/>
    <w:rsid w:val="00B64354"/>
    <w:rsid w:val="00B651C7"/>
    <w:rsid w:val="00B6542C"/>
    <w:rsid w:val="00B65A8E"/>
    <w:rsid w:val="00B65CE3"/>
    <w:rsid w:val="00B66057"/>
    <w:rsid w:val="00B66740"/>
    <w:rsid w:val="00B668AA"/>
    <w:rsid w:val="00B67FA1"/>
    <w:rsid w:val="00B7027A"/>
    <w:rsid w:val="00B70D7B"/>
    <w:rsid w:val="00B7187B"/>
    <w:rsid w:val="00B7194A"/>
    <w:rsid w:val="00B72945"/>
    <w:rsid w:val="00B742A0"/>
    <w:rsid w:val="00B74CD1"/>
    <w:rsid w:val="00B7535E"/>
    <w:rsid w:val="00B75EF3"/>
    <w:rsid w:val="00B76851"/>
    <w:rsid w:val="00B7735B"/>
    <w:rsid w:val="00B77583"/>
    <w:rsid w:val="00B7758E"/>
    <w:rsid w:val="00B80112"/>
    <w:rsid w:val="00B80923"/>
    <w:rsid w:val="00B80BD9"/>
    <w:rsid w:val="00B81198"/>
    <w:rsid w:val="00B812D9"/>
    <w:rsid w:val="00B8151D"/>
    <w:rsid w:val="00B81E96"/>
    <w:rsid w:val="00B823F7"/>
    <w:rsid w:val="00B8271E"/>
    <w:rsid w:val="00B827A0"/>
    <w:rsid w:val="00B82D45"/>
    <w:rsid w:val="00B83C9B"/>
    <w:rsid w:val="00B840AF"/>
    <w:rsid w:val="00B84427"/>
    <w:rsid w:val="00B84D73"/>
    <w:rsid w:val="00B84F38"/>
    <w:rsid w:val="00B86174"/>
    <w:rsid w:val="00B873E6"/>
    <w:rsid w:val="00B875D4"/>
    <w:rsid w:val="00B90427"/>
    <w:rsid w:val="00B90523"/>
    <w:rsid w:val="00B90742"/>
    <w:rsid w:val="00B90B70"/>
    <w:rsid w:val="00B90BEE"/>
    <w:rsid w:val="00B90C3C"/>
    <w:rsid w:val="00B91A1E"/>
    <w:rsid w:val="00B92CB8"/>
    <w:rsid w:val="00B9308B"/>
    <w:rsid w:val="00B944A1"/>
    <w:rsid w:val="00B9559C"/>
    <w:rsid w:val="00B95CAF"/>
    <w:rsid w:val="00B961DD"/>
    <w:rsid w:val="00B967D1"/>
    <w:rsid w:val="00B96BFF"/>
    <w:rsid w:val="00B96C06"/>
    <w:rsid w:val="00B9785B"/>
    <w:rsid w:val="00BA0664"/>
    <w:rsid w:val="00BA0ABD"/>
    <w:rsid w:val="00BA0C0B"/>
    <w:rsid w:val="00BA14C8"/>
    <w:rsid w:val="00BA1561"/>
    <w:rsid w:val="00BA17F2"/>
    <w:rsid w:val="00BA19B0"/>
    <w:rsid w:val="00BA3362"/>
    <w:rsid w:val="00BA3EDF"/>
    <w:rsid w:val="00BA4028"/>
    <w:rsid w:val="00BA4DC3"/>
    <w:rsid w:val="00BA5457"/>
    <w:rsid w:val="00BA60A7"/>
    <w:rsid w:val="00BA6586"/>
    <w:rsid w:val="00BA689F"/>
    <w:rsid w:val="00BA69E0"/>
    <w:rsid w:val="00BA70D3"/>
    <w:rsid w:val="00BA7560"/>
    <w:rsid w:val="00BA7FA2"/>
    <w:rsid w:val="00BB03BA"/>
    <w:rsid w:val="00BB03D7"/>
    <w:rsid w:val="00BB0F49"/>
    <w:rsid w:val="00BB118B"/>
    <w:rsid w:val="00BB252C"/>
    <w:rsid w:val="00BB2949"/>
    <w:rsid w:val="00BB2B1E"/>
    <w:rsid w:val="00BB2D93"/>
    <w:rsid w:val="00BB3172"/>
    <w:rsid w:val="00BB38EF"/>
    <w:rsid w:val="00BB3BAF"/>
    <w:rsid w:val="00BB3D98"/>
    <w:rsid w:val="00BB3DBB"/>
    <w:rsid w:val="00BB4171"/>
    <w:rsid w:val="00BB5294"/>
    <w:rsid w:val="00BB5883"/>
    <w:rsid w:val="00BB5E99"/>
    <w:rsid w:val="00BB5F57"/>
    <w:rsid w:val="00BB61F8"/>
    <w:rsid w:val="00BB64FB"/>
    <w:rsid w:val="00BB65DB"/>
    <w:rsid w:val="00BB6882"/>
    <w:rsid w:val="00BB7089"/>
    <w:rsid w:val="00BB7A23"/>
    <w:rsid w:val="00BC0D81"/>
    <w:rsid w:val="00BC1E6E"/>
    <w:rsid w:val="00BC2171"/>
    <w:rsid w:val="00BC22A2"/>
    <w:rsid w:val="00BC2E95"/>
    <w:rsid w:val="00BC3218"/>
    <w:rsid w:val="00BC3A35"/>
    <w:rsid w:val="00BC4522"/>
    <w:rsid w:val="00BC5642"/>
    <w:rsid w:val="00BC5D85"/>
    <w:rsid w:val="00BC6938"/>
    <w:rsid w:val="00BC6AC7"/>
    <w:rsid w:val="00BC6F92"/>
    <w:rsid w:val="00BC72BF"/>
    <w:rsid w:val="00BC7429"/>
    <w:rsid w:val="00BD03EC"/>
    <w:rsid w:val="00BD0A07"/>
    <w:rsid w:val="00BD1026"/>
    <w:rsid w:val="00BD1424"/>
    <w:rsid w:val="00BD1E8F"/>
    <w:rsid w:val="00BD2986"/>
    <w:rsid w:val="00BD2B01"/>
    <w:rsid w:val="00BD2DC1"/>
    <w:rsid w:val="00BD31ED"/>
    <w:rsid w:val="00BD366B"/>
    <w:rsid w:val="00BD4005"/>
    <w:rsid w:val="00BD4842"/>
    <w:rsid w:val="00BD486F"/>
    <w:rsid w:val="00BD59DC"/>
    <w:rsid w:val="00BD6A92"/>
    <w:rsid w:val="00BD6C11"/>
    <w:rsid w:val="00BE0146"/>
    <w:rsid w:val="00BE10F7"/>
    <w:rsid w:val="00BE13DD"/>
    <w:rsid w:val="00BE1769"/>
    <w:rsid w:val="00BE2317"/>
    <w:rsid w:val="00BE3D77"/>
    <w:rsid w:val="00BE4372"/>
    <w:rsid w:val="00BE43E8"/>
    <w:rsid w:val="00BE45CA"/>
    <w:rsid w:val="00BE4CDE"/>
    <w:rsid w:val="00BE530B"/>
    <w:rsid w:val="00BE6297"/>
    <w:rsid w:val="00BE7AF7"/>
    <w:rsid w:val="00BE7BFD"/>
    <w:rsid w:val="00BE7E44"/>
    <w:rsid w:val="00BF0032"/>
    <w:rsid w:val="00BF015C"/>
    <w:rsid w:val="00BF0991"/>
    <w:rsid w:val="00BF0C0B"/>
    <w:rsid w:val="00BF0FA5"/>
    <w:rsid w:val="00BF1611"/>
    <w:rsid w:val="00BF2633"/>
    <w:rsid w:val="00BF277A"/>
    <w:rsid w:val="00BF3189"/>
    <w:rsid w:val="00BF32CC"/>
    <w:rsid w:val="00BF4151"/>
    <w:rsid w:val="00BF4238"/>
    <w:rsid w:val="00BF4477"/>
    <w:rsid w:val="00BF47B1"/>
    <w:rsid w:val="00BF49A9"/>
    <w:rsid w:val="00BF4AE7"/>
    <w:rsid w:val="00BF530C"/>
    <w:rsid w:val="00BF54C8"/>
    <w:rsid w:val="00BF54D8"/>
    <w:rsid w:val="00BF55ED"/>
    <w:rsid w:val="00BF63D4"/>
    <w:rsid w:val="00BF6A4D"/>
    <w:rsid w:val="00BF783D"/>
    <w:rsid w:val="00BF7FAE"/>
    <w:rsid w:val="00C004F9"/>
    <w:rsid w:val="00C012B6"/>
    <w:rsid w:val="00C01472"/>
    <w:rsid w:val="00C016B9"/>
    <w:rsid w:val="00C016C3"/>
    <w:rsid w:val="00C017FD"/>
    <w:rsid w:val="00C01B18"/>
    <w:rsid w:val="00C02165"/>
    <w:rsid w:val="00C0376B"/>
    <w:rsid w:val="00C03DF5"/>
    <w:rsid w:val="00C03E81"/>
    <w:rsid w:val="00C046B8"/>
    <w:rsid w:val="00C047A3"/>
    <w:rsid w:val="00C052E5"/>
    <w:rsid w:val="00C0537E"/>
    <w:rsid w:val="00C05EA0"/>
    <w:rsid w:val="00C065B6"/>
    <w:rsid w:val="00C0669E"/>
    <w:rsid w:val="00C07984"/>
    <w:rsid w:val="00C07A4F"/>
    <w:rsid w:val="00C07A90"/>
    <w:rsid w:val="00C100EC"/>
    <w:rsid w:val="00C102E1"/>
    <w:rsid w:val="00C10591"/>
    <w:rsid w:val="00C10BCA"/>
    <w:rsid w:val="00C10F7D"/>
    <w:rsid w:val="00C117CC"/>
    <w:rsid w:val="00C12517"/>
    <w:rsid w:val="00C12E35"/>
    <w:rsid w:val="00C12F6E"/>
    <w:rsid w:val="00C137F8"/>
    <w:rsid w:val="00C1483F"/>
    <w:rsid w:val="00C14E8E"/>
    <w:rsid w:val="00C15157"/>
    <w:rsid w:val="00C15492"/>
    <w:rsid w:val="00C15DBF"/>
    <w:rsid w:val="00C1606F"/>
    <w:rsid w:val="00C1655A"/>
    <w:rsid w:val="00C16E9E"/>
    <w:rsid w:val="00C17429"/>
    <w:rsid w:val="00C17D21"/>
    <w:rsid w:val="00C17DE1"/>
    <w:rsid w:val="00C17F4B"/>
    <w:rsid w:val="00C205FD"/>
    <w:rsid w:val="00C20B03"/>
    <w:rsid w:val="00C216B2"/>
    <w:rsid w:val="00C216B3"/>
    <w:rsid w:val="00C21818"/>
    <w:rsid w:val="00C21B0C"/>
    <w:rsid w:val="00C22BA8"/>
    <w:rsid w:val="00C22DB6"/>
    <w:rsid w:val="00C2308B"/>
    <w:rsid w:val="00C23230"/>
    <w:rsid w:val="00C2355C"/>
    <w:rsid w:val="00C24A96"/>
    <w:rsid w:val="00C262F9"/>
    <w:rsid w:val="00C263C5"/>
    <w:rsid w:val="00C26C3B"/>
    <w:rsid w:val="00C26F43"/>
    <w:rsid w:val="00C27360"/>
    <w:rsid w:val="00C27505"/>
    <w:rsid w:val="00C30627"/>
    <w:rsid w:val="00C306B6"/>
    <w:rsid w:val="00C30B23"/>
    <w:rsid w:val="00C3125B"/>
    <w:rsid w:val="00C3275A"/>
    <w:rsid w:val="00C332D4"/>
    <w:rsid w:val="00C33656"/>
    <w:rsid w:val="00C33A99"/>
    <w:rsid w:val="00C33DC3"/>
    <w:rsid w:val="00C3435A"/>
    <w:rsid w:val="00C3495E"/>
    <w:rsid w:val="00C3496A"/>
    <w:rsid w:val="00C351C1"/>
    <w:rsid w:val="00C356F6"/>
    <w:rsid w:val="00C359B0"/>
    <w:rsid w:val="00C36BAC"/>
    <w:rsid w:val="00C370DA"/>
    <w:rsid w:val="00C3740A"/>
    <w:rsid w:val="00C374BF"/>
    <w:rsid w:val="00C37A3E"/>
    <w:rsid w:val="00C401A0"/>
    <w:rsid w:val="00C4053C"/>
    <w:rsid w:val="00C4055A"/>
    <w:rsid w:val="00C40BC6"/>
    <w:rsid w:val="00C40FF0"/>
    <w:rsid w:val="00C41193"/>
    <w:rsid w:val="00C41630"/>
    <w:rsid w:val="00C41687"/>
    <w:rsid w:val="00C41CB4"/>
    <w:rsid w:val="00C423E1"/>
    <w:rsid w:val="00C43116"/>
    <w:rsid w:val="00C43331"/>
    <w:rsid w:val="00C4363B"/>
    <w:rsid w:val="00C43770"/>
    <w:rsid w:val="00C43DC0"/>
    <w:rsid w:val="00C44830"/>
    <w:rsid w:val="00C4556C"/>
    <w:rsid w:val="00C45AEA"/>
    <w:rsid w:val="00C46623"/>
    <w:rsid w:val="00C469ED"/>
    <w:rsid w:val="00C46FC3"/>
    <w:rsid w:val="00C471BF"/>
    <w:rsid w:val="00C5055D"/>
    <w:rsid w:val="00C508D5"/>
    <w:rsid w:val="00C510CC"/>
    <w:rsid w:val="00C510DA"/>
    <w:rsid w:val="00C5130A"/>
    <w:rsid w:val="00C51ECA"/>
    <w:rsid w:val="00C523D7"/>
    <w:rsid w:val="00C530F2"/>
    <w:rsid w:val="00C53209"/>
    <w:rsid w:val="00C53C0B"/>
    <w:rsid w:val="00C54040"/>
    <w:rsid w:val="00C543F6"/>
    <w:rsid w:val="00C55202"/>
    <w:rsid w:val="00C55524"/>
    <w:rsid w:val="00C558D0"/>
    <w:rsid w:val="00C55A38"/>
    <w:rsid w:val="00C55A4C"/>
    <w:rsid w:val="00C55BBB"/>
    <w:rsid w:val="00C55C35"/>
    <w:rsid w:val="00C56228"/>
    <w:rsid w:val="00C56D28"/>
    <w:rsid w:val="00C56E1C"/>
    <w:rsid w:val="00C57695"/>
    <w:rsid w:val="00C5785C"/>
    <w:rsid w:val="00C61162"/>
    <w:rsid w:val="00C61928"/>
    <w:rsid w:val="00C61B73"/>
    <w:rsid w:val="00C624AF"/>
    <w:rsid w:val="00C62BCD"/>
    <w:rsid w:val="00C62C93"/>
    <w:rsid w:val="00C62E60"/>
    <w:rsid w:val="00C630DA"/>
    <w:rsid w:val="00C635EC"/>
    <w:rsid w:val="00C63663"/>
    <w:rsid w:val="00C63A64"/>
    <w:rsid w:val="00C64129"/>
    <w:rsid w:val="00C64542"/>
    <w:rsid w:val="00C64BCE"/>
    <w:rsid w:val="00C652A2"/>
    <w:rsid w:val="00C656EA"/>
    <w:rsid w:val="00C659E5"/>
    <w:rsid w:val="00C65DB4"/>
    <w:rsid w:val="00C6647A"/>
    <w:rsid w:val="00C6692C"/>
    <w:rsid w:val="00C66B6F"/>
    <w:rsid w:val="00C672D5"/>
    <w:rsid w:val="00C67907"/>
    <w:rsid w:val="00C70A45"/>
    <w:rsid w:val="00C70AB2"/>
    <w:rsid w:val="00C70F11"/>
    <w:rsid w:val="00C7128E"/>
    <w:rsid w:val="00C71496"/>
    <w:rsid w:val="00C71629"/>
    <w:rsid w:val="00C716AD"/>
    <w:rsid w:val="00C718D3"/>
    <w:rsid w:val="00C722A3"/>
    <w:rsid w:val="00C72B06"/>
    <w:rsid w:val="00C7309B"/>
    <w:rsid w:val="00C745FF"/>
    <w:rsid w:val="00C74CA6"/>
    <w:rsid w:val="00C74D31"/>
    <w:rsid w:val="00C75EC2"/>
    <w:rsid w:val="00C7648D"/>
    <w:rsid w:val="00C76809"/>
    <w:rsid w:val="00C76D66"/>
    <w:rsid w:val="00C76E4A"/>
    <w:rsid w:val="00C777E0"/>
    <w:rsid w:val="00C7787D"/>
    <w:rsid w:val="00C8025E"/>
    <w:rsid w:val="00C8034D"/>
    <w:rsid w:val="00C80532"/>
    <w:rsid w:val="00C80A2D"/>
    <w:rsid w:val="00C81139"/>
    <w:rsid w:val="00C811C2"/>
    <w:rsid w:val="00C83C8A"/>
    <w:rsid w:val="00C848B5"/>
    <w:rsid w:val="00C85539"/>
    <w:rsid w:val="00C8562A"/>
    <w:rsid w:val="00C862D6"/>
    <w:rsid w:val="00C8641C"/>
    <w:rsid w:val="00C86461"/>
    <w:rsid w:val="00C86B4A"/>
    <w:rsid w:val="00C86DD2"/>
    <w:rsid w:val="00C90AFA"/>
    <w:rsid w:val="00C9151A"/>
    <w:rsid w:val="00C91E43"/>
    <w:rsid w:val="00C91FB0"/>
    <w:rsid w:val="00C9216F"/>
    <w:rsid w:val="00C92714"/>
    <w:rsid w:val="00C93F99"/>
    <w:rsid w:val="00C944C2"/>
    <w:rsid w:val="00C95032"/>
    <w:rsid w:val="00C950E1"/>
    <w:rsid w:val="00C9559F"/>
    <w:rsid w:val="00C95709"/>
    <w:rsid w:val="00C96779"/>
    <w:rsid w:val="00C96E7E"/>
    <w:rsid w:val="00C97889"/>
    <w:rsid w:val="00C979A1"/>
    <w:rsid w:val="00C97FF1"/>
    <w:rsid w:val="00CA002A"/>
    <w:rsid w:val="00CA05AA"/>
    <w:rsid w:val="00CA07CB"/>
    <w:rsid w:val="00CA0B14"/>
    <w:rsid w:val="00CA0D11"/>
    <w:rsid w:val="00CA345B"/>
    <w:rsid w:val="00CA413D"/>
    <w:rsid w:val="00CA52A7"/>
    <w:rsid w:val="00CA52F3"/>
    <w:rsid w:val="00CA5A81"/>
    <w:rsid w:val="00CA5D48"/>
    <w:rsid w:val="00CA64D3"/>
    <w:rsid w:val="00CA6D12"/>
    <w:rsid w:val="00CA6E31"/>
    <w:rsid w:val="00CA7357"/>
    <w:rsid w:val="00CA7A57"/>
    <w:rsid w:val="00CB00A7"/>
    <w:rsid w:val="00CB11F1"/>
    <w:rsid w:val="00CB1781"/>
    <w:rsid w:val="00CB1AB5"/>
    <w:rsid w:val="00CB27AB"/>
    <w:rsid w:val="00CB33AC"/>
    <w:rsid w:val="00CB4C8B"/>
    <w:rsid w:val="00CB6151"/>
    <w:rsid w:val="00CB6BD8"/>
    <w:rsid w:val="00CB6CC9"/>
    <w:rsid w:val="00CB7589"/>
    <w:rsid w:val="00CB7839"/>
    <w:rsid w:val="00CC0584"/>
    <w:rsid w:val="00CC0676"/>
    <w:rsid w:val="00CC081E"/>
    <w:rsid w:val="00CC1FF6"/>
    <w:rsid w:val="00CC2009"/>
    <w:rsid w:val="00CC2235"/>
    <w:rsid w:val="00CC2579"/>
    <w:rsid w:val="00CC28A5"/>
    <w:rsid w:val="00CC305A"/>
    <w:rsid w:val="00CC319F"/>
    <w:rsid w:val="00CC3206"/>
    <w:rsid w:val="00CC37F0"/>
    <w:rsid w:val="00CC3856"/>
    <w:rsid w:val="00CC493C"/>
    <w:rsid w:val="00CC518F"/>
    <w:rsid w:val="00CC6702"/>
    <w:rsid w:val="00CC7420"/>
    <w:rsid w:val="00CC7892"/>
    <w:rsid w:val="00CC7A7E"/>
    <w:rsid w:val="00CC7BE1"/>
    <w:rsid w:val="00CD0355"/>
    <w:rsid w:val="00CD12B2"/>
    <w:rsid w:val="00CD1562"/>
    <w:rsid w:val="00CD1A8D"/>
    <w:rsid w:val="00CD1B3E"/>
    <w:rsid w:val="00CD2270"/>
    <w:rsid w:val="00CD23D4"/>
    <w:rsid w:val="00CD24D2"/>
    <w:rsid w:val="00CD2975"/>
    <w:rsid w:val="00CD30BA"/>
    <w:rsid w:val="00CD315C"/>
    <w:rsid w:val="00CD31AD"/>
    <w:rsid w:val="00CD3DC7"/>
    <w:rsid w:val="00CD3EC2"/>
    <w:rsid w:val="00CD4155"/>
    <w:rsid w:val="00CD4905"/>
    <w:rsid w:val="00CD4F09"/>
    <w:rsid w:val="00CD4F4C"/>
    <w:rsid w:val="00CD5F8D"/>
    <w:rsid w:val="00CD5F93"/>
    <w:rsid w:val="00CD64C5"/>
    <w:rsid w:val="00CD7F58"/>
    <w:rsid w:val="00CE008E"/>
    <w:rsid w:val="00CE0A7F"/>
    <w:rsid w:val="00CE1451"/>
    <w:rsid w:val="00CE18D7"/>
    <w:rsid w:val="00CE1949"/>
    <w:rsid w:val="00CE1AA7"/>
    <w:rsid w:val="00CE1F62"/>
    <w:rsid w:val="00CE1FE9"/>
    <w:rsid w:val="00CE208B"/>
    <w:rsid w:val="00CE2149"/>
    <w:rsid w:val="00CE2479"/>
    <w:rsid w:val="00CE25D5"/>
    <w:rsid w:val="00CE2A59"/>
    <w:rsid w:val="00CE2CFA"/>
    <w:rsid w:val="00CE30D4"/>
    <w:rsid w:val="00CE37C1"/>
    <w:rsid w:val="00CE42D9"/>
    <w:rsid w:val="00CE4A2B"/>
    <w:rsid w:val="00CE5D17"/>
    <w:rsid w:val="00CE5D3B"/>
    <w:rsid w:val="00CE6E81"/>
    <w:rsid w:val="00CE7899"/>
    <w:rsid w:val="00CE7A6F"/>
    <w:rsid w:val="00CF2CAB"/>
    <w:rsid w:val="00CF2FF7"/>
    <w:rsid w:val="00CF4046"/>
    <w:rsid w:val="00CF47F0"/>
    <w:rsid w:val="00CF5856"/>
    <w:rsid w:val="00CF6531"/>
    <w:rsid w:val="00CF6731"/>
    <w:rsid w:val="00CF6881"/>
    <w:rsid w:val="00CF6DF7"/>
    <w:rsid w:val="00CF74DA"/>
    <w:rsid w:val="00CF7BB9"/>
    <w:rsid w:val="00CF7DCB"/>
    <w:rsid w:val="00CF7E67"/>
    <w:rsid w:val="00CF7FB7"/>
    <w:rsid w:val="00D007A7"/>
    <w:rsid w:val="00D00DE7"/>
    <w:rsid w:val="00D01071"/>
    <w:rsid w:val="00D0133F"/>
    <w:rsid w:val="00D01360"/>
    <w:rsid w:val="00D02DFE"/>
    <w:rsid w:val="00D0399D"/>
    <w:rsid w:val="00D0428A"/>
    <w:rsid w:val="00D05DFE"/>
    <w:rsid w:val="00D065CF"/>
    <w:rsid w:val="00D06691"/>
    <w:rsid w:val="00D0689A"/>
    <w:rsid w:val="00D06A3D"/>
    <w:rsid w:val="00D0733A"/>
    <w:rsid w:val="00D07369"/>
    <w:rsid w:val="00D1082B"/>
    <w:rsid w:val="00D11051"/>
    <w:rsid w:val="00D110A2"/>
    <w:rsid w:val="00D1161A"/>
    <w:rsid w:val="00D11A52"/>
    <w:rsid w:val="00D12F53"/>
    <w:rsid w:val="00D13338"/>
    <w:rsid w:val="00D1337E"/>
    <w:rsid w:val="00D135BA"/>
    <w:rsid w:val="00D13CB9"/>
    <w:rsid w:val="00D15C88"/>
    <w:rsid w:val="00D15C8F"/>
    <w:rsid w:val="00D15D47"/>
    <w:rsid w:val="00D16F19"/>
    <w:rsid w:val="00D16F82"/>
    <w:rsid w:val="00D17311"/>
    <w:rsid w:val="00D17610"/>
    <w:rsid w:val="00D204DC"/>
    <w:rsid w:val="00D207EA"/>
    <w:rsid w:val="00D2163F"/>
    <w:rsid w:val="00D21E00"/>
    <w:rsid w:val="00D223A7"/>
    <w:rsid w:val="00D22821"/>
    <w:rsid w:val="00D2327C"/>
    <w:rsid w:val="00D234FB"/>
    <w:rsid w:val="00D23521"/>
    <w:rsid w:val="00D23D58"/>
    <w:rsid w:val="00D23DE7"/>
    <w:rsid w:val="00D242D0"/>
    <w:rsid w:val="00D248C2"/>
    <w:rsid w:val="00D24C86"/>
    <w:rsid w:val="00D25AE8"/>
    <w:rsid w:val="00D25D09"/>
    <w:rsid w:val="00D2630B"/>
    <w:rsid w:val="00D270FA"/>
    <w:rsid w:val="00D27E79"/>
    <w:rsid w:val="00D27EB6"/>
    <w:rsid w:val="00D27FB4"/>
    <w:rsid w:val="00D30084"/>
    <w:rsid w:val="00D30956"/>
    <w:rsid w:val="00D30EFD"/>
    <w:rsid w:val="00D31AD6"/>
    <w:rsid w:val="00D31ED4"/>
    <w:rsid w:val="00D32F73"/>
    <w:rsid w:val="00D33170"/>
    <w:rsid w:val="00D331B5"/>
    <w:rsid w:val="00D333EB"/>
    <w:rsid w:val="00D33791"/>
    <w:rsid w:val="00D33BA6"/>
    <w:rsid w:val="00D3587A"/>
    <w:rsid w:val="00D35C41"/>
    <w:rsid w:val="00D36080"/>
    <w:rsid w:val="00D36473"/>
    <w:rsid w:val="00D36DE4"/>
    <w:rsid w:val="00D3705C"/>
    <w:rsid w:val="00D37591"/>
    <w:rsid w:val="00D3764C"/>
    <w:rsid w:val="00D37826"/>
    <w:rsid w:val="00D37B7D"/>
    <w:rsid w:val="00D37E04"/>
    <w:rsid w:val="00D37EDE"/>
    <w:rsid w:val="00D40A16"/>
    <w:rsid w:val="00D40B0C"/>
    <w:rsid w:val="00D42C0A"/>
    <w:rsid w:val="00D43012"/>
    <w:rsid w:val="00D436DF"/>
    <w:rsid w:val="00D443BE"/>
    <w:rsid w:val="00D447CA"/>
    <w:rsid w:val="00D44976"/>
    <w:rsid w:val="00D449BE"/>
    <w:rsid w:val="00D45201"/>
    <w:rsid w:val="00D454DF"/>
    <w:rsid w:val="00D46EE1"/>
    <w:rsid w:val="00D4708D"/>
    <w:rsid w:val="00D47670"/>
    <w:rsid w:val="00D501E3"/>
    <w:rsid w:val="00D50C83"/>
    <w:rsid w:val="00D51248"/>
    <w:rsid w:val="00D51451"/>
    <w:rsid w:val="00D51956"/>
    <w:rsid w:val="00D519FB"/>
    <w:rsid w:val="00D51C5D"/>
    <w:rsid w:val="00D52490"/>
    <w:rsid w:val="00D52ED5"/>
    <w:rsid w:val="00D52F5B"/>
    <w:rsid w:val="00D53642"/>
    <w:rsid w:val="00D53EBE"/>
    <w:rsid w:val="00D5405C"/>
    <w:rsid w:val="00D55AD4"/>
    <w:rsid w:val="00D55DFC"/>
    <w:rsid w:val="00D55F16"/>
    <w:rsid w:val="00D56AFA"/>
    <w:rsid w:val="00D57644"/>
    <w:rsid w:val="00D578CB"/>
    <w:rsid w:val="00D57D3B"/>
    <w:rsid w:val="00D57D9B"/>
    <w:rsid w:val="00D6033F"/>
    <w:rsid w:val="00D60582"/>
    <w:rsid w:val="00D6078A"/>
    <w:rsid w:val="00D615B6"/>
    <w:rsid w:val="00D617F3"/>
    <w:rsid w:val="00D618E0"/>
    <w:rsid w:val="00D61E10"/>
    <w:rsid w:val="00D62091"/>
    <w:rsid w:val="00D62D86"/>
    <w:rsid w:val="00D62F9A"/>
    <w:rsid w:val="00D63D97"/>
    <w:rsid w:val="00D64FA5"/>
    <w:rsid w:val="00D6587B"/>
    <w:rsid w:val="00D66673"/>
    <w:rsid w:val="00D66A5E"/>
    <w:rsid w:val="00D67152"/>
    <w:rsid w:val="00D677D9"/>
    <w:rsid w:val="00D67C0B"/>
    <w:rsid w:val="00D70753"/>
    <w:rsid w:val="00D70929"/>
    <w:rsid w:val="00D70A48"/>
    <w:rsid w:val="00D70B81"/>
    <w:rsid w:val="00D70C92"/>
    <w:rsid w:val="00D710A4"/>
    <w:rsid w:val="00D713E1"/>
    <w:rsid w:val="00D7146A"/>
    <w:rsid w:val="00D71541"/>
    <w:rsid w:val="00D7159E"/>
    <w:rsid w:val="00D71BDB"/>
    <w:rsid w:val="00D73267"/>
    <w:rsid w:val="00D73403"/>
    <w:rsid w:val="00D73650"/>
    <w:rsid w:val="00D73D30"/>
    <w:rsid w:val="00D745D0"/>
    <w:rsid w:val="00D747D0"/>
    <w:rsid w:val="00D74C46"/>
    <w:rsid w:val="00D74E30"/>
    <w:rsid w:val="00D75413"/>
    <w:rsid w:val="00D7588E"/>
    <w:rsid w:val="00D75C63"/>
    <w:rsid w:val="00D75FF1"/>
    <w:rsid w:val="00D76860"/>
    <w:rsid w:val="00D76E83"/>
    <w:rsid w:val="00D770A8"/>
    <w:rsid w:val="00D77282"/>
    <w:rsid w:val="00D8019B"/>
    <w:rsid w:val="00D80AEA"/>
    <w:rsid w:val="00D81306"/>
    <w:rsid w:val="00D82121"/>
    <w:rsid w:val="00D822BC"/>
    <w:rsid w:val="00D82447"/>
    <w:rsid w:val="00D82578"/>
    <w:rsid w:val="00D826F2"/>
    <w:rsid w:val="00D82E7F"/>
    <w:rsid w:val="00D83177"/>
    <w:rsid w:val="00D85450"/>
    <w:rsid w:val="00D86840"/>
    <w:rsid w:val="00D86A89"/>
    <w:rsid w:val="00D86D6E"/>
    <w:rsid w:val="00D87001"/>
    <w:rsid w:val="00D87696"/>
    <w:rsid w:val="00D8787A"/>
    <w:rsid w:val="00D87950"/>
    <w:rsid w:val="00D9116F"/>
    <w:rsid w:val="00D915C9"/>
    <w:rsid w:val="00D91F4B"/>
    <w:rsid w:val="00D91F77"/>
    <w:rsid w:val="00D92190"/>
    <w:rsid w:val="00D9230B"/>
    <w:rsid w:val="00D92B33"/>
    <w:rsid w:val="00D931A1"/>
    <w:rsid w:val="00D93FB8"/>
    <w:rsid w:val="00D94000"/>
    <w:rsid w:val="00D94064"/>
    <w:rsid w:val="00D940D1"/>
    <w:rsid w:val="00D94B89"/>
    <w:rsid w:val="00D94C72"/>
    <w:rsid w:val="00D94F04"/>
    <w:rsid w:val="00D955A1"/>
    <w:rsid w:val="00D95DF1"/>
    <w:rsid w:val="00D96465"/>
    <w:rsid w:val="00D96726"/>
    <w:rsid w:val="00D968C0"/>
    <w:rsid w:val="00D96950"/>
    <w:rsid w:val="00D96EC1"/>
    <w:rsid w:val="00D978ED"/>
    <w:rsid w:val="00D97ADE"/>
    <w:rsid w:val="00DA0080"/>
    <w:rsid w:val="00DA0683"/>
    <w:rsid w:val="00DA0B11"/>
    <w:rsid w:val="00DA10B9"/>
    <w:rsid w:val="00DA12D2"/>
    <w:rsid w:val="00DA1324"/>
    <w:rsid w:val="00DA184E"/>
    <w:rsid w:val="00DA190D"/>
    <w:rsid w:val="00DA19FB"/>
    <w:rsid w:val="00DA2397"/>
    <w:rsid w:val="00DA3724"/>
    <w:rsid w:val="00DA3817"/>
    <w:rsid w:val="00DA3D91"/>
    <w:rsid w:val="00DA4469"/>
    <w:rsid w:val="00DA4513"/>
    <w:rsid w:val="00DA4518"/>
    <w:rsid w:val="00DA4DF8"/>
    <w:rsid w:val="00DA5088"/>
    <w:rsid w:val="00DA6011"/>
    <w:rsid w:val="00DA74AE"/>
    <w:rsid w:val="00DA78A4"/>
    <w:rsid w:val="00DB02B7"/>
    <w:rsid w:val="00DB0344"/>
    <w:rsid w:val="00DB03D3"/>
    <w:rsid w:val="00DB06FB"/>
    <w:rsid w:val="00DB15B2"/>
    <w:rsid w:val="00DB24AD"/>
    <w:rsid w:val="00DB2B54"/>
    <w:rsid w:val="00DB2C14"/>
    <w:rsid w:val="00DB2C31"/>
    <w:rsid w:val="00DB2D53"/>
    <w:rsid w:val="00DB335F"/>
    <w:rsid w:val="00DB4D24"/>
    <w:rsid w:val="00DB58B4"/>
    <w:rsid w:val="00DB5CE6"/>
    <w:rsid w:val="00DB6093"/>
    <w:rsid w:val="00DB68AC"/>
    <w:rsid w:val="00DB6D0D"/>
    <w:rsid w:val="00DB7EC0"/>
    <w:rsid w:val="00DC008D"/>
    <w:rsid w:val="00DC08E5"/>
    <w:rsid w:val="00DC2A92"/>
    <w:rsid w:val="00DC2B71"/>
    <w:rsid w:val="00DC31CA"/>
    <w:rsid w:val="00DC32C7"/>
    <w:rsid w:val="00DC338B"/>
    <w:rsid w:val="00DC33E5"/>
    <w:rsid w:val="00DC3884"/>
    <w:rsid w:val="00DC47FE"/>
    <w:rsid w:val="00DC4AB2"/>
    <w:rsid w:val="00DC4DFC"/>
    <w:rsid w:val="00DC5712"/>
    <w:rsid w:val="00DC5ECE"/>
    <w:rsid w:val="00DC5EFC"/>
    <w:rsid w:val="00DC61F2"/>
    <w:rsid w:val="00DC67B0"/>
    <w:rsid w:val="00DC688D"/>
    <w:rsid w:val="00DC70C3"/>
    <w:rsid w:val="00DC7111"/>
    <w:rsid w:val="00DC7D59"/>
    <w:rsid w:val="00DD0649"/>
    <w:rsid w:val="00DD1588"/>
    <w:rsid w:val="00DD2072"/>
    <w:rsid w:val="00DD2767"/>
    <w:rsid w:val="00DD3386"/>
    <w:rsid w:val="00DD3413"/>
    <w:rsid w:val="00DD3770"/>
    <w:rsid w:val="00DD3968"/>
    <w:rsid w:val="00DD3D2C"/>
    <w:rsid w:val="00DD3D94"/>
    <w:rsid w:val="00DD3F50"/>
    <w:rsid w:val="00DD554A"/>
    <w:rsid w:val="00DD5EC8"/>
    <w:rsid w:val="00DD658B"/>
    <w:rsid w:val="00DD66D7"/>
    <w:rsid w:val="00DD67A6"/>
    <w:rsid w:val="00DD6E8C"/>
    <w:rsid w:val="00DD7308"/>
    <w:rsid w:val="00DD7938"/>
    <w:rsid w:val="00DD7960"/>
    <w:rsid w:val="00DE0298"/>
    <w:rsid w:val="00DE0A53"/>
    <w:rsid w:val="00DE0C83"/>
    <w:rsid w:val="00DE0E71"/>
    <w:rsid w:val="00DE13FB"/>
    <w:rsid w:val="00DE1572"/>
    <w:rsid w:val="00DE1615"/>
    <w:rsid w:val="00DE1B89"/>
    <w:rsid w:val="00DE264E"/>
    <w:rsid w:val="00DE307A"/>
    <w:rsid w:val="00DE3138"/>
    <w:rsid w:val="00DE3A2A"/>
    <w:rsid w:val="00DE3EE6"/>
    <w:rsid w:val="00DE4202"/>
    <w:rsid w:val="00DE4B36"/>
    <w:rsid w:val="00DE6C38"/>
    <w:rsid w:val="00DE6DA6"/>
    <w:rsid w:val="00DE6E65"/>
    <w:rsid w:val="00DE725B"/>
    <w:rsid w:val="00DE7A62"/>
    <w:rsid w:val="00DF03CD"/>
    <w:rsid w:val="00DF176E"/>
    <w:rsid w:val="00DF2301"/>
    <w:rsid w:val="00DF23C4"/>
    <w:rsid w:val="00DF24AD"/>
    <w:rsid w:val="00DF2E6D"/>
    <w:rsid w:val="00DF3603"/>
    <w:rsid w:val="00DF5136"/>
    <w:rsid w:val="00DF5338"/>
    <w:rsid w:val="00DF5BBB"/>
    <w:rsid w:val="00DF5F02"/>
    <w:rsid w:val="00DF6546"/>
    <w:rsid w:val="00DF66B0"/>
    <w:rsid w:val="00DF6A91"/>
    <w:rsid w:val="00DF6CBD"/>
    <w:rsid w:val="00DF6DB4"/>
    <w:rsid w:val="00DF7254"/>
    <w:rsid w:val="00DF744C"/>
    <w:rsid w:val="00DF7695"/>
    <w:rsid w:val="00DF7A5B"/>
    <w:rsid w:val="00E01294"/>
    <w:rsid w:val="00E01A91"/>
    <w:rsid w:val="00E01BE0"/>
    <w:rsid w:val="00E02048"/>
    <w:rsid w:val="00E02BC7"/>
    <w:rsid w:val="00E031FC"/>
    <w:rsid w:val="00E03697"/>
    <w:rsid w:val="00E03862"/>
    <w:rsid w:val="00E03C88"/>
    <w:rsid w:val="00E03D9C"/>
    <w:rsid w:val="00E03FFE"/>
    <w:rsid w:val="00E04159"/>
    <w:rsid w:val="00E0469E"/>
    <w:rsid w:val="00E049FB"/>
    <w:rsid w:val="00E04BFC"/>
    <w:rsid w:val="00E05C18"/>
    <w:rsid w:val="00E05FBE"/>
    <w:rsid w:val="00E07509"/>
    <w:rsid w:val="00E1063D"/>
    <w:rsid w:val="00E106DB"/>
    <w:rsid w:val="00E10F03"/>
    <w:rsid w:val="00E11783"/>
    <w:rsid w:val="00E1274E"/>
    <w:rsid w:val="00E133C7"/>
    <w:rsid w:val="00E133F8"/>
    <w:rsid w:val="00E13407"/>
    <w:rsid w:val="00E136A9"/>
    <w:rsid w:val="00E13A83"/>
    <w:rsid w:val="00E1406C"/>
    <w:rsid w:val="00E1413B"/>
    <w:rsid w:val="00E14543"/>
    <w:rsid w:val="00E14AAC"/>
    <w:rsid w:val="00E1533A"/>
    <w:rsid w:val="00E15DFD"/>
    <w:rsid w:val="00E160A8"/>
    <w:rsid w:val="00E16B79"/>
    <w:rsid w:val="00E174EF"/>
    <w:rsid w:val="00E176FD"/>
    <w:rsid w:val="00E17E30"/>
    <w:rsid w:val="00E23AA3"/>
    <w:rsid w:val="00E24529"/>
    <w:rsid w:val="00E245DC"/>
    <w:rsid w:val="00E24638"/>
    <w:rsid w:val="00E24907"/>
    <w:rsid w:val="00E25CAB"/>
    <w:rsid w:val="00E25E6C"/>
    <w:rsid w:val="00E25F53"/>
    <w:rsid w:val="00E26DC4"/>
    <w:rsid w:val="00E278DB"/>
    <w:rsid w:val="00E27A75"/>
    <w:rsid w:val="00E27AC7"/>
    <w:rsid w:val="00E27C98"/>
    <w:rsid w:val="00E303CA"/>
    <w:rsid w:val="00E305C9"/>
    <w:rsid w:val="00E309B5"/>
    <w:rsid w:val="00E30D35"/>
    <w:rsid w:val="00E30D65"/>
    <w:rsid w:val="00E31000"/>
    <w:rsid w:val="00E31F0B"/>
    <w:rsid w:val="00E326E4"/>
    <w:rsid w:val="00E32AFA"/>
    <w:rsid w:val="00E32F6E"/>
    <w:rsid w:val="00E33CC2"/>
    <w:rsid w:val="00E33FD5"/>
    <w:rsid w:val="00E34B4C"/>
    <w:rsid w:val="00E35065"/>
    <w:rsid w:val="00E3539F"/>
    <w:rsid w:val="00E355FC"/>
    <w:rsid w:val="00E35653"/>
    <w:rsid w:val="00E360FF"/>
    <w:rsid w:val="00E363B7"/>
    <w:rsid w:val="00E363C8"/>
    <w:rsid w:val="00E3701E"/>
    <w:rsid w:val="00E37081"/>
    <w:rsid w:val="00E374BB"/>
    <w:rsid w:val="00E374E5"/>
    <w:rsid w:val="00E375E6"/>
    <w:rsid w:val="00E3787F"/>
    <w:rsid w:val="00E37942"/>
    <w:rsid w:val="00E40355"/>
    <w:rsid w:val="00E408D0"/>
    <w:rsid w:val="00E41AD2"/>
    <w:rsid w:val="00E41D9B"/>
    <w:rsid w:val="00E42E36"/>
    <w:rsid w:val="00E42F31"/>
    <w:rsid w:val="00E439EE"/>
    <w:rsid w:val="00E44138"/>
    <w:rsid w:val="00E44342"/>
    <w:rsid w:val="00E44E2B"/>
    <w:rsid w:val="00E45141"/>
    <w:rsid w:val="00E45B90"/>
    <w:rsid w:val="00E45C74"/>
    <w:rsid w:val="00E45D98"/>
    <w:rsid w:val="00E46725"/>
    <w:rsid w:val="00E46F87"/>
    <w:rsid w:val="00E47355"/>
    <w:rsid w:val="00E5040F"/>
    <w:rsid w:val="00E507EE"/>
    <w:rsid w:val="00E509D5"/>
    <w:rsid w:val="00E50FA8"/>
    <w:rsid w:val="00E511FA"/>
    <w:rsid w:val="00E514FE"/>
    <w:rsid w:val="00E521FB"/>
    <w:rsid w:val="00E524B8"/>
    <w:rsid w:val="00E5322D"/>
    <w:rsid w:val="00E5370F"/>
    <w:rsid w:val="00E538AF"/>
    <w:rsid w:val="00E53CA4"/>
    <w:rsid w:val="00E56096"/>
    <w:rsid w:val="00E566E2"/>
    <w:rsid w:val="00E57A34"/>
    <w:rsid w:val="00E60494"/>
    <w:rsid w:val="00E60632"/>
    <w:rsid w:val="00E60998"/>
    <w:rsid w:val="00E60A6F"/>
    <w:rsid w:val="00E6100C"/>
    <w:rsid w:val="00E6175F"/>
    <w:rsid w:val="00E61D00"/>
    <w:rsid w:val="00E6228A"/>
    <w:rsid w:val="00E624A6"/>
    <w:rsid w:val="00E62684"/>
    <w:rsid w:val="00E62B63"/>
    <w:rsid w:val="00E63AD5"/>
    <w:rsid w:val="00E64432"/>
    <w:rsid w:val="00E64529"/>
    <w:rsid w:val="00E65522"/>
    <w:rsid w:val="00E6592C"/>
    <w:rsid w:val="00E659C0"/>
    <w:rsid w:val="00E65A7B"/>
    <w:rsid w:val="00E65D46"/>
    <w:rsid w:val="00E66583"/>
    <w:rsid w:val="00E665FC"/>
    <w:rsid w:val="00E66858"/>
    <w:rsid w:val="00E668D4"/>
    <w:rsid w:val="00E66A6F"/>
    <w:rsid w:val="00E6708D"/>
    <w:rsid w:val="00E671C0"/>
    <w:rsid w:val="00E674F8"/>
    <w:rsid w:val="00E6760A"/>
    <w:rsid w:val="00E67695"/>
    <w:rsid w:val="00E67823"/>
    <w:rsid w:val="00E67DA2"/>
    <w:rsid w:val="00E70954"/>
    <w:rsid w:val="00E70F28"/>
    <w:rsid w:val="00E711E9"/>
    <w:rsid w:val="00E7121A"/>
    <w:rsid w:val="00E719A9"/>
    <w:rsid w:val="00E71CC5"/>
    <w:rsid w:val="00E721C4"/>
    <w:rsid w:val="00E72FED"/>
    <w:rsid w:val="00E742FC"/>
    <w:rsid w:val="00E74349"/>
    <w:rsid w:val="00E74F69"/>
    <w:rsid w:val="00E75E62"/>
    <w:rsid w:val="00E75F91"/>
    <w:rsid w:val="00E763DB"/>
    <w:rsid w:val="00E76BB9"/>
    <w:rsid w:val="00E81CB2"/>
    <w:rsid w:val="00E81CCC"/>
    <w:rsid w:val="00E82533"/>
    <w:rsid w:val="00E82FDE"/>
    <w:rsid w:val="00E832F1"/>
    <w:rsid w:val="00E8404A"/>
    <w:rsid w:val="00E84BA9"/>
    <w:rsid w:val="00E84E74"/>
    <w:rsid w:val="00E859A5"/>
    <w:rsid w:val="00E85F90"/>
    <w:rsid w:val="00E85FC8"/>
    <w:rsid w:val="00E8632A"/>
    <w:rsid w:val="00E863A9"/>
    <w:rsid w:val="00E86EA5"/>
    <w:rsid w:val="00E86EBD"/>
    <w:rsid w:val="00E86FFE"/>
    <w:rsid w:val="00E8748C"/>
    <w:rsid w:val="00E874F1"/>
    <w:rsid w:val="00E8754E"/>
    <w:rsid w:val="00E878BA"/>
    <w:rsid w:val="00E90063"/>
    <w:rsid w:val="00E90CD3"/>
    <w:rsid w:val="00E90E6E"/>
    <w:rsid w:val="00E916F5"/>
    <w:rsid w:val="00E917BB"/>
    <w:rsid w:val="00E91C47"/>
    <w:rsid w:val="00E91E4A"/>
    <w:rsid w:val="00E91EF0"/>
    <w:rsid w:val="00E92C55"/>
    <w:rsid w:val="00E93B4A"/>
    <w:rsid w:val="00E9459A"/>
    <w:rsid w:val="00E94AA4"/>
    <w:rsid w:val="00E95311"/>
    <w:rsid w:val="00E95526"/>
    <w:rsid w:val="00E9630A"/>
    <w:rsid w:val="00E96713"/>
    <w:rsid w:val="00E96BC3"/>
    <w:rsid w:val="00E96C01"/>
    <w:rsid w:val="00E96F6B"/>
    <w:rsid w:val="00E97615"/>
    <w:rsid w:val="00E97914"/>
    <w:rsid w:val="00EA0101"/>
    <w:rsid w:val="00EA02B0"/>
    <w:rsid w:val="00EA0B77"/>
    <w:rsid w:val="00EA1A19"/>
    <w:rsid w:val="00EA1C6A"/>
    <w:rsid w:val="00EA2218"/>
    <w:rsid w:val="00EA24B0"/>
    <w:rsid w:val="00EA2E1A"/>
    <w:rsid w:val="00EA4746"/>
    <w:rsid w:val="00EA5046"/>
    <w:rsid w:val="00EA5538"/>
    <w:rsid w:val="00EA5AFC"/>
    <w:rsid w:val="00EA5CB4"/>
    <w:rsid w:val="00EA6199"/>
    <w:rsid w:val="00EA6CC3"/>
    <w:rsid w:val="00EA6E36"/>
    <w:rsid w:val="00EA75C7"/>
    <w:rsid w:val="00EA7767"/>
    <w:rsid w:val="00EA7CB5"/>
    <w:rsid w:val="00EB00CD"/>
    <w:rsid w:val="00EB1A30"/>
    <w:rsid w:val="00EB1BDC"/>
    <w:rsid w:val="00EB2EE1"/>
    <w:rsid w:val="00EB305D"/>
    <w:rsid w:val="00EB3069"/>
    <w:rsid w:val="00EB309D"/>
    <w:rsid w:val="00EB30F8"/>
    <w:rsid w:val="00EB42F2"/>
    <w:rsid w:val="00EB526A"/>
    <w:rsid w:val="00EB52E1"/>
    <w:rsid w:val="00EB5BC8"/>
    <w:rsid w:val="00EB62FA"/>
    <w:rsid w:val="00EB6765"/>
    <w:rsid w:val="00EB6D4C"/>
    <w:rsid w:val="00EB6E48"/>
    <w:rsid w:val="00EB6E88"/>
    <w:rsid w:val="00EB72EC"/>
    <w:rsid w:val="00EB73C9"/>
    <w:rsid w:val="00EB743E"/>
    <w:rsid w:val="00EB7E5B"/>
    <w:rsid w:val="00EC0342"/>
    <w:rsid w:val="00EC19DE"/>
    <w:rsid w:val="00EC2064"/>
    <w:rsid w:val="00EC38B0"/>
    <w:rsid w:val="00EC4720"/>
    <w:rsid w:val="00EC4DDF"/>
    <w:rsid w:val="00EC51EF"/>
    <w:rsid w:val="00EC54E5"/>
    <w:rsid w:val="00EC5BF6"/>
    <w:rsid w:val="00EC6BBB"/>
    <w:rsid w:val="00EC6C05"/>
    <w:rsid w:val="00EC71EE"/>
    <w:rsid w:val="00EC724B"/>
    <w:rsid w:val="00EC7768"/>
    <w:rsid w:val="00ED01ED"/>
    <w:rsid w:val="00ED02DA"/>
    <w:rsid w:val="00ED069E"/>
    <w:rsid w:val="00ED07AD"/>
    <w:rsid w:val="00ED10A1"/>
    <w:rsid w:val="00ED10D6"/>
    <w:rsid w:val="00ED1941"/>
    <w:rsid w:val="00ED257F"/>
    <w:rsid w:val="00ED28DD"/>
    <w:rsid w:val="00ED2B43"/>
    <w:rsid w:val="00ED40FE"/>
    <w:rsid w:val="00ED4191"/>
    <w:rsid w:val="00ED4330"/>
    <w:rsid w:val="00ED503C"/>
    <w:rsid w:val="00ED5566"/>
    <w:rsid w:val="00ED5BBD"/>
    <w:rsid w:val="00ED5CC7"/>
    <w:rsid w:val="00ED6F04"/>
    <w:rsid w:val="00ED7116"/>
    <w:rsid w:val="00EE00AF"/>
    <w:rsid w:val="00EE0995"/>
    <w:rsid w:val="00EE0D8B"/>
    <w:rsid w:val="00EE14CE"/>
    <w:rsid w:val="00EE2CF7"/>
    <w:rsid w:val="00EE2DFD"/>
    <w:rsid w:val="00EE2F77"/>
    <w:rsid w:val="00EE31AD"/>
    <w:rsid w:val="00EE3553"/>
    <w:rsid w:val="00EE373E"/>
    <w:rsid w:val="00EE409C"/>
    <w:rsid w:val="00EE443B"/>
    <w:rsid w:val="00EE48A7"/>
    <w:rsid w:val="00EE498A"/>
    <w:rsid w:val="00EE4C2A"/>
    <w:rsid w:val="00EE4E6C"/>
    <w:rsid w:val="00EE51C2"/>
    <w:rsid w:val="00EE55A6"/>
    <w:rsid w:val="00EE6829"/>
    <w:rsid w:val="00EE6C20"/>
    <w:rsid w:val="00EE734F"/>
    <w:rsid w:val="00EE7FF5"/>
    <w:rsid w:val="00EF00CC"/>
    <w:rsid w:val="00EF0378"/>
    <w:rsid w:val="00EF187A"/>
    <w:rsid w:val="00EF228F"/>
    <w:rsid w:val="00EF2808"/>
    <w:rsid w:val="00EF28A0"/>
    <w:rsid w:val="00EF29D8"/>
    <w:rsid w:val="00EF3224"/>
    <w:rsid w:val="00EF3829"/>
    <w:rsid w:val="00EF4CE1"/>
    <w:rsid w:val="00EF4F62"/>
    <w:rsid w:val="00EF50BB"/>
    <w:rsid w:val="00EF58B5"/>
    <w:rsid w:val="00EF63CB"/>
    <w:rsid w:val="00EF68E2"/>
    <w:rsid w:val="00EF6AFC"/>
    <w:rsid w:val="00EF710D"/>
    <w:rsid w:val="00EF7DCC"/>
    <w:rsid w:val="00EF7E0D"/>
    <w:rsid w:val="00F00755"/>
    <w:rsid w:val="00F01714"/>
    <w:rsid w:val="00F01AE0"/>
    <w:rsid w:val="00F01CAF"/>
    <w:rsid w:val="00F024EC"/>
    <w:rsid w:val="00F03C91"/>
    <w:rsid w:val="00F03EED"/>
    <w:rsid w:val="00F03F8B"/>
    <w:rsid w:val="00F044B4"/>
    <w:rsid w:val="00F0456E"/>
    <w:rsid w:val="00F047F6"/>
    <w:rsid w:val="00F05077"/>
    <w:rsid w:val="00F05871"/>
    <w:rsid w:val="00F059E2"/>
    <w:rsid w:val="00F05A8A"/>
    <w:rsid w:val="00F063B2"/>
    <w:rsid w:val="00F06565"/>
    <w:rsid w:val="00F07108"/>
    <w:rsid w:val="00F111D6"/>
    <w:rsid w:val="00F11C9E"/>
    <w:rsid w:val="00F12467"/>
    <w:rsid w:val="00F12F25"/>
    <w:rsid w:val="00F13391"/>
    <w:rsid w:val="00F133BF"/>
    <w:rsid w:val="00F141BB"/>
    <w:rsid w:val="00F1456A"/>
    <w:rsid w:val="00F14725"/>
    <w:rsid w:val="00F14972"/>
    <w:rsid w:val="00F14D8A"/>
    <w:rsid w:val="00F14F68"/>
    <w:rsid w:val="00F14FCE"/>
    <w:rsid w:val="00F15876"/>
    <w:rsid w:val="00F16039"/>
    <w:rsid w:val="00F164E2"/>
    <w:rsid w:val="00F16B31"/>
    <w:rsid w:val="00F1733A"/>
    <w:rsid w:val="00F17AD8"/>
    <w:rsid w:val="00F17CE5"/>
    <w:rsid w:val="00F2016E"/>
    <w:rsid w:val="00F20CEA"/>
    <w:rsid w:val="00F20EAF"/>
    <w:rsid w:val="00F216F8"/>
    <w:rsid w:val="00F21726"/>
    <w:rsid w:val="00F2172D"/>
    <w:rsid w:val="00F218D3"/>
    <w:rsid w:val="00F22B14"/>
    <w:rsid w:val="00F230DA"/>
    <w:rsid w:val="00F23322"/>
    <w:rsid w:val="00F23500"/>
    <w:rsid w:val="00F23750"/>
    <w:rsid w:val="00F239E4"/>
    <w:rsid w:val="00F2463C"/>
    <w:rsid w:val="00F25163"/>
    <w:rsid w:val="00F25FC5"/>
    <w:rsid w:val="00F262BF"/>
    <w:rsid w:val="00F26B93"/>
    <w:rsid w:val="00F27469"/>
    <w:rsid w:val="00F27F48"/>
    <w:rsid w:val="00F30071"/>
    <w:rsid w:val="00F300D1"/>
    <w:rsid w:val="00F30195"/>
    <w:rsid w:val="00F30E34"/>
    <w:rsid w:val="00F312C2"/>
    <w:rsid w:val="00F31A41"/>
    <w:rsid w:val="00F3215F"/>
    <w:rsid w:val="00F32531"/>
    <w:rsid w:val="00F32D0B"/>
    <w:rsid w:val="00F330B0"/>
    <w:rsid w:val="00F3315A"/>
    <w:rsid w:val="00F33C45"/>
    <w:rsid w:val="00F3464B"/>
    <w:rsid w:val="00F3473C"/>
    <w:rsid w:val="00F34DEB"/>
    <w:rsid w:val="00F351E9"/>
    <w:rsid w:val="00F353F2"/>
    <w:rsid w:val="00F353FF"/>
    <w:rsid w:val="00F35476"/>
    <w:rsid w:val="00F355A0"/>
    <w:rsid w:val="00F35780"/>
    <w:rsid w:val="00F362A3"/>
    <w:rsid w:val="00F374D6"/>
    <w:rsid w:val="00F374E3"/>
    <w:rsid w:val="00F375B5"/>
    <w:rsid w:val="00F37B51"/>
    <w:rsid w:val="00F37F65"/>
    <w:rsid w:val="00F37F7A"/>
    <w:rsid w:val="00F4011E"/>
    <w:rsid w:val="00F407DD"/>
    <w:rsid w:val="00F40E90"/>
    <w:rsid w:val="00F4174D"/>
    <w:rsid w:val="00F42334"/>
    <w:rsid w:val="00F42B92"/>
    <w:rsid w:val="00F434BD"/>
    <w:rsid w:val="00F43D6E"/>
    <w:rsid w:val="00F43D78"/>
    <w:rsid w:val="00F43F03"/>
    <w:rsid w:val="00F44102"/>
    <w:rsid w:val="00F44EE5"/>
    <w:rsid w:val="00F45298"/>
    <w:rsid w:val="00F45AE5"/>
    <w:rsid w:val="00F45C9D"/>
    <w:rsid w:val="00F45E67"/>
    <w:rsid w:val="00F462FC"/>
    <w:rsid w:val="00F46CD8"/>
    <w:rsid w:val="00F46FF7"/>
    <w:rsid w:val="00F47120"/>
    <w:rsid w:val="00F471E3"/>
    <w:rsid w:val="00F47908"/>
    <w:rsid w:val="00F47B04"/>
    <w:rsid w:val="00F5003A"/>
    <w:rsid w:val="00F50731"/>
    <w:rsid w:val="00F51FE7"/>
    <w:rsid w:val="00F52187"/>
    <w:rsid w:val="00F53482"/>
    <w:rsid w:val="00F5478C"/>
    <w:rsid w:val="00F547D8"/>
    <w:rsid w:val="00F54FE5"/>
    <w:rsid w:val="00F55324"/>
    <w:rsid w:val="00F55A63"/>
    <w:rsid w:val="00F55EDA"/>
    <w:rsid w:val="00F5633C"/>
    <w:rsid w:val="00F56829"/>
    <w:rsid w:val="00F60347"/>
    <w:rsid w:val="00F608C2"/>
    <w:rsid w:val="00F609FD"/>
    <w:rsid w:val="00F60CA3"/>
    <w:rsid w:val="00F60E86"/>
    <w:rsid w:val="00F6103D"/>
    <w:rsid w:val="00F61864"/>
    <w:rsid w:val="00F61BEB"/>
    <w:rsid w:val="00F61FFF"/>
    <w:rsid w:val="00F63052"/>
    <w:rsid w:val="00F63380"/>
    <w:rsid w:val="00F63AAF"/>
    <w:rsid w:val="00F6410C"/>
    <w:rsid w:val="00F647C0"/>
    <w:rsid w:val="00F648ED"/>
    <w:rsid w:val="00F64A2A"/>
    <w:rsid w:val="00F64B24"/>
    <w:rsid w:val="00F64BEB"/>
    <w:rsid w:val="00F6548F"/>
    <w:rsid w:val="00F6577D"/>
    <w:rsid w:val="00F6579D"/>
    <w:rsid w:val="00F65918"/>
    <w:rsid w:val="00F65A4C"/>
    <w:rsid w:val="00F65E49"/>
    <w:rsid w:val="00F66B22"/>
    <w:rsid w:val="00F672D8"/>
    <w:rsid w:val="00F67375"/>
    <w:rsid w:val="00F7006C"/>
    <w:rsid w:val="00F707C6"/>
    <w:rsid w:val="00F709EB"/>
    <w:rsid w:val="00F70A3C"/>
    <w:rsid w:val="00F70A42"/>
    <w:rsid w:val="00F7172B"/>
    <w:rsid w:val="00F71855"/>
    <w:rsid w:val="00F71975"/>
    <w:rsid w:val="00F71AC0"/>
    <w:rsid w:val="00F71F84"/>
    <w:rsid w:val="00F7219B"/>
    <w:rsid w:val="00F731FE"/>
    <w:rsid w:val="00F73472"/>
    <w:rsid w:val="00F73BA3"/>
    <w:rsid w:val="00F740A3"/>
    <w:rsid w:val="00F74C4D"/>
    <w:rsid w:val="00F74EAC"/>
    <w:rsid w:val="00F75D5D"/>
    <w:rsid w:val="00F76E24"/>
    <w:rsid w:val="00F77010"/>
    <w:rsid w:val="00F77C5C"/>
    <w:rsid w:val="00F81716"/>
    <w:rsid w:val="00F81910"/>
    <w:rsid w:val="00F81D41"/>
    <w:rsid w:val="00F81F92"/>
    <w:rsid w:val="00F824DA"/>
    <w:rsid w:val="00F828CF"/>
    <w:rsid w:val="00F82EF5"/>
    <w:rsid w:val="00F83053"/>
    <w:rsid w:val="00F8314C"/>
    <w:rsid w:val="00F836A4"/>
    <w:rsid w:val="00F83758"/>
    <w:rsid w:val="00F83857"/>
    <w:rsid w:val="00F83858"/>
    <w:rsid w:val="00F843B2"/>
    <w:rsid w:val="00F84D32"/>
    <w:rsid w:val="00F855FD"/>
    <w:rsid w:val="00F858D5"/>
    <w:rsid w:val="00F8679D"/>
    <w:rsid w:val="00F87052"/>
    <w:rsid w:val="00F901C6"/>
    <w:rsid w:val="00F901DA"/>
    <w:rsid w:val="00F9050D"/>
    <w:rsid w:val="00F91E74"/>
    <w:rsid w:val="00F91E97"/>
    <w:rsid w:val="00F91EA1"/>
    <w:rsid w:val="00F928AC"/>
    <w:rsid w:val="00F92B7E"/>
    <w:rsid w:val="00F92F41"/>
    <w:rsid w:val="00F92FDD"/>
    <w:rsid w:val="00F9320C"/>
    <w:rsid w:val="00F93B61"/>
    <w:rsid w:val="00F940E2"/>
    <w:rsid w:val="00F949AA"/>
    <w:rsid w:val="00F959A9"/>
    <w:rsid w:val="00F96CA5"/>
    <w:rsid w:val="00F971C0"/>
    <w:rsid w:val="00F978D3"/>
    <w:rsid w:val="00F9792E"/>
    <w:rsid w:val="00FA0021"/>
    <w:rsid w:val="00FA14B7"/>
    <w:rsid w:val="00FA1C96"/>
    <w:rsid w:val="00FA1D65"/>
    <w:rsid w:val="00FA2E36"/>
    <w:rsid w:val="00FA343E"/>
    <w:rsid w:val="00FA467C"/>
    <w:rsid w:val="00FA581F"/>
    <w:rsid w:val="00FA6047"/>
    <w:rsid w:val="00FB01DE"/>
    <w:rsid w:val="00FB04F6"/>
    <w:rsid w:val="00FB0984"/>
    <w:rsid w:val="00FB2279"/>
    <w:rsid w:val="00FB26ED"/>
    <w:rsid w:val="00FB2E8B"/>
    <w:rsid w:val="00FB2F2B"/>
    <w:rsid w:val="00FB3373"/>
    <w:rsid w:val="00FB3470"/>
    <w:rsid w:val="00FB357F"/>
    <w:rsid w:val="00FB37C0"/>
    <w:rsid w:val="00FB4A3B"/>
    <w:rsid w:val="00FB5580"/>
    <w:rsid w:val="00FB558B"/>
    <w:rsid w:val="00FB579D"/>
    <w:rsid w:val="00FB58AB"/>
    <w:rsid w:val="00FB5CF5"/>
    <w:rsid w:val="00FB5D3C"/>
    <w:rsid w:val="00FB68A9"/>
    <w:rsid w:val="00FB755C"/>
    <w:rsid w:val="00FB797A"/>
    <w:rsid w:val="00FB7E10"/>
    <w:rsid w:val="00FC0C86"/>
    <w:rsid w:val="00FC191F"/>
    <w:rsid w:val="00FC20D2"/>
    <w:rsid w:val="00FC2635"/>
    <w:rsid w:val="00FC2EA5"/>
    <w:rsid w:val="00FC2F49"/>
    <w:rsid w:val="00FC3AA6"/>
    <w:rsid w:val="00FC3BE4"/>
    <w:rsid w:val="00FC4292"/>
    <w:rsid w:val="00FC4CAA"/>
    <w:rsid w:val="00FC51BC"/>
    <w:rsid w:val="00FC5947"/>
    <w:rsid w:val="00FC6508"/>
    <w:rsid w:val="00FC66CD"/>
    <w:rsid w:val="00FC6E9B"/>
    <w:rsid w:val="00FC71AB"/>
    <w:rsid w:val="00FC727D"/>
    <w:rsid w:val="00FC76BD"/>
    <w:rsid w:val="00FC7911"/>
    <w:rsid w:val="00FC7ACD"/>
    <w:rsid w:val="00FD002C"/>
    <w:rsid w:val="00FD00D4"/>
    <w:rsid w:val="00FD0574"/>
    <w:rsid w:val="00FD1476"/>
    <w:rsid w:val="00FD1B58"/>
    <w:rsid w:val="00FD2242"/>
    <w:rsid w:val="00FD2446"/>
    <w:rsid w:val="00FD2CBE"/>
    <w:rsid w:val="00FD31BF"/>
    <w:rsid w:val="00FD3881"/>
    <w:rsid w:val="00FD3BD2"/>
    <w:rsid w:val="00FD3E07"/>
    <w:rsid w:val="00FD408A"/>
    <w:rsid w:val="00FD446C"/>
    <w:rsid w:val="00FD460F"/>
    <w:rsid w:val="00FD4A7D"/>
    <w:rsid w:val="00FD4B0A"/>
    <w:rsid w:val="00FD4BB0"/>
    <w:rsid w:val="00FD4E81"/>
    <w:rsid w:val="00FD597D"/>
    <w:rsid w:val="00FD5E24"/>
    <w:rsid w:val="00FD61E9"/>
    <w:rsid w:val="00FD6322"/>
    <w:rsid w:val="00FD6912"/>
    <w:rsid w:val="00FE08F1"/>
    <w:rsid w:val="00FE0954"/>
    <w:rsid w:val="00FE0BC2"/>
    <w:rsid w:val="00FE0DCD"/>
    <w:rsid w:val="00FE11A4"/>
    <w:rsid w:val="00FE1645"/>
    <w:rsid w:val="00FE2176"/>
    <w:rsid w:val="00FE2185"/>
    <w:rsid w:val="00FE229B"/>
    <w:rsid w:val="00FE26C9"/>
    <w:rsid w:val="00FE2ACC"/>
    <w:rsid w:val="00FE3108"/>
    <w:rsid w:val="00FE3502"/>
    <w:rsid w:val="00FE362B"/>
    <w:rsid w:val="00FE36A8"/>
    <w:rsid w:val="00FE38EA"/>
    <w:rsid w:val="00FE3965"/>
    <w:rsid w:val="00FE3BBF"/>
    <w:rsid w:val="00FE4022"/>
    <w:rsid w:val="00FE53F7"/>
    <w:rsid w:val="00FE58A3"/>
    <w:rsid w:val="00FE5D24"/>
    <w:rsid w:val="00FE5D76"/>
    <w:rsid w:val="00FE6C2E"/>
    <w:rsid w:val="00FE704D"/>
    <w:rsid w:val="00FE71C7"/>
    <w:rsid w:val="00FE748F"/>
    <w:rsid w:val="00FE7712"/>
    <w:rsid w:val="00FE795A"/>
    <w:rsid w:val="00FE7D4B"/>
    <w:rsid w:val="00FF0170"/>
    <w:rsid w:val="00FF05F6"/>
    <w:rsid w:val="00FF0769"/>
    <w:rsid w:val="00FF19B3"/>
    <w:rsid w:val="00FF1A95"/>
    <w:rsid w:val="00FF1E84"/>
    <w:rsid w:val="00FF2475"/>
    <w:rsid w:val="00FF2626"/>
    <w:rsid w:val="00FF2890"/>
    <w:rsid w:val="00FF38AE"/>
    <w:rsid w:val="00FF3FE8"/>
    <w:rsid w:val="00FF4A37"/>
    <w:rsid w:val="00FF4B03"/>
    <w:rsid w:val="00FF4D2F"/>
    <w:rsid w:val="00FF5100"/>
    <w:rsid w:val="00FF54AD"/>
    <w:rsid w:val="00FF707A"/>
    <w:rsid w:val="00FF77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0026576F"/>
  <w15:docId w15:val="{9181D3B4-A36A-40BB-8AFF-B8512F8BAC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iPriority="99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26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192632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rsid w:val="00192632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rsid w:val="00192632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192632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19263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19263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0"/>
      <w:szCs w:val="30"/>
    </w:rPr>
  </w:style>
  <w:style w:type="paragraph" w:styleId="Heading7">
    <w:name w:val="heading 7"/>
    <w:basedOn w:val="Normal"/>
    <w:next w:val="Normal"/>
    <w:qFormat/>
    <w:rsid w:val="0019263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2"/>
      <w:szCs w:val="32"/>
    </w:rPr>
  </w:style>
  <w:style w:type="paragraph" w:styleId="Heading8">
    <w:name w:val="heading 8"/>
    <w:basedOn w:val="Normal"/>
    <w:next w:val="Normal"/>
    <w:qFormat/>
    <w:rsid w:val="0019263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firstLine="1080"/>
      <w:outlineLvl w:val="7"/>
    </w:pPr>
    <w:rPr>
      <w:rFonts w:ascii="Times New Roman" w:hAnsi="Times New Roman" w:cs="EucrosiaUPC"/>
      <w:sz w:val="30"/>
      <w:szCs w:val="30"/>
    </w:rPr>
  </w:style>
  <w:style w:type="paragraph" w:styleId="Heading9">
    <w:name w:val="heading 9"/>
    <w:basedOn w:val="Normal"/>
    <w:next w:val="Normal"/>
    <w:qFormat/>
    <w:rsid w:val="0019263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92632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1926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1926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192632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192632"/>
    <w:rPr>
      <w:rFonts w:cs="Times New Roman"/>
      <w:b/>
      <w:bCs/>
    </w:rPr>
  </w:style>
  <w:style w:type="paragraph" w:styleId="ListBullet">
    <w:name w:val="List Bullet"/>
    <w:basedOn w:val="Normal"/>
    <w:rsid w:val="00192632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192632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192632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192632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192632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192632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192632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192632"/>
    <w:pPr>
      <w:ind w:left="284"/>
    </w:pPr>
  </w:style>
  <w:style w:type="paragraph" w:customStyle="1" w:styleId="AAFrameAddress">
    <w:name w:val="AA Frame Address"/>
    <w:basedOn w:val="Heading1"/>
    <w:rsid w:val="00192632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192632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192632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192632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192632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192632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192632"/>
    <w:pPr>
      <w:ind w:left="851" w:hanging="284"/>
    </w:pPr>
  </w:style>
  <w:style w:type="paragraph" w:styleId="Index4">
    <w:name w:val="index 4"/>
    <w:basedOn w:val="Normal"/>
    <w:next w:val="Normal"/>
    <w:semiHidden/>
    <w:rsid w:val="00192632"/>
    <w:pPr>
      <w:ind w:left="1135" w:hanging="284"/>
    </w:pPr>
  </w:style>
  <w:style w:type="paragraph" w:styleId="Index6">
    <w:name w:val="index 6"/>
    <w:basedOn w:val="Normal"/>
    <w:next w:val="Normal"/>
    <w:semiHidden/>
    <w:rsid w:val="00192632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192632"/>
    <w:pPr>
      <w:ind w:left="1418" w:hanging="284"/>
    </w:pPr>
  </w:style>
  <w:style w:type="paragraph" w:styleId="Index7">
    <w:name w:val="index 7"/>
    <w:basedOn w:val="Normal"/>
    <w:next w:val="Normal"/>
    <w:semiHidden/>
    <w:rsid w:val="00192632"/>
    <w:pPr>
      <w:ind w:left="1985" w:hanging="284"/>
    </w:pPr>
  </w:style>
  <w:style w:type="paragraph" w:styleId="Index8">
    <w:name w:val="index 8"/>
    <w:basedOn w:val="Normal"/>
    <w:next w:val="Normal"/>
    <w:semiHidden/>
    <w:rsid w:val="00192632"/>
    <w:pPr>
      <w:ind w:left="2269" w:hanging="284"/>
    </w:pPr>
  </w:style>
  <w:style w:type="paragraph" w:styleId="Index9">
    <w:name w:val="index 9"/>
    <w:basedOn w:val="Normal"/>
    <w:next w:val="Normal"/>
    <w:semiHidden/>
    <w:rsid w:val="00192632"/>
    <w:pPr>
      <w:ind w:left="2552" w:hanging="284"/>
    </w:pPr>
  </w:style>
  <w:style w:type="paragraph" w:styleId="TOC2">
    <w:name w:val="toc 2"/>
    <w:basedOn w:val="Normal"/>
    <w:next w:val="Normal"/>
    <w:semiHidden/>
    <w:rsid w:val="0019263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19263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192632"/>
    <w:pPr>
      <w:ind w:left="851"/>
    </w:pPr>
  </w:style>
  <w:style w:type="paragraph" w:styleId="TOC5">
    <w:name w:val="toc 5"/>
    <w:basedOn w:val="Normal"/>
    <w:next w:val="Normal"/>
    <w:semiHidden/>
    <w:rsid w:val="00192632"/>
    <w:pPr>
      <w:ind w:left="1134"/>
    </w:pPr>
  </w:style>
  <w:style w:type="paragraph" w:styleId="TOC6">
    <w:name w:val="toc 6"/>
    <w:basedOn w:val="Normal"/>
    <w:next w:val="Normal"/>
    <w:semiHidden/>
    <w:rsid w:val="00192632"/>
    <w:pPr>
      <w:ind w:left="1418"/>
    </w:pPr>
  </w:style>
  <w:style w:type="paragraph" w:styleId="TOC7">
    <w:name w:val="toc 7"/>
    <w:basedOn w:val="Normal"/>
    <w:next w:val="Normal"/>
    <w:semiHidden/>
    <w:rsid w:val="00192632"/>
    <w:pPr>
      <w:ind w:left="1701"/>
    </w:pPr>
  </w:style>
  <w:style w:type="paragraph" w:styleId="TOC8">
    <w:name w:val="toc 8"/>
    <w:basedOn w:val="Normal"/>
    <w:next w:val="Normal"/>
    <w:semiHidden/>
    <w:rsid w:val="00192632"/>
    <w:pPr>
      <w:ind w:left="1985"/>
    </w:pPr>
  </w:style>
  <w:style w:type="paragraph" w:styleId="TOC9">
    <w:name w:val="toc 9"/>
    <w:basedOn w:val="Normal"/>
    <w:next w:val="Normal"/>
    <w:semiHidden/>
    <w:rsid w:val="00192632"/>
    <w:pPr>
      <w:ind w:left="2268"/>
    </w:pPr>
  </w:style>
  <w:style w:type="paragraph" w:styleId="TableofFigures">
    <w:name w:val="table of figures"/>
    <w:basedOn w:val="Normal"/>
    <w:next w:val="Normal"/>
    <w:semiHidden/>
    <w:rsid w:val="00192632"/>
    <w:pPr>
      <w:ind w:left="567" w:hanging="567"/>
    </w:pPr>
  </w:style>
  <w:style w:type="paragraph" w:styleId="ListBullet5">
    <w:name w:val="List Bullet 5"/>
    <w:basedOn w:val="Normal"/>
    <w:rsid w:val="00192632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Char Char Char,Body Char Char"/>
    <w:basedOn w:val="Normal"/>
    <w:link w:val="BodyTextChar"/>
    <w:rsid w:val="00192632"/>
    <w:pPr>
      <w:spacing w:after="120"/>
    </w:pPr>
  </w:style>
  <w:style w:type="paragraph" w:styleId="BodyTextFirstIndent">
    <w:name w:val="Body Text First Indent"/>
    <w:basedOn w:val="BodyText"/>
    <w:rsid w:val="00192632"/>
    <w:pPr>
      <w:ind w:firstLine="284"/>
    </w:pPr>
  </w:style>
  <w:style w:type="paragraph" w:styleId="BodyTextIndent">
    <w:name w:val="Body Text Indent"/>
    <w:basedOn w:val="Normal"/>
    <w:rsid w:val="00192632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rsid w:val="00192632"/>
    <w:pPr>
      <w:ind w:left="284" w:firstLine="284"/>
    </w:pPr>
  </w:style>
  <w:style w:type="character" w:styleId="Strong">
    <w:name w:val="Strong"/>
    <w:qFormat/>
    <w:rsid w:val="00192632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192632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192632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192632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192632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192632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19263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19263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192632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192632"/>
    <w:pPr>
      <w:framePr w:h="1054" w:wrap="around" w:y="5920"/>
    </w:pPr>
  </w:style>
  <w:style w:type="paragraph" w:customStyle="1" w:styleId="ReportHeading3">
    <w:name w:val="ReportHeading3"/>
    <w:basedOn w:val="ReportHeading2"/>
    <w:rsid w:val="00192632"/>
    <w:pPr>
      <w:framePr w:h="443" w:wrap="around" w:y="8223"/>
    </w:pPr>
  </w:style>
  <w:style w:type="paragraph" w:customStyle="1" w:styleId="a">
    <w:name w:val="¢éÍ¤ÇÒÁ"/>
    <w:basedOn w:val="Normal"/>
    <w:rsid w:val="001926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192632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192632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192632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19263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192632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192632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1926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1926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1926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0">
    <w:name w:val="ºÇ¡"/>
    <w:basedOn w:val="Normal"/>
    <w:rsid w:val="001926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rsid w:val="001926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3">
    <w:name w:val="Body Text 3"/>
    <w:basedOn w:val="Normal"/>
    <w:rsid w:val="00192632"/>
    <w:pPr>
      <w:jc w:val="both"/>
    </w:pPr>
    <w:rPr>
      <w:sz w:val="32"/>
      <w:szCs w:val="32"/>
    </w:rPr>
  </w:style>
  <w:style w:type="character" w:styleId="PageNumber">
    <w:name w:val="page number"/>
    <w:basedOn w:val="DefaultParagraphFont"/>
    <w:rsid w:val="00B823F7"/>
  </w:style>
  <w:style w:type="paragraph" w:styleId="BalloonText">
    <w:name w:val="Balloon Text"/>
    <w:basedOn w:val="Normal"/>
    <w:semiHidden/>
    <w:rsid w:val="00B823F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E622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">
    <w:name w:val="block"/>
    <w:aliases w:val="b,b + Angsana New,Bold,Thai Distributed Justification,Left:  0...."/>
    <w:basedOn w:val="BodyText"/>
    <w:rsid w:val="00677B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BodyTextChar">
    <w:name w:val="Body Text Char"/>
    <w:aliases w:val="bt Char,body text Char,Body Char,Body Char Char Char Char,Body Char Char Char1"/>
    <w:link w:val="BodyText"/>
    <w:rsid w:val="00851ACB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,a4 + Angsana New,15 pt,Left:  -0.05&quot;,Right:  -0.05&quot;,Lin...,...,Before:  3 pt,Line spacing:  At l..."/>
    <w:basedOn w:val="Normal"/>
    <w:rsid w:val="007871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30">
    <w:name w:val="?????3????"/>
    <w:basedOn w:val="Normal"/>
    <w:rsid w:val="004778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index">
    <w:name w:val="index"/>
    <w:aliases w:val="ix"/>
    <w:basedOn w:val="BodyText"/>
    <w:rsid w:val="00BD59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NormalWeb">
    <w:name w:val="Normal (Web)"/>
    <w:basedOn w:val="Normal"/>
    <w:rsid w:val="00182F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hAnsi="Tahoma" w:cs="Tahoma"/>
      <w:sz w:val="24"/>
      <w:szCs w:val="24"/>
    </w:rPr>
  </w:style>
  <w:style w:type="paragraph" w:customStyle="1" w:styleId="AccPolicyalternative">
    <w:name w:val="Acc Policy alternative"/>
    <w:basedOn w:val="Normal"/>
    <w:link w:val="AccPolicyalternativeChar"/>
    <w:autoRedefine/>
    <w:rsid w:val="00911C8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540" w:right="-25"/>
      <w:jc w:val="both"/>
    </w:pPr>
    <w:rPr>
      <w:rFonts w:ascii="Angsana New" w:hAnsi="Angsana New"/>
      <w:b/>
      <w:sz w:val="28"/>
      <w:szCs w:val="28"/>
      <w:lang w:eastAsia="en-GB"/>
    </w:rPr>
  </w:style>
  <w:style w:type="character" w:customStyle="1" w:styleId="AccPolicyalternativeChar">
    <w:name w:val="Acc Policy alternative Char"/>
    <w:link w:val="AccPolicyalternative"/>
    <w:rsid w:val="00911C85"/>
    <w:rPr>
      <w:rFonts w:ascii="Angsana New" w:hAnsi="Angsana New"/>
      <w:b/>
      <w:sz w:val="28"/>
      <w:szCs w:val="28"/>
      <w:lang w:eastAsia="en-GB"/>
    </w:rPr>
  </w:style>
  <w:style w:type="paragraph" w:customStyle="1" w:styleId="Default">
    <w:name w:val="Default"/>
    <w:rsid w:val="00B84D73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a2">
    <w:name w:val="???????"/>
    <w:basedOn w:val="Normal"/>
    <w:rsid w:val="00F91E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3">
    <w:name w:val="??"/>
    <w:basedOn w:val="Normal"/>
    <w:rsid w:val="000A2E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character" w:styleId="CommentReference">
    <w:name w:val="annotation reference"/>
    <w:semiHidden/>
    <w:rsid w:val="00FF4D2F"/>
    <w:rPr>
      <w:sz w:val="16"/>
      <w:szCs w:val="18"/>
    </w:rPr>
  </w:style>
  <w:style w:type="paragraph" w:styleId="CommentText">
    <w:name w:val="annotation text"/>
    <w:basedOn w:val="Normal"/>
    <w:semiHidden/>
    <w:rsid w:val="00FF4D2F"/>
    <w:rPr>
      <w:rFonts w:cs="Cordia New"/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FF4D2F"/>
    <w:rPr>
      <w:b/>
      <w:bCs/>
    </w:rPr>
  </w:style>
  <w:style w:type="paragraph" w:styleId="ListParagraph">
    <w:name w:val="List Paragraph"/>
    <w:basedOn w:val="Normal"/>
    <w:uiPriority w:val="34"/>
    <w:qFormat/>
    <w:rsid w:val="00AD32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character" w:customStyle="1" w:styleId="HeaderChar">
    <w:name w:val="Header Char"/>
    <w:link w:val="Header"/>
    <w:uiPriority w:val="99"/>
    <w:rsid w:val="00193FF3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rsid w:val="00193FF3"/>
    <w:rPr>
      <w:rFonts w:ascii="Arial" w:hAnsi="Arial"/>
      <w:sz w:val="18"/>
      <w:szCs w:val="18"/>
    </w:rPr>
  </w:style>
  <w:style w:type="paragraph" w:styleId="Revision">
    <w:name w:val="Revision"/>
    <w:hidden/>
    <w:uiPriority w:val="99"/>
    <w:semiHidden/>
    <w:rsid w:val="00504260"/>
    <w:rPr>
      <w:rFonts w:ascii="Arial" w:hAnsi="Arial"/>
      <w:sz w:val="18"/>
      <w:szCs w:val="22"/>
    </w:rPr>
  </w:style>
  <w:style w:type="paragraph" w:customStyle="1" w:styleId="RNormal">
    <w:name w:val="RNormal"/>
    <w:basedOn w:val="Normal"/>
    <w:rsid w:val="000151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styleId="FootnoteText">
    <w:name w:val="footnote text"/>
    <w:aliases w:val="ft"/>
    <w:basedOn w:val="Normal"/>
    <w:link w:val="FootnoteTextChar"/>
    <w:semiHidden/>
    <w:unhideWhenUsed/>
    <w:rsid w:val="000151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sz w:val="20"/>
      <w:szCs w:val="20"/>
      <w:lang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0151A7"/>
    <w:rPr>
      <w:rFonts w:cs="Times New Roman"/>
      <w:lang w:bidi="ar-SA"/>
    </w:rPr>
  </w:style>
  <w:style w:type="character" w:styleId="FootnoteReference">
    <w:name w:val="footnote reference"/>
    <w:basedOn w:val="DefaultParagraphFont"/>
    <w:uiPriority w:val="99"/>
    <w:semiHidden/>
    <w:unhideWhenUsed/>
    <w:rsid w:val="000151A7"/>
    <w:rPr>
      <w:vertAlign w:val="superscript"/>
    </w:rPr>
  </w:style>
  <w:style w:type="paragraph" w:customStyle="1" w:styleId="FSContent">
    <w:name w:val="FS_Content"/>
    <w:basedOn w:val="Normal"/>
    <w:link w:val="FSContentChar"/>
    <w:qFormat/>
    <w:rsid w:val="00495B2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/>
      <w:jc w:val="thaiDistribute"/>
    </w:pPr>
    <w:rPr>
      <w:rFonts w:ascii="Angsana New" w:hAnsi="Angsana New"/>
      <w:sz w:val="30"/>
      <w:szCs w:val="30"/>
      <w:lang w:val="x-none" w:eastAsia="x-none"/>
    </w:rPr>
  </w:style>
  <w:style w:type="character" w:customStyle="1" w:styleId="FSContentChar">
    <w:name w:val="FS_Content Char"/>
    <w:link w:val="FSContent"/>
    <w:rsid w:val="00495B23"/>
    <w:rPr>
      <w:rFonts w:ascii="Angsana New" w:hAnsi="Angsana New"/>
      <w:sz w:val="30"/>
      <w:szCs w:val="30"/>
      <w:lang w:val="x-none" w:eastAsia="x-none"/>
    </w:rPr>
  </w:style>
  <w:style w:type="paragraph" w:customStyle="1" w:styleId="AccPolicyHeading">
    <w:name w:val="Acc Policy Heading"/>
    <w:basedOn w:val="BodyText"/>
    <w:link w:val="AccPolicyHeadingChar"/>
    <w:autoRedefine/>
    <w:rsid w:val="00F553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eastAsia="Calibri" w:hAnsi="Angsana New"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rsid w:val="00F55324"/>
    <w:rPr>
      <w:rFonts w:ascii="Angsana New" w:eastAsia="Calibri" w:hAnsi="Angsana New"/>
      <w:sz w:val="30"/>
      <w:szCs w:val="30"/>
      <w:lang w:val="en-GB"/>
    </w:rPr>
  </w:style>
  <w:style w:type="paragraph" w:customStyle="1" w:styleId="acctmergecolhdg">
    <w:name w:val="acct merge col hdg"/>
    <w:aliases w:val="mh"/>
    <w:basedOn w:val="Normal"/>
    <w:rsid w:val="002C4F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character" w:customStyle="1" w:styleId="Heading6Char">
    <w:name w:val="Heading 6 Char"/>
    <w:link w:val="Heading6"/>
    <w:rsid w:val="002C4FD1"/>
    <w:rPr>
      <w:rFonts w:cs="EucrosiaUPC"/>
      <w:b/>
      <w:bCs/>
      <w:sz w:val="30"/>
      <w:szCs w:val="30"/>
    </w:rPr>
  </w:style>
  <w:style w:type="character" w:customStyle="1" w:styleId="BodyTextFirstIndent2Char">
    <w:name w:val="Body Text First Indent 2 Char"/>
    <w:link w:val="BodyTextFirstIndent2"/>
    <w:rsid w:val="002C4FD1"/>
    <w:rPr>
      <w:rFonts w:ascii="Arial" w:hAnsi="Arial"/>
      <w:sz w:val="18"/>
      <w:szCs w:val="18"/>
    </w:rPr>
  </w:style>
  <w:style w:type="character" w:customStyle="1" w:styleId="BodyText2Char">
    <w:name w:val="Body Text 2 Char"/>
    <w:link w:val="BodyText2"/>
    <w:rsid w:val="002C4FD1"/>
    <w:rPr>
      <w:rFonts w:ascii="Book Antiqua" w:hAnsi="Book Antiqua"/>
      <w:sz w:val="22"/>
      <w:szCs w:val="22"/>
    </w:rPr>
  </w:style>
  <w:style w:type="paragraph" w:styleId="BodyTextIndent2">
    <w:name w:val="Body Text Indent 2"/>
    <w:basedOn w:val="Normal"/>
    <w:link w:val="BodyTextIndent2Char"/>
    <w:semiHidden/>
    <w:unhideWhenUsed/>
    <w:rsid w:val="00F23322"/>
    <w:pPr>
      <w:spacing w:after="120" w:line="480" w:lineRule="auto"/>
      <w:ind w:left="360"/>
    </w:pPr>
    <w:rPr>
      <w:szCs w:val="22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F23322"/>
    <w:rPr>
      <w:rFonts w:ascii="Arial" w:hAnsi="Arial"/>
      <w:sz w:val="18"/>
      <w:szCs w:val="22"/>
    </w:rPr>
  </w:style>
  <w:style w:type="paragraph" w:customStyle="1" w:styleId="E">
    <w:name w:val="ª×èÍºÃÔÉÑ· E"/>
    <w:basedOn w:val="Normal"/>
    <w:rsid w:val="00DE16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character" w:styleId="LineNumber">
    <w:name w:val="line number"/>
    <w:basedOn w:val="DefaultParagraphFont"/>
    <w:semiHidden/>
    <w:unhideWhenUsed/>
    <w:rsid w:val="00A4059E"/>
  </w:style>
  <w:style w:type="paragraph" w:styleId="NoSpacing">
    <w:name w:val="No Spacing"/>
    <w:uiPriority w:val="1"/>
    <w:qFormat/>
    <w:rsid w:val="003D094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acctmainheading">
    <w:name w:val="acct main heading"/>
    <w:aliases w:val="am"/>
    <w:basedOn w:val="Normal"/>
    <w:rsid w:val="003A505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character" w:customStyle="1" w:styleId="BodyTextChar1">
    <w:name w:val="Body Text Char1"/>
    <w:aliases w:val="bt Char1,body text Char1,Body Char1,Body Char Char Char Char1"/>
    <w:basedOn w:val="DefaultParagraphFont"/>
    <w:uiPriority w:val="99"/>
    <w:locked/>
    <w:rsid w:val="00374EB4"/>
    <w:rPr>
      <w:rFonts w:ascii="Arial" w:hAnsi="Arial" w:cs="Angsana New"/>
      <w:sz w:val="22"/>
      <w:szCs w:val="22"/>
    </w:rPr>
  </w:style>
  <w:style w:type="paragraph" w:customStyle="1" w:styleId="Pa47">
    <w:name w:val="Pa47"/>
    <w:basedOn w:val="Normal"/>
    <w:next w:val="Normal"/>
    <w:uiPriority w:val="99"/>
    <w:rsid w:val="00A353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paragraph" w:customStyle="1" w:styleId="acctcolumnheading">
    <w:name w:val="acct column heading"/>
    <w:aliases w:val="ac"/>
    <w:basedOn w:val="Normal"/>
    <w:uiPriority w:val="99"/>
    <w:rsid w:val="00A538E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character" w:styleId="Emphasis">
    <w:name w:val="Emphasis"/>
    <w:basedOn w:val="DefaultParagraphFont"/>
    <w:qFormat/>
    <w:rsid w:val="00E9006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37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9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0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9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9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3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6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1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9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7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3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4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9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1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7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5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3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8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2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9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3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1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8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3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2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4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4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1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6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2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0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7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7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5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4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66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sedDateOne xmlns="9DAF9B7D-13E8-41C8-8F99-87AA632D60A4" xsi:nil="true"/>
    <KPMGComments xmlns="9DAF9B7D-13E8-41C8-8F99-87AA632D60A4" xsi:nil="true"/>
    <eAuditReference xmlns="9DAF9B7D-13E8-41C8-8F99-87AA632D60A4" xsi:nil="true"/>
    <ReminderEmailGenerate xmlns="9DAF9B7D-13E8-41C8-8F99-87AA632D60A4" xsi:nil="true"/>
    <PBCName xmlns="9DAF9B7D-13E8-41C8-8F99-87AA632D60A4">Q1 22</PBCName>
    <PBCRequestedBy xmlns="9DAF9B7D-13E8-41C8-8F99-87AA632D60A4" xsi:nil="true"/>
    <ClientReportedDelayOne xmlns="9DAF9B7D-13E8-41C8-8F99-87AA632D60A4" xsi:nil="true"/>
    <ReasonForDelayOne xmlns="9DAF9B7D-13E8-41C8-8F99-87AA632D60A4" xsi:nil="true"/>
    <DocumentUploadedDate xmlns="9DAF9B7D-13E8-41C8-8F99-87AA632D60A4" xsi:nil="true"/>
    <RevisedDateTwo xmlns="9DAF9B7D-13E8-41C8-8F99-87AA632D60A4" xsi:nil="true"/>
    <ClientContact xmlns="9DAF9B7D-13E8-41C8-8F99-87AA632D60A4"/>
    <ClientReportedDelayTwo xmlns="9DAF9B7D-13E8-41C8-8F99-87AA632D60A4" xsi:nil="true"/>
    <ReasonForDelayThree xmlns="9DAF9B7D-13E8-41C8-8F99-87AA632D60A4" xsi:nil="true"/>
    <PBCCompletedOn xmlns="9DAF9B7D-13E8-41C8-8F99-87AA632D60A4" xsi:nil="true"/>
    <Originalduedate xmlns="9DAF9B7D-13E8-41C8-8F99-87AA632D60A4" xsi:nil="true"/>
    <IsRevised xmlns="9DAF9B7D-13E8-41C8-8F99-87AA632D60A4" xsi:nil="true"/>
    <AdditionalDetails xmlns="9DAF9B7D-13E8-41C8-8F99-87AA632D60A4" xsi:nil="true"/>
    <FinalDueDate xmlns="9DAF9B7D-13E8-41C8-8F99-87AA632D60A4" xsi:nil="true"/>
    <ClientComments xmlns="9DAF9B7D-13E8-41C8-8F99-87AA632D60A4" xsi:nil="true"/>
    <PBCID xmlns="9DAF9B7D-13E8-41C8-8F99-87AA632D60A4">16</PBCID>
    <PBCReceivedOn xmlns="9DAF9B7D-13E8-41C8-8F99-87AA632D60A4">2022-05-06T16:00:00+00:00</PBCReceivedOn>
    <ProvidedDate xmlns="9DAF9B7D-13E8-41C8-8F99-87AA632D60A4" xsi:nil="true"/>
    <RevisedDateThree xmlns="9DAF9B7D-13E8-41C8-8F99-87AA632D60A4" xsi:nil="true"/>
    <DetailedDescription xmlns="9DAF9B7D-13E8-41C8-8F99-87AA632D60A4">-</DetailedDescription>
    <FlagAfterTheDueDate xmlns="9DAF9B7D-13E8-41C8-8F99-87AA632D60A4" xsi:nil="true"/>
    <DocumentNames xmlns="9DAF9B7D-13E8-41C8-8F99-87AA632D60A4" xsi:nil="true"/>
    <PBCStatus xmlns="9DAF9B7D-13E8-41C8-8F99-87AA632D60A4" xsi:nil="true"/>
    <StatusChangedToOpen xmlns="9DAF9B7D-13E8-41C8-8F99-87AA632D60A4" xsi:nil="true"/>
    <PBCType xmlns="9DAF9B7D-13E8-41C8-8F99-87AA632D60A4" xsi:nil="true"/>
    <ClientReportedDelayThree xmlns="9DAF9B7D-13E8-41C8-8F99-87AA632D60A4" xsi:nil="true"/>
    <UAuditIsUpdated xmlns="9DAF9B7D-13E8-41C8-8F99-87AA632D60A4">1</UAuditIsUpdated>
    <PBCCategory xmlns="9DAF9B7D-13E8-41C8-8F99-87AA632D60A4">8</PBCCategory>
    <ReasonForDelayTwo xmlns="9DAF9B7D-13E8-41C8-8F99-87AA632D60A4" xsi:nil="true"/>
    <KPMGContact xmlns="9DAF9B7D-13E8-41C8-8F99-87AA632D60A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BCDocument" ma:contentTypeID="0x010100316F22CA15254FD88A9A38B06C35BF8000C5C5E4B86D6639449032100615432560" ma:contentTypeVersion="0" ma:contentTypeDescription="PBCDocument Content Type is used for maintaing PBC documents and uploading client documents." ma:contentTypeScope="" ma:versionID="147cee2880e7e23bad92a9daec78836d">
  <xsd:schema xmlns:xsd="http://www.w3.org/2001/XMLSchema" xmlns:xs="http://www.w3.org/2001/XMLSchema" xmlns:p="http://schemas.microsoft.com/office/2006/metadata/properties" xmlns:ns2="9DAF9B7D-13E8-41C8-8F99-87AA632D60A4" targetNamespace="http://schemas.microsoft.com/office/2006/metadata/properties" ma:root="true" ma:fieldsID="4c0d02bcd6880ea3d104bfd3fd690bab" ns2:_="">
    <xsd:import namespace="9DAF9B7D-13E8-41C8-8F99-87AA632D60A4"/>
    <xsd:element name="properties">
      <xsd:complexType>
        <xsd:sequence>
          <xsd:element name="documentManagement">
            <xsd:complexType>
              <xsd:all>
                <xsd:element ref="ns2:ClientComments" minOccurs="0"/>
                <xsd:element ref="ns2:RevisedDateOne" minOccurs="0"/>
                <xsd:element ref="ns2:RevisedDateTwo" minOccurs="0"/>
                <xsd:element ref="ns2:RevisedDateThree" minOccurs="0"/>
                <xsd:element ref="ns2:ClientReportedDelayOne" minOccurs="0"/>
                <xsd:element ref="ns2:ClientReportedDelayTwo" minOccurs="0"/>
                <xsd:element ref="ns2:ClientReportedDelayThree" minOccurs="0"/>
                <xsd:element ref="ns2:ReasonForDelayOne" minOccurs="0"/>
                <xsd:element ref="ns2:ReasonForDelayTwo" minOccurs="0"/>
                <xsd:element ref="ns2:ReasonForDelayThree" minOccurs="0"/>
                <xsd:element ref="ns2:PBCName"/>
                <xsd:element ref="ns2:PBCID"/>
                <xsd:element ref="ns2:PBCCompletedOn" minOccurs="0"/>
                <xsd:element ref="ns2:PBCReceivedOn" minOccurs="0"/>
                <xsd:element ref="ns2:PBCRequestedBy" minOccurs="0"/>
                <xsd:element ref="ns2:KPMGContact" minOccurs="0"/>
                <xsd:element ref="ns2:KPMGComments" minOccurs="0"/>
                <xsd:element ref="ns2:DocumentNames" minOccurs="0"/>
                <xsd:element ref="ns2:eAuditReference" minOccurs="0"/>
                <xsd:element ref="ns2:IsRevised" minOccurs="0"/>
                <xsd:element ref="ns2:ProvidedDate" minOccurs="0"/>
                <xsd:element ref="ns2:DocumentUploadedDate" minOccurs="0"/>
                <xsd:element ref="ns2:UAuditIsUpdated" minOccurs="0"/>
                <xsd:element ref="ns2:FlagAfterTheDueDate" minOccurs="0"/>
                <xsd:element ref="ns2:StatusChangedToOpen" minOccurs="0"/>
                <xsd:element ref="ns2:ReminderEmailGenerate" minOccurs="0"/>
                <xsd:element ref="ns2:PBCType" minOccurs="0"/>
                <xsd:element ref="ns2:PBCStatus" minOccurs="0"/>
                <xsd:element ref="ns2:ClientContact" minOccurs="0"/>
                <xsd:element ref="ns2:DetailedDescription"/>
                <xsd:element ref="ns2:AdditionalDetails" minOccurs="0"/>
                <xsd:element ref="ns2:FinalDueDate" minOccurs="0"/>
                <xsd:element ref="ns2:Originalduedate" minOccurs="0"/>
                <xsd:element ref="ns2:PBCCategory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AF9B7D-13E8-41C8-8F99-87AA632D60A4" elementFormDefault="qualified">
    <xsd:import namespace="http://schemas.microsoft.com/office/2006/documentManagement/types"/>
    <xsd:import namespace="http://schemas.microsoft.com/office/infopath/2007/PartnerControls"/>
    <xsd:element name="ClientComments" ma:index="8" nillable="true" ma:displayName="Client comments" ma:internalName="ClientComments">
      <xsd:simpleType>
        <xsd:restriction base="dms:Note">
          <xsd:maxLength value="255"/>
        </xsd:restriction>
      </xsd:simpleType>
    </xsd:element>
    <xsd:element name="RevisedDateOne" ma:index="9" nillable="true" ma:displayName="Revised date one" ma:internalName="RevisedDateOne">
      <xsd:simpleType>
        <xsd:restriction base="dms:DateTime"/>
      </xsd:simpleType>
    </xsd:element>
    <xsd:element name="RevisedDateTwo" ma:index="10" nillable="true" ma:displayName="Revised date two" ma:internalName="RevisedDateTwo">
      <xsd:simpleType>
        <xsd:restriction base="dms:DateTime"/>
      </xsd:simpleType>
    </xsd:element>
    <xsd:element name="RevisedDateThree" ma:index="11" nillable="true" ma:displayName="Revised date three" ma:internalName="RevisedDateThree">
      <xsd:simpleType>
        <xsd:restriction base="dms:DateTime"/>
      </xsd:simpleType>
    </xsd:element>
    <xsd:element name="ClientReportedDelayOne" ma:index="12" nillable="true" ma:displayName="Client reported delay one" ma:internalName="ClientReportedDelayOne">
      <xsd:simpleType>
        <xsd:restriction base="dms:Text"/>
      </xsd:simpleType>
    </xsd:element>
    <xsd:element name="ClientReportedDelayTwo" ma:index="13" nillable="true" ma:displayName="Client reported delay two" ma:internalName="ClientReportedDelayTwo">
      <xsd:simpleType>
        <xsd:restriction base="dms:Text"/>
      </xsd:simpleType>
    </xsd:element>
    <xsd:element name="ClientReportedDelayThree" ma:index="14" nillable="true" ma:displayName="Client reported delay three" ma:internalName="ClientReportedDelayThree">
      <xsd:simpleType>
        <xsd:restriction base="dms:Text"/>
      </xsd:simpleType>
    </xsd:element>
    <xsd:element name="ReasonForDelayOne" ma:index="15" nillable="true" ma:displayName="Reason for delay one" ma:internalName="ReasonForDelayOne">
      <xsd:simpleType>
        <xsd:restriction base="dms:Note">
          <xsd:maxLength value="255"/>
        </xsd:restriction>
      </xsd:simpleType>
    </xsd:element>
    <xsd:element name="ReasonForDelayTwo" ma:index="16" nillable="true" ma:displayName="Reason for delay two" ma:internalName="ReasonForDelayTwo">
      <xsd:simpleType>
        <xsd:restriction base="dms:Note">
          <xsd:maxLength value="255"/>
        </xsd:restriction>
      </xsd:simpleType>
    </xsd:element>
    <xsd:element name="ReasonForDelayThree" ma:index="17" nillable="true" ma:displayName="Reason for delay three" ma:internalName="ReasonForDelayThree">
      <xsd:simpleType>
        <xsd:restriction base="dms:Note">
          <xsd:maxLength value="255"/>
        </xsd:restriction>
      </xsd:simpleType>
    </xsd:element>
    <xsd:element name="PBCName" ma:index="18" ma:displayName="PBC name" ma:internalName="PBCName">
      <xsd:simpleType>
        <xsd:restriction base="dms:Text"/>
      </xsd:simpleType>
    </xsd:element>
    <xsd:element name="PBCID" ma:index="19" ma:displayName="PBC ID" ma:internalName="PBCID">
      <xsd:simpleType>
        <xsd:restriction base="dms:Number"/>
      </xsd:simpleType>
    </xsd:element>
    <xsd:element name="PBCCompletedOn" ma:index="20" nillable="true" ma:displayName="PBC completed on" ma:internalName="PBCCompletedOn">
      <xsd:simpleType>
        <xsd:restriction base="dms:DateTime"/>
      </xsd:simpleType>
    </xsd:element>
    <xsd:element name="PBCReceivedOn" ma:index="21" nillable="true" ma:displayName="PBC received on" ma:internalName="PBCReceivedOn">
      <xsd:simpleType>
        <xsd:restriction base="dms:DateTime"/>
      </xsd:simpleType>
    </xsd:element>
    <xsd:element name="PBCRequestedBy" ma:index="22" nillable="true" ma:displayName="PBC requested by" ma:internalName="PBCRequestedBy">
      <xsd:simpleType>
        <xsd:restriction base="dms:DateTime"/>
      </xsd:simpleType>
    </xsd:element>
    <xsd:element name="KPMGContact" ma:index="23" nillable="true" ma:displayName="KPMG contact" ma:list="{A9D98648-16B2-4F44-A8AD-69873DBB2C9E}" ma:internalName="KPMGContact" ma:showField="DAPUserDataName">
      <xsd:simpleType>
        <xsd:restriction base="dms:Lookup"/>
      </xsd:simpleType>
    </xsd:element>
    <xsd:element name="KPMGComments" ma:index="24" nillable="true" ma:displayName="KPMG comments" ma:internalName="KPMGComments">
      <xsd:simpleType>
        <xsd:restriction base="dms:Note">
          <xsd:maxLength value="255"/>
        </xsd:restriction>
      </xsd:simpleType>
    </xsd:element>
    <xsd:element name="DocumentNames" ma:index="25" nillable="true" ma:displayName="Document names" ma:internalName="DocumentNames">
      <xsd:simpleType>
        <xsd:restriction base="dms:Note">
          <xsd:maxLength value="255"/>
        </xsd:restriction>
      </xsd:simpleType>
    </xsd:element>
    <xsd:element name="eAuditReference" ma:index="26" nillable="true" ma:displayName="eAudit reference" ma:internalName="eAuditReference">
      <xsd:simpleType>
        <xsd:restriction base="dms:Text"/>
      </xsd:simpleType>
    </xsd:element>
    <xsd:element name="IsRevised" ma:index="27" nillable="true" ma:displayName="Is revised" ma:internalName="IsRevised">
      <xsd:simpleType>
        <xsd:restriction base="dms:Text"/>
      </xsd:simpleType>
    </xsd:element>
    <xsd:element name="ProvidedDate" ma:index="28" nillable="true" ma:displayName="Provided date" ma:internalName="ProvidedDate">
      <xsd:simpleType>
        <xsd:restriction base="dms:DateTime"/>
      </xsd:simpleType>
    </xsd:element>
    <xsd:element name="DocumentUploadedDate" ma:index="29" nillable="true" ma:displayName="Document uploaded date" ma:internalName="DocumentUploadedDate">
      <xsd:simpleType>
        <xsd:restriction base="dms:DateTime"/>
      </xsd:simpleType>
    </xsd:element>
    <xsd:element name="UAuditIsUpdated" ma:index="30" nillable="true" ma:displayName="US audit is updated" ma:internalName="UAuditIsUpdated">
      <xsd:simpleType>
        <xsd:restriction base="dms:Text"/>
      </xsd:simpleType>
    </xsd:element>
    <xsd:element name="FlagAfterTheDueDate" ma:index="31" nillable="true" ma:displayName="Flag after the due date" ma:internalName="FlagAfterTheDueDate">
      <xsd:simpleType>
        <xsd:restriction base="dms:Text"/>
      </xsd:simpleType>
    </xsd:element>
    <xsd:element name="StatusChangedToOpen" ma:index="32" nillable="true" ma:displayName="Status changed to open" ma:internalName="StatusChangedToOpen">
      <xsd:simpleType>
        <xsd:restriction base="dms:DateTime"/>
      </xsd:simpleType>
    </xsd:element>
    <xsd:element name="ReminderEmailGenerate" ma:index="33" nillable="true" ma:displayName="Reminder email generated on" ma:internalName="ReminderEmailGenerate">
      <xsd:simpleType>
        <xsd:restriction base="dms:DateTime"/>
      </xsd:simpleType>
    </xsd:element>
    <xsd:element name="PBCType" ma:index="34" nillable="true" ma:displayName="PBC type" ma:internalName="PBCType">
      <xsd:simpleType>
        <xsd:restriction base="dms:Choice">
          <xsd:enumeration value="Open"/>
          <xsd:enumeration value="Closed"/>
        </xsd:restriction>
      </xsd:simpleType>
    </xsd:element>
    <xsd:element name="PBCStatus" ma:index="35" nillable="true" ma:displayName="Status" ma:internalName="PBCStatus">
      <xsd:simpleType>
        <xsd:restriction base="dms:Choice">
          <xsd:enumeration value="Not Started"/>
          <xsd:enumeration value="Uploaded"/>
          <xsd:enumeration value="Reopened"/>
          <xsd:enumeration value="Fully Provided"/>
          <xsd:enumeration value="Completed"/>
        </xsd:restriction>
      </xsd:simpleType>
    </xsd:element>
    <xsd:element name="ClientContact" ma:index="36" nillable="true" ma:displayName="Client contact" ma:list="{A9D98648-16B2-4F44-A8AD-69873DBB2C9E}" ma:internalName="ClientContact" ma:showField="DAPUserDataNam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DetailedDescription" ma:index="37" ma:displayName="Detailed description" ma:internalName="DetailedDescription">
      <xsd:simpleType>
        <xsd:restriction base="dms:Note">
          <xsd:maxLength value="255"/>
        </xsd:restriction>
      </xsd:simpleType>
    </xsd:element>
    <xsd:element name="AdditionalDetails" ma:index="38" nillable="true" ma:displayName="Additional details" ma:internalName="AdditionalDetails">
      <xsd:simpleType>
        <xsd:restriction base="dms:Note">
          <xsd:maxLength value="255"/>
        </xsd:restriction>
      </xsd:simpleType>
    </xsd:element>
    <xsd:element name="FinalDueDate" ma:index="39" nillable="true" ma:displayName="Due date" ma:format="DateOnly" ma:internalName="FinalDueDate">
      <xsd:simpleType>
        <xsd:restriction base="dms:DateTime"/>
      </xsd:simpleType>
    </xsd:element>
    <xsd:element name="Originalduedate" ma:index="40" nillable="true" ma:displayName="Original due date" ma:format="DateOnly" ma:internalName="Originalduedate">
      <xsd:simpleType>
        <xsd:restriction base="dms:DateTime"/>
      </xsd:simpleType>
    </xsd:element>
    <xsd:element name="PBCCategory" ma:index="41" ma:displayName="Category" ma:list="{1B3D23A0-CF81-4533-AA99-63A2ED13A376}" ma:internalName="PBCCategory" ma:showField="CategoryName">
      <xsd:simpleType>
        <xsd:restriction base="dms:Lookup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3355FB6-4F92-42C6-9ED3-DF9FE4312EA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3D9B65A-C94A-42A6-A3DF-7D9F5F0BB8B9}">
  <ds:schemaRefs>
    <ds:schemaRef ds:uri="http://schemas.microsoft.com/office/2006/metadata/properties"/>
    <ds:schemaRef ds:uri="http://schemas.microsoft.com/office/infopath/2007/PartnerControls"/>
    <ds:schemaRef ds:uri="9DAF9B7D-13E8-41C8-8F99-87AA632D60A4"/>
  </ds:schemaRefs>
</ds:datastoreItem>
</file>

<file path=customXml/itemProps3.xml><?xml version="1.0" encoding="utf-8"?>
<ds:datastoreItem xmlns:ds="http://schemas.openxmlformats.org/officeDocument/2006/customXml" ds:itemID="{50DDE830-8DE7-4B8C-9A4B-66E4CD66A58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F02C960-712D-4767-91EA-B983C6C85F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AF9B7D-13E8-41C8-8F99-87AA632D60A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14</Pages>
  <Words>2864</Words>
  <Characters>11994</Characters>
  <Application>Microsoft Office Word</Application>
  <DocSecurity>0</DocSecurity>
  <Lines>99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RPT Family tree</vt:lpstr>
    </vt:vector>
  </TitlesOfParts>
  <Company>KPMG</Company>
  <LinksUpToDate>false</LinksUpToDate>
  <CharactersWithSpaces>14829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RPT Family tree</dc:title>
  <dc:creator>tadsong_h22</dc:creator>
  <cp:lastModifiedBy>Somjai, Nigonyanont</cp:lastModifiedBy>
  <cp:revision>2</cp:revision>
  <cp:lastPrinted>2022-05-10T09:58:00Z</cp:lastPrinted>
  <dcterms:created xsi:type="dcterms:W3CDTF">2022-08-09T03:42:00Z</dcterms:created>
  <dcterms:modified xsi:type="dcterms:W3CDTF">2022-08-09T03:42:00Z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0x010100316F22CA15254FD88A9A38B06C35BF8000C5C5E4B86D6639449032100615432560</vt:lpwstr>
  </property>
  <property fmtid="{D5CDD505-2E9C-101B-9397-08002B2CF9AE}" pid="3" name="PBCListName">
    <vt:lpwstr>Q1 22</vt:lpwstr>
  </property>
</Properties>
</file>