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74325" w14:textId="77777777" w:rsidR="00C15BA2" w:rsidRPr="00B23867" w:rsidRDefault="00C15BA2" w:rsidP="00460183">
      <w:pPr>
        <w:pStyle w:val="CoverClientName"/>
        <w:spacing w:before="0" w:after="0" w:line="240" w:lineRule="atLeast"/>
        <w:jc w:val="center"/>
        <w:rPr>
          <w:b w:val="0"/>
          <w:bCs/>
          <w:sz w:val="22"/>
          <w:szCs w:val="22"/>
          <w:lang w:val="en-US"/>
        </w:rPr>
      </w:pPr>
      <w:bookmarkStart w:id="0" w:name="Title"/>
    </w:p>
    <w:p w14:paraId="217798D7" w14:textId="77777777" w:rsidR="00C15BA2" w:rsidRPr="00AF4501" w:rsidRDefault="00C15BA2" w:rsidP="00460183">
      <w:pPr>
        <w:pStyle w:val="CoverClientName"/>
        <w:spacing w:before="0" w:after="0" w:line="240" w:lineRule="atLeast"/>
        <w:jc w:val="center"/>
        <w:rPr>
          <w:b w:val="0"/>
          <w:bCs/>
          <w:sz w:val="22"/>
          <w:szCs w:val="22"/>
        </w:rPr>
      </w:pPr>
    </w:p>
    <w:p w14:paraId="042F4501" w14:textId="77777777" w:rsidR="004C2C31" w:rsidRPr="00AF4501" w:rsidRDefault="004C2C31" w:rsidP="00460183">
      <w:pPr>
        <w:pStyle w:val="CoverClientName"/>
        <w:tabs>
          <w:tab w:val="clear" w:pos="-140"/>
        </w:tabs>
        <w:spacing w:before="0" w:after="0" w:line="240" w:lineRule="atLeast"/>
        <w:jc w:val="center"/>
        <w:rPr>
          <w:sz w:val="40"/>
          <w:szCs w:val="40"/>
        </w:rPr>
      </w:pPr>
    </w:p>
    <w:p w14:paraId="0ECEE216" w14:textId="77777777" w:rsidR="00C9500B" w:rsidRPr="00AF4501" w:rsidRDefault="00C9500B" w:rsidP="00460183">
      <w:pPr>
        <w:pStyle w:val="CoverClientName"/>
        <w:tabs>
          <w:tab w:val="clear" w:pos="-140"/>
        </w:tabs>
        <w:spacing w:before="0" w:after="0" w:line="240" w:lineRule="atLeast"/>
        <w:jc w:val="center"/>
        <w:rPr>
          <w:sz w:val="40"/>
          <w:szCs w:val="40"/>
        </w:rPr>
      </w:pPr>
    </w:p>
    <w:p w14:paraId="772FD81F" w14:textId="77777777" w:rsidR="00C9500B" w:rsidRPr="00AF4501" w:rsidRDefault="00C9500B" w:rsidP="00460183">
      <w:pPr>
        <w:pStyle w:val="CoverClientName"/>
        <w:tabs>
          <w:tab w:val="clear" w:pos="-140"/>
        </w:tabs>
        <w:spacing w:before="0" w:after="0" w:line="240" w:lineRule="atLeast"/>
        <w:jc w:val="center"/>
        <w:rPr>
          <w:sz w:val="40"/>
          <w:szCs w:val="40"/>
        </w:rPr>
      </w:pPr>
    </w:p>
    <w:p w14:paraId="018310A8" w14:textId="77777777" w:rsidR="00C9500B" w:rsidRPr="00AF4501" w:rsidRDefault="00C9500B" w:rsidP="00460183">
      <w:pPr>
        <w:pStyle w:val="CoverClientName"/>
        <w:tabs>
          <w:tab w:val="clear" w:pos="-140"/>
        </w:tabs>
        <w:spacing w:before="0" w:after="0" w:line="240" w:lineRule="atLeast"/>
        <w:jc w:val="center"/>
        <w:rPr>
          <w:sz w:val="40"/>
          <w:szCs w:val="40"/>
        </w:rPr>
      </w:pPr>
    </w:p>
    <w:p w14:paraId="7847CF01" w14:textId="77777777" w:rsidR="00C9500B" w:rsidRPr="00AF4501" w:rsidRDefault="00C9500B" w:rsidP="00460183">
      <w:pPr>
        <w:pStyle w:val="CoverClientName"/>
        <w:tabs>
          <w:tab w:val="clear" w:pos="-140"/>
        </w:tabs>
        <w:spacing w:before="0" w:after="0" w:line="240" w:lineRule="atLeast"/>
        <w:jc w:val="center"/>
        <w:rPr>
          <w:sz w:val="40"/>
          <w:szCs w:val="40"/>
        </w:rPr>
      </w:pPr>
    </w:p>
    <w:p w14:paraId="75DD3FC0" w14:textId="77777777" w:rsidR="00C9500B" w:rsidRPr="00AF4501" w:rsidRDefault="00C9500B" w:rsidP="00460183">
      <w:pPr>
        <w:pStyle w:val="CoverClientName"/>
        <w:tabs>
          <w:tab w:val="clear" w:pos="-140"/>
        </w:tabs>
        <w:spacing w:before="0" w:after="0" w:line="240" w:lineRule="atLeast"/>
        <w:jc w:val="center"/>
        <w:rPr>
          <w:sz w:val="40"/>
          <w:szCs w:val="40"/>
        </w:rPr>
      </w:pPr>
    </w:p>
    <w:p w14:paraId="7FF3F918" w14:textId="263CE2DF" w:rsidR="005B0E94" w:rsidRPr="00AF4501" w:rsidRDefault="00D55B64" w:rsidP="00460183">
      <w:pPr>
        <w:pStyle w:val="CoverClientName"/>
        <w:tabs>
          <w:tab w:val="clear" w:pos="-140"/>
        </w:tabs>
        <w:spacing w:before="0" w:after="0" w:line="240" w:lineRule="atLeast"/>
        <w:jc w:val="center"/>
        <w:rPr>
          <w:sz w:val="40"/>
          <w:szCs w:val="40"/>
        </w:rPr>
      </w:pPr>
      <w:bookmarkStart w:id="1" w:name="SubTitle"/>
      <w:bookmarkEnd w:id="0"/>
      <w:r w:rsidRPr="00AF4501">
        <w:rPr>
          <w:sz w:val="40"/>
          <w:szCs w:val="40"/>
        </w:rPr>
        <w:t>JSP Pharmac</w:t>
      </w:r>
      <w:r w:rsidR="00854D68" w:rsidRPr="00AF4501">
        <w:rPr>
          <w:sz w:val="40"/>
          <w:szCs w:val="40"/>
        </w:rPr>
        <w:t>eutical Manufact</w:t>
      </w:r>
      <w:r w:rsidR="00E911F0">
        <w:rPr>
          <w:sz w:val="40"/>
          <w:szCs w:val="40"/>
        </w:rPr>
        <w:t>uring</w:t>
      </w:r>
      <w:r w:rsidR="00854D68" w:rsidRPr="00AF4501">
        <w:rPr>
          <w:sz w:val="40"/>
          <w:szCs w:val="40"/>
        </w:rPr>
        <w:t xml:space="preserve"> (Thailand) </w:t>
      </w:r>
      <w:r w:rsidR="00E911F0">
        <w:rPr>
          <w:sz w:val="40"/>
          <w:szCs w:val="40"/>
        </w:rPr>
        <w:br/>
        <w:t xml:space="preserve">Public </w:t>
      </w:r>
      <w:r w:rsidR="00854D68" w:rsidRPr="00AF4501">
        <w:rPr>
          <w:sz w:val="40"/>
          <w:szCs w:val="40"/>
        </w:rPr>
        <w:t>C</w:t>
      </w:r>
      <w:r w:rsidRPr="00AF4501">
        <w:rPr>
          <w:sz w:val="40"/>
          <w:szCs w:val="40"/>
        </w:rPr>
        <w:t>o., Ltd.</w:t>
      </w:r>
    </w:p>
    <w:p w14:paraId="1183F037" w14:textId="10716CC7" w:rsidR="001B5005" w:rsidRDefault="001B5005" w:rsidP="004F5931">
      <w:pPr>
        <w:pStyle w:val="CoverClientName"/>
        <w:tabs>
          <w:tab w:val="clear" w:pos="-140"/>
        </w:tabs>
        <w:spacing w:before="0" w:after="0" w:line="240" w:lineRule="atLeast"/>
        <w:rPr>
          <w:rFonts w:cstheme="minorBidi"/>
          <w:sz w:val="28"/>
          <w:szCs w:val="35"/>
          <w:lang w:bidi="th-TH"/>
        </w:rPr>
      </w:pPr>
    </w:p>
    <w:p w14:paraId="6A66CE48" w14:textId="77777777" w:rsidR="004F5931" w:rsidRPr="00AF4501" w:rsidRDefault="004F5931" w:rsidP="004F5931">
      <w:pPr>
        <w:pStyle w:val="CoverClientName"/>
        <w:tabs>
          <w:tab w:val="clear" w:pos="-140"/>
        </w:tabs>
        <w:spacing w:before="0" w:after="0" w:line="240" w:lineRule="atLeast"/>
        <w:rPr>
          <w:sz w:val="28"/>
          <w:szCs w:val="28"/>
        </w:rPr>
      </w:pPr>
    </w:p>
    <w:bookmarkEnd w:id="1"/>
    <w:p w14:paraId="3991C028" w14:textId="77777777" w:rsidR="004C61EA" w:rsidRDefault="004C61EA" w:rsidP="009E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Condensed interim f</w:t>
      </w:r>
      <w:r w:rsidR="009E6946" w:rsidRPr="00AF4501">
        <w:rPr>
          <w:rFonts w:ascii="Times New Roman" w:hAnsi="Times New Roman" w:cs="Times New Roman"/>
          <w:sz w:val="36"/>
          <w:szCs w:val="36"/>
        </w:rPr>
        <w:t xml:space="preserve">inancial statements </w:t>
      </w:r>
    </w:p>
    <w:p w14:paraId="43788510" w14:textId="5B851908" w:rsidR="009E6946" w:rsidRPr="00AF4501" w:rsidRDefault="009E6946" w:rsidP="009E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AF4501">
        <w:rPr>
          <w:rFonts w:ascii="Times New Roman" w:hAnsi="Times New Roman" w:cs="Times New Roman"/>
          <w:sz w:val="36"/>
          <w:szCs w:val="36"/>
        </w:rPr>
        <w:t xml:space="preserve">for the </w:t>
      </w:r>
      <w:r w:rsidR="004C61EA">
        <w:rPr>
          <w:rFonts w:ascii="Times New Roman" w:hAnsi="Times New Roman" w:cs="Times New Roman"/>
          <w:sz w:val="36"/>
          <w:szCs w:val="36"/>
        </w:rPr>
        <w:t>three-month</w:t>
      </w:r>
      <w:r w:rsidR="001D1831">
        <w:rPr>
          <w:rFonts w:ascii="Times New Roman" w:hAnsi="Times New Roman" w:cstheme="minorBidi" w:hint="cs"/>
          <w:sz w:val="36"/>
          <w:szCs w:val="36"/>
          <w:cs/>
        </w:rPr>
        <w:t xml:space="preserve"> </w:t>
      </w:r>
      <w:r w:rsidR="001D1831">
        <w:rPr>
          <w:rFonts w:ascii="Times New Roman" w:hAnsi="Times New Roman" w:cstheme="minorBidi"/>
          <w:sz w:val="36"/>
          <w:szCs w:val="36"/>
        </w:rPr>
        <w:t>and six-month</w:t>
      </w:r>
      <w:r w:rsidR="004C61EA">
        <w:rPr>
          <w:rFonts w:ascii="Times New Roman" w:hAnsi="Times New Roman" w:cs="Times New Roman"/>
          <w:sz w:val="36"/>
          <w:szCs w:val="36"/>
        </w:rPr>
        <w:t xml:space="preserve"> period</w:t>
      </w:r>
      <w:r w:rsidR="001D1831">
        <w:rPr>
          <w:rFonts w:ascii="Times New Roman" w:hAnsi="Times New Roman" w:cs="Times New Roman"/>
          <w:sz w:val="36"/>
          <w:szCs w:val="36"/>
        </w:rPr>
        <w:t>s</w:t>
      </w:r>
      <w:r w:rsidRPr="00AF4501">
        <w:rPr>
          <w:rFonts w:ascii="Times New Roman" w:hAnsi="Times New Roman" w:cs="Times New Roman"/>
          <w:sz w:val="36"/>
          <w:szCs w:val="36"/>
        </w:rPr>
        <w:t xml:space="preserve"> ended</w:t>
      </w:r>
    </w:p>
    <w:p w14:paraId="0195A1F7" w14:textId="7CA18F75" w:rsidR="009E6946" w:rsidRPr="008009B0" w:rsidRDefault="001D1831" w:rsidP="009E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36"/>
          <w:szCs w:val="36"/>
        </w:rPr>
      </w:pPr>
      <w:r>
        <w:rPr>
          <w:rFonts w:ascii="Times New Roman" w:hAnsi="Times New Roman" w:cs="Times New Roman"/>
          <w:sz w:val="36"/>
          <w:szCs w:val="36"/>
        </w:rPr>
        <w:t>30 June</w:t>
      </w:r>
      <w:r w:rsidR="004C61EA">
        <w:rPr>
          <w:rFonts w:ascii="Times New Roman" w:hAnsi="Times New Roman" w:cs="Times New Roman"/>
          <w:sz w:val="36"/>
          <w:szCs w:val="36"/>
        </w:rPr>
        <w:t xml:space="preserve"> 202</w:t>
      </w:r>
      <w:r w:rsidR="00CD1D25">
        <w:rPr>
          <w:rFonts w:ascii="Times New Roman" w:hAnsi="Times New Roman" w:cs="Times New Roman"/>
          <w:sz w:val="36"/>
          <w:szCs w:val="36"/>
        </w:rPr>
        <w:t>2</w:t>
      </w:r>
    </w:p>
    <w:p w14:paraId="64732A77" w14:textId="77777777" w:rsidR="009E6946" w:rsidRPr="00AF4501" w:rsidRDefault="009E6946" w:rsidP="009E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AF4501">
        <w:rPr>
          <w:rFonts w:ascii="Times New Roman" w:hAnsi="Times New Roman" w:cs="Times New Roman"/>
          <w:sz w:val="36"/>
          <w:szCs w:val="36"/>
        </w:rPr>
        <w:t>and</w:t>
      </w:r>
    </w:p>
    <w:p w14:paraId="3130F7BE" w14:textId="61D14633" w:rsidR="000701B8" w:rsidRPr="00AF4501" w:rsidRDefault="009E6946" w:rsidP="009E6946">
      <w:pPr>
        <w:jc w:val="center"/>
        <w:rPr>
          <w:rFonts w:ascii="Times New Roman" w:hAnsi="Times New Roman" w:cs="Times New Roman"/>
          <w:sz w:val="28"/>
          <w:szCs w:val="28"/>
        </w:rPr>
      </w:pPr>
      <w:r w:rsidRPr="00AF4501">
        <w:rPr>
          <w:rFonts w:ascii="Times New Roman" w:hAnsi="Times New Roman" w:cs="Times New Roman"/>
          <w:sz w:val="36"/>
          <w:szCs w:val="36"/>
        </w:rPr>
        <w:t xml:space="preserve">Independent </w:t>
      </w:r>
      <w:r w:rsidR="004C61EA">
        <w:rPr>
          <w:rFonts w:ascii="Times New Roman" w:hAnsi="Times New Roman" w:cs="Times New Roman"/>
          <w:sz w:val="36"/>
          <w:szCs w:val="36"/>
        </w:rPr>
        <w:t>a</w:t>
      </w:r>
      <w:r w:rsidRPr="00AF4501">
        <w:rPr>
          <w:rFonts w:ascii="Times New Roman" w:hAnsi="Times New Roman" w:cs="Times New Roman"/>
          <w:sz w:val="36"/>
          <w:szCs w:val="36"/>
        </w:rPr>
        <w:t xml:space="preserve">uditor’s </w:t>
      </w:r>
      <w:r w:rsidR="004C61EA">
        <w:rPr>
          <w:rFonts w:ascii="Times New Roman" w:hAnsi="Times New Roman" w:cs="Times New Roman"/>
          <w:sz w:val="36"/>
          <w:szCs w:val="36"/>
        </w:rPr>
        <w:t>review r</w:t>
      </w:r>
      <w:r w:rsidRPr="00AF4501">
        <w:rPr>
          <w:rFonts w:ascii="Times New Roman" w:hAnsi="Times New Roman" w:cs="Times New Roman"/>
          <w:sz w:val="36"/>
          <w:szCs w:val="36"/>
        </w:rPr>
        <w:t>eport</w:t>
      </w:r>
    </w:p>
    <w:p w14:paraId="3E9CF12A" w14:textId="77777777" w:rsidR="00314E38" w:rsidRPr="00AF4501" w:rsidRDefault="00314E38" w:rsidP="00460183">
      <w:pPr>
        <w:rPr>
          <w:rFonts w:ascii="Times New Roman" w:hAnsi="Times New Roman" w:cs="Times New Roman"/>
          <w:sz w:val="28"/>
          <w:szCs w:val="28"/>
        </w:rPr>
      </w:pPr>
    </w:p>
    <w:p w14:paraId="5915F388" w14:textId="77777777" w:rsidR="00C9500B" w:rsidRPr="00AF4501" w:rsidRDefault="00C9500B" w:rsidP="00460183">
      <w:pPr>
        <w:rPr>
          <w:rFonts w:ascii="Times New Roman" w:hAnsi="Times New Roman" w:cs="Times New Roman"/>
          <w:sz w:val="28"/>
          <w:szCs w:val="28"/>
        </w:rPr>
        <w:sectPr w:rsidR="00C9500B" w:rsidRPr="00AF4501" w:rsidSect="00374BE2">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720" w:gutter="0"/>
          <w:pgNumType w:start="0"/>
          <w:cols w:space="720"/>
        </w:sectPr>
      </w:pPr>
    </w:p>
    <w:p w14:paraId="25DCBA7E" w14:textId="2B7C42A8" w:rsidR="00314E38" w:rsidRPr="00AF4501" w:rsidRDefault="00314E38" w:rsidP="00460183">
      <w:pPr>
        <w:rPr>
          <w:rFonts w:ascii="Times New Roman" w:hAnsi="Times New Roman" w:cs="Times New Roman"/>
          <w:sz w:val="28"/>
          <w:szCs w:val="28"/>
        </w:rPr>
      </w:pPr>
    </w:p>
    <w:p w14:paraId="1FEB2C46" w14:textId="77777777" w:rsidR="00314E38" w:rsidRPr="00AF4501" w:rsidRDefault="00314E38" w:rsidP="00460183">
      <w:pPr>
        <w:rPr>
          <w:rFonts w:ascii="Times New Roman" w:hAnsi="Times New Roman" w:cs="Times New Roman"/>
          <w:sz w:val="28"/>
          <w:szCs w:val="28"/>
        </w:rPr>
      </w:pPr>
    </w:p>
    <w:p w14:paraId="240D8651"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35E6A1C0"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6BD811CC"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B311B7D"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35F85FC1"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147E44AF"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B1DB1AF"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6327FD6F" w14:textId="222A60C0" w:rsidR="002D0C21" w:rsidRPr="00AF4501" w:rsidRDefault="002B64B8"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F4501">
        <w:rPr>
          <w:rFonts w:ascii="Times New Roman" w:hAnsi="Times New Roman" w:cs="Times New Roman"/>
          <w:b/>
          <w:bCs/>
          <w:sz w:val="28"/>
          <w:szCs w:val="28"/>
        </w:rPr>
        <w:t xml:space="preserve">Independent Auditor’s Report </w:t>
      </w:r>
      <w:r w:rsidR="004C61EA">
        <w:rPr>
          <w:rFonts w:ascii="Times New Roman" w:hAnsi="Times New Roman" w:cs="Times New Roman"/>
          <w:b/>
          <w:bCs/>
          <w:sz w:val="28"/>
          <w:szCs w:val="28"/>
        </w:rPr>
        <w:t>on Review of Interim Financial Information</w:t>
      </w:r>
    </w:p>
    <w:p w14:paraId="103277AC" w14:textId="77777777" w:rsidR="00846BF9" w:rsidRPr="00AF4501" w:rsidRDefault="00846BF9"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7B25CDFC" w14:textId="77777777" w:rsidR="00846BF9" w:rsidRPr="00AF4501" w:rsidRDefault="00846BF9"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745C27D7" w14:textId="24B6618E" w:rsidR="002B64B8" w:rsidRPr="00AF4501" w:rsidRDefault="002B64B8"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AF4501">
        <w:rPr>
          <w:rFonts w:ascii="Times New Roman" w:hAnsi="Times New Roman" w:cs="Times New Roman"/>
          <w:b/>
          <w:bCs/>
          <w:sz w:val="24"/>
          <w:szCs w:val="24"/>
        </w:rPr>
        <w:t xml:space="preserve">To the </w:t>
      </w:r>
      <w:r w:rsidR="004C61EA">
        <w:rPr>
          <w:rFonts w:ascii="Times New Roman" w:hAnsi="Times New Roman" w:cs="Times New Roman"/>
          <w:b/>
          <w:bCs/>
          <w:sz w:val="24"/>
          <w:szCs w:val="24"/>
        </w:rPr>
        <w:t>Board of Directors</w:t>
      </w:r>
      <w:r w:rsidRPr="00AF4501">
        <w:rPr>
          <w:rFonts w:ascii="Times New Roman" w:hAnsi="Times New Roman" w:cs="Times New Roman"/>
          <w:b/>
          <w:bCs/>
          <w:sz w:val="24"/>
          <w:szCs w:val="24"/>
        </w:rPr>
        <w:t xml:space="preserve"> of </w:t>
      </w:r>
      <w:r w:rsidR="00532BE2" w:rsidRPr="00AF4501">
        <w:rPr>
          <w:rFonts w:ascii="Times New Roman" w:hAnsi="Times New Roman" w:cs="Times New Roman"/>
          <w:b/>
          <w:bCs/>
          <w:sz w:val="24"/>
          <w:szCs w:val="24"/>
        </w:rPr>
        <w:t>JSP Pharmac</w:t>
      </w:r>
      <w:r w:rsidR="00854D68" w:rsidRPr="00AF4501">
        <w:rPr>
          <w:rFonts w:ascii="Times New Roman" w:hAnsi="Times New Roman" w:cs="Times New Roman"/>
          <w:b/>
          <w:bCs/>
          <w:sz w:val="24"/>
          <w:szCs w:val="24"/>
        </w:rPr>
        <w:t>eutical Manufact</w:t>
      </w:r>
      <w:r w:rsidR="00E911F0">
        <w:rPr>
          <w:rFonts w:ascii="Times New Roman" w:hAnsi="Times New Roman" w:cs="Times New Roman"/>
          <w:b/>
          <w:bCs/>
          <w:sz w:val="24"/>
          <w:szCs w:val="24"/>
        </w:rPr>
        <w:t>uring</w:t>
      </w:r>
      <w:r w:rsidR="00854D68" w:rsidRPr="00AF4501">
        <w:rPr>
          <w:rFonts w:ascii="Times New Roman" w:hAnsi="Times New Roman" w:cs="Times New Roman"/>
          <w:b/>
          <w:bCs/>
          <w:sz w:val="24"/>
          <w:szCs w:val="24"/>
        </w:rPr>
        <w:t xml:space="preserve"> (Thailand) </w:t>
      </w:r>
      <w:r w:rsidR="00AB3504">
        <w:rPr>
          <w:rFonts w:ascii="Times New Roman" w:hAnsi="Times New Roman" w:cs="Times New Roman"/>
          <w:b/>
          <w:bCs/>
          <w:sz w:val="24"/>
          <w:szCs w:val="24"/>
        </w:rPr>
        <w:t xml:space="preserve">Public </w:t>
      </w:r>
      <w:r w:rsidR="00854D68" w:rsidRPr="00AF4501">
        <w:rPr>
          <w:rFonts w:ascii="Times New Roman" w:hAnsi="Times New Roman" w:cs="Times New Roman"/>
          <w:b/>
          <w:bCs/>
          <w:sz w:val="24"/>
          <w:szCs w:val="24"/>
        </w:rPr>
        <w:t>C</w:t>
      </w:r>
      <w:r w:rsidR="00532BE2" w:rsidRPr="00AF4501">
        <w:rPr>
          <w:rFonts w:ascii="Times New Roman" w:hAnsi="Times New Roman" w:cs="Times New Roman"/>
          <w:b/>
          <w:bCs/>
          <w:sz w:val="24"/>
          <w:szCs w:val="24"/>
        </w:rPr>
        <w:t>o., Ltd.</w:t>
      </w:r>
    </w:p>
    <w:p w14:paraId="20FD9707" w14:textId="77777777" w:rsidR="00CB7344" w:rsidRPr="00AF4501" w:rsidRDefault="00CB7344"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64F4CB8" w14:textId="77777777" w:rsidR="001B5005" w:rsidRPr="00AF4501" w:rsidRDefault="001B5005"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1300204" w14:textId="1553DF60" w:rsidR="004D4FC3" w:rsidRPr="004D4FC3" w:rsidRDefault="004D4FC3" w:rsidP="004D4FC3">
      <w:pPr>
        <w:autoSpaceDE w:val="0"/>
        <w:autoSpaceDN w:val="0"/>
        <w:adjustRightInd w:val="0"/>
        <w:jc w:val="both"/>
        <w:rPr>
          <w:rFonts w:ascii="Times New Roman" w:hAnsi="Times New Roman" w:cs="Times New Roman"/>
          <w:sz w:val="22"/>
          <w:szCs w:val="22"/>
        </w:rPr>
      </w:pPr>
      <w:r w:rsidRPr="004D4FC3">
        <w:rPr>
          <w:rFonts w:ascii="Times New Roman" w:hAnsi="Times New Roman" w:cs="Times New Roman"/>
          <w:sz w:val="22"/>
          <w:szCs w:val="22"/>
        </w:rPr>
        <w:t>I have reviewed the accompanying statement of financial position</w:t>
      </w:r>
      <w:r w:rsidR="008F049B">
        <w:rPr>
          <w:rFonts w:ascii="Times New Roman" w:hAnsi="Times New Roman" w:cs="Times New Roman"/>
          <w:sz w:val="22"/>
          <w:szCs w:val="22"/>
        </w:rPr>
        <w:t xml:space="preserve"> of</w:t>
      </w:r>
      <w:r w:rsidR="008F049B" w:rsidRPr="004D4FC3">
        <w:rPr>
          <w:rFonts w:ascii="Times New Roman" w:hAnsi="Times New Roman" w:cs="Times New Roman"/>
          <w:sz w:val="22"/>
          <w:szCs w:val="22"/>
        </w:rPr>
        <w:t xml:space="preserve"> </w:t>
      </w:r>
      <w:r w:rsidR="008F049B">
        <w:rPr>
          <w:rFonts w:ascii="Times New Roman" w:hAnsi="Times New Roman" w:cs="Times New Roman"/>
          <w:sz w:val="22"/>
          <w:szCs w:val="22"/>
        </w:rPr>
        <w:t>JSP Pharmaceutical Manufacturing (Thailand)</w:t>
      </w:r>
      <w:r w:rsidR="008F049B" w:rsidRPr="004D4FC3">
        <w:rPr>
          <w:rFonts w:ascii="Times New Roman" w:hAnsi="Times New Roman" w:cs="Times New Roman"/>
          <w:sz w:val="22"/>
          <w:szCs w:val="22"/>
        </w:rPr>
        <w:t xml:space="preserve"> Public Co</w:t>
      </w:r>
      <w:r w:rsidR="008F049B">
        <w:rPr>
          <w:rFonts w:ascii="Times New Roman" w:hAnsi="Times New Roman" w:cs="Times New Roman"/>
          <w:sz w:val="22"/>
          <w:szCs w:val="22"/>
        </w:rPr>
        <w:t>., Ltd.</w:t>
      </w:r>
      <w:r w:rsidR="008F049B" w:rsidRPr="004D4FC3">
        <w:rPr>
          <w:rFonts w:ascii="Times New Roman" w:hAnsi="Times New Roman" w:cs="Times New Roman"/>
          <w:sz w:val="22"/>
          <w:szCs w:val="22"/>
        </w:rPr>
        <w:t xml:space="preserve"> (the </w:t>
      </w:r>
      <w:r w:rsidR="008F049B">
        <w:rPr>
          <w:rFonts w:ascii="Times New Roman" w:hAnsi="Times New Roman" w:cs="Times New Roman"/>
          <w:sz w:val="22"/>
          <w:szCs w:val="22"/>
          <w:lang w:val="en-GB"/>
        </w:rPr>
        <w:t>“</w:t>
      </w:r>
      <w:r w:rsidR="008F049B">
        <w:rPr>
          <w:rFonts w:ascii="Times New Roman" w:hAnsi="Times New Roman" w:cs="Times New Roman"/>
          <w:sz w:val="22"/>
          <w:szCs w:val="22"/>
        </w:rPr>
        <w:t>Company”</w:t>
      </w:r>
      <w:r w:rsidR="008F049B" w:rsidRPr="004D4FC3">
        <w:rPr>
          <w:rFonts w:ascii="Times New Roman" w:hAnsi="Times New Roman" w:cs="Times New Roman"/>
          <w:sz w:val="22"/>
          <w:szCs w:val="22"/>
        </w:rPr>
        <w:t>)</w:t>
      </w:r>
      <w:r>
        <w:rPr>
          <w:rFonts w:ascii="Times New Roman" w:hAnsi="Times New Roman" w:cs="Times New Roman"/>
          <w:sz w:val="22"/>
          <w:szCs w:val="22"/>
        </w:rPr>
        <w:t xml:space="preserve"> </w:t>
      </w:r>
      <w:r w:rsidRPr="004D4FC3">
        <w:rPr>
          <w:rFonts w:ascii="Times New Roman" w:hAnsi="Times New Roman" w:cs="Times New Roman"/>
          <w:sz w:val="22"/>
          <w:szCs w:val="22"/>
        </w:rPr>
        <w:t xml:space="preserve">as </w:t>
      </w:r>
      <w:proofErr w:type="gramStart"/>
      <w:r w:rsidRPr="004D4FC3">
        <w:rPr>
          <w:rFonts w:ascii="Times New Roman" w:hAnsi="Times New Roman" w:cs="Times New Roman"/>
          <w:sz w:val="22"/>
          <w:szCs w:val="22"/>
        </w:rPr>
        <w:t>at</w:t>
      </w:r>
      <w:proofErr w:type="gramEnd"/>
      <w:r w:rsidRPr="004D4FC3">
        <w:rPr>
          <w:rFonts w:ascii="Times New Roman" w:hAnsi="Times New Roman" w:cs="Times New Roman"/>
          <w:sz w:val="22"/>
          <w:szCs w:val="22"/>
        </w:rPr>
        <w:t xml:space="preserve"> </w:t>
      </w:r>
      <w:r w:rsidR="001D1831">
        <w:rPr>
          <w:rFonts w:ascii="Times New Roman" w:hAnsi="Times New Roman" w:cs="Times New Roman"/>
          <w:sz w:val="22"/>
          <w:szCs w:val="22"/>
        </w:rPr>
        <w:t>30</w:t>
      </w:r>
      <w:r w:rsidRPr="004D4FC3">
        <w:rPr>
          <w:rFonts w:ascii="Times New Roman" w:hAnsi="Times New Roman" w:cs="Times New Roman"/>
          <w:sz w:val="22"/>
          <w:szCs w:val="22"/>
        </w:rPr>
        <w:t xml:space="preserve"> </w:t>
      </w:r>
      <w:r w:rsidR="001D1831">
        <w:rPr>
          <w:rFonts w:ascii="Times New Roman" w:hAnsi="Times New Roman" w:cs="Times New Roman"/>
          <w:sz w:val="22"/>
          <w:szCs w:val="22"/>
        </w:rPr>
        <w:t>June</w:t>
      </w:r>
      <w:r w:rsidRPr="004D4FC3">
        <w:rPr>
          <w:rFonts w:ascii="Times New Roman" w:hAnsi="Times New Roman" w:cs="Times New Roman"/>
          <w:sz w:val="22"/>
          <w:szCs w:val="22"/>
        </w:rPr>
        <w:t xml:space="preserve"> 202</w:t>
      </w:r>
      <w:r w:rsidR="00CD1D25">
        <w:rPr>
          <w:rFonts w:ascii="Times New Roman" w:hAnsi="Times New Roman" w:cs="Times New Roman"/>
          <w:sz w:val="22"/>
          <w:szCs w:val="22"/>
        </w:rPr>
        <w:t>2</w:t>
      </w:r>
      <w:r w:rsidR="001D1831">
        <w:rPr>
          <w:rFonts w:ascii="Times New Roman" w:hAnsi="Times New Roman" w:cs="Times New Roman"/>
          <w:sz w:val="22"/>
          <w:szCs w:val="22"/>
        </w:rPr>
        <w:t>;</w:t>
      </w:r>
      <w:r w:rsidRPr="004D4FC3">
        <w:rPr>
          <w:rFonts w:ascii="Times New Roman" w:hAnsi="Times New Roman" w:cs="Times New Roman"/>
          <w:sz w:val="22"/>
          <w:szCs w:val="22"/>
        </w:rPr>
        <w:t xml:space="preserve"> </w:t>
      </w:r>
      <w:r w:rsidR="001D1831">
        <w:rPr>
          <w:rFonts w:ascii="Times New Roman" w:hAnsi="Times New Roman" w:cs="Times New Roman"/>
          <w:sz w:val="22"/>
          <w:szCs w:val="22"/>
        </w:rPr>
        <w:t xml:space="preserve">the </w:t>
      </w:r>
      <w:r w:rsidRPr="004D4FC3">
        <w:rPr>
          <w:rFonts w:ascii="Times New Roman" w:hAnsi="Times New Roman" w:cs="Times New Roman"/>
          <w:sz w:val="22"/>
          <w:szCs w:val="22"/>
        </w:rPr>
        <w:t>statement of comprehensive income</w:t>
      </w:r>
      <w:r w:rsidR="001D1831">
        <w:rPr>
          <w:rFonts w:ascii="Times New Roman" w:hAnsi="Times New Roman" w:cs="Times New Roman"/>
          <w:sz w:val="22"/>
          <w:szCs w:val="22"/>
        </w:rPr>
        <w:t xml:space="preserve"> for the three-month and six-month periods ended 30 June 2022</w:t>
      </w:r>
      <w:r w:rsidRPr="004D4FC3">
        <w:rPr>
          <w:rFonts w:ascii="Times New Roman" w:hAnsi="Times New Roman" w:cs="Times New Roman"/>
          <w:sz w:val="22"/>
          <w:szCs w:val="22"/>
        </w:rPr>
        <w:t xml:space="preserve">, changes in equity and cash flows for the </w:t>
      </w:r>
      <w:r w:rsidR="00172BE4">
        <w:rPr>
          <w:rFonts w:ascii="Times New Roman" w:hAnsi="Times New Roman" w:cs="Times New Roman"/>
          <w:sz w:val="22"/>
          <w:szCs w:val="22"/>
        </w:rPr>
        <w:t xml:space="preserve">              </w:t>
      </w:r>
      <w:r w:rsidR="001D1831">
        <w:rPr>
          <w:rFonts w:ascii="Times New Roman" w:hAnsi="Times New Roman" w:cs="Times New Roman"/>
          <w:sz w:val="22"/>
          <w:szCs w:val="22"/>
        </w:rPr>
        <w:t>six</w:t>
      </w:r>
      <w:r w:rsidRPr="004D4FC3">
        <w:rPr>
          <w:rFonts w:ascii="Times New Roman" w:hAnsi="Times New Roman" w:cs="Times New Roman"/>
          <w:sz w:val="22"/>
          <w:szCs w:val="22"/>
        </w:rPr>
        <w:t>-month period ended</w:t>
      </w:r>
      <w:r>
        <w:rPr>
          <w:rFonts w:ascii="Times New Roman" w:hAnsi="Times New Roman" w:cs="Times New Roman"/>
          <w:sz w:val="22"/>
          <w:szCs w:val="22"/>
        </w:rPr>
        <w:t xml:space="preserve"> </w:t>
      </w:r>
      <w:r w:rsidRPr="004D4FC3">
        <w:rPr>
          <w:rFonts w:ascii="Times New Roman" w:hAnsi="Times New Roman" w:cs="Times New Roman"/>
          <w:sz w:val="22"/>
          <w:szCs w:val="22"/>
        </w:rPr>
        <w:t>3</w:t>
      </w:r>
      <w:r w:rsidR="009F7DDA">
        <w:rPr>
          <w:rFonts w:ascii="Times New Roman" w:hAnsi="Times New Roman" w:cs="Times New Roman"/>
          <w:sz w:val="22"/>
          <w:szCs w:val="22"/>
        </w:rPr>
        <w:t>0 June</w:t>
      </w:r>
      <w:r w:rsidRPr="004D4FC3">
        <w:rPr>
          <w:rFonts w:ascii="Times New Roman" w:hAnsi="Times New Roman" w:cs="Times New Roman"/>
          <w:sz w:val="22"/>
          <w:szCs w:val="22"/>
        </w:rPr>
        <w:t xml:space="preserve"> 202</w:t>
      </w:r>
      <w:r w:rsidR="00CD1D25">
        <w:rPr>
          <w:rFonts w:ascii="Times New Roman" w:hAnsi="Times New Roman" w:cs="Times New Roman"/>
          <w:sz w:val="22"/>
          <w:szCs w:val="22"/>
        </w:rPr>
        <w:t>2</w:t>
      </w:r>
      <w:r w:rsidRPr="004D4FC3">
        <w:rPr>
          <w:rFonts w:ascii="Times New Roman" w:hAnsi="Times New Roman" w:cs="Times New Roman"/>
          <w:sz w:val="22"/>
          <w:szCs w:val="22"/>
        </w:rPr>
        <w:t>; and condensed notes (“interim financial information”). Management is responsible for</w:t>
      </w:r>
      <w:r>
        <w:rPr>
          <w:rFonts w:ascii="Times New Roman" w:hAnsi="Times New Roman" w:cs="Times New Roman"/>
          <w:sz w:val="22"/>
          <w:szCs w:val="22"/>
        </w:rPr>
        <w:t xml:space="preserve"> </w:t>
      </w:r>
      <w:r w:rsidRPr="004D4FC3">
        <w:rPr>
          <w:rFonts w:ascii="Times New Roman" w:hAnsi="Times New Roman" w:cs="Times New Roman"/>
          <w:sz w:val="22"/>
          <w:szCs w:val="22"/>
        </w:rPr>
        <w:t>the preparation and presentation of this interim financial information in accordance with Thai Accounting Standard 34, “Interim Financial Reporting”. My responsibility is to express a conclusion on this interim financial information based on my review.</w:t>
      </w:r>
    </w:p>
    <w:p w14:paraId="69CA3190" w14:textId="77777777" w:rsidR="004D4FC3" w:rsidRPr="004D4FC3" w:rsidRDefault="004D4FC3" w:rsidP="004D4FC3">
      <w:pPr>
        <w:autoSpaceDE w:val="0"/>
        <w:autoSpaceDN w:val="0"/>
        <w:adjustRightInd w:val="0"/>
        <w:jc w:val="both"/>
        <w:rPr>
          <w:rFonts w:ascii="Times New Roman" w:hAnsi="Times New Roman" w:cs="Times New Roman"/>
          <w:sz w:val="22"/>
          <w:szCs w:val="22"/>
        </w:rPr>
      </w:pPr>
    </w:p>
    <w:p w14:paraId="0CDC408D" w14:textId="77777777" w:rsidR="004D4FC3" w:rsidRPr="004D4FC3" w:rsidRDefault="004D4FC3" w:rsidP="004D4FC3">
      <w:pPr>
        <w:autoSpaceDE w:val="0"/>
        <w:autoSpaceDN w:val="0"/>
        <w:adjustRightInd w:val="0"/>
        <w:jc w:val="both"/>
        <w:rPr>
          <w:rFonts w:ascii="Times New Roman" w:hAnsi="Times New Roman" w:cs="Times New Roman"/>
          <w:i/>
          <w:iCs/>
          <w:sz w:val="22"/>
          <w:szCs w:val="22"/>
        </w:rPr>
      </w:pPr>
      <w:r w:rsidRPr="004D4FC3">
        <w:rPr>
          <w:rFonts w:ascii="Times New Roman" w:hAnsi="Times New Roman" w:cs="Times New Roman"/>
          <w:i/>
          <w:iCs/>
          <w:sz w:val="22"/>
          <w:szCs w:val="22"/>
        </w:rPr>
        <w:t>Scope of Review</w:t>
      </w:r>
    </w:p>
    <w:p w14:paraId="78A50F86" w14:textId="77777777" w:rsidR="004D4FC3" w:rsidRPr="004D4FC3" w:rsidRDefault="004D4FC3" w:rsidP="004D4FC3">
      <w:pPr>
        <w:autoSpaceDE w:val="0"/>
        <w:autoSpaceDN w:val="0"/>
        <w:adjustRightInd w:val="0"/>
        <w:jc w:val="both"/>
        <w:rPr>
          <w:rFonts w:ascii="Times New Roman" w:hAnsi="Times New Roman" w:cs="Times New Roman"/>
          <w:sz w:val="22"/>
          <w:szCs w:val="22"/>
        </w:rPr>
      </w:pPr>
    </w:p>
    <w:p w14:paraId="6F51919F" w14:textId="12CC35E3" w:rsidR="004D4FC3" w:rsidRPr="004D4FC3" w:rsidRDefault="004D4FC3" w:rsidP="004D4FC3">
      <w:pPr>
        <w:autoSpaceDE w:val="0"/>
        <w:autoSpaceDN w:val="0"/>
        <w:adjustRightInd w:val="0"/>
        <w:jc w:val="both"/>
        <w:rPr>
          <w:rFonts w:ascii="Times New Roman" w:hAnsi="Times New Roman" w:cs="Times New Roman"/>
          <w:sz w:val="22"/>
          <w:szCs w:val="22"/>
        </w:rPr>
      </w:pPr>
      <w:r w:rsidRPr="004D4FC3">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74C6A0A" w14:textId="77777777" w:rsidR="004D4FC3" w:rsidRPr="004D4FC3" w:rsidRDefault="004D4FC3" w:rsidP="004D4FC3">
      <w:pPr>
        <w:autoSpaceDE w:val="0"/>
        <w:autoSpaceDN w:val="0"/>
        <w:adjustRightInd w:val="0"/>
        <w:jc w:val="both"/>
        <w:rPr>
          <w:rFonts w:ascii="Times New Roman" w:hAnsi="Times New Roman" w:cs="Times New Roman"/>
          <w:sz w:val="22"/>
          <w:szCs w:val="22"/>
        </w:rPr>
      </w:pPr>
    </w:p>
    <w:p w14:paraId="398CBD0D" w14:textId="77777777" w:rsidR="004D4FC3" w:rsidRPr="004D4FC3" w:rsidRDefault="004D4FC3" w:rsidP="004D4FC3">
      <w:pPr>
        <w:autoSpaceDE w:val="0"/>
        <w:autoSpaceDN w:val="0"/>
        <w:adjustRightInd w:val="0"/>
        <w:jc w:val="both"/>
        <w:rPr>
          <w:rFonts w:ascii="Times New Roman" w:hAnsi="Times New Roman" w:cs="Times New Roman"/>
          <w:i/>
          <w:iCs/>
          <w:sz w:val="22"/>
          <w:szCs w:val="22"/>
        </w:rPr>
      </w:pPr>
      <w:r w:rsidRPr="004D4FC3">
        <w:rPr>
          <w:rFonts w:ascii="Times New Roman" w:hAnsi="Times New Roman" w:cs="Times New Roman"/>
          <w:i/>
          <w:iCs/>
          <w:sz w:val="22"/>
          <w:szCs w:val="22"/>
        </w:rPr>
        <w:t>Conclusion</w:t>
      </w:r>
    </w:p>
    <w:p w14:paraId="673D7722" w14:textId="77777777" w:rsidR="004D4FC3" w:rsidRPr="004D4FC3" w:rsidRDefault="004D4FC3" w:rsidP="004D4FC3">
      <w:pPr>
        <w:autoSpaceDE w:val="0"/>
        <w:autoSpaceDN w:val="0"/>
        <w:adjustRightInd w:val="0"/>
        <w:jc w:val="both"/>
        <w:rPr>
          <w:rFonts w:ascii="Times New Roman" w:hAnsi="Times New Roman" w:cs="Times New Roman"/>
          <w:sz w:val="22"/>
          <w:szCs w:val="22"/>
        </w:rPr>
      </w:pPr>
    </w:p>
    <w:p w14:paraId="490402FF" w14:textId="3C104445" w:rsidR="00720833" w:rsidRPr="004D4FC3" w:rsidRDefault="004D4FC3" w:rsidP="004D4FC3">
      <w:pPr>
        <w:autoSpaceDE w:val="0"/>
        <w:autoSpaceDN w:val="0"/>
        <w:adjustRightInd w:val="0"/>
        <w:jc w:val="both"/>
        <w:rPr>
          <w:rFonts w:ascii="Times New Roman" w:hAnsi="Times New Roman" w:cs="Times New Roman"/>
          <w:sz w:val="22"/>
          <w:szCs w:val="22"/>
        </w:rPr>
      </w:pPr>
      <w:r w:rsidRPr="004D4FC3">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5080107B" w14:textId="77777777" w:rsidR="00834C50" w:rsidRPr="004D4FC3" w:rsidRDefault="00834C50" w:rsidP="00720833">
      <w:pPr>
        <w:autoSpaceDE w:val="0"/>
        <w:autoSpaceDN w:val="0"/>
        <w:adjustRightInd w:val="0"/>
        <w:jc w:val="both"/>
        <w:rPr>
          <w:rFonts w:ascii="Times New Roman" w:hAnsi="Times New Roman" w:cs="Times New Roman"/>
          <w:sz w:val="22"/>
          <w:szCs w:val="22"/>
        </w:rPr>
      </w:pPr>
    </w:p>
    <w:p w14:paraId="4270AF83" w14:textId="77777777" w:rsidR="001B5005" w:rsidRPr="004D4FC3" w:rsidRDefault="001B5005" w:rsidP="00720833">
      <w:pPr>
        <w:autoSpaceDE w:val="0"/>
        <w:autoSpaceDN w:val="0"/>
        <w:adjustRightInd w:val="0"/>
        <w:jc w:val="both"/>
        <w:rPr>
          <w:rFonts w:ascii="Times New Roman" w:hAnsi="Times New Roman" w:cs="Times New Roman"/>
          <w:sz w:val="22"/>
          <w:szCs w:val="22"/>
        </w:rPr>
      </w:pPr>
    </w:p>
    <w:p w14:paraId="780A0403" w14:textId="77777777" w:rsidR="001B5005" w:rsidRPr="004D4FC3" w:rsidRDefault="001B5005" w:rsidP="00720833">
      <w:pPr>
        <w:autoSpaceDE w:val="0"/>
        <w:autoSpaceDN w:val="0"/>
        <w:adjustRightInd w:val="0"/>
        <w:jc w:val="both"/>
        <w:rPr>
          <w:rFonts w:ascii="Times New Roman" w:hAnsi="Times New Roman" w:cs="Times New Roman"/>
          <w:sz w:val="22"/>
          <w:szCs w:val="22"/>
        </w:rPr>
      </w:pPr>
    </w:p>
    <w:p w14:paraId="7C5081CE" w14:textId="77777777" w:rsidR="000F67BA" w:rsidRPr="004D4FC3" w:rsidRDefault="000F67BA" w:rsidP="00720833">
      <w:pPr>
        <w:autoSpaceDE w:val="0"/>
        <w:autoSpaceDN w:val="0"/>
        <w:adjustRightInd w:val="0"/>
        <w:jc w:val="both"/>
        <w:rPr>
          <w:rFonts w:ascii="Times New Roman" w:hAnsi="Times New Roman" w:cs="Times New Roman"/>
          <w:sz w:val="22"/>
          <w:szCs w:val="22"/>
        </w:rPr>
      </w:pPr>
    </w:p>
    <w:p w14:paraId="4645A07C" w14:textId="77777777" w:rsidR="000F67BA" w:rsidRPr="004D4FC3" w:rsidRDefault="000F67BA" w:rsidP="00720833">
      <w:pPr>
        <w:autoSpaceDE w:val="0"/>
        <w:autoSpaceDN w:val="0"/>
        <w:adjustRightInd w:val="0"/>
        <w:jc w:val="both"/>
        <w:rPr>
          <w:rFonts w:ascii="Times New Roman" w:hAnsi="Times New Roman" w:cs="Times New Roman"/>
          <w:sz w:val="22"/>
          <w:szCs w:val="22"/>
        </w:rPr>
      </w:pPr>
    </w:p>
    <w:p w14:paraId="1834DE81" w14:textId="77777777" w:rsidR="000F67BA" w:rsidRPr="004D4FC3" w:rsidRDefault="000F67BA" w:rsidP="00720833">
      <w:pPr>
        <w:jc w:val="both"/>
        <w:rPr>
          <w:rFonts w:ascii="Times New Roman" w:hAnsi="Times New Roman" w:cs="Times New Roman"/>
          <w:sz w:val="22"/>
          <w:szCs w:val="22"/>
        </w:rPr>
      </w:pPr>
    </w:p>
    <w:p w14:paraId="508DBA31" w14:textId="079E4C50" w:rsidR="00CC17BF" w:rsidRPr="00AF4501" w:rsidRDefault="00066BD2" w:rsidP="00720833">
      <w:pPr>
        <w:pStyle w:val="E3"/>
        <w:spacing w:line="240" w:lineRule="atLeast"/>
        <w:ind w:left="0" w:right="0"/>
        <w:jc w:val="both"/>
        <w:rPr>
          <w:lang w:val="en-US"/>
        </w:rPr>
      </w:pPr>
      <w:r w:rsidRPr="00AF4501">
        <w:rPr>
          <w:lang w:val="en-US"/>
        </w:rPr>
        <w:t>(</w:t>
      </w:r>
      <w:r w:rsidR="00567DBB" w:rsidRPr="00AF4501">
        <w:rPr>
          <w:lang w:val="en-US"/>
        </w:rPr>
        <w:t>Sumate</w:t>
      </w:r>
      <w:r w:rsidR="002D353A" w:rsidRPr="00AF4501">
        <w:rPr>
          <w:lang w:val="en-US"/>
        </w:rPr>
        <w:t xml:space="preserve"> J</w:t>
      </w:r>
      <w:r w:rsidR="00567DBB" w:rsidRPr="00AF4501">
        <w:rPr>
          <w:lang w:val="en-US"/>
        </w:rPr>
        <w:t>a</w:t>
      </w:r>
      <w:r w:rsidR="004F1561" w:rsidRPr="00AF4501">
        <w:rPr>
          <w:lang w:val="en-US"/>
        </w:rPr>
        <w:t>ng</w:t>
      </w:r>
      <w:r w:rsidR="00567DBB" w:rsidRPr="00AF4501">
        <w:rPr>
          <w:lang w:val="en-US"/>
        </w:rPr>
        <w:t>samsee</w:t>
      </w:r>
      <w:r w:rsidRPr="00AF4501">
        <w:rPr>
          <w:lang w:val="en-US"/>
        </w:rPr>
        <w:t>)</w:t>
      </w:r>
    </w:p>
    <w:p w14:paraId="682CD339" w14:textId="77777777" w:rsidR="00CC17BF" w:rsidRPr="00AF4501"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Certified Public Accountant</w:t>
      </w:r>
    </w:p>
    <w:p w14:paraId="1AB0215A" w14:textId="1BA560DD" w:rsidR="00CC17BF" w:rsidRPr="00AF4501"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sidRPr="00AF4501">
        <w:rPr>
          <w:rFonts w:ascii="Times New Roman" w:hAnsi="Times New Roman" w:cs="Times New Roman"/>
          <w:sz w:val="22"/>
          <w:szCs w:val="22"/>
        </w:rPr>
        <w:t>Registration No</w:t>
      </w:r>
      <w:r w:rsidRPr="00AF4501">
        <w:rPr>
          <w:rFonts w:ascii="Times New Roman" w:hAnsi="Times New Roman" w:cs="Times New Roman"/>
          <w:sz w:val="22"/>
          <w:szCs w:val="22"/>
          <w:cs/>
        </w:rPr>
        <w:t>.</w:t>
      </w:r>
      <w:r w:rsidR="00066BD2" w:rsidRPr="00AF4501">
        <w:rPr>
          <w:rFonts w:ascii="Times New Roman" w:hAnsi="Times New Roman" w:cs="Times New Roman"/>
          <w:sz w:val="22"/>
          <w:szCs w:val="22"/>
        </w:rPr>
        <w:t xml:space="preserve"> </w:t>
      </w:r>
      <w:r w:rsidR="00567DBB" w:rsidRPr="00AF4501">
        <w:rPr>
          <w:rFonts w:ascii="Times New Roman" w:hAnsi="Times New Roman" w:cs="Times New Roman"/>
          <w:sz w:val="22"/>
          <w:szCs w:val="22"/>
        </w:rPr>
        <w:t>9362</w:t>
      </w:r>
    </w:p>
    <w:p w14:paraId="71FC45E5" w14:textId="77777777" w:rsidR="00BB719F" w:rsidRPr="00AF4501" w:rsidRDefault="00BB719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61257FA" w14:textId="77777777" w:rsidR="00CC17BF" w:rsidRPr="00AF4501"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 xml:space="preserve">KPMG </w:t>
      </w:r>
      <w:proofErr w:type="spellStart"/>
      <w:r w:rsidRPr="00AF4501">
        <w:rPr>
          <w:rFonts w:ascii="Times New Roman" w:hAnsi="Times New Roman" w:cs="Times New Roman"/>
          <w:sz w:val="22"/>
          <w:szCs w:val="22"/>
        </w:rPr>
        <w:t>Phoomchai</w:t>
      </w:r>
      <w:proofErr w:type="spellEnd"/>
      <w:r w:rsidRPr="00AF4501">
        <w:rPr>
          <w:rFonts w:ascii="Times New Roman" w:hAnsi="Times New Roman" w:cs="Times New Roman"/>
          <w:sz w:val="22"/>
          <w:szCs w:val="22"/>
        </w:rPr>
        <w:t xml:space="preserve"> Audit Ltd.</w:t>
      </w:r>
    </w:p>
    <w:p w14:paraId="38C60057" w14:textId="77777777" w:rsidR="00CC17BF" w:rsidRPr="00822AAA"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smartTag w:uri="urn:schemas-microsoft-com:office:smarttags" w:element="place">
        <w:smartTag w:uri="urn:schemas-microsoft-com:office:smarttags" w:element="City">
          <w:r w:rsidRPr="00822AAA">
            <w:rPr>
              <w:rFonts w:ascii="Times New Roman" w:hAnsi="Times New Roman" w:cs="Times New Roman"/>
              <w:sz w:val="22"/>
              <w:szCs w:val="22"/>
            </w:rPr>
            <w:t>Bangkok</w:t>
          </w:r>
        </w:smartTag>
      </w:smartTag>
    </w:p>
    <w:p w14:paraId="1F07E073" w14:textId="427EC69D" w:rsidR="00CC17BF" w:rsidRPr="00AF4501" w:rsidRDefault="00822AAA" w:rsidP="007208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sidRPr="00822AAA">
        <w:rPr>
          <w:rFonts w:cs="Times New Roman"/>
        </w:rPr>
        <w:t>10</w:t>
      </w:r>
      <w:r w:rsidR="001D1831" w:rsidRPr="00822AAA">
        <w:rPr>
          <w:rFonts w:cs="Times New Roman"/>
        </w:rPr>
        <w:t xml:space="preserve"> August</w:t>
      </w:r>
      <w:r w:rsidR="004D4FC3" w:rsidRPr="00822AAA">
        <w:rPr>
          <w:rFonts w:cs="Times New Roman"/>
        </w:rPr>
        <w:t xml:space="preserve"> 202</w:t>
      </w:r>
      <w:r w:rsidR="00CD1D25" w:rsidRPr="00822AAA">
        <w:rPr>
          <w:rFonts w:cs="Times New Roman"/>
        </w:rPr>
        <w:t>2</w:t>
      </w:r>
    </w:p>
    <w:sectPr w:rsidR="00CC17BF" w:rsidRPr="00AF4501" w:rsidSect="00C42EEA">
      <w:type w:val="nextColumn"/>
      <w:pgSz w:w="11909" w:h="16834"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F84E0" w14:textId="77777777" w:rsidR="00AE4B93" w:rsidRDefault="00AE4B93">
      <w:r>
        <w:separator/>
      </w:r>
    </w:p>
  </w:endnote>
  <w:endnote w:type="continuationSeparator" w:id="0">
    <w:p w14:paraId="201BFD47" w14:textId="77777777" w:rsidR="00AE4B93" w:rsidRDefault="00AE4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F10F6" w14:textId="77777777" w:rsidR="00822AAA" w:rsidRDefault="00822A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D8353" w14:textId="77777777" w:rsidR="00822AAA" w:rsidRDefault="00822A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6E78F" w14:textId="56661530" w:rsidR="00EF7CC1" w:rsidRPr="000701B8" w:rsidRDefault="00EF7CC1" w:rsidP="002B58F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90"/>
      </w:tabs>
      <w:ind w:right="-43"/>
      <w:rPr>
        <w:rFonts w:ascii="Times New Roman" w:hAnsi="Times New Roman"/>
        <w:sz w:val="22"/>
        <w:szCs w:val="22"/>
      </w:rPr>
    </w:pPr>
    <w:r w:rsidRPr="00A9446B">
      <w:rPr>
        <w:rFonts w:ascii="Times New Roman" w:hAnsi="Times New Roman"/>
        <w:i/>
        <w:iCs/>
        <w:snapToGrid w:val="0"/>
        <w:sz w:val="22"/>
        <w:szCs w:val="22"/>
      </w:rPr>
      <w:fldChar w:fldCharType="begin"/>
    </w:r>
    <w:r w:rsidRPr="00A9446B">
      <w:rPr>
        <w:rFonts w:ascii="Times New Roman" w:hAnsi="Times New Roman"/>
        <w:i/>
        <w:iCs/>
        <w:snapToGrid w:val="0"/>
        <w:sz w:val="22"/>
        <w:szCs w:val="22"/>
      </w:rPr>
      <w:instrText xml:space="preserve"> FILENAME </w:instrText>
    </w:r>
    <w:r w:rsidRPr="00A9446B">
      <w:rPr>
        <w:rFonts w:ascii="Times New Roman" w:hAnsi="Times New Roman"/>
        <w:i/>
        <w:iCs/>
        <w:snapToGrid w:val="0"/>
        <w:sz w:val="22"/>
        <w:szCs w:val="22"/>
      </w:rPr>
      <w:fldChar w:fldCharType="separate"/>
    </w:r>
    <w:r w:rsidR="002A07A3">
      <w:rPr>
        <w:rFonts w:ascii="Times New Roman" w:hAnsi="Times New Roman"/>
        <w:i/>
        <w:iCs/>
        <w:noProof/>
        <w:snapToGrid w:val="0"/>
        <w:sz w:val="22"/>
        <w:szCs w:val="22"/>
      </w:rPr>
      <w:t>2021_JSP_Q1_FS EN_Draft (Client)</w:t>
    </w:r>
    <w:r w:rsidRPr="00A9446B">
      <w:rPr>
        <w:rFonts w:ascii="Times New Roman" w:hAnsi="Times New Roman"/>
        <w:i/>
        <w:iCs/>
        <w:snapToGrid w:val="0"/>
        <w:sz w:val="22"/>
        <w:szCs w:val="22"/>
      </w:rPr>
      <w:fldChar w:fldCharType="end"/>
    </w:r>
    <w:r>
      <w:rPr>
        <w:rFonts w:ascii="Times New Roman" w:hAnsi="Times New Roman"/>
        <w:snapToGrid w:val="0"/>
        <w:sz w:val="22"/>
        <w:szCs w:val="22"/>
      </w:rPr>
      <w:tab/>
    </w:r>
    <w:r w:rsidRPr="000701B8">
      <w:rPr>
        <w:rStyle w:val="PageNumber"/>
        <w:rFonts w:ascii="Times New Roman" w:hAnsi="Times New Roman"/>
        <w:sz w:val="22"/>
        <w:szCs w:val="22"/>
      </w:rPr>
      <w:fldChar w:fldCharType="begin"/>
    </w:r>
    <w:r w:rsidRPr="000701B8">
      <w:rPr>
        <w:rStyle w:val="PageNumber"/>
        <w:rFonts w:ascii="Times New Roman" w:hAnsi="Times New Roman"/>
        <w:sz w:val="22"/>
        <w:szCs w:val="22"/>
      </w:rPr>
      <w:instrText xml:space="preserve"> PAGE </w:instrText>
    </w:r>
    <w:r w:rsidRPr="000701B8">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0701B8">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76CAA" w14:textId="77777777" w:rsidR="00AE4B93" w:rsidRDefault="00AE4B93">
      <w:r>
        <w:separator/>
      </w:r>
    </w:p>
  </w:footnote>
  <w:footnote w:type="continuationSeparator" w:id="0">
    <w:p w14:paraId="4F840718" w14:textId="77777777" w:rsidR="00AE4B93" w:rsidRDefault="00AE4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2ACDD" w14:textId="77777777" w:rsidR="00822AAA" w:rsidRDefault="00822A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5364A" w14:textId="77777777" w:rsidR="00EF7CC1" w:rsidRDefault="00EF7CC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7A09F84" w14:textId="77777777" w:rsidR="00EF7CC1" w:rsidRDefault="00EF7CC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8146611" w14:textId="77777777" w:rsidR="00EF7CC1" w:rsidRDefault="00EF7CC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C1E98F6" w14:textId="77777777" w:rsidR="00EF7CC1" w:rsidRDefault="00EF7CC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06AE838" w14:textId="77777777" w:rsidR="00EF7CC1" w:rsidRPr="00D53A98" w:rsidRDefault="00EF7CC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EF205" w14:textId="77777777" w:rsidR="00EF7CC1" w:rsidRPr="00D53A98" w:rsidRDefault="00EF7CC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sidRPr="00D53A98">
      <w:rPr>
        <w:rFonts w:ascii="Times New Roman" w:hAnsi="Times New Roman" w:cs="Times New Roman"/>
        <w:b/>
        <w:bCs/>
        <w:sz w:val="28"/>
        <w:szCs w:val="28"/>
        <w:lang w:val="en-GB"/>
      </w:rPr>
      <w:t>Nitto Denko Material (</w:t>
    </w:r>
    <w:smartTag w:uri="urn:schemas-microsoft-com:office:smarttags" w:element="place">
      <w:smartTag w:uri="urn:schemas-microsoft-com:office:smarttags" w:element="country-region">
        <w:r w:rsidRPr="00D53A98">
          <w:rPr>
            <w:rFonts w:ascii="Times New Roman" w:hAnsi="Times New Roman" w:cs="Times New Roman"/>
            <w:b/>
            <w:bCs/>
            <w:sz w:val="28"/>
            <w:szCs w:val="28"/>
            <w:lang w:val="en-GB"/>
          </w:rPr>
          <w:t>Thailand</w:t>
        </w:r>
      </w:smartTag>
    </w:smartTag>
    <w:r w:rsidRPr="00D53A98">
      <w:rPr>
        <w:rFonts w:ascii="Times New Roman" w:hAnsi="Times New Roman" w:cs="Times New Roman"/>
        <w:b/>
        <w:bCs/>
        <w:sz w:val="28"/>
        <w:szCs w:val="28"/>
        <w:lang w:val="en-GB"/>
      </w:rPr>
      <w:t>) Co., Ltd.</w:t>
    </w:r>
  </w:p>
  <w:p w14:paraId="562759FF" w14:textId="77777777" w:rsidR="00EF7CC1" w:rsidRPr="00D53A98" w:rsidRDefault="00EF7CC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53A9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D53A98">
      <w:rPr>
        <w:rFonts w:ascii="Times New Roman" w:hAnsi="Times New Roman" w:cs="Times New Roman"/>
        <w:b/>
        <w:bCs/>
        <w:sz w:val="24"/>
        <w:szCs w:val="24"/>
      </w:rPr>
      <w:t xml:space="preserve">tatements </w:t>
    </w:r>
  </w:p>
  <w:p w14:paraId="3EB45D9C" w14:textId="77777777" w:rsidR="00EF7CC1" w:rsidRDefault="00EF7CC1" w:rsidP="00D53A98">
    <w:pPr>
      <w:pStyle w:val="Header"/>
      <w:rPr>
        <w:rFonts w:ascii="Times New Roman" w:hAnsi="Times New Roman"/>
        <w:b/>
        <w:bCs/>
        <w:sz w:val="24"/>
        <w:szCs w:val="24"/>
      </w:rPr>
    </w:pPr>
    <w:r w:rsidRPr="00D53A98">
      <w:rPr>
        <w:rFonts w:ascii="Times New Roman" w:hAnsi="Times New Roman"/>
        <w:b/>
        <w:bCs/>
        <w:sz w:val="24"/>
        <w:szCs w:val="24"/>
      </w:rPr>
      <w:t>For the years ended 31 March 200</w:t>
    </w:r>
    <w:r>
      <w:rPr>
        <w:rFonts w:ascii="Times New Roman" w:hAnsi="Times New Roman"/>
        <w:b/>
        <w:bCs/>
        <w:sz w:val="24"/>
        <w:szCs w:val="24"/>
      </w:rPr>
      <w:t>8</w:t>
    </w:r>
    <w:r w:rsidRPr="00D53A98">
      <w:rPr>
        <w:rFonts w:ascii="Times New Roman" w:hAnsi="Times New Roman"/>
        <w:b/>
        <w:bCs/>
        <w:sz w:val="24"/>
        <w:szCs w:val="24"/>
      </w:rPr>
      <w:t xml:space="preserve"> and 200</w:t>
    </w:r>
    <w:r>
      <w:rPr>
        <w:rFonts w:ascii="Times New Roman" w:hAnsi="Times New Roman"/>
        <w:b/>
        <w:bCs/>
        <w:sz w:val="24"/>
        <w:szCs w:val="24"/>
      </w:rPr>
      <w:t>7</w:t>
    </w:r>
  </w:p>
  <w:p w14:paraId="2877F893" w14:textId="77777777" w:rsidR="00EF7CC1" w:rsidRDefault="00EF7CC1" w:rsidP="00D53A98">
    <w:pPr>
      <w:pStyle w:val="Header"/>
      <w:rPr>
        <w:rFonts w:ascii="Times New Roman" w:hAnsi="Times New Roman"/>
        <w:b/>
        <w:bCs/>
        <w:sz w:val="24"/>
        <w:szCs w:val="24"/>
      </w:rPr>
    </w:pPr>
  </w:p>
  <w:p w14:paraId="1D87DD25" w14:textId="77777777" w:rsidR="00EF7CC1" w:rsidRPr="00D53A98" w:rsidRDefault="00EF7CC1" w:rsidP="00D53A98">
    <w:pPr>
      <w:pStyle w:val="Head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580592"/>
    <w:multiLevelType w:val="hybridMultilevel"/>
    <w:tmpl w:val="B96277B2"/>
    <w:lvl w:ilvl="0" w:tplc="A12EDDE2">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BF91468"/>
    <w:multiLevelType w:val="hybridMultilevel"/>
    <w:tmpl w:val="D872297E"/>
    <w:lvl w:ilvl="0" w:tplc="B9D6D87E">
      <w:start w:val="368"/>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C1E04CE"/>
    <w:multiLevelType w:val="hybridMultilevel"/>
    <w:tmpl w:val="5764F962"/>
    <w:lvl w:ilvl="0" w:tplc="EE90B9A6">
      <w:start w:val="1"/>
      <w:numFmt w:val="lowerRoman"/>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7DA2332"/>
    <w:multiLevelType w:val="hybridMultilevel"/>
    <w:tmpl w:val="EA74F5A2"/>
    <w:lvl w:ilvl="0" w:tplc="1E74C0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50437001"/>
    <w:multiLevelType w:val="hybridMultilevel"/>
    <w:tmpl w:val="B4444BDE"/>
    <w:lvl w:ilvl="0" w:tplc="AC14EF9C">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A8C44FE"/>
    <w:multiLevelType w:val="hybridMultilevel"/>
    <w:tmpl w:val="0186B498"/>
    <w:lvl w:ilvl="0" w:tplc="E3B2B6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ABE1C1A"/>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23"/>
  </w:num>
  <w:num w:numId="14">
    <w:abstractNumId w:val="18"/>
  </w:num>
  <w:num w:numId="15">
    <w:abstractNumId w:val="20"/>
  </w:num>
  <w:num w:numId="16">
    <w:abstractNumId w:val="13"/>
  </w:num>
  <w:num w:numId="17">
    <w:abstractNumId w:val="26"/>
  </w:num>
  <w:num w:numId="18">
    <w:abstractNumId w:val="25"/>
  </w:num>
  <w:num w:numId="19">
    <w:abstractNumId w:val="12"/>
  </w:num>
  <w:num w:numId="20">
    <w:abstractNumId w:val="11"/>
  </w:num>
  <w:num w:numId="21">
    <w:abstractNumId w:val="17"/>
  </w:num>
  <w:num w:numId="22">
    <w:abstractNumId w:val="14"/>
  </w:num>
  <w:num w:numId="23">
    <w:abstractNumId w:val="28"/>
  </w:num>
  <w:num w:numId="24">
    <w:abstractNumId w:val="27"/>
  </w:num>
  <w:num w:numId="25">
    <w:abstractNumId w:val="22"/>
  </w:num>
  <w:num w:numId="26">
    <w:abstractNumId w:val="10"/>
  </w:num>
  <w:num w:numId="27">
    <w:abstractNumId w:val="16"/>
  </w:num>
  <w:num w:numId="28">
    <w:abstractNumId w:val="24"/>
  </w:num>
  <w:num w:numId="29">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F82"/>
    <w:rsid w:val="000018E5"/>
    <w:rsid w:val="00001AEA"/>
    <w:rsid w:val="00002511"/>
    <w:rsid w:val="0000286B"/>
    <w:rsid w:val="00003049"/>
    <w:rsid w:val="00003242"/>
    <w:rsid w:val="000039F4"/>
    <w:rsid w:val="00003AD8"/>
    <w:rsid w:val="00003D7C"/>
    <w:rsid w:val="00004A65"/>
    <w:rsid w:val="00004DBB"/>
    <w:rsid w:val="00005F09"/>
    <w:rsid w:val="000068C1"/>
    <w:rsid w:val="000071A8"/>
    <w:rsid w:val="00007B39"/>
    <w:rsid w:val="00010BE2"/>
    <w:rsid w:val="00010C18"/>
    <w:rsid w:val="00011508"/>
    <w:rsid w:val="00011D01"/>
    <w:rsid w:val="000120FE"/>
    <w:rsid w:val="00013038"/>
    <w:rsid w:val="0001354E"/>
    <w:rsid w:val="0001383E"/>
    <w:rsid w:val="00014317"/>
    <w:rsid w:val="000147BA"/>
    <w:rsid w:val="0001493F"/>
    <w:rsid w:val="000149EB"/>
    <w:rsid w:val="000160CA"/>
    <w:rsid w:val="000160EF"/>
    <w:rsid w:val="00016BD2"/>
    <w:rsid w:val="00017FA9"/>
    <w:rsid w:val="00021317"/>
    <w:rsid w:val="00021589"/>
    <w:rsid w:val="00021640"/>
    <w:rsid w:val="000224B5"/>
    <w:rsid w:val="00022AA9"/>
    <w:rsid w:val="000239F0"/>
    <w:rsid w:val="00023DD6"/>
    <w:rsid w:val="00024E1B"/>
    <w:rsid w:val="00025ADC"/>
    <w:rsid w:val="000260D2"/>
    <w:rsid w:val="00026DF4"/>
    <w:rsid w:val="00027377"/>
    <w:rsid w:val="00027454"/>
    <w:rsid w:val="00027471"/>
    <w:rsid w:val="00027594"/>
    <w:rsid w:val="00027CB3"/>
    <w:rsid w:val="0003020A"/>
    <w:rsid w:val="0003033A"/>
    <w:rsid w:val="00030F53"/>
    <w:rsid w:val="0003113E"/>
    <w:rsid w:val="0003135D"/>
    <w:rsid w:val="00031ED1"/>
    <w:rsid w:val="00033BCA"/>
    <w:rsid w:val="00034C41"/>
    <w:rsid w:val="00034F8C"/>
    <w:rsid w:val="0003735B"/>
    <w:rsid w:val="00037AC2"/>
    <w:rsid w:val="00040A6F"/>
    <w:rsid w:val="0004194B"/>
    <w:rsid w:val="00041A3E"/>
    <w:rsid w:val="00041B73"/>
    <w:rsid w:val="00041CC6"/>
    <w:rsid w:val="00043D82"/>
    <w:rsid w:val="00044C9D"/>
    <w:rsid w:val="00045D68"/>
    <w:rsid w:val="0004653A"/>
    <w:rsid w:val="00050195"/>
    <w:rsid w:val="00050C28"/>
    <w:rsid w:val="00050C3E"/>
    <w:rsid w:val="00051265"/>
    <w:rsid w:val="00053757"/>
    <w:rsid w:val="000541A9"/>
    <w:rsid w:val="000546BC"/>
    <w:rsid w:val="000556DB"/>
    <w:rsid w:val="000560C1"/>
    <w:rsid w:val="000561C8"/>
    <w:rsid w:val="000569F8"/>
    <w:rsid w:val="00056B08"/>
    <w:rsid w:val="0005734C"/>
    <w:rsid w:val="000611E8"/>
    <w:rsid w:val="000618AD"/>
    <w:rsid w:val="00061CB3"/>
    <w:rsid w:val="00061F5B"/>
    <w:rsid w:val="000623CD"/>
    <w:rsid w:val="00062D3E"/>
    <w:rsid w:val="000646DA"/>
    <w:rsid w:val="000650B8"/>
    <w:rsid w:val="0006566D"/>
    <w:rsid w:val="00065CF0"/>
    <w:rsid w:val="00066938"/>
    <w:rsid w:val="00066A25"/>
    <w:rsid w:val="00066BD2"/>
    <w:rsid w:val="00066D14"/>
    <w:rsid w:val="00066DF5"/>
    <w:rsid w:val="0006784B"/>
    <w:rsid w:val="0006796C"/>
    <w:rsid w:val="000701B8"/>
    <w:rsid w:val="000703D1"/>
    <w:rsid w:val="00071162"/>
    <w:rsid w:val="0007204F"/>
    <w:rsid w:val="000723F3"/>
    <w:rsid w:val="00072A9D"/>
    <w:rsid w:val="00072CD5"/>
    <w:rsid w:val="00074F7E"/>
    <w:rsid w:val="0007513E"/>
    <w:rsid w:val="000756CA"/>
    <w:rsid w:val="00075859"/>
    <w:rsid w:val="00075EA5"/>
    <w:rsid w:val="00076060"/>
    <w:rsid w:val="000777B4"/>
    <w:rsid w:val="00077B3D"/>
    <w:rsid w:val="00080725"/>
    <w:rsid w:val="00081B95"/>
    <w:rsid w:val="00081CED"/>
    <w:rsid w:val="000824F3"/>
    <w:rsid w:val="00082B56"/>
    <w:rsid w:val="00083041"/>
    <w:rsid w:val="00083421"/>
    <w:rsid w:val="00083CBC"/>
    <w:rsid w:val="000842A2"/>
    <w:rsid w:val="0008433F"/>
    <w:rsid w:val="000845CD"/>
    <w:rsid w:val="000847EA"/>
    <w:rsid w:val="00084A0C"/>
    <w:rsid w:val="00084CDA"/>
    <w:rsid w:val="00085A48"/>
    <w:rsid w:val="00086BD1"/>
    <w:rsid w:val="00086D4B"/>
    <w:rsid w:val="00090444"/>
    <w:rsid w:val="0009117C"/>
    <w:rsid w:val="00091BB6"/>
    <w:rsid w:val="000920B0"/>
    <w:rsid w:val="00092E12"/>
    <w:rsid w:val="000931F5"/>
    <w:rsid w:val="000939C4"/>
    <w:rsid w:val="00093B24"/>
    <w:rsid w:val="00093CBB"/>
    <w:rsid w:val="00094012"/>
    <w:rsid w:val="00094877"/>
    <w:rsid w:val="00094F01"/>
    <w:rsid w:val="00096A07"/>
    <w:rsid w:val="00097B32"/>
    <w:rsid w:val="000A10D5"/>
    <w:rsid w:val="000A21F1"/>
    <w:rsid w:val="000A2CBC"/>
    <w:rsid w:val="000A3430"/>
    <w:rsid w:val="000A4A3A"/>
    <w:rsid w:val="000A5C06"/>
    <w:rsid w:val="000A5F2F"/>
    <w:rsid w:val="000A7129"/>
    <w:rsid w:val="000A7665"/>
    <w:rsid w:val="000A7CD6"/>
    <w:rsid w:val="000B0401"/>
    <w:rsid w:val="000B11EA"/>
    <w:rsid w:val="000B1379"/>
    <w:rsid w:val="000B198B"/>
    <w:rsid w:val="000B1FF4"/>
    <w:rsid w:val="000B2AD3"/>
    <w:rsid w:val="000B2D07"/>
    <w:rsid w:val="000B3A05"/>
    <w:rsid w:val="000B418B"/>
    <w:rsid w:val="000B55F2"/>
    <w:rsid w:val="000B5B58"/>
    <w:rsid w:val="000B61F7"/>
    <w:rsid w:val="000B62EE"/>
    <w:rsid w:val="000B729B"/>
    <w:rsid w:val="000C028D"/>
    <w:rsid w:val="000C1231"/>
    <w:rsid w:val="000C163B"/>
    <w:rsid w:val="000C1BF7"/>
    <w:rsid w:val="000C2190"/>
    <w:rsid w:val="000C2589"/>
    <w:rsid w:val="000C3B7E"/>
    <w:rsid w:val="000C47F2"/>
    <w:rsid w:val="000C51EE"/>
    <w:rsid w:val="000C612F"/>
    <w:rsid w:val="000C6E4C"/>
    <w:rsid w:val="000C7352"/>
    <w:rsid w:val="000D0004"/>
    <w:rsid w:val="000D1386"/>
    <w:rsid w:val="000D139D"/>
    <w:rsid w:val="000D1CC7"/>
    <w:rsid w:val="000D1E14"/>
    <w:rsid w:val="000D2307"/>
    <w:rsid w:val="000D2776"/>
    <w:rsid w:val="000D2E2E"/>
    <w:rsid w:val="000D4414"/>
    <w:rsid w:val="000D4651"/>
    <w:rsid w:val="000D47C8"/>
    <w:rsid w:val="000D4A79"/>
    <w:rsid w:val="000D79EA"/>
    <w:rsid w:val="000D7B7F"/>
    <w:rsid w:val="000E0A42"/>
    <w:rsid w:val="000E1E80"/>
    <w:rsid w:val="000E1E8F"/>
    <w:rsid w:val="000E24DC"/>
    <w:rsid w:val="000E3924"/>
    <w:rsid w:val="000E421E"/>
    <w:rsid w:val="000E4241"/>
    <w:rsid w:val="000E4803"/>
    <w:rsid w:val="000E481D"/>
    <w:rsid w:val="000E5D60"/>
    <w:rsid w:val="000E5F17"/>
    <w:rsid w:val="000E65F7"/>
    <w:rsid w:val="000E68F6"/>
    <w:rsid w:val="000E73EF"/>
    <w:rsid w:val="000F0074"/>
    <w:rsid w:val="000F0275"/>
    <w:rsid w:val="000F083C"/>
    <w:rsid w:val="000F08B2"/>
    <w:rsid w:val="000F0D8F"/>
    <w:rsid w:val="000F1005"/>
    <w:rsid w:val="000F24BC"/>
    <w:rsid w:val="000F2931"/>
    <w:rsid w:val="000F30CF"/>
    <w:rsid w:val="000F31A9"/>
    <w:rsid w:val="000F3FD0"/>
    <w:rsid w:val="000F58E1"/>
    <w:rsid w:val="000F5B05"/>
    <w:rsid w:val="000F6027"/>
    <w:rsid w:val="000F605A"/>
    <w:rsid w:val="000F6673"/>
    <w:rsid w:val="000F67BA"/>
    <w:rsid w:val="000F6C47"/>
    <w:rsid w:val="000F6DE4"/>
    <w:rsid w:val="000F71E8"/>
    <w:rsid w:val="000F7545"/>
    <w:rsid w:val="000F78AF"/>
    <w:rsid w:val="00100610"/>
    <w:rsid w:val="00100708"/>
    <w:rsid w:val="001014C9"/>
    <w:rsid w:val="0010151F"/>
    <w:rsid w:val="0010196B"/>
    <w:rsid w:val="00101BA4"/>
    <w:rsid w:val="00104AE5"/>
    <w:rsid w:val="001056FC"/>
    <w:rsid w:val="00105F93"/>
    <w:rsid w:val="00106296"/>
    <w:rsid w:val="0010692A"/>
    <w:rsid w:val="00106AAB"/>
    <w:rsid w:val="00107832"/>
    <w:rsid w:val="001110DC"/>
    <w:rsid w:val="001111D6"/>
    <w:rsid w:val="0011165E"/>
    <w:rsid w:val="00112CA3"/>
    <w:rsid w:val="001134AF"/>
    <w:rsid w:val="001134E8"/>
    <w:rsid w:val="001135B8"/>
    <w:rsid w:val="00113AED"/>
    <w:rsid w:val="001179E8"/>
    <w:rsid w:val="00117E69"/>
    <w:rsid w:val="00120A8D"/>
    <w:rsid w:val="00120BE7"/>
    <w:rsid w:val="001221A4"/>
    <w:rsid w:val="00122B76"/>
    <w:rsid w:val="0012422B"/>
    <w:rsid w:val="00125163"/>
    <w:rsid w:val="0012651D"/>
    <w:rsid w:val="001268B3"/>
    <w:rsid w:val="00126A69"/>
    <w:rsid w:val="00127412"/>
    <w:rsid w:val="0012751A"/>
    <w:rsid w:val="0013041D"/>
    <w:rsid w:val="00131963"/>
    <w:rsid w:val="001319A4"/>
    <w:rsid w:val="00131D55"/>
    <w:rsid w:val="00132850"/>
    <w:rsid w:val="00134764"/>
    <w:rsid w:val="001354F2"/>
    <w:rsid w:val="001355F0"/>
    <w:rsid w:val="001361E0"/>
    <w:rsid w:val="001362F2"/>
    <w:rsid w:val="00137CE4"/>
    <w:rsid w:val="001404D8"/>
    <w:rsid w:val="001409AD"/>
    <w:rsid w:val="001413F5"/>
    <w:rsid w:val="00141486"/>
    <w:rsid w:val="001415FF"/>
    <w:rsid w:val="00141BCA"/>
    <w:rsid w:val="00143288"/>
    <w:rsid w:val="00143315"/>
    <w:rsid w:val="00143502"/>
    <w:rsid w:val="001456AA"/>
    <w:rsid w:val="00146DC5"/>
    <w:rsid w:val="001470D3"/>
    <w:rsid w:val="00152FC7"/>
    <w:rsid w:val="001532F5"/>
    <w:rsid w:val="0015352B"/>
    <w:rsid w:val="00153C85"/>
    <w:rsid w:val="001546D6"/>
    <w:rsid w:val="00155809"/>
    <w:rsid w:val="00155B63"/>
    <w:rsid w:val="00155C31"/>
    <w:rsid w:val="00155EE5"/>
    <w:rsid w:val="00156C60"/>
    <w:rsid w:val="001573CD"/>
    <w:rsid w:val="001577C4"/>
    <w:rsid w:val="00160208"/>
    <w:rsid w:val="00161B61"/>
    <w:rsid w:val="001627B8"/>
    <w:rsid w:val="00162B1C"/>
    <w:rsid w:val="00162FA2"/>
    <w:rsid w:val="001636BF"/>
    <w:rsid w:val="001660B8"/>
    <w:rsid w:val="0016638F"/>
    <w:rsid w:val="00166489"/>
    <w:rsid w:val="00166F38"/>
    <w:rsid w:val="0016789C"/>
    <w:rsid w:val="001713D4"/>
    <w:rsid w:val="00171F39"/>
    <w:rsid w:val="00171FE7"/>
    <w:rsid w:val="0017241B"/>
    <w:rsid w:val="001727CD"/>
    <w:rsid w:val="00172975"/>
    <w:rsid w:val="00172BE4"/>
    <w:rsid w:val="00172F9D"/>
    <w:rsid w:val="00175EE3"/>
    <w:rsid w:val="00176640"/>
    <w:rsid w:val="00177B04"/>
    <w:rsid w:val="001808A0"/>
    <w:rsid w:val="00180E2B"/>
    <w:rsid w:val="00181122"/>
    <w:rsid w:val="0018173B"/>
    <w:rsid w:val="001817E2"/>
    <w:rsid w:val="00181D3B"/>
    <w:rsid w:val="00181E08"/>
    <w:rsid w:val="0018216A"/>
    <w:rsid w:val="00183936"/>
    <w:rsid w:val="0018509B"/>
    <w:rsid w:val="0018549E"/>
    <w:rsid w:val="0018575E"/>
    <w:rsid w:val="0018612D"/>
    <w:rsid w:val="00186A3C"/>
    <w:rsid w:val="00186FA6"/>
    <w:rsid w:val="00187586"/>
    <w:rsid w:val="001875AA"/>
    <w:rsid w:val="001902E4"/>
    <w:rsid w:val="001903A2"/>
    <w:rsid w:val="00190FAD"/>
    <w:rsid w:val="00191385"/>
    <w:rsid w:val="00192342"/>
    <w:rsid w:val="0019441D"/>
    <w:rsid w:val="00194541"/>
    <w:rsid w:val="00194708"/>
    <w:rsid w:val="00194859"/>
    <w:rsid w:val="00194EAA"/>
    <w:rsid w:val="00194EFF"/>
    <w:rsid w:val="0019519F"/>
    <w:rsid w:val="001954EC"/>
    <w:rsid w:val="00195675"/>
    <w:rsid w:val="00195A58"/>
    <w:rsid w:val="001961E3"/>
    <w:rsid w:val="00196301"/>
    <w:rsid w:val="00196BE9"/>
    <w:rsid w:val="00196D25"/>
    <w:rsid w:val="00197432"/>
    <w:rsid w:val="001A066D"/>
    <w:rsid w:val="001A10BC"/>
    <w:rsid w:val="001A1541"/>
    <w:rsid w:val="001A1924"/>
    <w:rsid w:val="001A1DF0"/>
    <w:rsid w:val="001A2B7A"/>
    <w:rsid w:val="001A2F34"/>
    <w:rsid w:val="001A361D"/>
    <w:rsid w:val="001A40B8"/>
    <w:rsid w:val="001A454A"/>
    <w:rsid w:val="001A490D"/>
    <w:rsid w:val="001A7D1E"/>
    <w:rsid w:val="001B1825"/>
    <w:rsid w:val="001B1DB6"/>
    <w:rsid w:val="001B24D5"/>
    <w:rsid w:val="001B3250"/>
    <w:rsid w:val="001B3781"/>
    <w:rsid w:val="001B3B36"/>
    <w:rsid w:val="001B3D96"/>
    <w:rsid w:val="001B4198"/>
    <w:rsid w:val="001B4247"/>
    <w:rsid w:val="001B5005"/>
    <w:rsid w:val="001B5569"/>
    <w:rsid w:val="001B596B"/>
    <w:rsid w:val="001B5FDF"/>
    <w:rsid w:val="001B6732"/>
    <w:rsid w:val="001B76E0"/>
    <w:rsid w:val="001C010D"/>
    <w:rsid w:val="001C0477"/>
    <w:rsid w:val="001C06C5"/>
    <w:rsid w:val="001C20E3"/>
    <w:rsid w:val="001C2800"/>
    <w:rsid w:val="001C31F3"/>
    <w:rsid w:val="001C5168"/>
    <w:rsid w:val="001C51FF"/>
    <w:rsid w:val="001C5210"/>
    <w:rsid w:val="001C54B9"/>
    <w:rsid w:val="001C6FF9"/>
    <w:rsid w:val="001D0433"/>
    <w:rsid w:val="001D1831"/>
    <w:rsid w:val="001D19C5"/>
    <w:rsid w:val="001D25A8"/>
    <w:rsid w:val="001D3CFD"/>
    <w:rsid w:val="001D3EB2"/>
    <w:rsid w:val="001D40A4"/>
    <w:rsid w:val="001D49B8"/>
    <w:rsid w:val="001D521E"/>
    <w:rsid w:val="001D52D8"/>
    <w:rsid w:val="001D52E4"/>
    <w:rsid w:val="001D5C8E"/>
    <w:rsid w:val="001D5F27"/>
    <w:rsid w:val="001D6219"/>
    <w:rsid w:val="001D643E"/>
    <w:rsid w:val="001D79BC"/>
    <w:rsid w:val="001E04DD"/>
    <w:rsid w:val="001E05B2"/>
    <w:rsid w:val="001E08E6"/>
    <w:rsid w:val="001E0EDD"/>
    <w:rsid w:val="001E0F27"/>
    <w:rsid w:val="001E10F7"/>
    <w:rsid w:val="001E1484"/>
    <w:rsid w:val="001E1E4F"/>
    <w:rsid w:val="001E1EB4"/>
    <w:rsid w:val="001E1EDF"/>
    <w:rsid w:val="001E377D"/>
    <w:rsid w:val="001E3FA3"/>
    <w:rsid w:val="001E492B"/>
    <w:rsid w:val="001E4FEE"/>
    <w:rsid w:val="001E5292"/>
    <w:rsid w:val="001E717E"/>
    <w:rsid w:val="001E7224"/>
    <w:rsid w:val="001E74FC"/>
    <w:rsid w:val="001F0BEA"/>
    <w:rsid w:val="001F165B"/>
    <w:rsid w:val="001F2D39"/>
    <w:rsid w:val="001F3128"/>
    <w:rsid w:val="001F350E"/>
    <w:rsid w:val="001F3BEC"/>
    <w:rsid w:val="001F4468"/>
    <w:rsid w:val="001F4B2C"/>
    <w:rsid w:val="001F5825"/>
    <w:rsid w:val="001F5AAC"/>
    <w:rsid w:val="001F5CBB"/>
    <w:rsid w:val="001F64B5"/>
    <w:rsid w:val="001F6587"/>
    <w:rsid w:val="001F6F6F"/>
    <w:rsid w:val="001F7BDE"/>
    <w:rsid w:val="0020009F"/>
    <w:rsid w:val="00200334"/>
    <w:rsid w:val="002003FC"/>
    <w:rsid w:val="00200E2D"/>
    <w:rsid w:val="00201EB5"/>
    <w:rsid w:val="00201FCA"/>
    <w:rsid w:val="00202A08"/>
    <w:rsid w:val="00202BDF"/>
    <w:rsid w:val="00203286"/>
    <w:rsid w:val="00205C42"/>
    <w:rsid w:val="002060F9"/>
    <w:rsid w:val="00206130"/>
    <w:rsid w:val="002067E0"/>
    <w:rsid w:val="00207704"/>
    <w:rsid w:val="00207E0A"/>
    <w:rsid w:val="00210488"/>
    <w:rsid w:val="002108FC"/>
    <w:rsid w:val="0021145D"/>
    <w:rsid w:val="00211F89"/>
    <w:rsid w:val="002130F4"/>
    <w:rsid w:val="002132C1"/>
    <w:rsid w:val="00213C33"/>
    <w:rsid w:val="00213D2D"/>
    <w:rsid w:val="00214115"/>
    <w:rsid w:val="00214195"/>
    <w:rsid w:val="00214D78"/>
    <w:rsid w:val="002150E6"/>
    <w:rsid w:val="00215546"/>
    <w:rsid w:val="0021592F"/>
    <w:rsid w:val="00215C6E"/>
    <w:rsid w:val="00216BEE"/>
    <w:rsid w:val="00217C64"/>
    <w:rsid w:val="00224664"/>
    <w:rsid w:val="00224BAB"/>
    <w:rsid w:val="00225070"/>
    <w:rsid w:val="0022519F"/>
    <w:rsid w:val="0022584A"/>
    <w:rsid w:val="00226250"/>
    <w:rsid w:val="00227A52"/>
    <w:rsid w:val="00227F16"/>
    <w:rsid w:val="00230AA5"/>
    <w:rsid w:val="00231152"/>
    <w:rsid w:val="00231B27"/>
    <w:rsid w:val="00231C7D"/>
    <w:rsid w:val="00234EC8"/>
    <w:rsid w:val="00235872"/>
    <w:rsid w:val="00235DB3"/>
    <w:rsid w:val="00235EA2"/>
    <w:rsid w:val="00237064"/>
    <w:rsid w:val="0024092A"/>
    <w:rsid w:val="00241053"/>
    <w:rsid w:val="00241480"/>
    <w:rsid w:val="002417CD"/>
    <w:rsid w:val="0024318B"/>
    <w:rsid w:val="00243A51"/>
    <w:rsid w:val="00244790"/>
    <w:rsid w:val="002447C7"/>
    <w:rsid w:val="002449DB"/>
    <w:rsid w:val="0024582F"/>
    <w:rsid w:val="00245F9A"/>
    <w:rsid w:val="002466D9"/>
    <w:rsid w:val="00246E7E"/>
    <w:rsid w:val="002512C5"/>
    <w:rsid w:val="00253C8C"/>
    <w:rsid w:val="00255871"/>
    <w:rsid w:val="00255E71"/>
    <w:rsid w:val="00257497"/>
    <w:rsid w:val="0025778E"/>
    <w:rsid w:val="00257791"/>
    <w:rsid w:val="00257D7C"/>
    <w:rsid w:val="00261235"/>
    <w:rsid w:val="00261711"/>
    <w:rsid w:val="0026216B"/>
    <w:rsid w:val="00262F53"/>
    <w:rsid w:val="00263172"/>
    <w:rsid w:val="00263FF1"/>
    <w:rsid w:val="00264092"/>
    <w:rsid w:val="0026465F"/>
    <w:rsid w:val="00264F24"/>
    <w:rsid w:val="00265234"/>
    <w:rsid w:val="002654F9"/>
    <w:rsid w:val="002656F3"/>
    <w:rsid w:val="00265F6A"/>
    <w:rsid w:val="00266712"/>
    <w:rsid w:val="0026706B"/>
    <w:rsid w:val="00267BC3"/>
    <w:rsid w:val="00270214"/>
    <w:rsid w:val="0027139A"/>
    <w:rsid w:val="0027165A"/>
    <w:rsid w:val="00271EFC"/>
    <w:rsid w:val="00272850"/>
    <w:rsid w:val="00272A78"/>
    <w:rsid w:val="00273E7A"/>
    <w:rsid w:val="00275DE1"/>
    <w:rsid w:val="00277D31"/>
    <w:rsid w:val="0028003C"/>
    <w:rsid w:val="0028086A"/>
    <w:rsid w:val="0028119C"/>
    <w:rsid w:val="00282CD8"/>
    <w:rsid w:val="00283262"/>
    <w:rsid w:val="002833F4"/>
    <w:rsid w:val="002859BA"/>
    <w:rsid w:val="00287BCF"/>
    <w:rsid w:val="002901B2"/>
    <w:rsid w:val="0029021F"/>
    <w:rsid w:val="00290C0D"/>
    <w:rsid w:val="00291092"/>
    <w:rsid w:val="002916B0"/>
    <w:rsid w:val="0029183C"/>
    <w:rsid w:val="0029218E"/>
    <w:rsid w:val="002923CC"/>
    <w:rsid w:val="00292F3E"/>
    <w:rsid w:val="002931A3"/>
    <w:rsid w:val="00293741"/>
    <w:rsid w:val="002938C8"/>
    <w:rsid w:val="00293BDB"/>
    <w:rsid w:val="002948C3"/>
    <w:rsid w:val="002957DE"/>
    <w:rsid w:val="00295BF8"/>
    <w:rsid w:val="00297FE4"/>
    <w:rsid w:val="002A07A3"/>
    <w:rsid w:val="002A17F0"/>
    <w:rsid w:val="002A1BA3"/>
    <w:rsid w:val="002A1DA0"/>
    <w:rsid w:val="002A24D3"/>
    <w:rsid w:val="002A32B5"/>
    <w:rsid w:val="002A40BF"/>
    <w:rsid w:val="002A46CD"/>
    <w:rsid w:val="002A6247"/>
    <w:rsid w:val="002A74F2"/>
    <w:rsid w:val="002A7903"/>
    <w:rsid w:val="002B1132"/>
    <w:rsid w:val="002B28B6"/>
    <w:rsid w:val="002B2DB3"/>
    <w:rsid w:val="002B2E76"/>
    <w:rsid w:val="002B58F1"/>
    <w:rsid w:val="002B64B8"/>
    <w:rsid w:val="002B6A1D"/>
    <w:rsid w:val="002B7AF8"/>
    <w:rsid w:val="002B7C7C"/>
    <w:rsid w:val="002C0140"/>
    <w:rsid w:val="002C089E"/>
    <w:rsid w:val="002C0B42"/>
    <w:rsid w:val="002C1DD1"/>
    <w:rsid w:val="002C2033"/>
    <w:rsid w:val="002C2E90"/>
    <w:rsid w:val="002C3D21"/>
    <w:rsid w:val="002C43E0"/>
    <w:rsid w:val="002C4D1D"/>
    <w:rsid w:val="002C4F45"/>
    <w:rsid w:val="002C53C4"/>
    <w:rsid w:val="002C6308"/>
    <w:rsid w:val="002C666B"/>
    <w:rsid w:val="002C6834"/>
    <w:rsid w:val="002C6BA6"/>
    <w:rsid w:val="002C70D7"/>
    <w:rsid w:val="002C7B30"/>
    <w:rsid w:val="002C7DE5"/>
    <w:rsid w:val="002D0102"/>
    <w:rsid w:val="002D0C21"/>
    <w:rsid w:val="002D0C94"/>
    <w:rsid w:val="002D0D9F"/>
    <w:rsid w:val="002D10BD"/>
    <w:rsid w:val="002D13F5"/>
    <w:rsid w:val="002D1499"/>
    <w:rsid w:val="002D1D7B"/>
    <w:rsid w:val="002D2879"/>
    <w:rsid w:val="002D2F56"/>
    <w:rsid w:val="002D32A8"/>
    <w:rsid w:val="002D353A"/>
    <w:rsid w:val="002D4D26"/>
    <w:rsid w:val="002D5EBA"/>
    <w:rsid w:val="002D612A"/>
    <w:rsid w:val="002E035A"/>
    <w:rsid w:val="002E0618"/>
    <w:rsid w:val="002E062F"/>
    <w:rsid w:val="002E0CEB"/>
    <w:rsid w:val="002E1AD9"/>
    <w:rsid w:val="002E2267"/>
    <w:rsid w:val="002E2787"/>
    <w:rsid w:val="002E2EE1"/>
    <w:rsid w:val="002E3854"/>
    <w:rsid w:val="002E4FB2"/>
    <w:rsid w:val="002E5F27"/>
    <w:rsid w:val="002E6510"/>
    <w:rsid w:val="002E66DA"/>
    <w:rsid w:val="002E6C58"/>
    <w:rsid w:val="002F0569"/>
    <w:rsid w:val="002F12C6"/>
    <w:rsid w:val="002F1D73"/>
    <w:rsid w:val="002F35B8"/>
    <w:rsid w:val="002F3743"/>
    <w:rsid w:val="002F5EC0"/>
    <w:rsid w:val="002F5F69"/>
    <w:rsid w:val="002F64F1"/>
    <w:rsid w:val="002F6665"/>
    <w:rsid w:val="002F6804"/>
    <w:rsid w:val="002F6EB0"/>
    <w:rsid w:val="002F7F1D"/>
    <w:rsid w:val="00300B62"/>
    <w:rsid w:val="003038AC"/>
    <w:rsid w:val="00305866"/>
    <w:rsid w:val="0030648C"/>
    <w:rsid w:val="00306A2C"/>
    <w:rsid w:val="003074CC"/>
    <w:rsid w:val="00307777"/>
    <w:rsid w:val="003118FF"/>
    <w:rsid w:val="00313424"/>
    <w:rsid w:val="00314E38"/>
    <w:rsid w:val="0031547E"/>
    <w:rsid w:val="003159AB"/>
    <w:rsid w:val="003160AA"/>
    <w:rsid w:val="00316605"/>
    <w:rsid w:val="003172D2"/>
    <w:rsid w:val="00317C81"/>
    <w:rsid w:val="00317F66"/>
    <w:rsid w:val="00320546"/>
    <w:rsid w:val="00320EA5"/>
    <w:rsid w:val="003211A3"/>
    <w:rsid w:val="0032123B"/>
    <w:rsid w:val="00321391"/>
    <w:rsid w:val="00322101"/>
    <w:rsid w:val="0032282D"/>
    <w:rsid w:val="00322A92"/>
    <w:rsid w:val="00323736"/>
    <w:rsid w:val="00324468"/>
    <w:rsid w:val="00324FE9"/>
    <w:rsid w:val="00326D96"/>
    <w:rsid w:val="00326E33"/>
    <w:rsid w:val="00326F5B"/>
    <w:rsid w:val="00327420"/>
    <w:rsid w:val="00327EF7"/>
    <w:rsid w:val="00330D1C"/>
    <w:rsid w:val="0033315C"/>
    <w:rsid w:val="003333F3"/>
    <w:rsid w:val="00334445"/>
    <w:rsid w:val="00334D14"/>
    <w:rsid w:val="0033547B"/>
    <w:rsid w:val="00335976"/>
    <w:rsid w:val="00336CD5"/>
    <w:rsid w:val="003374ED"/>
    <w:rsid w:val="003408A2"/>
    <w:rsid w:val="0034148F"/>
    <w:rsid w:val="00341EB4"/>
    <w:rsid w:val="003435C4"/>
    <w:rsid w:val="00343BF7"/>
    <w:rsid w:val="00344C6B"/>
    <w:rsid w:val="00344DBE"/>
    <w:rsid w:val="003456BA"/>
    <w:rsid w:val="003459DC"/>
    <w:rsid w:val="00345D63"/>
    <w:rsid w:val="00345EA5"/>
    <w:rsid w:val="003466E4"/>
    <w:rsid w:val="003478E4"/>
    <w:rsid w:val="00347C14"/>
    <w:rsid w:val="0035097F"/>
    <w:rsid w:val="003509A4"/>
    <w:rsid w:val="00350A30"/>
    <w:rsid w:val="00351990"/>
    <w:rsid w:val="00351F4C"/>
    <w:rsid w:val="00352011"/>
    <w:rsid w:val="00352475"/>
    <w:rsid w:val="00352F2B"/>
    <w:rsid w:val="0035388A"/>
    <w:rsid w:val="00354759"/>
    <w:rsid w:val="003551F1"/>
    <w:rsid w:val="003552ED"/>
    <w:rsid w:val="003562D5"/>
    <w:rsid w:val="003569FC"/>
    <w:rsid w:val="0036033B"/>
    <w:rsid w:val="00360546"/>
    <w:rsid w:val="0036175A"/>
    <w:rsid w:val="00361C30"/>
    <w:rsid w:val="00362528"/>
    <w:rsid w:val="00364F22"/>
    <w:rsid w:val="00365C53"/>
    <w:rsid w:val="00366E84"/>
    <w:rsid w:val="00366F3D"/>
    <w:rsid w:val="0036744A"/>
    <w:rsid w:val="003707C0"/>
    <w:rsid w:val="00370BC3"/>
    <w:rsid w:val="00371AF2"/>
    <w:rsid w:val="00371E10"/>
    <w:rsid w:val="003720DC"/>
    <w:rsid w:val="00372EA4"/>
    <w:rsid w:val="00373593"/>
    <w:rsid w:val="00374469"/>
    <w:rsid w:val="00374BE2"/>
    <w:rsid w:val="003756FF"/>
    <w:rsid w:val="00376956"/>
    <w:rsid w:val="00376C98"/>
    <w:rsid w:val="00376F93"/>
    <w:rsid w:val="0037737A"/>
    <w:rsid w:val="003800B6"/>
    <w:rsid w:val="00380157"/>
    <w:rsid w:val="003806B8"/>
    <w:rsid w:val="00381796"/>
    <w:rsid w:val="00381ACC"/>
    <w:rsid w:val="003820F7"/>
    <w:rsid w:val="00383794"/>
    <w:rsid w:val="0038400A"/>
    <w:rsid w:val="00384507"/>
    <w:rsid w:val="00384A75"/>
    <w:rsid w:val="00384EB4"/>
    <w:rsid w:val="00385F52"/>
    <w:rsid w:val="00386850"/>
    <w:rsid w:val="00386CF1"/>
    <w:rsid w:val="00386D9C"/>
    <w:rsid w:val="003874C2"/>
    <w:rsid w:val="00387F1F"/>
    <w:rsid w:val="00392C57"/>
    <w:rsid w:val="003930DB"/>
    <w:rsid w:val="003937DD"/>
    <w:rsid w:val="00394C18"/>
    <w:rsid w:val="00394DF0"/>
    <w:rsid w:val="003959B8"/>
    <w:rsid w:val="00395A3D"/>
    <w:rsid w:val="00397078"/>
    <w:rsid w:val="00397A90"/>
    <w:rsid w:val="003A00DF"/>
    <w:rsid w:val="003A115A"/>
    <w:rsid w:val="003A12A9"/>
    <w:rsid w:val="003A134F"/>
    <w:rsid w:val="003A1D28"/>
    <w:rsid w:val="003A1DFE"/>
    <w:rsid w:val="003A2F5D"/>
    <w:rsid w:val="003A3CF6"/>
    <w:rsid w:val="003A5C6A"/>
    <w:rsid w:val="003A5DEE"/>
    <w:rsid w:val="003A5EF7"/>
    <w:rsid w:val="003A5F67"/>
    <w:rsid w:val="003A64B1"/>
    <w:rsid w:val="003A6590"/>
    <w:rsid w:val="003A6FFD"/>
    <w:rsid w:val="003A7929"/>
    <w:rsid w:val="003A7B17"/>
    <w:rsid w:val="003A7D8F"/>
    <w:rsid w:val="003B05FE"/>
    <w:rsid w:val="003B0832"/>
    <w:rsid w:val="003B0C1D"/>
    <w:rsid w:val="003B1315"/>
    <w:rsid w:val="003B2C8D"/>
    <w:rsid w:val="003B30BB"/>
    <w:rsid w:val="003B4D0A"/>
    <w:rsid w:val="003B4D68"/>
    <w:rsid w:val="003B5494"/>
    <w:rsid w:val="003B5CD7"/>
    <w:rsid w:val="003B7B11"/>
    <w:rsid w:val="003B7C46"/>
    <w:rsid w:val="003C0239"/>
    <w:rsid w:val="003C080F"/>
    <w:rsid w:val="003C08F4"/>
    <w:rsid w:val="003C14B0"/>
    <w:rsid w:val="003C14FC"/>
    <w:rsid w:val="003C1C27"/>
    <w:rsid w:val="003C22A7"/>
    <w:rsid w:val="003C2DC6"/>
    <w:rsid w:val="003C31B5"/>
    <w:rsid w:val="003C35F5"/>
    <w:rsid w:val="003C38C1"/>
    <w:rsid w:val="003C4709"/>
    <w:rsid w:val="003C553B"/>
    <w:rsid w:val="003C67E5"/>
    <w:rsid w:val="003C6FB0"/>
    <w:rsid w:val="003D00F8"/>
    <w:rsid w:val="003D0C35"/>
    <w:rsid w:val="003D0FD1"/>
    <w:rsid w:val="003D119C"/>
    <w:rsid w:val="003D163E"/>
    <w:rsid w:val="003D174E"/>
    <w:rsid w:val="003D1B60"/>
    <w:rsid w:val="003D2487"/>
    <w:rsid w:val="003D404C"/>
    <w:rsid w:val="003D5201"/>
    <w:rsid w:val="003D627B"/>
    <w:rsid w:val="003D62F9"/>
    <w:rsid w:val="003D6860"/>
    <w:rsid w:val="003D6ED6"/>
    <w:rsid w:val="003D705B"/>
    <w:rsid w:val="003D7FDF"/>
    <w:rsid w:val="003E12CE"/>
    <w:rsid w:val="003E1B31"/>
    <w:rsid w:val="003E3305"/>
    <w:rsid w:val="003E33F6"/>
    <w:rsid w:val="003E45A2"/>
    <w:rsid w:val="003E5EB3"/>
    <w:rsid w:val="003E705F"/>
    <w:rsid w:val="003E7563"/>
    <w:rsid w:val="003E77C3"/>
    <w:rsid w:val="003F011A"/>
    <w:rsid w:val="003F0458"/>
    <w:rsid w:val="003F0EDA"/>
    <w:rsid w:val="003F187D"/>
    <w:rsid w:val="003F1C48"/>
    <w:rsid w:val="003F1CF2"/>
    <w:rsid w:val="003F1E75"/>
    <w:rsid w:val="003F2078"/>
    <w:rsid w:val="003F226F"/>
    <w:rsid w:val="003F29F4"/>
    <w:rsid w:val="003F29FB"/>
    <w:rsid w:val="003F34FB"/>
    <w:rsid w:val="003F3E0C"/>
    <w:rsid w:val="003F41AF"/>
    <w:rsid w:val="003F48F3"/>
    <w:rsid w:val="003F4BE9"/>
    <w:rsid w:val="003F5595"/>
    <w:rsid w:val="003F5CBA"/>
    <w:rsid w:val="003F5F14"/>
    <w:rsid w:val="003F69AC"/>
    <w:rsid w:val="003F6EF9"/>
    <w:rsid w:val="0040054A"/>
    <w:rsid w:val="004008AD"/>
    <w:rsid w:val="00400F66"/>
    <w:rsid w:val="004010AC"/>
    <w:rsid w:val="004012E6"/>
    <w:rsid w:val="00401FBD"/>
    <w:rsid w:val="00402491"/>
    <w:rsid w:val="0040292C"/>
    <w:rsid w:val="00402F5B"/>
    <w:rsid w:val="00403278"/>
    <w:rsid w:val="004042D5"/>
    <w:rsid w:val="00404A7F"/>
    <w:rsid w:val="004055F5"/>
    <w:rsid w:val="00406753"/>
    <w:rsid w:val="00406756"/>
    <w:rsid w:val="00406AAB"/>
    <w:rsid w:val="004070C2"/>
    <w:rsid w:val="004076BA"/>
    <w:rsid w:val="0040792F"/>
    <w:rsid w:val="004103E1"/>
    <w:rsid w:val="00411034"/>
    <w:rsid w:val="00411B18"/>
    <w:rsid w:val="00411CC3"/>
    <w:rsid w:val="004126DC"/>
    <w:rsid w:val="00413197"/>
    <w:rsid w:val="0041357D"/>
    <w:rsid w:val="00413E08"/>
    <w:rsid w:val="00414549"/>
    <w:rsid w:val="00414553"/>
    <w:rsid w:val="00414766"/>
    <w:rsid w:val="0041499E"/>
    <w:rsid w:val="00414D12"/>
    <w:rsid w:val="0041550E"/>
    <w:rsid w:val="00415904"/>
    <w:rsid w:val="0041658D"/>
    <w:rsid w:val="004168E1"/>
    <w:rsid w:val="00416D53"/>
    <w:rsid w:val="00417A5F"/>
    <w:rsid w:val="00417E04"/>
    <w:rsid w:val="0042027E"/>
    <w:rsid w:val="00420848"/>
    <w:rsid w:val="00420C19"/>
    <w:rsid w:val="00421D33"/>
    <w:rsid w:val="004229C4"/>
    <w:rsid w:val="00423017"/>
    <w:rsid w:val="00423E98"/>
    <w:rsid w:val="0042408C"/>
    <w:rsid w:val="00424290"/>
    <w:rsid w:val="00424A53"/>
    <w:rsid w:val="004257EA"/>
    <w:rsid w:val="00425EAB"/>
    <w:rsid w:val="00426575"/>
    <w:rsid w:val="004303B9"/>
    <w:rsid w:val="004323C2"/>
    <w:rsid w:val="00432D0F"/>
    <w:rsid w:val="00433A3C"/>
    <w:rsid w:val="004340F1"/>
    <w:rsid w:val="00434D5B"/>
    <w:rsid w:val="004367CA"/>
    <w:rsid w:val="004371A6"/>
    <w:rsid w:val="00440191"/>
    <w:rsid w:val="004402D4"/>
    <w:rsid w:val="0044166D"/>
    <w:rsid w:val="00441C3A"/>
    <w:rsid w:val="00441C5E"/>
    <w:rsid w:val="00442500"/>
    <w:rsid w:val="00442B0B"/>
    <w:rsid w:val="004434F5"/>
    <w:rsid w:val="00444EEB"/>
    <w:rsid w:val="0044504D"/>
    <w:rsid w:val="00445A20"/>
    <w:rsid w:val="004462DE"/>
    <w:rsid w:val="00450263"/>
    <w:rsid w:val="00450564"/>
    <w:rsid w:val="004509CF"/>
    <w:rsid w:val="00451EA9"/>
    <w:rsid w:val="004520F8"/>
    <w:rsid w:val="00453465"/>
    <w:rsid w:val="00453C81"/>
    <w:rsid w:val="00454723"/>
    <w:rsid w:val="0045525F"/>
    <w:rsid w:val="00455530"/>
    <w:rsid w:val="00455630"/>
    <w:rsid w:val="00455CA2"/>
    <w:rsid w:val="00457CCB"/>
    <w:rsid w:val="00460183"/>
    <w:rsid w:val="0046073E"/>
    <w:rsid w:val="00460EF4"/>
    <w:rsid w:val="00461681"/>
    <w:rsid w:val="00462486"/>
    <w:rsid w:val="00462894"/>
    <w:rsid w:val="00462B7F"/>
    <w:rsid w:val="00463438"/>
    <w:rsid w:val="00463E4E"/>
    <w:rsid w:val="004662EA"/>
    <w:rsid w:val="00466B6E"/>
    <w:rsid w:val="00466BE7"/>
    <w:rsid w:val="00466FF6"/>
    <w:rsid w:val="00467B3B"/>
    <w:rsid w:val="00467BA5"/>
    <w:rsid w:val="00470AE5"/>
    <w:rsid w:val="00472313"/>
    <w:rsid w:val="00473A48"/>
    <w:rsid w:val="00473AFB"/>
    <w:rsid w:val="00473DB7"/>
    <w:rsid w:val="004740FD"/>
    <w:rsid w:val="00474C4E"/>
    <w:rsid w:val="00476CB2"/>
    <w:rsid w:val="004803D6"/>
    <w:rsid w:val="004804CD"/>
    <w:rsid w:val="00481683"/>
    <w:rsid w:val="0048259B"/>
    <w:rsid w:val="0048389E"/>
    <w:rsid w:val="00484C98"/>
    <w:rsid w:val="00484D4D"/>
    <w:rsid w:val="004858BD"/>
    <w:rsid w:val="00485917"/>
    <w:rsid w:val="004860BB"/>
    <w:rsid w:val="004860D8"/>
    <w:rsid w:val="004863DA"/>
    <w:rsid w:val="00486998"/>
    <w:rsid w:val="00490AA6"/>
    <w:rsid w:val="00491330"/>
    <w:rsid w:val="00492002"/>
    <w:rsid w:val="0049252F"/>
    <w:rsid w:val="004938C9"/>
    <w:rsid w:val="0049433F"/>
    <w:rsid w:val="0049489E"/>
    <w:rsid w:val="004948A7"/>
    <w:rsid w:val="004956ED"/>
    <w:rsid w:val="0049599E"/>
    <w:rsid w:val="00496486"/>
    <w:rsid w:val="0049790C"/>
    <w:rsid w:val="004A072A"/>
    <w:rsid w:val="004A09B5"/>
    <w:rsid w:val="004A09C5"/>
    <w:rsid w:val="004A09C8"/>
    <w:rsid w:val="004A0DB3"/>
    <w:rsid w:val="004A11B3"/>
    <w:rsid w:val="004A152B"/>
    <w:rsid w:val="004A2861"/>
    <w:rsid w:val="004A456B"/>
    <w:rsid w:val="004A4AC6"/>
    <w:rsid w:val="004A4F45"/>
    <w:rsid w:val="004A6135"/>
    <w:rsid w:val="004A63BA"/>
    <w:rsid w:val="004A6A2C"/>
    <w:rsid w:val="004A7851"/>
    <w:rsid w:val="004B04B3"/>
    <w:rsid w:val="004B0889"/>
    <w:rsid w:val="004B0D4F"/>
    <w:rsid w:val="004B0EBE"/>
    <w:rsid w:val="004B14B7"/>
    <w:rsid w:val="004B4514"/>
    <w:rsid w:val="004B4F97"/>
    <w:rsid w:val="004B517D"/>
    <w:rsid w:val="004C00D1"/>
    <w:rsid w:val="004C0D4D"/>
    <w:rsid w:val="004C2C31"/>
    <w:rsid w:val="004C3B68"/>
    <w:rsid w:val="004C4D34"/>
    <w:rsid w:val="004C6121"/>
    <w:rsid w:val="004C61EA"/>
    <w:rsid w:val="004C6432"/>
    <w:rsid w:val="004C6A9F"/>
    <w:rsid w:val="004C77EE"/>
    <w:rsid w:val="004D11D4"/>
    <w:rsid w:val="004D2962"/>
    <w:rsid w:val="004D335B"/>
    <w:rsid w:val="004D460E"/>
    <w:rsid w:val="004D4810"/>
    <w:rsid w:val="004D4FC3"/>
    <w:rsid w:val="004D644C"/>
    <w:rsid w:val="004D7A20"/>
    <w:rsid w:val="004E009F"/>
    <w:rsid w:val="004E2582"/>
    <w:rsid w:val="004E276D"/>
    <w:rsid w:val="004E5E53"/>
    <w:rsid w:val="004E6271"/>
    <w:rsid w:val="004E6AF9"/>
    <w:rsid w:val="004E76F4"/>
    <w:rsid w:val="004E7C8D"/>
    <w:rsid w:val="004F0F74"/>
    <w:rsid w:val="004F1561"/>
    <w:rsid w:val="004F489A"/>
    <w:rsid w:val="004F4D5B"/>
    <w:rsid w:val="004F4EAA"/>
    <w:rsid w:val="004F547C"/>
    <w:rsid w:val="004F55E6"/>
    <w:rsid w:val="004F5892"/>
    <w:rsid w:val="004F5931"/>
    <w:rsid w:val="004F648B"/>
    <w:rsid w:val="004F7AE5"/>
    <w:rsid w:val="0050037F"/>
    <w:rsid w:val="0050146A"/>
    <w:rsid w:val="00501F2F"/>
    <w:rsid w:val="005021D6"/>
    <w:rsid w:val="005030C5"/>
    <w:rsid w:val="005044DB"/>
    <w:rsid w:val="00504B4C"/>
    <w:rsid w:val="00504B72"/>
    <w:rsid w:val="00504E33"/>
    <w:rsid w:val="00505004"/>
    <w:rsid w:val="00505294"/>
    <w:rsid w:val="0050577C"/>
    <w:rsid w:val="00506659"/>
    <w:rsid w:val="00506769"/>
    <w:rsid w:val="00506B80"/>
    <w:rsid w:val="0050752F"/>
    <w:rsid w:val="0051014C"/>
    <w:rsid w:val="0051050D"/>
    <w:rsid w:val="00510B5E"/>
    <w:rsid w:val="00510ED9"/>
    <w:rsid w:val="00510F42"/>
    <w:rsid w:val="0051198A"/>
    <w:rsid w:val="00511AB2"/>
    <w:rsid w:val="00512B39"/>
    <w:rsid w:val="005134B3"/>
    <w:rsid w:val="00515E38"/>
    <w:rsid w:val="00516010"/>
    <w:rsid w:val="005163E1"/>
    <w:rsid w:val="0051642D"/>
    <w:rsid w:val="00516C3C"/>
    <w:rsid w:val="00517A42"/>
    <w:rsid w:val="005218EA"/>
    <w:rsid w:val="005229B0"/>
    <w:rsid w:val="0052366E"/>
    <w:rsid w:val="00523B67"/>
    <w:rsid w:val="00523BA4"/>
    <w:rsid w:val="00523BBE"/>
    <w:rsid w:val="00523FAB"/>
    <w:rsid w:val="005248B1"/>
    <w:rsid w:val="0052495E"/>
    <w:rsid w:val="00524B1F"/>
    <w:rsid w:val="00525056"/>
    <w:rsid w:val="005254E7"/>
    <w:rsid w:val="00525E67"/>
    <w:rsid w:val="005262FD"/>
    <w:rsid w:val="00526F1C"/>
    <w:rsid w:val="0052772E"/>
    <w:rsid w:val="005301A5"/>
    <w:rsid w:val="00530F62"/>
    <w:rsid w:val="00531593"/>
    <w:rsid w:val="00531771"/>
    <w:rsid w:val="00531F08"/>
    <w:rsid w:val="00531F9A"/>
    <w:rsid w:val="00532258"/>
    <w:rsid w:val="00532563"/>
    <w:rsid w:val="00532B5D"/>
    <w:rsid w:val="00532BE2"/>
    <w:rsid w:val="00533E36"/>
    <w:rsid w:val="0053453F"/>
    <w:rsid w:val="00534C24"/>
    <w:rsid w:val="00534DCC"/>
    <w:rsid w:val="00535A24"/>
    <w:rsid w:val="00535EC6"/>
    <w:rsid w:val="005360E8"/>
    <w:rsid w:val="005360FC"/>
    <w:rsid w:val="0053666E"/>
    <w:rsid w:val="00536D70"/>
    <w:rsid w:val="00536F79"/>
    <w:rsid w:val="00536FBA"/>
    <w:rsid w:val="00537055"/>
    <w:rsid w:val="005377DA"/>
    <w:rsid w:val="005402F8"/>
    <w:rsid w:val="00541107"/>
    <w:rsid w:val="005412DA"/>
    <w:rsid w:val="00541971"/>
    <w:rsid w:val="00541A9B"/>
    <w:rsid w:val="00541CE6"/>
    <w:rsid w:val="005421FA"/>
    <w:rsid w:val="005423E5"/>
    <w:rsid w:val="0054241E"/>
    <w:rsid w:val="00544605"/>
    <w:rsid w:val="00544730"/>
    <w:rsid w:val="00545E10"/>
    <w:rsid w:val="00545EA1"/>
    <w:rsid w:val="005477D4"/>
    <w:rsid w:val="00550CD6"/>
    <w:rsid w:val="00550E86"/>
    <w:rsid w:val="0055198C"/>
    <w:rsid w:val="00551E62"/>
    <w:rsid w:val="00553C29"/>
    <w:rsid w:val="00554CAA"/>
    <w:rsid w:val="00555BB8"/>
    <w:rsid w:val="005572AC"/>
    <w:rsid w:val="00557889"/>
    <w:rsid w:val="005602DD"/>
    <w:rsid w:val="005617B8"/>
    <w:rsid w:val="00563186"/>
    <w:rsid w:val="005631A8"/>
    <w:rsid w:val="00563764"/>
    <w:rsid w:val="0056478A"/>
    <w:rsid w:val="00564ABF"/>
    <w:rsid w:val="00565BDD"/>
    <w:rsid w:val="00566DCB"/>
    <w:rsid w:val="00567276"/>
    <w:rsid w:val="005676F2"/>
    <w:rsid w:val="00567DBB"/>
    <w:rsid w:val="005705A8"/>
    <w:rsid w:val="00570ED9"/>
    <w:rsid w:val="005710A1"/>
    <w:rsid w:val="00571F2A"/>
    <w:rsid w:val="0057241C"/>
    <w:rsid w:val="00573873"/>
    <w:rsid w:val="005745B7"/>
    <w:rsid w:val="005745DD"/>
    <w:rsid w:val="005747C3"/>
    <w:rsid w:val="0057512D"/>
    <w:rsid w:val="005756A5"/>
    <w:rsid w:val="005763C9"/>
    <w:rsid w:val="005779DC"/>
    <w:rsid w:val="005800A5"/>
    <w:rsid w:val="0058157A"/>
    <w:rsid w:val="005817AF"/>
    <w:rsid w:val="00582815"/>
    <w:rsid w:val="005828EA"/>
    <w:rsid w:val="00582934"/>
    <w:rsid w:val="00582A8F"/>
    <w:rsid w:val="00584776"/>
    <w:rsid w:val="00584D44"/>
    <w:rsid w:val="00584F09"/>
    <w:rsid w:val="00585506"/>
    <w:rsid w:val="005856B7"/>
    <w:rsid w:val="00585CB1"/>
    <w:rsid w:val="00585D61"/>
    <w:rsid w:val="00586630"/>
    <w:rsid w:val="0058684B"/>
    <w:rsid w:val="00587CF1"/>
    <w:rsid w:val="005917CE"/>
    <w:rsid w:val="00591C22"/>
    <w:rsid w:val="00592274"/>
    <w:rsid w:val="005928E1"/>
    <w:rsid w:val="0059301F"/>
    <w:rsid w:val="005933F4"/>
    <w:rsid w:val="00594CC3"/>
    <w:rsid w:val="00594CC5"/>
    <w:rsid w:val="005950DA"/>
    <w:rsid w:val="00595C5C"/>
    <w:rsid w:val="005A0EFF"/>
    <w:rsid w:val="005A27B7"/>
    <w:rsid w:val="005A2A3B"/>
    <w:rsid w:val="005A2E34"/>
    <w:rsid w:val="005A34D7"/>
    <w:rsid w:val="005A35A6"/>
    <w:rsid w:val="005A384E"/>
    <w:rsid w:val="005A402C"/>
    <w:rsid w:val="005A4148"/>
    <w:rsid w:val="005A5A3A"/>
    <w:rsid w:val="005A5BFD"/>
    <w:rsid w:val="005A5FB5"/>
    <w:rsid w:val="005B0538"/>
    <w:rsid w:val="005B0C48"/>
    <w:rsid w:val="005B0E94"/>
    <w:rsid w:val="005B139F"/>
    <w:rsid w:val="005B1419"/>
    <w:rsid w:val="005B1EB4"/>
    <w:rsid w:val="005B2656"/>
    <w:rsid w:val="005B456D"/>
    <w:rsid w:val="005B45DE"/>
    <w:rsid w:val="005B476F"/>
    <w:rsid w:val="005B4D50"/>
    <w:rsid w:val="005B4EAE"/>
    <w:rsid w:val="005B57B5"/>
    <w:rsid w:val="005B5B64"/>
    <w:rsid w:val="005B5CC3"/>
    <w:rsid w:val="005B6440"/>
    <w:rsid w:val="005B66D0"/>
    <w:rsid w:val="005B6C75"/>
    <w:rsid w:val="005B7EEF"/>
    <w:rsid w:val="005C0072"/>
    <w:rsid w:val="005C0E8A"/>
    <w:rsid w:val="005C163A"/>
    <w:rsid w:val="005C193E"/>
    <w:rsid w:val="005C275D"/>
    <w:rsid w:val="005C36F3"/>
    <w:rsid w:val="005C5CBE"/>
    <w:rsid w:val="005C5F38"/>
    <w:rsid w:val="005C6A5D"/>
    <w:rsid w:val="005C6D23"/>
    <w:rsid w:val="005C6E8D"/>
    <w:rsid w:val="005D2608"/>
    <w:rsid w:val="005D2EF6"/>
    <w:rsid w:val="005D34C3"/>
    <w:rsid w:val="005D38AC"/>
    <w:rsid w:val="005D3D70"/>
    <w:rsid w:val="005D3D93"/>
    <w:rsid w:val="005D3F11"/>
    <w:rsid w:val="005D4049"/>
    <w:rsid w:val="005D50A6"/>
    <w:rsid w:val="005D552C"/>
    <w:rsid w:val="005D5A71"/>
    <w:rsid w:val="005D66DF"/>
    <w:rsid w:val="005D6E09"/>
    <w:rsid w:val="005E029C"/>
    <w:rsid w:val="005E0A58"/>
    <w:rsid w:val="005E14EB"/>
    <w:rsid w:val="005E1AB9"/>
    <w:rsid w:val="005E1FD8"/>
    <w:rsid w:val="005E296F"/>
    <w:rsid w:val="005E2D80"/>
    <w:rsid w:val="005E3C73"/>
    <w:rsid w:val="005E4928"/>
    <w:rsid w:val="005E5B2E"/>
    <w:rsid w:val="005E5E46"/>
    <w:rsid w:val="005E6514"/>
    <w:rsid w:val="005F012B"/>
    <w:rsid w:val="005F07FE"/>
    <w:rsid w:val="005F0B23"/>
    <w:rsid w:val="005F13F3"/>
    <w:rsid w:val="005F3C79"/>
    <w:rsid w:val="005F3EE6"/>
    <w:rsid w:val="005F4C70"/>
    <w:rsid w:val="005F5F6D"/>
    <w:rsid w:val="005F64F2"/>
    <w:rsid w:val="005F696C"/>
    <w:rsid w:val="005F7A22"/>
    <w:rsid w:val="006000BB"/>
    <w:rsid w:val="0060028F"/>
    <w:rsid w:val="00600A1A"/>
    <w:rsid w:val="00600FCB"/>
    <w:rsid w:val="00601A2F"/>
    <w:rsid w:val="00601AC9"/>
    <w:rsid w:val="00601FA9"/>
    <w:rsid w:val="00602869"/>
    <w:rsid w:val="00602B70"/>
    <w:rsid w:val="006043F2"/>
    <w:rsid w:val="0060485B"/>
    <w:rsid w:val="006048D7"/>
    <w:rsid w:val="00604FF6"/>
    <w:rsid w:val="006051EE"/>
    <w:rsid w:val="00605F37"/>
    <w:rsid w:val="00605FE8"/>
    <w:rsid w:val="00606D75"/>
    <w:rsid w:val="00607AB6"/>
    <w:rsid w:val="006103E1"/>
    <w:rsid w:val="006138BA"/>
    <w:rsid w:val="0061446E"/>
    <w:rsid w:val="006146AA"/>
    <w:rsid w:val="00616C42"/>
    <w:rsid w:val="00617CEF"/>
    <w:rsid w:val="00617E76"/>
    <w:rsid w:val="00620331"/>
    <w:rsid w:val="00620FC1"/>
    <w:rsid w:val="00621231"/>
    <w:rsid w:val="00621458"/>
    <w:rsid w:val="00621A83"/>
    <w:rsid w:val="00621EEF"/>
    <w:rsid w:val="00622C67"/>
    <w:rsid w:val="00623699"/>
    <w:rsid w:val="006243C7"/>
    <w:rsid w:val="00624AF7"/>
    <w:rsid w:val="00625152"/>
    <w:rsid w:val="006265CF"/>
    <w:rsid w:val="00627440"/>
    <w:rsid w:val="00627A16"/>
    <w:rsid w:val="00627FF9"/>
    <w:rsid w:val="00630929"/>
    <w:rsid w:val="00632682"/>
    <w:rsid w:val="00632C28"/>
    <w:rsid w:val="00633032"/>
    <w:rsid w:val="00633394"/>
    <w:rsid w:val="00633AE6"/>
    <w:rsid w:val="006343A2"/>
    <w:rsid w:val="00634899"/>
    <w:rsid w:val="006367F2"/>
    <w:rsid w:val="00636E38"/>
    <w:rsid w:val="006404CD"/>
    <w:rsid w:val="00641A98"/>
    <w:rsid w:val="006429A3"/>
    <w:rsid w:val="0064370E"/>
    <w:rsid w:val="0064382D"/>
    <w:rsid w:val="00644289"/>
    <w:rsid w:val="0064495D"/>
    <w:rsid w:val="00644A05"/>
    <w:rsid w:val="00645BF8"/>
    <w:rsid w:val="00646764"/>
    <w:rsid w:val="00646A61"/>
    <w:rsid w:val="0064775C"/>
    <w:rsid w:val="00647841"/>
    <w:rsid w:val="00647D5C"/>
    <w:rsid w:val="00647F95"/>
    <w:rsid w:val="006502DF"/>
    <w:rsid w:val="006504DE"/>
    <w:rsid w:val="006507E0"/>
    <w:rsid w:val="00650F36"/>
    <w:rsid w:val="00651361"/>
    <w:rsid w:val="00651CC2"/>
    <w:rsid w:val="006521F9"/>
    <w:rsid w:val="0065255A"/>
    <w:rsid w:val="006528B1"/>
    <w:rsid w:val="00652AE9"/>
    <w:rsid w:val="00655205"/>
    <w:rsid w:val="006567D6"/>
    <w:rsid w:val="006572A0"/>
    <w:rsid w:val="00657974"/>
    <w:rsid w:val="0066046D"/>
    <w:rsid w:val="006604FD"/>
    <w:rsid w:val="00660B2A"/>
    <w:rsid w:val="00660B2E"/>
    <w:rsid w:val="00660EB0"/>
    <w:rsid w:val="0066117A"/>
    <w:rsid w:val="00661914"/>
    <w:rsid w:val="00661D87"/>
    <w:rsid w:val="006623B2"/>
    <w:rsid w:val="0066300C"/>
    <w:rsid w:val="006632E4"/>
    <w:rsid w:val="006634B4"/>
    <w:rsid w:val="006636DB"/>
    <w:rsid w:val="0066399C"/>
    <w:rsid w:val="00664556"/>
    <w:rsid w:val="006650A4"/>
    <w:rsid w:val="00665985"/>
    <w:rsid w:val="00666469"/>
    <w:rsid w:val="00670044"/>
    <w:rsid w:val="0067031D"/>
    <w:rsid w:val="006703D0"/>
    <w:rsid w:val="00671BE4"/>
    <w:rsid w:val="00671C8D"/>
    <w:rsid w:val="0067317B"/>
    <w:rsid w:val="006734F5"/>
    <w:rsid w:val="00673A8B"/>
    <w:rsid w:val="00673F52"/>
    <w:rsid w:val="00674342"/>
    <w:rsid w:val="006747EF"/>
    <w:rsid w:val="0067496F"/>
    <w:rsid w:val="00674DE1"/>
    <w:rsid w:val="006758A8"/>
    <w:rsid w:val="00675A79"/>
    <w:rsid w:val="00676808"/>
    <w:rsid w:val="00676DA8"/>
    <w:rsid w:val="0067729D"/>
    <w:rsid w:val="00677CC4"/>
    <w:rsid w:val="00680598"/>
    <w:rsid w:val="00680F57"/>
    <w:rsid w:val="006829E0"/>
    <w:rsid w:val="006843EC"/>
    <w:rsid w:val="0068596B"/>
    <w:rsid w:val="00687B74"/>
    <w:rsid w:val="006909AA"/>
    <w:rsid w:val="00690EC0"/>
    <w:rsid w:val="00691E2D"/>
    <w:rsid w:val="00692452"/>
    <w:rsid w:val="00692F3C"/>
    <w:rsid w:val="0069318A"/>
    <w:rsid w:val="006938DE"/>
    <w:rsid w:val="00693AE2"/>
    <w:rsid w:val="0069408E"/>
    <w:rsid w:val="00694677"/>
    <w:rsid w:val="006948CB"/>
    <w:rsid w:val="00694BC7"/>
    <w:rsid w:val="00696148"/>
    <w:rsid w:val="006978FB"/>
    <w:rsid w:val="006A08B7"/>
    <w:rsid w:val="006A0D05"/>
    <w:rsid w:val="006A0D90"/>
    <w:rsid w:val="006A0E93"/>
    <w:rsid w:val="006A1650"/>
    <w:rsid w:val="006A1712"/>
    <w:rsid w:val="006A19AB"/>
    <w:rsid w:val="006A26E8"/>
    <w:rsid w:val="006A3551"/>
    <w:rsid w:val="006A380A"/>
    <w:rsid w:val="006A4058"/>
    <w:rsid w:val="006A52BE"/>
    <w:rsid w:val="006A6F16"/>
    <w:rsid w:val="006B0B86"/>
    <w:rsid w:val="006B1322"/>
    <w:rsid w:val="006B1CE8"/>
    <w:rsid w:val="006B2322"/>
    <w:rsid w:val="006B351F"/>
    <w:rsid w:val="006B3AD6"/>
    <w:rsid w:val="006B3D82"/>
    <w:rsid w:val="006B3DC0"/>
    <w:rsid w:val="006B4638"/>
    <w:rsid w:val="006B4DAA"/>
    <w:rsid w:val="006B5862"/>
    <w:rsid w:val="006B6E11"/>
    <w:rsid w:val="006B74CD"/>
    <w:rsid w:val="006B7888"/>
    <w:rsid w:val="006B7E3C"/>
    <w:rsid w:val="006C1248"/>
    <w:rsid w:val="006C1859"/>
    <w:rsid w:val="006C1893"/>
    <w:rsid w:val="006C20EB"/>
    <w:rsid w:val="006C349C"/>
    <w:rsid w:val="006C36A7"/>
    <w:rsid w:val="006C5035"/>
    <w:rsid w:val="006C5AAB"/>
    <w:rsid w:val="006C674B"/>
    <w:rsid w:val="006C688E"/>
    <w:rsid w:val="006C6FAC"/>
    <w:rsid w:val="006C7A14"/>
    <w:rsid w:val="006D1404"/>
    <w:rsid w:val="006D1986"/>
    <w:rsid w:val="006D267D"/>
    <w:rsid w:val="006D26B4"/>
    <w:rsid w:val="006D3210"/>
    <w:rsid w:val="006D3523"/>
    <w:rsid w:val="006D3798"/>
    <w:rsid w:val="006E0243"/>
    <w:rsid w:val="006E076E"/>
    <w:rsid w:val="006E0C32"/>
    <w:rsid w:val="006E11E4"/>
    <w:rsid w:val="006E1220"/>
    <w:rsid w:val="006E2D03"/>
    <w:rsid w:val="006E3077"/>
    <w:rsid w:val="006E523F"/>
    <w:rsid w:val="006E620E"/>
    <w:rsid w:val="006E65DA"/>
    <w:rsid w:val="006E6EDC"/>
    <w:rsid w:val="006E7727"/>
    <w:rsid w:val="006F0663"/>
    <w:rsid w:val="006F096F"/>
    <w:rsid w:val="006F20C3"/>
    <w:rsid w:val="006F3DAF"/>
    <w:rsid w:val="006F4A4F"/>
    <w:rsid w:val="006F52C5"/>
    <w:rsid w:val="006F6347"/>
    <w:rsid w:val="006F672C"/>
    <w:rsid w:val="006F7A55"/>
    <w:rsid w:val="00700DC6"/>
    <w:rsid w:val="00702404"/>
    <w:rsid w:val="00702500"/>
    <w:rsid w:val="00702784"/>
    <w:rsid w:val="00702DAA"/>
    <w:rsid w:val="00703404"/>
    <w:rsid w:val="00704D3B"/>
    <w:rsid w:val="007052EF"/>
    <w:rsid w:val="00705C0F"/>
    <w:rsid w:val="00706772"/>
    <w:rsid w:val="007074F1"/>
    <w:rsid w:val="00707D06"/>
    <w:rsid w:val="00710239"/>
    <w:rsid w:val="007123D8"/>
    <w:rsid w:val="00713D1B"/>
    <w:rsid w:val="00713DEC"/>
    <w:rsid w:val="00714541"/>
    <w:rsid w:val="00714B93"/>
    <w:rsid w:val="007154CA"/>
    <w:rsid w:val="00716A51"/>
    <w:rsid w:val="00717694"/>
    <w:rsid w:val="00720537"/>
    <w:rsid w:val="00720767"/>
    <w:rsid w:val="00720801"/>
    <w:rsid w:val="00720833"/>
    <w:rsid w:val="0072153F"/>
    <w:rsid w:val="00721EAB"/>
    <w:rsid w:val="00721F91"/>
    <w:rsid w:val="00722054"/>
    <w:rsid w:val="00722E91"/>
    <w:rsid w:val="007235F2"/>
    <w:rsid w:val="00723654"/>
    <w:rsid w:val="007237D7"/>
    <w:rsid w:val="00723EF2"/>
    <w:rsid w:val="00724EFA"/>
    <w:rsid w:val="007257B0"/>
    <w:rsid w:val="00725EA9"/>
    <w:rsid w:val="00725F27"/>
    <w:rsid w:val="007262E7"/>
    <w:rsid w:val="00727729"/>
    <w:rsid w:val="00731508"/>
    <w:rsid w:val="00731FBA"/>
    <w:rsid w:val="00732841"/>
    <w:rsid w:val="00733A85"/>
    <w:rsid w:val="00733BFC"/>
    <w:rsid w:val="00733CE5"/>
    <w:rsid w:val="0073652A"/>
    <w:rsid w:val="0073671E"/>
    <w:rsid w:val="007373B0"/>
    <w:rsid w:val="00740AB4"/>
    <w:rsid w:val="00742D87"/>
    <w:rsid w:val="007431B2"/>
    <w:rsid w:val="007436A3"/>
    <w:rsid w:val="007436BE"/>
    <w:rsid w:val="0074444E"/>
    <w:rsid w:val="007449AD"/>
    <w:rsid w:val="00746550"/>
    <w:rsid w:val="00750AF4"/>
    <w:rsid w:val="007514FF"/>
    <w:rsid w:val="00752545"/>
    <w:rsid w:val="00752CF8"/>
    <w:rsid w:val="00753466"/>
    <w:rsid w:val="00755E3B"/>
    <w:rsid w:val="007566E1"/>
    <w:rsid w:val="007601D8"/>
    <w:rsid w:val="00761519"/>
    <w:rsid w:val="00761615"/>
    <w:rsid w:val="00761B65"/>
    <w:rsid w:val="00762E55"/>
    <w:rsid w:val="00763DFC"/>
    <w:rsid w:val="00763F2A"/>
    <w:rsid w:val="00764A1A"/>
    <w:rsid w:val="007655F6"/>
    <w:rsid w:val="00765A7B"/>
    <w:rsid w:val="00765DBF"/>
    <w:rsid w:val="00766129"/>
    <w:rsid w:val="00766570"/>
    <w:rsid w:val="00766D31"/>
    <w:rsid w:val="007676AD"/>
    <w:rsid w:val="00767DFE"/>
    <w:rsid w:val="00770484"/>
    <w:rsid w:val="00771AAC"/>
    <w:rsid w:val="00772C86"/>
    <w:rsid w:val="0077794D"/>
    <w:rsid w:val="007779BB"/>
    <w:rsid w:val="00780A7A"/>
    <w:rsid w:val="0078190F"/>
    <w:rsid w:val="00781E95"/>
    <w:rsid w:val="00782048"/>
    <w:rsid w:val="007820B5"/>
    <w:rsid w:val="007823F0"/>
    <w:rsid w:val="00782C60"/>
    <w:rsid w:val="007832D7"/>
    <w:rsid w:val="0078418D"/>
    <w:rsid w:val="00785F11"/>
    <w:rsid w:val="00786135"/>
    <w:rsid w:val="00786CC2"/>
    <w:rsid w:val="007873D1"/>
    <w:rsid w:val="00787F72"/>
    <w:rsid w:val="007909D5"/>
    <w:rsid w:val="00790B8F"/>
    <w:rsid w:val="00790BA0"/>
    <w:rsid w:val="00790D21"/>
    <w:rsid w:val="00792C20"/>
    <w:rsid w:val="00794092"/>
    <w:rsid w:val="007947FE"/>
    <w:rsid w:val="00794D66"/>
    <w:rsid w:val="00797456"/>
    <w:rsid w:val="0079795C"/>
    <w:rsid w:val="007979B6"/>
    <w:rsid w:val="00797A51"/>
    <w:rsid w:val="00797BC3"/>
    <w:rsid w:val="007A0577"/>
    <w:rsid w:val="007A11AB"/>
    <w:rsid w:val="007A181D"/>
    <w:rsid w:val="007A1BFB"/>
    <w:rsid w:val="007A3549"/>
    <w:rsid w:val="007A359F"/>
    <w:rsid w:val="007A36CE"/>
    <w:rsid w:val="007A6840"/>
    <w:rsid w:val="007A6EE7"/>
    <w:rsid w:val="007A7CFE"/>
    <w:rsid w:val="007B08CD"/>
    <w:rsid w:val="007B0E42"/>
    <w:rsid w:val="007B0F7B"/>
    <w:rsid w:val="007B116F"/>
    <w:rsid w:val="007B174C"/>
    <w:rsid w:val="007B28F2"/>
    <w:rsid w:val="007B2E48"/>
    <w:rsid w:val="007B3BE0"/>
    <w:rsid w:val="007B462D"/>
    <w:rsid w:val="007B4F3B"/>
    <w:rsid w:val="007B4F95"/>
    <w:rsid w:val="007B6C1C"/>
    <w:rsid w:val="007B6E28"/>
    <w:rsid w:val="007B7090"/>
    <w:rsid w:val="007C0463"/>
    <w:rsid w:val="007C1014"/>
    <w:rsid w:val="007C14AD"/>
    <w:rsid w:val="007C1DDE"/>
    <w:rsid w:val="007C28D2"/>
    <w:rsid w:val="007C367D"/>
    <w:rsid w:val="007C3ED9"/>
    <w:rsid w:val="007C40B6"/>
    <w:rsid w:val="007C4E3C"/>
    <w:rsid w:val="007C5B87"/>
    <w:rsid w:val="007C5F53"/>
    <w:rsid w:val="007C609B"/>
    <w:rsid w:val="007C6A22"/>
    <w:rsid w:val="007C6FBC"/>
    <w:rsid w:val="007C7DAC"/>
    <w:rsid w:val="007D0679"/>
    <w:rsid w:val="007D0D67"/>
    <w:rsid w:val="007D10BE"/>
    <w:rsid w:val="007D1276"/>
    <w:rsid w:val="007D1998"/>
    <w:rsid w:val="007D1C17"/>
    <w:rsid w:val="007D20CB"/>
    <w:rsid w:val="007D211C"/>
    <w:rsid w:val="007D216A"/>
    <w:rsid w:val="007D41FE"/>
    <w:rsid w:val="007D4F47"/>
    <w:rsid w:val="007D5487"/>
    <w:rsid w:val="007D5BB3"/>
    <w:rsid w:val="007D60F0"/>
    <w:rsid w:val="007D6BB6"/>
    <w:rsid w:val="007D764C"/>
    <w:rsid w:val="007D7882"/>
    <w:rsid w:val="007D7B75"/>
    <w:rsid w:val="007E16D7"/>
    <w:rsid w:val="007E1928"/>
    <w:rsid w:val="007E1966"/>
    <w:rsid w:val="007E197A"/>
    <w:rsid w:val="007E2EEC"/>
    <w:rsid w:val="007E41EA"/>
    <w:rsid w:val="007E5F0C"/>
    <w:rsid w:val="007E607B"/>
    <w:rsid w:val="007E69E3"/>
    <w:rsid w:val="007E6B8E"/>
    <w:rsid w:val="007F0221"/>
    <w:rsid w:val="007F0398"/>
    <w:rsid w:val="007F33B0"/>
    <w:rsid w:val="007F33DB"/>
    <w:rsid w:val="007F3767"/>
    <w:rsid w:val="007F3789"/>
    <w:rsid w:val="007F4DBF"/>
    <w:rsid w:val="007F50CD"/>
    <w:rsid w:val="007F58A6"/>
    <w:rsid w:val="007F622D"/>
    <w:rsid w:val="007F6599"/>
    <w:rsid w:val="007F7AEF"/>
    <w:rsid w:val="008009B0"/>
    <w:rsid w:val="00800CC4"/>
    <w:rsid w:val="008015E6"/>
    <w:rsid w:val="00801C6D"/>
    <w:rsid w:val="00801E08"/>
    <w:rsid w:val="00803631"/>
    <w:rsid w:val="00803DF3"/>
    <w:rsid w:val="00803EC9"/>
    <w:rsid w:val="008041F5"/>
    <w:rsid w:val="00804429"/>
    <w:rsid w:val="0080646A"/>
    <w:rsid w:val="00806BC4"/>
    <w:rsid w:val="00806C63"/>
    <w:rsid w:val="00806C69"/>
    <w:rsid w:val="00811103"/>
    <w:rsid w:val="00811313"/>
    <w:rsid w:val="00811CA3"/>
    <w:rsid w:val="008134F7"/>
    <w:rsid w:val="00813EB2"/>
    <w:rsid w:val="0081477F"/>
    <w:rsid w:val="00816551"/>
    <w:rsid w:val="0081724C"/>
    <w:rsid w:val="00817E86"/>
    <w:rsid w:val="00820A2A"/>
    <w:rsid w:val="00821AEB"/>
    <w:rsid w:val="00822032"/>
    <w:rsid w:val="00822630"/>
    <w:rsid w:val="0082273B"/>
    <w:rsid w:val="00822AAA"/>
    <w:rsid w:val="008231D3"/>
    <w:rsid w:val="00823B7E"/>
    <w:rsid w:val="00823C3F"/>
    <w:rsid w:val="00823F28"/>
    <w:rsid w:val="008248D1"/>
    <w:rsid w:val="008249C3"/>
    <w:rsid w:val="00824ACB"/>
    <w:rsid w:val="00825527"/>
    <w:rsid w:val="00825A21"/>
    <w:rsid w:val="00830201"/>
    <w:rsid w:val="0083034B"/>
    <w:rsid w:val="0083049B"/>
    <w:rsid w:val="008323D4"/>
    <w:rsid w:val="00832448"/>
    <w:rsid w:val="00832EAB"/>
    <w:rsid w:val="008338BC"/>
    <w:rsid w:val="00834C50"/>
    <w:rsid w:val="00835657"/>
    <w:rsid w:val="008366DF"/>
    <w:rsid w:val="00836B68"/>
    <w:rsid w:val="00836E75"/>
    <w:rsid w:val="00837485"/>
    <w:rsid w:val="008403CF"/>
    <w:rsid w:val="00840880"/>
    <w:rsid w:val="008415E2"/>
    <w:rsid w:val="00843296"/>
    <w:rsid w:val="00843416"/>
    <w:rsid w:val="00843A66"/>
    <w:rsid w:val="00843F03"/>
    <w:rsid w:val="00843F57"/>
    <w:rsid w:val="00844511"/>
    <w:rsid w:val="00845EF9"/>
    <w:rsid w:val="00846BF9"/>
    <w:rsid w:val="00846EA8"/>
    <w:rsid w:val="00851241"/>
    <w:rsid w:val="00852374"/>
    <w:rsid w:val="008531B5"/>
    <w:rsid w:val="0085325E"/>
    <w:rsid w:val="008547BD"/>
    <w:rsid w:val="00854A6A"/>
    <w:rsid w:val="00854B7B"/>
    <w:rsid w:val="00854D1D"/>
    <w:rsid w:val="00854D68"/>
    <w:rsid w:val="008550FB"/>
    <w:rsid w:val="00855771"/>
    <w:rsid w:val="00855F6E"/>
    <w:rsid w:val="0085716B"/>
    <w:rsid w:val="00857798"/>
    <w:rsid w:val="0085791B"/>
    <w:rsid w:val="00857F7D"/>
    <w:rsid w:val="0086131F"/>
    <w:rsid w:val="0086233E"/>
    <w:rsid w:val="00862D8A"/>
    <w:rsid w:val="008634E4"/>
    <w:rsid w:val="00863A1A"/>
    <w:rsid w:val="00863D0F"/>
    <w:rsid w:val="00863E51"/>
    <w:rsid w:val="00864A92"/>
    <w:rsid w:val="00864C9B"/>
    <w:rsid w:val="00864FF4"/>
    <w:rsid w:val="008655A7"/>
    <w:rsid w:val="008656ED"/>
    <w:rsid w:val="00865AE8"/>
    <w:rsid w:val="00865B74"/>
    <w:rsid w:val="00865C54"/>
    <w:rsid w:val="0086684A"/>
    <w:rsid w:val="00867432"/>
    <w:rsid w:val="00870606"/>
    <w:rsid w:val="0087171C"/>
    <w:rsid w:val="008721FB"/>
    <w:rsid w:val="0087305E"/>
    <w:rsid w:val="0087482B"/>
    <w:rsid w:val="00874AAD"/>
    <w:rsid w:val="00874EA0"/>
    <w:rsid w:val="008751C6"/>
    <w:rsid w:val="0087527D"/>
    <w:rsid w:val="00875AB9"/>
    <w:rsid w:val="00875D46"/>
    <w:rsid w:val="00875E4D"/>
    <w:rsid w:val="00876A82"/>
    <w:rsid w:val="0087751A"/>
    <w:rsid w:val="00877923"/>
    <w:rsid w:val="00877B02"/>
    <w:rsid w:val="00880EE3"/>
    <w:rsid w:val="0088188E"/>
    <w:rsid w:val="00881BCD"/>
    <w:rsid w:val="00881BE0"/>
    <w:rsid w:val="00883431"/>
    <w:rsid w:val="00883906"/>
    <w:rsid w:val="00884F22"/>
    <w:rsid w:val="00885367"/>
    <w:rsid w:val="00885DDA"/>
    <w:rsid w:val="008860AF"/>
    <w:rsid w:val="0088635F"/>
    <w:rsid w:val="00887278"/>
    <w:rsid w:val="008876D3"/>
    <w:rsid w:val="00887EC2"/>
    <w:rsid w:val="008900D9"/>
    <w:rsid w:val="00890280"/>
    <w:rsid w:val="00891DB6"/>
    <w:rsid w:val="0089290C"/>
    <w:rsid w:val="008932CF"/>
    <w:rsid w:val="00893A7E"/>
    <w:rsid w:val="00894FFB"/>
    <w:rsid w:val="00895C62"/>
    <w:rsid w:val="008967B2"/>
    <w:rsid w:val="008967BB"/>
    <w:rsid w:val="00896975"/>
    <w:rsid w:val="00896C55"/>
    <w:rsid w:val="00896CEC"/>
    <w:rsid w:val="00897729"/>
    <w:rsid w:val="00897810"/>
    <w:rsid w:val="00897FB9"/>
    <w:rsid w:val="008A0044"/>
    <w:rsid w:val="008A0931"/>
    <w:rsid w:val="008A0AC9"/>
    <w:rsid w:val="008A17D1"/>
    <w:rsid w:val="008A1B72"/>
    <w:rsid w:val="008A1DB0"/>
    <w:rsid w:val="008A227A"/>
    <w:rsid w:val="008A2785"/>
    <w:rsid w:val="008A2DCB"/>
    <w:rsid w:val="008A474B"/>
    <w:rsid w:val="008A5B78"/>
    <w:rsid w:val="008A5BB0"/>
    <w:rsid w:val="008A5BE2"/>
    <w:rsid w:val="008A608E"/>
    <w:rsid w:val="008A679B"/>
    <w:rsid w:val="008B01F6"/>
    <w:rsid w:val="008B0288"/>
    <w:rsid w:val="008B0AEC"/>
    <w:rsid w:val="008B1843"/>
    <w:rsid w:val="008B2BF7"/>
    <w:rsid w:val="008B3491"/>
    <w:rsid w:val="008B3A4A"/>
    <w:rsid w:val="008B3D73"/>
    <w:rsid w:val="008B43F9"/>
    <w:rsid w:val="008B4428"/>
    <w:rsid w:val="008B452D"/>
    <w:rsid w:val="008B4589"/>
    <w:rsid w:val="008B5DD6"/>
    <w:rsid w:val="008B6C50"/>
    <w:rsid w:val="008C0656"/>
    <w:rsid w:val="008C1134"/>
    <w:rsid w:val="008C1482"/>
    <w:rsid w:val="008C2489"/>
    <w:rsid w:val="008C285F"/>
    <w:rsid w:val="008C3436"/>
    <w:rsid w:val="008C4960"/>
    <w:rsid w:val="008C4E5E"/>
    <w:rsid w:val="008C530B"/>
    <w:rsid w:val="008C5DB8"/>
    <w:rsid w:val="008C604E"/>
    <w:rsid w:val="008C6C02"/>
    <w:rsid w:val="008C70D1"/>
    <w:rsid w:val="008C7421"/>
    <w:rsid w:val="008D06C5"/>
    <w:rsid w:val="008D12C1"/>
    <w:rsid w:val="008D14FD"/>
    <w:rsid w:val="008D165A"/>
    <w:rsid w:val="008D1DB7"/>
    <w:rsid w:val="008D205D"/>
    <w:rsid w:val="008D2526"/>
    <w:rsid w:val="008D2CF6"/>
    <w:rsid w:val="008D3A95"/>
    <w:rsid w:val="008D48BF"/>
    <w:rsid w:val="008D6055"/>
    <w:rsid w:val="008D65C3"/>
    <w:rsid w:val="008D7520"/>
    <w:rsid w:val="008D7561"/>
    <w:rsid w:val="008D7738"/>
    <w:rsid w:val="008D7C34"/>
    <w:rsid w:val="008D7F7F"/>
    <w:rsid w:val="008E0025"/>
    <w:rsid w:val="008E180C"/>
    <w:rsid w:val="008E39E1"/>
    <w:rsid w:val="008E4809"/>
    <w:rsid w:val="008E7835"/>
    <w:rsid w:val="008F0196"/>
    <w:rsid w:val="008F049B"/>
    <w:rsid w:val="008F0C81"/>
    <w:rsid w:val="008F0DA4"/>
    <w:rsid w:val="008F106B"/>
    <w:rsid w:val="008F2821"/>
    <w:rsid w:val="008F3203"/>
    <w:rsid w:val="008F3CAB"/>
    <w:rsid w:val="008F3D28"/>
    <w:rsid w:val="008F47AC"/>
    <w:rsid w:val="008F5B1B"/>
    <w:rsid w:val="008F6638"/>
    <w:rsid w:val="008F769B"/>
    <w:rsid w:val="008F7885"/>
    <w:rsid w:val="00900BB1"/>
    <w:rsid w:val="00900F29"/>
    <w:rsid w:val="00902013"/>
    <w:rsid w:val="0090330C"/>
    <w:rsid w:val="00903432"/>
    <w:rsid w:val="00903FFB"/>
    <w:rsid w:val="00905E1C"/>
    <w:rsid w:val="00907684"/>
    <w:rsid w:val="00907DDA"/>
    <w:rsid w:val="00910187"/>
    <w:rsid w:val="00911634"/>
    <w:rsid w:val="00912F65"/>
    <w:rsid w:val="009131DE"/>
    <w:rsid w:val="009133B2"/>
    <w:rsid w:val="00914358"/>
    <w:rsid w:val="00914420"/>
    <w:rsid w:val="009145C4"/>
    <w:rsid w:val="009147D1"/>
    <w:rsid w:val="00915B40"/>
    <w:rsid w:val="0092073B"/>
    <w:rsid w:val="00920B7A"/>
    <w:rsid w:val="00921635"/>
    <w:rsid w:val="0092417F"/>
    <w:rsid w:val="00925201"/>
    <w:rsid w:val="00925D3C"/>
    <w:rsid w:val="0092711F"/>
    <w:rsid w:val="00927B28"/>
    <w:rsid w:val="00927B84"/>
    <w:rsid w:val="00927FD5"/>
    <w:rsid w:val="00930ED0"/>
    <w:rsid w:val="009316A5"/>
    <w:rsid w:val="009319AA"/>
    <w:rsid w:val="009319B2"/>
    <w:rsid w:val="00931F93"/>
    <w:rsid w:val="0093271F"/>
    <w:rsid w:val="00933785"/>
    <w:rsid w:val="009338DA"/>
    <w:rsid w:val="009343BF"/>
    <w:rsid w:val="00934549"/>
    <w:rsid w:val="0093473B"/>
    <w:rsid w:val="00934AF3"/>
    <w:rsid w:val="009369D7"/>
    <w:rsid w:val="0094137C"/>
    <w:rsid w:val="00941460"/>
    <w:rsid w:val="00942042"/>
    <w:rsid w:val="00946217"/>
    <w:rsid w:val="00946611"/>
    <w:rsid w:val="0094699C"/>
    <w:rsid w:val="00946B46"/>
    <w:rsid w:val="009473F3"/>
    <w:rsid w:val="00947853"/>
    <w:rsid w:val="009507F6"/>
    <w:rsid w:val="009510BE"/>
    <w:rsid w:val="00951202"/>
    <w:rsid w:val="0095139A"/>
    <w:rsid w:val="009516F8"/>
    <w:rsid w:val="009521CF"/>
    <w:rsid w:val="0095235E"/>
    <w:rsid w:val="009529C6"/>
    <w:rsid w:val="00952D54"/>
    <w:rsid w:val="0095381C"/>
    <w:rsid w:val="00953F93"/>
    <w:rsid w:val="00954913"/>
    <w:rsid w:val="009568ED"/>
    <w:rsid w:val="00956E90"/>
    <w:rsid w:val="0096006D"/>
    <w:rsid w:val="00961BBC"/>
    <w:rsid w:val="00962124"/>
    <w:rsid w:val="00962D7D"/>
    <w:rsid w:val="009659EF"/>
    <w:rsid w:val="00965ADB"/>
    <w:rsid w:val="00966A5A"/>
    <w:rsid w:val="00966FD5"/>
    <w:rsid w:val="00967CF0"/>
    <w:rsid w:val="0097011B"/>
    <w:rsid w:val="00970955"/>
    <w:rsid w:val="00970D37"/>
    <w:rsid w:val="009713DF"/>
    <w:rsid w:val="009722D6"/>
    <w:rsid w:val="00972674"/>
    <w:rsid w:val="00972982"/>
    <w:rsid w:val="00974193"/>
    <w:rsid w:val="00974F6A"/>
    <w:rsid w:val="00975145"/>
    <w:rsid w:val="00976DB1"/>
    <w:rsid w:val="0097766E"/>
    <w:rsid w:val="0097799D"/>
    <w:rsid w:val="00980281"/>
    <w:rsid w:val="009815E0"/>
    <w:rsid w:val="009815FA"/>
    <w:rsid w:val="00981730"/>
    <w:rsid w:val="00982684"/>
    <w:rsid w:val="00983430"/>
    <w:rsid w:val="0098344A"/>
    <w:rsid w:val="00983559"/>
    <w:rsid w:val="00984B67"/>
    <w:rsid w:val="009852FD"/>
    <w:rsid w:val="00987144"/>
    <w:rsid w:val="009871A5"/>
    <w:rsid w:val="009877E9"/>
    <w:rsid w:val="00987C74"/>
    <w:rsid w:val="00987CC6"/>
    <w:rsid w:val="00992089"/>
    <w:rsid w:val="009932A6"/>
    <w:rsid w:val="00993E0D"/>
    <w:rsid w:val="009941CA"/>
    <w:rsid w:val="009943C9"/>
    <w:rsid w:val="009948EA"/>
    <w:rsid w:val="009954A7"/>
    <w:rsid w:val="00995A61"/>
    <w:rsid w:val="00995A7D"/>
    <w:rsid w:val="009960A7"/>
    <w:rsid w:val="00996491"/>
    <w:rsid w:val="0099667D"/>
    <w:rsid w:val="009979BB"/>
    <w:rsid w:val="00997F65"/>
    <w:rsid w:val="009A1A3E"/>
    <w:rsid w:val="009A1C70"/>
    <w:rsid w:val="009A1EFA"/>
    <w:rsid w:val="009A32AB"/>
    <w:rsid w:val="009A3CCB"/>
    <w:rsid w:val="009A4EA8"/>
    <w:rsid w:val="009A5F89"/>
    <w:rsid w:val="009A7608"/>
    <w:rsid w:val="009A7FA0"/>
    <w:rsid w:val="009B0BA9"/>
    <w:rsid w:val="009B3811"/>
    <w:rsid w:val="009B43C6"/>
    <w:rsid w:val="009B478D"/>
    <w:rsid w:val="009B55AD"/>
    <w:rsid w:val="009B5D88"/>
    <w:rsid w:val="009C05F9"/>
    <w:rsid w:val="009C1838"/>
    <w:rsid w:val="009C2531"/>
    <w:rsid w:val="009C2BEF"/>
    <w:rsid w:val="009C337D"/>
    <w:rsid w:val="009C3D99"/>
    <w:rsid w:val="009C462C"/>
    <w:rsid w:val="009C5157"/>
    <w:rsid w:val="009C5F9F"/>
    <w:rsid w:val="009C64B4"/>
    <w:rsid w:val="009C65B2"/>
    <w:rsid w:val="009C68CF"/>
    <w:rsid w:val="009C6C07"/>
    <w:rsid w:val="009C6CCF"/>
    <w:rsid w:val="009D01ED"/>
    <w:rsid w:val="009D0236"/>
    <w:rsid w:val="009D0A20"/>
    <w:rsid w:val="009D0C2A"/>
    <w:rsid w:val="009D105A"/>
    <w:rsid w:val="009D2052"/>
    <w:rsid w:val="009D2405"/>
    <w:rsid w:val="009D2512"/>
    <w:rsid w:val="009D3E95"/>
    <w:rsid w:val="009D4056"/>
    <w:rsid w:val="009D4489"/>
    <w:rsid w:val="009D6A50"/>
    <w:rsid w:val="009D6F8A"/>
    <w:rsid w:val="009D777C"/>
    <w:rsid w:val="009D7F5B"/>
    <w:rsid w:val="009E127F"/>
    <w:rsid w:val="009E1D11"/>
    <w:rsid w:val="009E2468"/>
    <w:rsid w:val="009E2C2D"/>
    <w:rsid w:val="009E336D"/>
    <w:rsid w:val="009E4A4C"/>
    <w:rsid w:val="009E56D3"/>
    <w:rsid w:val="009E66F2"/>
    <w:rsid w:val="009E6946"/>
    <w:rsid w:val="009E7C17"/>
    <w:rsid w:val="009F140F"/>
    <w:rsid w:val="009F1711"/>
    <w:rsid w:val="009F39DF"/>
    <w:rsid w:val="009F3BC9"/>
    <w:rsid w:val="009F410C"/>
    <w:rsid w:val="009F4228"/>
    <w:rsid w:val="009F4C8C"/>
    <w:rsid w:val="009F51F6"/>
    <w:rsid w:val="009F5257"/>
    <w:rsid w:val="009F5566"/>
    <w:rsid w:val="009F560C"/>
    <w:rsid w:val="009F58A3"/>
    <w:rsid w:val="009F6507"/>
    <w:rsid w:val="009F66AF"/>
    <w:rsid w:val="009F7B3B"/>
    <w:rsid w:val="009F7DDA"/>
    <w:rsid w:val="009F7E48"/>
    <w:rsid w:val="00A003F6"/>
    <w:rsid w:val="00A00401"/>
    <w:rsid w:val="00A00A2B"/>
    <w:rsid w:val="00A0149F"/>
    <w:rsid w:val="00A014A8"/>
    <w:rsid w:val="00A01701"/>
    <w:rsid w:val="00A0298D"/>
    <w:rsid w:val="00A03245"/>
    <w:rsid w:val="00A03C86"/>
    <w:rsid w:val="00A03D2C"/>
    <w:rsid w:val="00A0444C"/>
    <w:rsid w:val="00A047EA"/>
    <w:rsid w:val="00A04C94"/>
    <w:rsid w:val="00A06252"/>
    <w:rsid w:val="00A064BA"/>
    <w:rsid w:val="00A0731F"/>
    <w:rsid w:val="00A103FA"/>
    <w:rsid w:val="00A104EE"/>
    <w:rsid w:val="00A116A6"/>
    <w:rsid w:val="00A13FF1"/>
    <w:rsid w:val="00A14403"/>
    <w:rsid w:val="00A14D46"/>
    <w:rsid w:val="00A15473"/>
    <w:rsid w:val="00A15E8D"/>
    <w:rsid w:val="00A16882"/>
    <w:rsid w:val="00A16D2D"/>
    <w:rsid w:val="00A17346"/>
    <w:rsid w:val="00A179BB"/>
    <w:rsid w:val="00A17BAB"/>
    <w:rsid w:val="00A21367"/>
    <w:rsid w:val="00A220D4"/>
    <w:rsid w:val="00A227AC"/>
    <w:rsid w:val="00A228AE"/>
    <w:rsid w:val="00A228F0"/>
    <w:rsid w:val="00A24178"/>
    <w:rsid w:val="00A24801"/>
    <w:rsid w:val="00A24CB4"/>
    <w:rsid w:val="00A2506F"/>
    <w:rsid w:val="00A25E43"/>
    <w:rsid w:val="00A26216"/>
    <w:rsid w:val="00A264AB"/>
    <w:rsid w:val="00A26988"/>
    <w:rsid w:val="00A31C86"/>
    <w:rsid w:val="00A32434"/>
    <w:rsid w:val="00A332D1"/>
    <w:rsid w:val="00A33A2E"/>
    <w:rsid w:val="00A3429C"/>
    <w:rsid w:val="00A34C83"/>
    <w:rsid w:val="00A35201"/>
    <w:rsid w:val="00A35D68"/>
    <w:rsid w:val="00A35FF7"/>
    <w:rsid w:val="00A36946"/>
    <w:rsid w:val="00A37245"/>
    <w:rsid w:val="00A374A9"/>
    <w:rsid w:val="00A376AA"/>
    <w:rsid w:val="00A400B1"/>
    <w:rsid w:val="00A40F92"/>
    <w:rsid w:val="00A41548"/>
    <w:rsid w:val="00A42860"/>
    <w:rsid w:val="00A42F1F"/>
    <w:rsid w:val="00A46709"/>
    <w:rsid w:val="00A46B75"/>
    <w:rsid w:val="00A47D64"/>
    <w:rsid w:val="00A47F95"/>
    <w:rsid w:val="00A5007E"/>
    <w:rsid w:val="00A50A4D"/>
    <w:rsid w:val="00A51403"/>
    <w:rsid w:val="00A51F22"/>
    <w:rsid w:val="00A53085"/>
    <w:rsid w:val="00A5314E"/>
    <w:rsid w:val="00A532F6"/>
    <w:rsid w:val="00A53EC9"/>
    <w:rsid w:val="00A563BB"/>
    <w:rsid w:val="00A571EC"/>
    <w:rsid w:val="00A576A8"/>
    <w:rsid w:val="00A6017E"/>
    <w:rsid w:val="00A607BB"/>
    <w:rsid w:val="00A619B9"/>
    <w:rsid w:val="00A61FD4"/>
    <w:rsid w:val="00A625BC"/>
    <w:rsid w:val="00A63AF1"/>
    <w:rsid w:val="00A65268"/>
    <w:rsid w:val="00A65C66"/>
    <w:rsid w:val="00A670D1"/>
    <w:rsid w:val="00A67504"/>
    <w:rsid w:val="00A67C82"/>
    <w:rsid w:val="00A70194"/>
    <w:rsid w:val="00A72ABF"/>
    <w:rsid w:val="00A72EF8"/>
    <w:rsid w:val="00A732FD"/>
    <w:rsid w:val="00A7557E"/>
    <w:rsid w:val="00A7619D"/>
    <w:rsid w:val="00A7639F"/>
    <w:rsid w:val="00A76B20"/>
    <w:rsid w:val="00A76EBB"/>
    <w:rsid w:val="00A77181"/>
    <w:rsid w:val="00A801E4"/>
    <w:rsid w:val="00A8061C"/>
    <w:rsid w:val="00A81A28"/>
    <w:rsid w:val="00A8431F"/>
    <w:rsid w:val="00A850BF"/>
    <w:rsid w:val="00A856EA"/>
    <w:rsid w:val="00A8579E"/>
    <w:rsid w:val="00A85F63"/>
    <w:rsid w:val="00A87610"/>
    <w:rsid w:val="00A87A51"/>
    <w:rsid w:val="00A87E3D"/>
    <w:rsid w:val="00A9002B"/>
    <w:rsid w:val="00A909F1"/>
    <w:rsid w:val="00A90FC1"/>
    <w:rsid w:val="00A914A5"/>
    <w:rsid w:val="00A91B93"/>
    <w:rsid w:val="00A92051"/>
    <w:rsid w:val="00A924AF"/>
    <w:rsid w:val="00A9446B"/>
    <w:rsid w:val="00A94693"/>
    <w:rsid w:val="00A95A15"/>
    <w:rsid w:val="00A95E35"/>
    <w:rsid w:val="00A96105"/>
    <w:rsid w:val="00A969B9"/>
    <w:rsid w:val="00AA0165"/>
    <w:rsid w:val="00AA2500"/>
    <w:rsid w:val="00AA2721"/>
    <w:rsid w:val="00AA3380"/>
    <w:rsid w:val="00AA394B"/>
    <w:rsid w:val="00AA4328"/>
    <w:rsid w:val="00AA4626"/>
    <w:rsid w:val="00AA472C"/>
    <w:rsid w:val="00AA5E39"/>
    <w:rsid w:val="00AA61EA"/>
    <w:rsid w:val="00AA7875"/>
    <w:rsid w:val="00AA78D0"/>
    <w:rsid w:val="00AB019D"/>
    <w:rsid w:val="00AB02F2"/>
    <w:rsid w:val="00AB21EE"/>
    <w:rsid w:val="00AB24BD"/>
    <w:rsid w:val="00AB335E"/>
    <w:rsid w:val="00AB3504"/>
    <w:rsid w:val="00AB359B"/>
    <w:rsid w:val="00AB36A4"/>
    <w:rsid w:val="00AB401E"/>
    <w:rsid w:val="00AB4595"/>
    <w:rsid w:val="00AB53C4"/>
    <w:rsid w:val="00AB5A5A"/>
    <w:rsid w:val="00AB67BA"/>
    <w:rsid w:val="00AB748E"/>
    <w:rsid w:val="00AC01A7"/>
    <w:rsid w:val="00AC1BFC"/>
    <w:rsid w:val="00AC2234"/>
    <w:rsid w:val="00AC2661"/>
    <w:rsid w:val="00AC2C0C"/>
    <w:rsid w:val="00AC3374"/>
    <w:rsid w:val="00AC3B03"/>
    <w:rsid w:val="00AC48C0"/>
    <w:rsid w:val="00AC495F"/>
    <w:rsid w:val="00AC4C21"/>
    <w:rsid w:val="00AC55E7"/>
    <w:rsid w:val="00AC5EDB"/>
    <w:rsid w:val="00AC6A81"/>
    <w:rsid w:val="00AC6E25"/>
    <w:rsid w:val="00AC7460"/>
    <w:rsid w:val="00AC76CD"/>
    <w:rsid w:val="00AD0182"/>
    <w:rsid w:val="00AD04D7"/>
    <w:rsid w:val="00AD0700"/>
    <w:rsid w:val="00AD15E8"/>
    <w:rsid w:val="00AD1833"/>
    <w:rsid w:val="00AD2642"/>
    <w:rsid w:val="00AD309D"/>
    <w:rsid w:val="00AD3A2A"/>
    <w:rsid w:val="00AD3E3D"/>
    <w:rsid w:val="00AD4641"/>
    <w:rsid w:val="00AD48E9"/>
    <w:rsid w:val="00AD50BC"/>
    <w:rsid w:val="00AD53E1"/>
    <w:rsid w:val="00AD6D74"/>
    <w:rsid w:val="00AD76D0"/>
    <w:rsid w:val="00AD7D8A"/>
    <w:rsid w:val="00AE023C"/>
    <w:rsid w:val="00AE07BB"/>
    <w:rsid w:val="00AE1275"/>
    <w:rsid w:val="00AE1961"/>
    <w:rsid w:val="00AE2053"/>
    <w:rsid w:val="00AE2E66"/>
    <w:rsid w:val="00AE3592"/>
    <w:rsid w:val="00AE3F69"/>
    <w:rsid w:val="00AE4349"/>
    <w:rsid w:val="00AE4B93"/>
    <w:rsid w:val="00AE5D77"/>
    <w:rsid w:val="00AE7395"/>
    <w:rsid w:val="00AE7ED8"/>
    <w:rsid w:val="00AF04F4"/>
    <w:rsid w:val="00AF19CF"/>
    <w:rsid w:val="00AF21EC"/>
    <w:rsid w:val="00AF2BA6"/>
    <w:rsid w:val="00AF4342"/>
    <w:rsid w:val="00AF43C6"/>
    <w:rsid w:val="00AF4501"/>
    <w:rsid w:val="00AF6170"/>
    <w:rsid w:val="00AF7269"/>
    <w:rsid w:val="00AF789A"/>
    <w:rsid w:val="00AF7FBB"/>
    <w:rsid w:val="00B00605"/>
    <w:rsid w:val="00B00D1E"/>
    <w:rsid w:val="00B00FB7"/>
    <w:rsid w:val="00B01F5A"/>
    <w:rsid w:val="00B020A5"/>
    <w:rsid w:val="00B0211A"/>
    <w:rsid w:val="00B02790"/>
    <w:rsid w:val="00B02BB1"/>
    <w:rsid w:val="00B039F5"/>
    <w:rsid w:val="00B0473D"/>
    <w:rsid w:val="00B04A56"/>
    <w:rsid w:val="00B04C42"/>
    <w:rsid w:val="00B05342"/>
    <w:rsid w:val="00B0684F"/>
    <w:rsid w:val="00B06D11"/>
    <w:rsid w:val="00B072FA"/>
    <w:rsid w:val="00B077D7"/>
    <w:rsid w:val="00B0798D"/>
    <w:rsid w:val="00B07CD2"/>
    <w:rsid w:val="00B07D97"/>
    <w:rsid w:val="00B10421"/>
    <w:rsid w:val="00B1113C"/>
    <w:rsid w:val="00B112F7"/>
    <w:rsid w:val="00B113E4"/>
    <w:rsid w:val="00B118BC"/>
    <w:rsid w:val="00B1274B"/>
    <w:rsid w:val="00B12D33"/>
    <w:rsid w:val="00B13192"/>
    <w:rsid w:val="00B13A87"/>
    <w:rsid w:val="00B13CD4"/>
    <w:rsid w:val="00B1405E"/>
    <w:rsid w:val="00B15848"/>
    <w:rsid w:val="00B15EAC"/>
    <w:rsid w:val="00B16523"/>
    <w:rsid w:val="00B16E00"/>
    <w:rsid w:val="00B17190"/>
    <w:rsid w:val="00B171F1"/>
    <w:rsid w:val="00B175E3"/>
    <w:rsid w:val="00B17E62"/>
    <w:rsid w:val="00B21F13"/>
    <w:rsid w:val="00B22C95"/>
    <w:rsid w:val="00B22E37"/>
    <w:rsid w:val="00B231F5"/>
    <w:rsid w:val="00B23867"/>
    <w:rsid w:val="00B24A45"/>
    <w:rsid w:val="00B25407"/>
    <w:rsid w:val="00B2598A"/>
    <w:rsid w:val="00B25DBF"/>
    <w:rsid w:val="00B26271"/>
    <w:rsid w:val="00B27745"/>
    <w:rsid w:val="00B279F1"/>
    <w:rsid w:val="00B310FF"/>
    <w:rsid w:val="00B33539"/>
    <w:rsid w:val="00B33BB3"/>
    <w:rsid w:val="00B33E9D"/>
    <w:rsid w:val="00B34942"/>
    <w:rsid w:val="00B34AF6"/>
    <w:rsid w:val="00B3526D"/>
    <w:rsid w:val="00B35540"/>
    <w:rsid w:val="00B35BEF"/>
    <w:rsid w:val="00B364F0"/>
    <w:rsid w:val="00B3757B"/>
    <w:rsid w:val="00B407FC"/>
    <w:rsid w:val="00B41443"/>
    <w:rsid w:val="00B41892"/>
    <w:rsid w:val="00B4210B"/>
    <w:rsid w:val="00B43850"/>
    <w:rsid w:val="00B44311"/>
    <w:rsid w:val="00B44FA3"/>
    <w:rsid w:val="00B45C16"/>
    <w:rsid w:val="00B46140"/>
    <w:rsid w:val="00B4621A"/>
    <w:rsid w:val="00B47669"/>
    <w:rsid w:val="00B47A9A"/>
    <w:rsid w:val="00B47F4D"/>
    <w:rsid w:val="00B5028B"/>
    <w:rsid w:val="00B510E8"/>
    <w:rsid w:val="00B51752"/>
    <w:rsid w:val="00B52447"/>
    <w:rsid w:val="00B52AFC"/>
    <w:rsid w:val="00B537FF"/>
    <w:rsid w:val="00B53DA0"/>
    <w:rsid w:val="00B54167"/>
    <w:rsid w:val="00B549D2"/>
    <w:rsid w:val="00B54F46"/>
    <w:rsid w:val="00B552D0"/>
    <w:rsid w:val="00B56487"/>
    <w:rsid w:val="00B565DA"/>
    <w:rsid w:val="00B56BB3"/>
    <w:rsid w:val="00B60E19"/>
    <w:rsid w:val="00B6150A"/>
    <w:rsid w:val="00B61C69"/>
    <w:rsid w:val="00B628AC"/>
    <w:rsid w:val="00B6463D"/>
    <w:rsid w:val="00B64847"/>
    <w:rsid w:val="00B64EDD"/>
    <w:rsid w:val="00B66824"/>
    <w:rsid w:val="00B679AB"/>
    <w:rsid w:val="00B67CB5"/>
    <w:rsid w:val="00B67DC4"/>
    <w:rsid w:val="00B7134E"/>
    <w:rsid w:val="00B71848"/>
    <w:rsid w:val="00B72BEC"/>
    <w:rsid w:val="00B73049"/>
    <w:rsid w:val="00B73330"/>
    <w:rsid w:val="00B751F9"/>
    <w:rsid w:val="00B757CA"/>
    <w:rsid w:val="00B7586E"/>
    <w:rsid w:val="00B75B24"/>
    <w:rsid w:val="00B75D12"/>
    <w:rsid w:val="00B76A5E"/>
    <w:rsid w:val="00B76BAA"/>
    <w:rsid w:val="00B77367"/>
    <w:rsid w:val="00B7783B"/>
    <w:rsid w:val="00B80A91"/>
    <w:rsid w:val="00B80DDF"/>
    <w:rsid w:val="00B8187D"/>
    <w:rsid w:val="00B81BFA"/>
    <w:rsid w:val="00B8293A"/>
    <w:rsid w:val="00B8396B"/>
    <w:rsid w:val="00B848F6"/>
    <w:rsid w:val="00B851DC"/>
    <w:rsid w:val="00B8542A"/>
    <w:rsid w:val="00B85F57"/>
    <w:rsid w:val="00B9086D"/>
    <w:rsid w:val="00B90F22"/>
    <w:rsid w:val="00B91034"/>
    <w:rsid w:val="00B9272C"/>
    <w:rsid w:val="00B92C03"/>
    <w:rsid w:val="00B931D3"/>
    <w:rsid w:val="00B93A83"/>
    <w:rsid w:val="00B93FC8"/>
    <w:rsid w:val="00B94946"/>
    <w:rsid w:val="00B95533"/>
    <w:rsid w:val="00B956CC"/>
    <w:rsid w:val="00B95DA4"/>
    <w:rsid w:val="00B964DA"/>
    <w:rsid w:val="00B9658E"/>
    <w:rsid w:val="00B96BF8"/>
    <w:rsid w:val="00BA0BB6"/>
    <w:rsid w:val="00BA3647"/>
    <w:rsid w:val="00BA385C"/>
    <w:rsid w:val="00BA4B6C"/>
    <w:rsid w:val="00BA4B86"/>
    <w:rsid w:val="00BA56F1"/>
    <w:rsid w:val="00BA6714"/>
    <w:rsid w:val="00BB0884"/>
    <w:rsid w:val="00BB149F"/>
    <w:rsid w:val="00BB249E"/>
    <w:rsid w:val="00BB2FE4"/>
    <w:rsid w:val="00BB314C"/>
    <w:rsid w:val="00BB3727"/>
    <w:rsid w:val="00BB3A71"/>
    <w:rsid w:val="00BB50A6"/>
    <w:rsid w:val="00BB6C3E"/>
    <w:rsid w:val="00BB6DA4"/>
    <w:rsid w:val="00BB719F"/>
    <w:rsid w:val="00BB748A"/>
    <w:rsid w:val="00BC0145"/>
    <w:rsid w:val="00BC018E"/>
    <w:rsid w:val="00BC06A5"/>
    <w:rsid w:val="00BC1215"/>
    <w:rsid w:val="00BC23E5"/>
    <w:rsid w:val="00BC3A00"/>
    <w:rsid w:val="00BC400A"/>
    <w:rsid w:val="00BC40E2"/>
    <w:rsid w:val="00BC4C0A"/>
    <w:rsid w:val="00BC55CA"/>
    <w:rsid w:val="00BC6427"/>
    <w:rsid w:val="00BC665D"/>
    <w:rsid w:val="00BC6D59"/>
    <w:rsid w:val="00BD021B"/>
    <w:rsid w:val="00BD071B"/>
    <w:rsid w:val="00BD1EE7"/>
    <w:rsid w:val="00BD2C90"/>
    <w:rsid w:val="00BD3501"/>
    <w:rsid w:val="00BD3723"/>
    <w:rsid w:val="00BD3769"/>
    <w:rsid w:val="00BD56E9"/>
    <w:rsid w:val="00BD5B1F"/>
    <w:rsid w:val="00BE05C9"/>
    <w:rsid w:val="00BE1AB0"/>
    <w:rsid w:val="00BE23D3"/>
    <w:rsid w:val="00BE3E6E"/>
    <w:rsid w:val="00BE412B"/>
    <w:rsid w:val="00BE44E3"/>
    <w:rsid w:val="00BE58C8"/>
    <w:rsid w:val="00BE5E33"/>
    <w:rsid w:val="00BE61D6"/>
    <w:rsid w:val="00BE67DD"/>
    <w:rsid w:val="00BE6A28"/>
    <w:rsid w:val="00BE75F6"/>
    <w:rsid w:val="00BE7B43"/>
    <w:rsid w:val="00BE7DAE"/>
    <w:rsid w:val="00BF0195"/>
    <w:rsid w:val="00BF0CF6"/>
    <w:rsid w:val="00BF1414"/>
    <w:rsid w:val="00BF1477"/>
    <w:rsid w:val="00BF2EA4"/>
    <w:rsid w:val="00BF4A87"/>
    <w:rsid w:val="00BF52D2"/>
    <w:rsid w:val="00BF5A7E"/>
    <w:rsid w:val="00BF6443"/>
    <w:rsid w:val="00BF7C5A"/>
    <w:rsid w:val="00C00353"/>
    <w:rsid w:val="00C0070A"/>
    <w:rsid w:val="00C023C4"/>
    <w:rsid w:val="00C02BBC"/>
    <w:rsid w:val="00C0316C"/>
    <w:rsid w:val="00C03745"/>
    <w:rsid w:val="00C040D7"/>
    <w:rsid w:val="00C044F1"/>
    <w:rsid w:val="00C0456D"/>
    <w:rsid w:val="00C04E3E"/>
    <w:rsid w:val="00C05BF9"/>
    <w:rsid w:val="00C0643F"/>
    <w:rsid w:val="00C06B0A"/>
    <w:rsid w:val="00C07700"/>
    <w:rsid w:val="00C07912"/>
    <w:rsid w:val="00C07C2B"/>
    <w:rsid w:val="00C07EAA"/>
    <w:rsid w:val="00C10303"/>
    <w:rsid w:val="00C10791"/>
    <w:rsid w:val="00C10D26"/>
    <w:rsid w:val="00C123BA"/>
    <w:rsid w:val="00C128A8"/>
    <w:rsid w:val="00C12FD0"/>
    <w:rsid w:val="00C1319A"/>
    <w:rsid w:val="00C135EB"/>
    <w:rsid w:val="00C13D91"/>
    <w:rsid w:val="00C144AB"/>
    <w:rsid w:val="00C14992"/>
    <w:rsid w:val="00C14AEB"/>
    <w:rsid w:val="00C153C9"/>
    <w:rsid w:val="00C154A7"/>
    <w:rsid w:val="00C159EE"/>
    <w:rsid w:val="00C15BA2"/>
    <w:rsid w:val="00C15F34"/>
    <w:rsid w:val="00C1610D"/>
    <w:rsid w:val="00C17AD6"/>
    <w:rsid w:val="00C2044D"/>
    <w:rsid w:val="00C20C29"/>
    <w:rsid w:val="00C21465"/>
    <w:rsid w:val="00C21684"/>
    <w:rsid w:val="00C224DC"/>
    <w:rsid w:val="00C22AF8"/>
    <w:rsid w:val="00C22F94"/>
    <w:rsid w:val="00C236ED"/>
    <w:rsid w:val="00C24155"/>
    <w:rsid w:val="00C24395"/>
    <w:rsid w:val="00C2692A"/>
    <w:rsid w:val="00C27E41"/>
    <w:rsid w:val="00C30094"/>
    <w:rsid w:val="00C30FF6"/>
    <w:rsid w:val="00C31323"/>
    <w:rsid w:val="00C3186B"/>
    <w:rsid w:val="00C31A90"/>
    <w:rsid w:val="00C324D0"/>
    <w:rsid w:val="00C32AA2"/>
    <w:rsid w:val="00C33E12"/>
    <w:rsid w:val="00C33ED2"/>
    <w:rsid w:val="00C34A1F"/>
    <w:rsid w:val="00C34B71"/>
    <w:rsid w:val="00C35A73"/>
    <w:rsid w:val="00C35E9C"/>
    <w:rsid w:val="00C361CD"/>
    <w:rsid w:val="00C3630C"/>
    <w:rsid w:val="00C37CEA"/>
    <w:rsid w:val="00C420C2"/>
    <w:rsid w:val="00C42890"/>
    <w:rsid w:val="00C42EEA"/>
    <w:rsid w:val="00C436D0"/>
    <w:rsid w:val="00C43B2A"/>
    <w:rsid w:val="00C43D87"/>
    <w:rsid w:val="00C45EB2"/>
    <w:rsid w:val="00C46A1C"/>
    <w:rsid w:val="00C50732"/>
    <w:rsid w:val="00C5077A"/>
    <w:rsid w:val="00C50967"/>
    <w:rsid w:val="00C50C6E"/>
    <w:rsid w:val="00C50EEE"/>
    <w:rsid w:val="00C517B2"/>
    <w:rsid w:val="00C51EBE"/>
    <w:rsid w:val="00C520BB"/>
    <w:rsid w:val="00C5251D"/>
    <w:rsid w:val="00C52962"/>
    <w:rsid w:val="00C53864"/>
    <w:rsid w:val="00C539EF"/>
    <w:rsid w:val="00C54ACD"/>
    <w:rsid w:val="00C56164"/>
    <w:rsid w:val="00C5708E"/>
    <w:rsid w:val="00C57C1F"/>
    <w:rsid w:val="00C602C4"/>
    <w:rsid w:val="00C60FC5"/>
    <w:rsid w:val="00C623E6"/>
    <w:rsid w:val="00C627CA"/>
    <w:rsid w:val="00C642E6"/>
    <w:rsid w:val="00C655C6"/>
    <w:rsid w:val="00C655E6"/>
    <w:rsid w:val="00C66089"/>
    <w:rsid w:val="00C672FB"/>
    <w:rsid w:val="00C70FCB"/>
    <w:rsid w:val="00C723DD"/>
    <w:rsid w:val="00C73781"/>
    <w:rsid w:val="00C7415A"/>
    <w:rsid w:val="00C743A2"/>
    <w:rsid w:val="00C74FA4"/>
    <w:rsid w:val="00C7587B"/>
    <w:rsid w:val="00C75FB3"/>
    <w:rsid w:val="00C7665E"/>
    <w:rsid w:val="00C76A49"/>
    <w:rsid w:val="00C76AC4"/>
    <w:rsid w:val="00C77352"/>
    <w:rsid w:val="00C7763B"/>
    <w:rsid w:val="00C77D49"/>
    <w:rsid w:val="00C80B19"/>
    <w:rsid w:val="00C80D2C"/>
    <w:rsid w:val="00C80E80"/>
    <w:rsid w:val="00C815C3"/>
    <w:rsid w:val="00C81BB1"/>
    <w:rsid w:val="00C81ED6"/>
    <w:rsid w:val="00C86CEE"/>
    <w:rsid w:val="00C87575"/>
    <w:rsid w:val="00C87B98"/>
    <w:rsid w:val="00C87FEF"/>
    <w:rsid w:val="00C90098"/>
    <w:rsid w:val="00C9026F"/>
    <w:rsid w:val="00C9063F"/>
    <w:rsid w:val="00C906BD"/>
    <w:rsid w:val="00C90B9D"/>
    <w:rsid w:val="00C91B7E"/>
    <w:rsid w:val="00C923BF"/>
    <w:rsid w:val="00C93678"/>
    <w:rsid w:val="00C9393F"/>
    <w:rsid w:val="00C940D1"/>
    <w:rsid w:val="00C94282"/>
    <w:rsid w:val="00C944A8"/>
    <w:rsid w:val="00C94562"/>
    <w:rsid w:val="00C94D4A"/>
    <w:rsid w:val="00C9500B"/>
    <w:rsid w:val="00C95C98"/>
    <w:rsid w:val="00C9655E"/>
    <w:rsid w:val="00CA00C2"/>
    <w:rsid w:val="00CA184B"/>
    <w:rsid w:val="00CA199B"/>
    <w:rsid w:val="00CA1C33"/>
    <w:rsid w:val="00CA212E"/>
    <w:rsid w:val="00CA298C"/>
    <w:rsid w:val="00CA31AA"/>
    <w:rsid w:val="00CA39DE"/>
    <w:rsid w:val="00CA70EB"/>
    <w:rsid w:val="00CA755C"/>
    <w:rsid w:val="00CA7576"/>
    <w:rsid w:val="00CA7C80"/>
    <w:rsid w:val="00CB0490"/>
    <w:rsid w:val="00CB2820"/>
    <w:rsid w:val="00CB2B13"/>
    <w:rsid w:val="00CB2DDD"/>
    <w:rsid w:val="00CB7296"/>
    <w:rsid w:val="00CB7344"/>
    <w:rsid w:val="00CB75AC"/>
    <w:rsid w:val="00CB75DA"/>
    <w:rsid w:val="00CB7B7A"/>
    <w:rsid w:val="00CB7CD9"/>
    <w:rsid w:val="00CC03C0"/>
    <w:rsid w:val="00CC04A7"/>
    <w:rsid w:val="00CC05C2"/>
    <w:rsid w:val="00CC0A6A"/>
    <w:rsid w:val="00CC17BF"/>
    <w:rsid w:val="00CC1C24"/>
    <w:rsid w:val="00CC1DF8"/>
    <w:rsid w:val="00CC21DA"/>
    <w:rsid w:val="00CC2CDC"/>
    <w:rsid w:val="00CC2FF0"/>
    <w:rsid w:val="00CC309A"/>
    <w:rsid w:val="00CC36FB"/>
    <w:rsid w:val="00CC3747"/>
    <w:rsid w:val="00CC3D5C"/>
    <w:rsid w:val="00CC46D7"/>
    <w:rsid w:val="00CC51C9"/>
    <w:rsid w:val="00CC5622"/>
    <w:rsid w:val="00CC66B5"/>
    <w:rsid w:val="00CC77B8"/>
    <w:rsid w:val="00CC7BBC"/>
    <w:rsid w:val="00CD1589"/>
    <w:rsid w:val="00CD1694"/>
    <w:rsid w:val="00CD1D25"/>
    <w:rsid w:val="00CD2ECC"/>
    <w:rsid w:val="00CD2EFF"/>
    <w:rsid w:val="00CD3569"/>
    <w:rsid w:val="00CD3D8E"/>
    <w:rsid w:val="00CD3FEB"/>
    <w:rsid w:val="00CD4A50"/>
    <w:rsid w:val="00CD4B3A"/>
    <w:rsid w:val="00CD4E7C"/>
    <w:rsid w:val="00CD5EA5"/>
    <w:rsid w:val="00CD6151"/>
    <w:rsid w:val="00CD61D9"/>
    <w:rsid w:val="00CD6998"/>
    <w:rsid w:val="00CD6AE2"/>
    <w:rsid w:val="00CD6CD0"/>
    <w:rsid w:val="00CD6E88"/>
    <w:rsid w:val="00CD704D"/>
    <w:rsid w:val="00CD75DD"/>
    <w:rsid w:val="00CD7670"/>
    <w:rsid w:val="00CD7C46"/>
    <w:rsid w:val="00CE0EB7"/>
    <w:rsid w:val="00CE211D"/>
    <w:rsid w:val="00CE2D27"/>
    <w:rsid w:val="00CE2E35"/>
    <w:rsid w:val="00CE3283"/>
    <w:rsid w:val="00CE3AB1"/>
    <w:rsid w:val="00CE49E2"/>
    <w:rsid w:val="00CE54F5"/>
    <w:rsid w:val="00CE6C65"/>
    <w:rsid w:val="00CE7EAC"/>
    <w:rsid w:val="00CF1D8A"/>
    <w:rsid w:val="00CF3DBE"/>
    <w:rsid w:val="00CF5449"/>
    <w:rsid w:val="00CF586C"/>
    <w:rsid w:val="00CF60E9"/>
    <w:rsid w:val="00CF60FA"/>
    <w:rsid w:val="00CF7CE2"/>
    <w:rsid w:val="00CF7D13"/>
    <w:rsid w:val="00D001E0"/>
    <w:rsid w:val="00D014FD"/>
    <w:rsid w:val="00D015EC"/>
    <w:rsid w:val="00D0261E"/>
    <w:rsid w:val="00D02EEB"/>
    <w:rsid w:val="00D0348E"/>
    <w:rsid w:val="00D03CAE"/>
    <w:rsid w:val="00D04F78"/>
    <w:rsid w:val="00D04FA2"/>
    <w:rsid w:val="00D05624"/>
    <w:rsid w:val="00D05F68"/>
    <w:rsid w:val="00D06F68"/>
    <w:rsid w:val="00D0739A"/>
    <w:rsid w:val="00D10482"/>
    <w:rsid w:val="00D11D75"/>
    <w:rsid w:val="00D11EB8"/>
    <w:rsid w:val="00D1234F"/>
    <w:rsid w:val="00D128ED"/>
    <w:rsid w:val="00D12ABA"/>
    <w:rsid w:val="00D139FA"/>
    <w:rsid w:val="00D142F3"/>
    <w:rsid w:val="00D14569"/>
    <w:rsid w:val="00D15A5A"/>
    <w:rsid w:val="00D16B30"/>
    <w:rsid w:val="00D17168"/>
    <w:rsid w:val="00D17504"/>
    <w:rsid w:val="00D17EBC"/>
    <w:rsid w:val="00D2049A"/>
    <w:rsid w:val="00D221AB"/>
    <w:rsid w:val="00D2220F"/>
    <w:rsid w:val="00D22EF3"/>
    <w:rsid w:val="00D23672"/>
    <w:rsid w:val="00D2403B"/>
    <w:rsid w:val="00D24426"/>
    <w:rsid w:val="00D257BB"/>
    <w:rsid w:val="00D308C7"/>
    <w:rsid w:val="00D30F4C"/>
    <w:rsid w:val="00D31749"/>
    <w:rsid w:val="00D31FBC"/>
    <w:rsid w:val="00D32061"/>
    <w:rsid w:val="00D32D12"/>
    <w:rsid w:val="00D34CD1"/>
    <w:rsid w:val="00D35227"/>
    <w:rsid w:val="00D35AED"/>
    <w:rsid w:val="00D37005"/>
    <w:rsid w:val="00D37A8A"/>
    <w:rsid w:val="00D40697"/>
    <w:rsid w:val="00D418A5"/>
    <w:rsid w:val="00D42778"/>
    <w:rsid w:val="00D430DD"/>
    <w:rsid w:val="00D431DB"/>
    <w:rsid w:val="00D4348D"/>
    <w:rsid w:val="00D440B6"/>
    <w:rsid w:val="00D44848"/>
    <w:rsid w:val="00D44864"/>
    <w:rsid w:val="00D4495F"/>
    <w:rsid w:val="00D45155"/>
    <w:rsid w:val="00D4525E"/>
    <w:rsid w:val="00D469FF"/>
    <w:rsid w:val="00D46C4A"/>
    <w:rsid w:val="00D47506"/>
    <w:rsid w:val="00D50651"/>
    <w:rsid w:val="00D51C07"/>
    <w:rsid w:val="00D51F70"/>
    <w:rsid w:val="00D52453"/>
    <w:rsid w:val="00D5268C"/>
    <w:rsid w:val="00D5275A"/>
    <w:rsid w:val="00D53A98"/>
    <w:rsid w:val="00D55B64"/>
    <w:rsid w:val="00D56070"/>
    <w:rsid w:val="00D56ED1"/>
    <w:rsid w:val="00D56F27"/>
    <w:rsid w:val="00D608ED"/>
    <w:rsid w:val="00D61809"/>
    <w:rsid w:val="00D61883"/>
    <w:rsid w:val="00D622AF"/>
    <w:rsid w:val="00D62AB2"/>
    <w:rsid w:val="00D62ED3"/>
    <w:rsid w:val="00D63478"/>
    <w:rsid w:val="00D65EA7"/>
    <w:rsid w:val="00D660B1"/>
    <w:rsid w:val="00D66441"/>
    <w:rsid w:val="00D70B57"/>
    <w:rsid w:val="00D71571"/>
    <w:rsid w:val="00D72052"/>
    <w:rsid w:val="00D72072"/>
    <w:rsid w:val="00D72B31"/>
    <w:rsid w:val="00D72C57"/>
    <w:rsid w:val="00D730D7"/>
    <w:rsid w:val="00D733EC"/>
    <w:rsid w:val="00D7362E"/>
    <w:rsid w:val="00D7372C"/>
    <w:rsid w:val="00D737E8"/>
    <w:rsid w:val="00D74CD7"/>
    <w:rsid w:val="00D75657"/>
    <w:rsid w:val="00D75D52"/>
    <w:rsid w:val="00D76B0D"/>
    <w:rsid w:val="00D77696"/>
    <w:rsid w:val="00D77DBF"/>
    <w:rsid w:val="00D807C5"/>
    <w:rsid w:val="00D82414"/>
    <w:rsid w:val="00D833B7"/>
    <w:rsid w:val="00D83862"/>
    <w:rsid w:val="00D8502E"/>
    <w:rsid w:val="00D85EDB"/>
    <w:rsid w:val="00D865E6"/>
    <w:rsid w:val="00D879DD"/>
    <w:rsid w:val="00D9018E"/>
    <w:rsid w:val="00D9057D"/>
    <w:rsid w:val="00D90E0D"/>
    <w:rsid w:val="00D90E1A"/>
    <w:rsid w:val="00D914A5"/>
    <w:rsid w:val="00D9159B"/>
    <w:rsid w:val="00D919E7"/>
    <w:rsid w:val="00D91DD8"/>
    <w:rsid w:val="00D922E2"/>
    <w:rsid w:val="00D925E0"/>
    <w:rsid w:val="00D930D5"/>
    <w:rsid w:val="00D9370C"/>
    <w:rsid w:val="00D9486F"/>
    <w:rsid w:val="00D94A7A"/>
    <w:rsid w:val="00D94ADF"/>
    <w:rsid w:val="00D9562B"/>
    <w:rsid w:val="00D960EC"/>
    <w:rsid w:val="00D9630C"/>
    <w:rsid w:val="00D96413"/>
    <w:rsid w:val="00D96804"/>
    <w:rsid w:val="00D969D1"/>
    <w:rsid w:val="00D971A0"/>
    <w:rsid w:val="00DA01CF"/>
    <w:rsid w:val="00DA11DC"/>
    <w:rsid w:val="00DA2671"/>
    <w:rsid w:val="00DA3601"/>
    <w:rsid w:val="00DA378D"/>
    <w:rsid w:val="00DA46F3"/>
    <w:rsid w:val="00DA4BDE"/>
    <w:rsid w:val="00DA54C6"/>
    <w:rsid w:val="00DA6834"/>
    <w:rsid w:val="00DA7216"/>
    <w:rsid w:val="00DA7482"/>
    <w:rsid w:val="00DB0029"/>
    <w:rsid w:val="00DB0A8C"/>
    <w:rsid w:val="00DB2802"/>
    <w:rsid w:val="00DB2A2C"/>
    <w:rsid w:val="00DB3596"/>
    <w:rsid w:val="00DB361E"/>
    <w:rsid w:val="00DB3A01"/>
    <w:rsid w:val="00DB3BAC"/>
    <w:rsid w:val="00DB4E3D"/>
    <w:rsid w:val="00DB61D6"/>
    <w:rsid w:val="00DB6EA4"/>
    <w:rsid w:val="00DB771D"/>
    <w:rsid w:val="00DB79B4"/>
    <w:rsid w:val="00DB7A95"/>
    <w:rsid w:val="00DC0C16"/>
    <w:rsid w:val="00DC0D2A"/>
    <w:rsid w:val="00DC13E8"/>
    <w:rsid w:val="00DC15C0"/>
    <w:rsid w:val="00DC1724"/>
    <w:rsid w:val="00DC1FC5"/>
    <w:rsid w:val="00DC241C"/>
    <w:rsid w:val="00DC38C1"/>
    <w:rsid w:val="00DC4B54"/>
    <w:rsid w:val="00DC5745"/>
    <w:rsid w:val="00DC6643"/>
    <w:rsid w:val="00DC66E1"/>
    <w:rsid w:val="00DC6F71"/>
    <w:rsid w:val="00DC7141"/>
    <w:rsid w:val="00DD0226"/>
    <w:rsid w:val="00DD02AA"/>
    <w:rsid w:val="00DD159A"/>
    <w:rsid w:val="00DD1DFC"/>
    <w:rsid w:val="00DD3227"/>
    <w:rsid w:val="00DD3740"/>
    <w:rsid w:val="00DD51AD"/>
    <w:rsid w:val="00DD5800"/>
    <w:rsid w:val="00DD7BBD"/>
    <w:rsid w:val="00DE0621"/>
    <w:rsid w:val="00DE2D26"/>
    <w:rsid w:val="00DE39FB"/>
    <w:rsid w:val="00DE3AC9"/>
    <w:rsid w:val="00DE4611"/>
    <w:rsid w:val="00DE5165"/>
    <w:rsid w:val="00DE553E"/>
    <w:rsid w:val="00DE60C2"/>
    <w:rsid w:val="00DE70E9"/>
    <w:rsid w:val="00DF012E"/>
    <w:rsid w:val="00DF01E5"/>
    <w:rsid w:val="00DF1178"/>
    <w:rsid w:val="00DF1D9D"/>
    <w:rsid w:val="00DF220E"/>
    <w:rsid w:val="00DF2880"/>
    <w:rsid w:val="00DF3235"/>
    <w:rsid w:val="00DF34A8"/>
    <w:rsid w:val="00DF3ABF"/>
    <w:rsid w:val="00DF3B4A"/>
    <w:rsid w:val="00DF3E3A"/>
    <w:rsid w:val="00DF5C1D"/>
    <w:rsid w:val="00DF605F"/>
    <w:rsid w:val="00DF69A6"/>
    <w:rsid w:val="00DF74F0"/>
    <w:rsid w:val="00E00BC3"/>
    <w:rsid w:val="00E00EA2"/>
    <w:rsid w:val="00E01CFF"/>
    <w:rsid w:val="00E0394F"/>
    <w:rsid w:val="00E042B5"/>
    <w:rsid w:val="00E05192"/>
    <w:rsid w:val="00E051FC"/>
    <w:rsid w:val="00E06594"/>
    <w:rsid w:val="00E06A79"/>
    <w:rsid w:val="00E07D68"/>
    <w:rsid w:val="00E10758"/>
    <w:rsid w:val="00E10978"/>
    <w:rsid w:val="00E10A8C"/>
    <w:rsid w:val="00E111D2"/>
    <w:rsid w:val="00E11C2D"/>
    <w:rsid w:val="00E122DF"/>
    <w:rsid w:val="00E128F8"/>
    <w:rsid w:val="00E12E2F"/>
    <w:rsid w:val="00E1377A"/>
    <w:rsid w:val="00E138EB"/>
    <w:rsid w:val="00E14A5F"/>
    <w:rsid w:val="00E1534C"/>
    <w:rsid w:val="00E15CC9"/>
    <w:rsid w:val="00E16213"/>
    <w:rsid w:val="00E1649E"/>
    <w:rsid w:val="00E17C23"/>
    <w:rsid w:val="00E20FEC"/>
    <w:rsid w:val="00E216E0"/>
    <w:rsid w:val="00E22895"/>
    <w:rsid w:val="00E23330"/>
    <w:rsid w:val="00E237AA"/>
    <w:rsid w:val="00E24206"/>
    <w:rsid w:val="00E25237"/>
    <w:rsid w:val="00E26866"/>
    <w:rsid w:val="00E3071E"/>
    <w:rsid w:val="00E31050"/>
    <w:rsid w:val="00E322A7"/>
    <w:rsid w:val="00E3319A"/>
    <w:rsid w:val="00E34518"/>
    <w:rsid w:val="00E3541D"/>
    <w:rsid w:val="00E35B82"/>
    <w:rsid w:val="00E35F03"/>
    <w:rsid w:val="00E3717B"/>
    <w:rsid w:val="00E40D84"/>
    <w:rsid w:val="00E4116E"/>
    <w:rsid w:val="00E41EE9"/>
    <w:rsid w:val="00E42033"/>
    <w:rsid w:val="00E4260A"/>
    <w:rsid w:val="00E42BBF"/>
    <w:rsid w:val="00E44F98"/>
    <w:rsid w:val="00E4700C"/>
    <w:rsid w:val="00E47992"/>
    <w:rsid w:val="00E479F3"/>
    <w:rsid w:val="00E51900"/>
    <w:rsid w:val="00E519DF"/>
    <w:rsid w:val="00E51C36"/>
    <w:rsid w:val="00E5274E"/>
    <w:rsid w:val="00E53943"/>
    <w:rsid w:val="00E53CF2"/>
    <w:rsid w:val="00E543FC"/>
    <w:rsid w:val="00E54447"/>
    <w:rsid w:val="00E546E5"/>
    <w:rsid w:val="00E547A8"/>
    <w:rsid w:val="00E55312"/>
    <w:rsid w:val="00E553B0"/>
    <w:rsid w:val="00E55E29"/>
    <w:rsid w:val="00E56165"/>
    <w:rsid w:val="00E56B95"/>
    <w:rsid w:val="00E574D4"/>
    <w:rsid w:val="00E57607"/>
    <w:rsid w:val="00E60F1B"/>
    <w:rsid w:val="00E6149D"/>
    <w:rsid w:val="00E61B20"/>
    <w:rsid w:val="00E62C54"/>
    <w:rsid w:val="00E63161"/>
    <w:rsid w:val="00E6393B"/>
    <w:rsid w:val="00E6459C"/>
    <w:rsid w:val="00E65688"/>
    <w:rsid w:val="00E65A78"/>
    <w:rsid w:val="00E65B13"/>
    <w:rsid w:val="00E663E3"/>
    <w:rsid w:val="00E672C0"/>
    <w:rsid w:val="00E67322"/>
    <w:rsid w:val="00E67C43"/>
    <w:rsid w:val="00E70A29"/>
    <w:rsid w:val="00E72E55"/>
    <w:rsid w:val="00E734B8"/>
    <w:rsid w:val="00E73E0B"/>
    <w:rsid w:val="00E73EAB"/>
    <w:rsid w:val="00E745C9"/>
    <w:rsid w:val="00E76350"/>
    <w:rsid w:val="00E7649F"/>
    <w:rsid w:val="00E764EB"/>
    <w:rsid w:val="00E76EF4"/>
    <w:rsid w:val="00E77E81"/>
    <w:rsid w:val="00E80490"/>
    <w:rsid w:val="00E8339E"/>
    <w:rsid w:val="00E83FE8"/>
    <w:rsid w:val="00E846F7"/>
    <w:rsid w:val="00E84D7E"/>
    <w:rsid w:val="00E850AE"/>
    <w:rsid w:val="00E85463"/>
    <w:rsid w:val="00E85CA2"/>
    <w:rsid w:val="00E8611E"/>
    <w:rsid w:val="00E86484"/>
    <w:rsid w:val="00E9040A"/>
    <w:rsid w:val="00E911F0"/>
    <w:rsid w:val="00E94322"/>
    <w:rsid w:val="00E96332"/>
    <w:rsid w:val="00E9668A"/>
    <w:rsid w:val="00E9690D"/>
    <w:rsid w:val="00E96FA4"/>
    <w:rsid w:val="00E9743B"/>
    <w:rsid w:val="00E97D9C"/>
    <w:rsid w:val="00EA02BD"/>
    <w:rsid w:val="00EA0426"/>
    <w:rsid w:val="00EA0D20"/>
    <w:rsid w:val="00EA1287"/>
    <w:rsid w:val="00EA208C"/>
    <w:rsid w:val="00EA3023"/>
    <w:rsid w:val="00EA4580"/>
    <w:rsid w:val="00EA4D13"/>
    <w:rsid w:val="00EA54B8"/>
    <w:rsid w:val="00EA5EC3"/>
    <w:rsid w:val="00EA69E0"/>
    <w:rsid w:val="00EA6B09"/>
    <w:rsid w:val="00EA7D51"/>
    <w:rsid w:val="00EB12C7"/>
    <w:rsid w:val="00EB1F0C"/>
    <w:rsid w:val="00EB2243"/>
    <w:rsid w:val="00EB224E"/>
    <w:rsid w:val="00EB2888"/>
    <w:rsid w:val="00EB2960"/>
    <w:rsid w:val="00EB2969"/>
    <w:rsid w:val="00EB2A29"/>
    <w:rsid w:val="00EB32DA"/>
    <w:rsid w:val="00EB384B"/>
    <w:rsid w:val="00EB408C"/>
    <w:rsid w:val="00EB4B26"/>
    <w:rsid w:val="00EB5658"/>
    <w:rsid w:val="00EB5E6C"/>
    <w:rsid w:val="00EB657B"/>
    <w:rsid w:val="00EB6775"/>
    <w:rsid w:val="00EB746D"/>
    <w:rsid w:val="00EC209B"/>
    <w:rsid w:val="00EC20BB"/>
    <w:rsid w:val="00EC2324"/>
    <w:rsid w:val="00EC296D"/>
    <w:rsid w:val="00EC2BA0"/>
    <w:rsid w:val="00EC4D7C"/>
    <w:rsid w:val="00EC4E6E"/>
    <w:rsid w:val="00EC54E0"/>
    <w:rsid w:val="00EC554E"/>
    <w:rsid w:val="00EC5F98"/>
    <w:rsid w:val="00EC68F4"/>
    <w:rsid w:val="00EC7A58"/>
    <w:rsid w:val="00ED1310"/>
    <w:rsid w:val="00ED25E5"/>
    <w:rsid w:val="00ED297F"/>
    <w:rsid w:val="00ED3D34"/>
    <w:rsid w:val="00ED4872"/>
    <w:rsid w:val="00ED7BD4"/>
    <w:rsid w:val="00EE0471"/>
    <w:rsid w:val="00EE2E84"/>
    <w:rsid w:val="00EE3B00"/>
    <w:rsid w:val="00EE40E2"/>
    <w:rsid w:val="00EE41AA"/>
    <w:rsid w:val="00EE4213"/>
    <w:rsid w:val="00EE63B3"/>
    <w:rsid w:val="00EE6925"/>
    <w:rsid w:val="00EE744C"/>
    <w:rsid w:val="00EE7DA8"/>
    <w:rsid w:val="00EF0603"/>
    <w:rsid w:val="00EF0EEC"/>
    <w:rsid w:val="00EF229B"/>
    <w:rsid w:val="00EF22B4"/>
    <w:rsid w:val="00EF2708"/>
    <w:rsid w:val="00EF2FA7"/>
    <w:rsid w:val="00EF34E3"/>
    <w:rsid w:val="00EF47F4"/>
    <w:rsid w:val="00EF4B10"/>
    <w:rsid w:val="00EF64D5"/>
    <w:rsid w:val="00EF64E3"/>
    <w:rsid w:val="00EF72B9"/>
    <w:rsid w:val="00EF751E"/>
    <w:rsid w:val="00EF7CC1"/>
    <w:rsid w:val="00EF7F35"/>
    <w:rsid w:val="00F00447"/>
    <w:rsid w:val="00F024D4"/>
    <w:rsid w:val="00F02A23"/>
    <w:rsid w:val="00F02CAE"/>
    <w:rsid w:val="00F04C9C"/>
    <w:rsid w:val="00F05A59"/>
    <w:rsid w:val="00F060C4"/>
    <w:rsid w:val="00F06228"/>
    <w:rsid w:val="00F06516"/>
    <w:rsid w:val="00F06B71"/>
    <w:rsid w:val="00F0725C"/>
    <w:rsid w:val="00F0768D"/>
    <w:rsid w:val="00F078DE"/>
    <w:rsid w:val="00F07A85"/>
    <w:rsid w:val="00F10629"/>
    <w:rsid w:val="00F107E9"/>
    <w:rsid w:val="00F107EF"/>
    <w:rsid w:val="00F10C3E"/>
    <w:rsid w:val="00F11503"/>
    <w:rsid w:val="00F115ED"/>
    <w:rsid w:val="00F122F5"/>
    <w:rsid w:val="00F13549"/>
    <w:rsid w:val="00F147A8"/>
    <w:rsid w:val="00F147C7"/>
    <w:rsid w:val="00F14AD0"/>
    <w:rsid w:val="00F14BA9"/>
    <w:rsid w:val="00F15357"/>
    <w:rsid w:val="00F15B64"/>
    <w:rsid w:val="00F16681"/>
    <w:rsid w:val="00F16AB7"/>
    <w:rsid w:val="00F20B53"/>
    <w:rsid w:val="00F20F39"/>
    <w:rsid w:val="00F210EE"/>
    <w:rsid w:val="00F21411"/>
    <w:rsid w:val="00F21CAA"/>
    <w:rsid w:val="00F22245"/>
    <w:rsid w:val="00F22A28"/>
    <w:rsid w:val="00F22D8E"/>
    <w:rsid w:val="00F2312E"/>
    <w:rsid w:val="00F24E47"/>
    <w:rsid w:val="00F27611"/>
    <w:rsid w:val="00F3116C"/>
    <w:rsid w:val="00F31F3F"/>
    <w:rsid w:val="00F3380D"/>
    <w:rsid w:val="00F348F6"/>
    <w:rsid w:val="00F359EE"/>
    <w:rsid w:val="00F3776B"/>
    <w:rsid w:val="00F40CB4"/>
    <w:rsid w:val="00F41391"/>
    <w:rsid w:val="00F41861"/>
    <w:rsid w:val="00F41BEF"/>
    <w:rsid w:val="00F42333"/>
    <w:rsid w:val="00F423D4"/>
    <w:rsid w:val="00F431B0"/>
    <w:rsid w:val="00F431B5"/>
    <w:rsid w:val="00F44B35"/>
    <w:rsid w:val="00F4500B"/>
    <w:rsid w:val="00F451C3"/>
    <w:rsid w:val="00F459C4"/>
    <w:rsid w:val="00F45EF0"/>
    <w:rsid w:val="00F464D5"/>
    <w:rsid w:val="00F46596"/>
    <w:rsid w:val="00F47335"/>
    <w:rsid w:val="00F474CA"/>
    <w:rsid w:val="00F5059C"/>
    <w:rsid w:val="00F50717"/>
    <w:rsid w:val="00F50C5D"/>
    <w:rsid w:val="00F511FC"/>
    <w:rsid w:val="00F51F8F"/>
    <w:rsid w:val="00F524DD"/>
    <w:rsid w:val="00F5254B"/>
    <w:rsid w:val="00F52B71"/>
    <w:rsid w:val="00F52E25"/>
    <w:rsid w:val="00F52EAD"/>
    <w:rsid w:val="00F53997"/>
    <w:rsid w:val="00F54337"/>
    <w:rsid w:val="00F54BF2"/>
    <w:rsid w:val="00F54C64"/>
    <w:rsid w:val="00F551AF"/>
    <w:rsid w:val="00F572F8"/>
    <w:rsid w:val="00F60503"/>
    <w:rsid w:val="00F60583"/>
    <w:rsid w:val="00F6101B"/>
    <w:rsid w:val="00F62098"/>
    <w:rsid w:val="00F62F0E"/>
    <w:rsid w:val="00F63CB1"/>
    <w:rsid w:val="00F64508"/>
    <w:rsid w:val="00F64F03"/>
    <w:rsid w:val="00F65A32"/>
    <w:rsid w:val="00F65A73"/>
    <w:rsid w:val="00F65EBA"/>
    <w:rsid w:val="00F66833"/>
    <w:rsid w:val="00F66DD4"/>
    <w:rsid w:val="00F67D7F"/>
    <w:rsid w:val="00F700D7"/>
    <w:rsid w:val="00F70487"/>
    <w:rsid w:val="00F70749"/>
    <w:rsid w:val="00F70C54"/>
    <w:rsid w:val="00F71BC2"/>
    <w:rsid w:val="00F72447"/>
    <w:rsid w:val="00F726BF"/>
    <w:rsid w:val="00F72D3B"/>
    <w:rsid w:val="00F73B41"/>
    <w:rsid w:val="00F74812"/>
    <w:rsid w:val="00F74915"/>
    <w:rsid w:val="00F74A9C"/>
    <w:rsid w:val="00F74F6A"/>
    <w:rsid w:val="00F75224"/>
    <w:rsid w:val="00F75918"/>
    <w:rsid w:val="00F75F5C"/>
    <w:rsid w:val="00F76587"/>
    <w:rsid w:val="00F77321"/>
    <w:rsid w:val="00F80997"/>
    <w:rsid w:val="00F82044"/>
    <w:rsid w:val="00F827CE"/>
    <w:rsid w:val="00F829ED"/>
    <w:rsid w:val="00F83D7F"/>
    <w:rsid w:val="00F849C4"/>
    <w:rsid w:val="00F850D1"/>
    <w:rsid w:val="00F85941"/>
    <w:rsid w:val="00F85B01"/>
    <w:rsid w:val="00F85E50"/>
    <w:rsid w:val="00F86170"/>
    <w:rsid w:val="00F86B9F"/>
    <w:rsid w:val="00F86E43"/>
    <w:rsid w:val="00F872C7"/>
    <w:rsid w:val="00F875A7"/>
    <w:rsid w:val="00F87D1D"/>
    <w:rsid w:val="00F91568"/>
    <w:rsid w:val="00F91612"/>
    <w:rsid w:val="00F91966"/>
    <w:rsid w:val="00F92370"/>
    <w:rsid w:val="00F92D7F"/>
    <w:rsid w:val="00F930F3"/>
    <w:rsid w:val="00F93551"/>
    <w:rsid w:val="00F939E2"/>
    <w:rsid w:val="00F942A0"/>
    <w:rsid w:val="00F942BF"/>
    <w:rsid w:val="00F94439"/>
    <w:rsid w:val="00F94839"/>
    <w:rsid w:val="00F96090"/>
    <w:rsid w:val="00F962EA"/>
    <w:rsid w:val="00F96767"/>
    <w:rsid w:val="00F96D9B"/>
    <w:rsid w:val="00F97E73"/>
    <w:rsid w:val="00FA0080"/>
    <w:rsid w:val="00FA032B"/>
    <w:rsid w:val="00FA1230"/>
    <w:rsid w:val="00FA15F5"/>
    <w:rsid w:val="00FA26E5"/>
    <w:rsid w:val="00FA315F"/>
    <w:rsid w:val="00FA3E71"/>
    <w:rsid w:val="00FA531D"/>
    <w:rsid w:val="00FA66AC"/>
    <w:rsid w:val="00FA7362"/>
    <w:rsid w:val="00FA7EE8"/>
    <w:rsid w:val="00FB0FFC"/>
    <w:rsid w:val="00FB3622"/>
    <w:rsid w:val="00FB40F6"/>
    <w:rsid w:val="00FB45E9"/>
    <w:rsid w:val="00FB5DC3"/>
    <w:rsid w:val="00FB5DC8"/>
    <w:rsid w:val="00FB63A7"/>
    <w:rsid w:val="00FB64EB"/>
    <w:rsid w:val="00FB68CF"/>
    <w:rsid w:val="00FB6E3A"/>
    <w:rsid w:val="00FB755D"/>
    <w:rsid w:val="00FB7B0C"/>
    <w:rsid w:val="00FB7CA4"/>
    <w:rsid w:val="00FC05A7"/>
    <w:rsid w:val="00FC0B2D"/>
    <w:rsid w:val="00FC0F3F"/>
    <w:rsid w:val="00FC1666"/>
    <w:rsid w:val="00FC3CA4"/>
    <w:rsid w:val="00FC3D3D"/>
    <w:rsid w:val="00FC4304"/>
    <w:rsid w:val="00FC52FF"/>
    <w:rsid w:val="00FC5C24"/>
    <w:rsid w:val="00FC6CD7"/>
    <w:rsid w:val="00FC6D4A"/>
    <w:rsid w:val="00FC6FCA"/>
    <w:rsid w:val="00FC6FD6"/>
    <w:rsid w:val="00FC729A"/>
    <w:rsid w:val="00FC791A"/>
    <w:rsid w:val="00FD1012"/>
    <w:rsid w:val="00FD15D5"/>
    <w:rsid w:val="00FD1644"/>
    <w:rsid w:val="00FD1B53"/>
    <w:rsid w:val="00FD1C13"/>
    <w:rsid w:val="00FD213D"/>
    <w:rsid w:val="00FD2650"/>
    <w:rsid w:val="00FD2A8C"/>
    <w:rsid w:val="00FD2ECC"/>
    <w:rsid w:val="00FD3207"/>
    <w:rsid w:val="00FD377C"/>
    <w:rsid w:val="00FD3969"/>
    <w:rsid w:val="00FD3DA0"/>
    <w:rsid w:val="00FD5425"/>
    <w:rsid w:val="00FD55DC"/>
    <w:rsid w:val="00FD57EA"/>
    <w:rsid w:val="00FD5A87"/>
    <w:rsid w:val="00FD5D2B"/>
    <w:rsid w:val="00FD5EE2"/>
    <w:rsid w:val="00FD5F3F"/>
    <w:rsid w:val="00FD642E"/>
    <w:rsid w:val="00FD6994"/>
    <w:rsid w:val="00FD7375"/>
    <w:rsid w:val="00FD784B"/>
    <w:rsid w:val="00FD7B83"/>
    <w:rsid w:val="00FE0AF3"/>
    <w:rsid w:val="00FE223D"/>
    <w:rsid w:val="00FE27EB"/>
    <w:rsid w:val="00FE33B1"/>
    <w:rsid w:val="00FE44DC"/>
    <w:rsid w:val="00FE55DF"/>
    <w:rsid w:val="00FE5A86"/>
    <w:rsid w:val="00FE5B3F"/>
    <w:rsid w:val="00FE6F58"/>
    <w:rsid w:val="00FE74D3"/>
    <w:rsid w:val="00FF08FA"/>
    <w:rsid w:val="00FF0B4E"/>
    <w:rsid w:val="00FF16C4"/>
    <w:rsid w:val="00FF1C74"/>
    <w:rsid w:val="00FF1FAC"/>
    <w:rsid w:val="00FF306E"/>
    <w:rsid w:val="00FF3481"/>
    <w:rsid w:val="00FF5E7D"/>
    <w:rsid w:val="00FF659E"/>
    <w:rsid w:val="00FF6843"/>
    <w:rsid w:val="00FF6BF2"/>
    <w:rsid w:val="00FF70CB"/>
    <w:rsid w:val="00FF74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24239E8A"/>
  <w15:chartTrackingRefBased/>
  <w15:docId w15:val="{1375E2C1-483F-493C-9619-B978DBA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A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sedDateOne xmlns="9DAF9B7D-13E8-41C8-8F99-87AA632D60A4" xsi:nil="true"/>
    <KPMGComments xmlns="9DAF9B7D-13E8-41C8-8F99-87AA632D60A4" xsi:nil="true"/>
    <eAuditReference xmlns="9DAF9B7D-13E8-41C8-8F99-87AA632D60A4" xsi:nil="true"/>
    <ReminderEmailGenerate xmlns="9DAF9B7D-13E8-41C8-8F99-87AA632D60A4" xsi:nil="true"/>
    <PBCName xmlns="9DAF9B7D-13E8-41C8-8F99-87AA632D60A4">Q1 22</PBCName>
    <PBCRequestedBy xmlns="9DAF9B7D-13E8-41C8-8F99-87AA632D60A4" xsi:nil="true"/>
    <ClientReportedDelayOne xmlns="9DAF9B7D-13E8-41C8-8F99-87AA632D60A4" xsi:nil="true"/>
    <ReasonForDelayOne xmlns="9DAF9B7D-13E8-41C8-8F99-87AA632D60A4" xsi:nil="true"/>
    <DocumentUploadedDate xmlns="9DAF9B7D-13E8-41C8-8F99-87AA632D60A4" xsi:nil="true"/>
    <RevisedDateTwo xmlns="9DAF9B7D-13E8-41C8-8F99-87AA632D60A4" xsi:nil="true"/>
    <ClientContact xmlns="9DAF9B7D-13E8-41C8-8F99-87AA632D60A4"/>
    <ClientReportedDelayTwo xmlns="9DAF9B7D-13E8-41C8-8F99-87AA632D60A4" xsi:nil="true"/>
    <ReasonForDelayThree xmlns="9DAF9B7D-13E8-41C8-8F99-87AA632D60A4" xsi:nil="true"/>
    <PBCCompletedOn xmlns="9DAF9B7D-13E8-41C8-8F99-87AA632D60A4" xsi:nil="true"/>
    <Originalduedate xmlns="9DAF9B7D-13E8-41C8-8F99-87AA632D60A4" xsi:nil="true"/>
    <IsRevised xmlns="9DAF9B7D-13E8-41C8-8F99-87AA632D60A4" xsi:nil="true"/>
    <AdditionalDetails xmlns="9DAF9B7D-13E8-41C8-8F99-87AA632D60A4" xsi:nil="true"/>
    <FinalDueDate xmlns="9DAF9B7D-13E8-41C8-8F99-87AA632D60A4" xsi:nil="true"/>
    <ClientComments xmlns="9DAF9B7D-13E8-41C8-8F99-87AA632D60A4" xsi:nil="true"/>
    <PBCID xmlns="9DAF9B7D-13E8-41C8-8F99-87AA632D60A4">16</PBCID>
    <PBCReceivedOn xmlns="9DAF9B7D-13E8-41C8-8F99-87AA632D60A4">2022-05-06T16:00:00+00:00</PBCReceivedOn>
    <ProvidedDate xmlns="9DAF9B7D-13E8-41C8-8F99-87AA632D60A4" xsi:nil="true"/>
    <RevisedDateThree xmlns="9DAF9B7D-13E8-41C8-8F99-87AA632D60A4" xsi:nil="true"/>
    <DetailedDescription xmlns="9DAF9B7D-13E8-41C8-8F99-87AA632D60A4">-</DetailedDescription>
    <FlagAfterTheDueDate xmlns="9DAF9B7D-13E8-41C8-8F99-87AA632D60A4" xsi:nil="true"/>
    <DocumentNames xmlns="9DAF9B7D-13E8-41C8-8F99-87AA632D60A4" xsi:nil="true"/>
    <PBCStatus xmlns="9DAF9B7D-13E8-41C8-8F99-87AA632D60A4" xsi:nil="true"/>
    <StatusChangedToOpen xmlns="9DAF9B7D-13E8-41C8-8F99-87AA632D60A4" xsi:nil="true"/>
    <PBCType xmlns="9DAF9B7D-13E8-41C8-8F99-87AA632D60A4" xsi:nil="true"/>
    <ClientReportedDelayThree xmlns="9DAF9B7D-13E8-41C8-8F99-87AA632D60A4" xsi:nil="true"/>
    <UAuditIsUpdated xmlns="9DAF9B7D-13E8-41C8-8F99-87AA632D60A4">1</UAuditIsUpdated>
    <PBCCategory xmlns="9DAF9B7D-13E8-41C8-8F99-87AA632D60A4">8</PBCCategory>
    <ReasonForDelayTwo xmlns="9DAF9B7D-13E8-41C8-8F99-87AA632D60A4" xsi:nil="true"/>
    <KPMGContact xmlns="9DAF9B7D-13E8-41C8-8F99-87AA632D60A4"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PBCDocument" ma:contentTypeID="0x010100316F22CA15254FD88A9A38B06C35BF8000C5C5E4B86D6639449032100615432560" ma:contentTypeVersion="0" ma:contentTypeDescription="PBCDocument Content Type is used for maintaing PBC documents and uploading client documents." ma:contentTypeScope="" ma:versionID="147cee2880e7e23bad92a9daec78836d">
  <xsd:schema xmlns:xsd="http://www.w3.org/2001/XMLSchema" xmlns:xs="http://www.w3.org/2001/XMLSchema" xmlns:p="http://schemas.microsoft.com/office/2006/metadata/properties" xmlns:ns2="9DAF9B7D-13E8-41C8-8F99-87AA632D60A4" targetNamespace="http://schemas.microsoft.com/office/2006/metadata/properties" ma:root="true" ma:fieldsID="4c0d02bcd6880ea3d104bfd3fd690bab" ns2:_="">
    <xsd:import namespace="9DAF9B7D-13E8-41C8-8F99-87AA632D60A4"/>
    <xsd:element name="properties">
      <xsd:complexType>
        <xsd:sequence>
          <xsd:element name="documentManagement">
            <xsd:complexType>
              <xsd:all>
                <xsd:element ref="ns2:ClientComments" minOccurs="0"/>
                <xsd:element ref="ns2:RevisedDateOne" minOccurs="0"/>
                <xsd:element ref="ns2:RevisedDateTwo" minOccurs="0"/>
                <xsd:element ref="ns2:RevisedDateThree" minOccurs="0"/>
                <xsd:element ref="ns2:ClientReportedDelayOne" minOccurs="0"/>
                <xsd:element ref="ns2:ClientReportedDelayTwo" minOccurs="0"/>
                <xsd:element ref="ns2:ClientReportedDelayThree" minOccurs="0"/>
                <xsd:element ref="ns2:ReasonForDelayOne" minOccurs="0"/>
                <xsd:element ref="ns2:ReasonForDelayTwo" minOccurs="0"/>
                <xsd:element ref="ns2:ReasonForDelayThree" minOccurs="0"/>
                <xsd:element ref="ns2:PBCName"/>
                <xsd:element ref="ns2:PBCID"/>
                <xsd:element ref="ns2:PBCCompletedOn" minOccurs="0"/>
                <xsd:element ref="ns2:PBCReceivedOn" minOccurs="0"/>
                <xsd:element ref="ns2:PBCRequestedBy" minOccurs="0"/>
                <xsd:element ref="ns2:KPMGContact" minOccurs="0"/>
                <xsd:element ref="ns2:KPMGComments" minOccurs="0"/>
                <xsd:element ref="ns2:DocumentNames" minOccurs="0"/>
                <xsd:element ref="ns2:eAuditReference" minOccurs="0"/>
                <xsd:element ref="ns2:IsRevised" minOccurs="0"/>
                <xsd:element ref="ns2:ProvidedDate" minOccurs="0"/>
                <xsd:element ref="ns2:DocumentUploadedDate" minOccurs="0"/>
                <xsd:element ref="ns2:UAuditIsUpdated" minOccurs="0"/>
                <xsd:element ref="ns2:FlagAfterTheDueDate" minOccurs="0"/>
                <xsd:element ref="ns2:StatusChangedToOpen" minOccurs="0"/>
                <xsd:element ref="ns2:ReminderEmailGenerate" minOccurs="0"/>
                <xsd:element ref="ns2:PBCType" minOccurs="0"/>
                <xsd:element ref="ns2:PBCStatus" minOccurs="0"/>
                <xsd:element ref="ns2:ClientContact" minOccurs="0"/>
                <xsd:element ref="ns2:DetailedDescription"/>
                <xsd:element ref="ns2:AdditionalDetails" minOccurs="0"/>
                <xsd:element ref="ns2:FinalDueDate" minOccurs="0"/>
                <xsd:element ref="ns2:Originalduedate" minOccurs="0"/>
                <xsd:element ref="ns2:PBCCategory"/>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F9B7D-13E8-41C8-8F99-87AA632D60A4" elementFormDefault="qualified">
    <xsd:import namespace="http://schemas.microsoft.com/office/2006/documentManagement/types"/>
    <xsd:import namespace="http://schemas.microsoft.com/office/infopath/2007/PartnerControls"/>
    <xsd:element name="ClientComments" ma:index="8" nillable="true" ma:displayName="Client comments" ma:internalName="ClientComments">
      <xsd:simpleType>
        <xsd:restriction base="dms:Note">
          <xsd:maxLength value="255"/>
        </xsd:restriction>
      </xsd:simpleType>
    </xsd:element>
    <xsd:element name="RevisedDateOne" ma:index="9" nillable="true" ma:displayName="Revised date one" ma:internalName="RevisedDateOne">
      <xsd:simpleType>
        <xsd:restriction base="dms:DateTime"/>
      </xsd:simpleType>
    </xsd:element>
    <xsd:element name="RevisedDateTwo" ma:index="10" nillable="true" ma:displayName="Revised date two" ma:internalName="RevisedDateTwo">
      <xsd:simpleType>
        <xsd:restriction base="dms:DateTime"/>
      </xsd:simpleType>
    </xsd:element>
    <xsd:element name="RevisedDateThree" ma:index="11" nillable="true" ma:displayName="Revised date three" ma:internalName="RevisedDateThree">
      <xsd:simpleType>
        <xsd:restriction base="dms:DateTime"/>
      </xsd:simpleType>
    </xsd:element>
    <xsd:element name="ClientReportedDelayOne" ma:index="12" nillable="true" ma:displayName="Client reported delay one" ma:internalName="ClientReportedDelayOne">
      <xsd:simpleType>
        <xsd:restriction base="dms:Text"/>
      </xsd:simpleType>
    </xsd:element>
    <xsd:element name="ClientReportedDelayTwo" ma:index="13" nillable="true" ma:displayName="Client reported delay two" ma:internalName="ClientReportedDelayTwo">
      <xsd:simpleType>
        <xsd:restriction base="dms:Text"/>
      </xsd:simpleType>
    </xsd:element>
    <xsd:element name="ClientReportedDelayThree" ma:index="14" nillable="true" ma:displayName="Client reported delay three" ma:internalName="ClientReportedDelayThree">
      <xsd:simpleType>
        <xsd:restriction base="dms:Text"/>
      </xsd:simpleType>
    </xsd:element>
    <xsd:element name="ReasonForDelayOne" ma:index="15" nillable="true" ma:displayName="Reason for delay one" ma:internalName="ReasonForDelayOne">
      <xsd:simpleType>
        <xsd:restriction base="dms:Note">
          <xsd:maxLength value="255"/>
        </xsd:restriction>
      </xsd:simpleType>
    </xsd:element>
    <xsd:element name="ReasonForDelayTwo" ma:index="16" nillable="true" ma:displayName="Reason for delay two" ma:internalName="ReasonForDelayTwo">
      <xsd:simpleType>
        <xsd:restriction base="dms:Note">
          <xsd:maxLength value="255"/>
        </xsd:restriction>
      </xsd:simpleType>
    </xsd:element>
    <xsd:element name="ReasonForDelayThree" ma:index="17" nillable="true" ma:displayName="Reason for delay three" ma:internalName="ReasonForDelayThree">
      <xsd:simpleType>
        <xsd:restriction base="dms:Note">
          <xsd:maxLength value="255"/>
        </xsd:restriction>
      </xsd:simpleType>
    </xsd:element>
    <xsd:element name="PBCName" ma:index="18" ma:displayName="PBC name" ma:internalName="PBCName">
      <xsd:simpleType>
        <xsd:restriction base="dms:Text"/>
      </xsd:simpleType>
    </xsd:element>
    <xsd:element name="PBCID" ma:index="19" ma:displayName="PBC ID" ma:internalName="PBCID">
      <xsd:simpleType>
        <xsd:restriction base="dms:Number"/>
      </xsd:simpleType>
    </xsd:element>
    <xsd:element name="PBCCompletedOn" ma:index="20" nillable="true" ma:displayName="PBC completed on" ma:internalName="PBCCompletedOn">
      <xsd:simpleType>
        <xsd:restriction base="dms:DateTime"/>
      </xsd:simpleType>
    </xsd:element>
    <xsd:element name="PBCReceivedOn" ma:index="21" nillable="true" ma:displayName="PBC received on" ma:internalName="PBCReceivedOn">
      <xsd:simpleType>
        <xsd:restriction base="dms:DateTime"/>
      </xsd:simpleType>
    </xsd:element>
    <xsd:element name="PBCRequestedBy" ma:index="22" nillable="true" ma:displayName="PBC requested by" ma:internalName="PBCRequestedBy">
      <xsd:simpleType>
        <xsd:restriction base="dms:DateTime"/>
      </xsd:simpleType>
    </xsd:element>
    <xsd:element name="KPMGContact" ma:index="23" nillable="true" ma:displayName="KPMG contact" ma:list="{A9D98648-16B2-4F44-A8AD-69873DBB2C9E}" ma:internalName="KPMGContact" ma:showField="DAPUserDataName">
      <xsd:simpleType>
        <xsd:restriction base="dms:Lookup"/>
      </xsd:simpleType>
    </xsd:element>
    <xsd:element name="KPMGComments" ma:index="24" nillable="true" ma:displayName="KPMG comments" ma:internalName="KPMGComments">
      <xsd:simpleType>
        <xsd:restriction base="dms:Note">
          <xsd:maxLength value="255"/>
        </xsd:restriction>
      </xsd:simpleType>
    </xsd:element>
    <xsd:element name="DocumentNames" ma:index="25" nillable="true" ma:displayName="Document names" ma:internalName="DocumentNames">
      <xsd:simpleType>
        <xsd:restriction base="dms:Note">
          <xsd:maxLength value="255"/>
        </xsd:restriction>
      </xsd:simpleType>
    </xsd:element>
    <xsd:element name="eAuditReference" ma:index="26" nillable="true" ma:displayName="eAudit reference" ma:internalName="eAuditReference">
      <xsd:simpleType>
        <xsd:restriction base="dms:Text"/>
      </xsd:simpleType>
    </xsd:element>
    <xsd:element name="IsRevised" ma:index="27" nillable="true" ma:displayName="Is revised" ma:internalName="IsRevised">
      <xsd:simpleType>
        <xsd:restriction base="dms:Text"/>
      </xsd:simpleType>
    </xsd:element>
    <xsd:element name="ProvidedDate" ma:index="28" nillable="true" ma:displayName="Provided date" ma:internalName="ProvidedDate">
      <xsd:simpleType>
        <xsd:restriction base="dms:DateTime"/>
      </xsd:simpleType>
    </xsd:element>
    <xsd:element name="DocumentUploadedDate" ma:index="29" nillable="true" ma:displayName="Document uploaded date" ma:internalName="DocumentUploadedDate">
      <xsd:simpleType>
        <xsd:restriction base="dms:DateTime"/>
      </xsd:simpleType>
    </xsd:element>
    <xsd:element name="UAuditIsUpdated" ma:index="30" nillable="true" ma:displayName="US audit is updated" ma:internalName="UAuditIsUpdated">
      <xsd:simpleType>
        <xsd:restriction base="dms:Text"/>
      </xsd:simpleType>
    </xsd:element>
    <xsd:element name="FlagAfterTheDueDate" ma:index="31" nillable="true" ma:displayName="Flag after the due date" ma:internalName="FlagAfterTheDueDate">
      <xsd:simpleType>
        <xsd:restriction base="dms:Text"/>
      </xsd:simpleType>
    </xsd:element>
    <xsd:element name="StatusChangedToOpen" ma:index="32" nillable="true" ma:displayName="Status changed to open" ma:internalName="StatusChangedToOpen">
      <xsd:simpleType>
        <xsd:restriction base="dms:DateTime"/>
      </xsd:simpleType>
    </xsd:element>
    <xsd:element name="ReminderEmailGenerate" ma:index="33" nillable="true" ma:displayName="Reminder email generated on" ma:internalName="ReminderEmailGenerate">
      <xsd:simpleType>
        <xsd:restriction base="dms:DateTime"/>
      </xsd:simpleType>
    </xsd:element>
    <xsd:element name="PBCType" ma:index="34" nillable="true" ma:displayName="PBC type" ma:internalName="PBCType">
      <xsd:simpleType>
        <xsd:restriction base="dms:Choice">
          <xsd:enumeration value="Open"/>
          <xsd:enumeration value="Closed"/>
        </xsd:restriction>
      </xsd:simpleType>
    </xsd:element>
    <xsd:element name="PBCStatus" ma:index="35" nillable="true" ma:displayName="Status" ma:internalName="PBCStatus">
      <xsd:simpleType>
        <xsd:restriction base="dms:Choice">
          <xsd:enumeration value="Not Started"/>
          <xsd:enumeration value="Uploaded"/>
          <xsd:enumeration value="Reopened"/>
          <xsd:enumeration value="Fully Provided"/>
          <xsd:enumeration value="Completed"/>
        </xsd:restriction>
      </xsd:simpleType>
    </xsd:element>
    <xsd:element name="ClientContact" ma:index="36" nillable="true" ma:displayName="Client contact" ma:list="{A9D98648-16B2-4F44-A8AD-69873DBB2C9E}" ma:internalName="ClientContact" ma:showField="DAPUserDataName">
      <xsd:complexType>
        <xsd:complexContent>
          <xsd:extension base="dms:MultiChoiceLookup">
            <xsd:sequence>
              <xsd:element name="Value" type="dms:Lookup" maxOccurs="unbounded" minOccurs="0" nillable="true"/>
            </xsd:sequence>
          </xsd:extension>
        </xsd:complexContent>
      </xsd:complexType>
    </xsd:element>
    <xsd:element name="DetailedDescription" ma:index="37" ma:displayName="Detailed description" ma:internalName="DetailedDescription">
      <xsd:simpleType>
        <xsd:restriction base="dms:Note">
          <xsd:maxLength value="255"/>
        </xsd:restriction>
      </xsd:simpleType>
    </xsd:element>
    <xsd:element name="AdditionalDetails" ma:index="38" nillable="true" ma:displayName="Additional details" ma:internalName="AdditionalDetails">
      <xsd:simpleType>
        <xsd:restriction base="dms:Note">
          <xsd:maxLength value="255"/>
        </xsd:restriction>
      </xsd:simpleType>
    </xsd:element>
    <xsd:element name="FinalDueDate" ma:index="39" nillable="true" ma:displayName="Due date" ma:format="DateOnly" ma:internalName="FinalDueDate">
      <xsd:simpleType>
        <xsd:restriction base="dms:DateTime"/>
      </xsd:simpleType>
    </xsd:element>
    <xsd:element name="Originalduedate" ma:index="40" nillable="true" ma:displayName="Original due date" ma:format="DateOnly" ma:internalName="Originalduedate">
      <xsd:simpleType>
        <xsd:restriction base="dms:DateTime"/>
      </xsd:simpleType>
    </xsd:element>
    <xsd:element name="PBCCategory" ma:index="41" ma:displayName="Category" ma:list="{1B3D23A0-CF81-4533-AA99-63A2ED13A376}" ma:internalName="PBCCategory" ma:showField="CategoryNam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648170-08DB-4F66-8E5A-F3033CA68603}">
  <ds:schemaRefs>
    <ds:schemaRef ds:uri="http://schemas.microsoft.com/sharepoint/v3/contenttype/forms"/>
  </ds:schemaRefs>
</ds:datastoreItem>
</file>

<file path=customXml/itemProps2.xml><?xml version="1.0" encoding="utf-8"?>
<ds:datastoreItem xmlns:ds="http://schemas.openxmlformats.org/officeDocument/2006/customXml" ds:itemID="{F69EE3A6-DB06-43F3-9D78-E676A2DCEC1F}">
  <ds:schemaRefs>
    <ds:schemaRef ds:uri="http://schemas.microsoft.com/office/2006/metadata/properties"/>
    <ds:schemaRef ds:uri="http://schemas.microsoft.com/office/infopath/2007/PartnerControls"/>
    <ds:schemaRef ds:uri="9DAF9B7D-13E8-41C8-8F99-87AA632D60A4"/>
  </ds:schemaRefs>
</ds:datastoreItem>
</file>

<file path=customXml/itemProps3.xml><?xml version="1.0" encoding="utf-8"?>
<ds:datastoreItem xmlns:ds="http://schemas.openxmlformats.org/officeDocument/2006/customXml" ds:itemID="{82DBAF4B-0DFE-4305-BB95-35E677E383A4}">
  <ds:schemaRefs>
    <ds:schemaRef ds:uri="http://schemas.openxmlformats.org/officeDocument/2006/bibliography"/>
  </ds:schemaRefs>
</ds:datastoreItem>
</file>

<file path=customXml/itemProps4.xml><?xml version="1.0" encoding="utf-8"?>
<ds:datastoreItem xmlns:ds="http://schemas.openxmlformats.org/officeDocument/2006/customXml" ds:itemID="{3A70BFBA-D92D-4987-A0BE-2B940D522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F9B7D-13E8-41C8-8F99-87AA632D60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Pages>
  <Words>307</Words>
  <Characters>1866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RPT Family tree</vt:lpstr>
    </vt:vector>
  </TitlesOfParts>
  <Company>KPMG</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RPT Family tree</dc:title>
  <dc:subject/>
  <dc:creator>typist03</dc:creator>
  <cp:keywords/>
  <cp:lastModifiedBy>Somjai, Nigonyanont</cp:lastModifiedBy>
  <cp:revision>2</cp:revision>
  <cp:lastPrinted>2020-06-09T07:44:00Z</cp:lastPrinted>
  <dcterms:created xsi:type="dcterms:W3CDTF">2022-08-09T03:23:00Z</dcterms:created>
  <dcterms:modified xsi:type="dcterms:W3CDTF">2022-08-09T03:23:00Z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0x010100316F22CA15254FD88A9A38B06C35BF8000C5C5E4B86D6639449032100615432560</vt:lpwstr>
  </property>
  <property fmtid="{D5CDD505-2E9C-101B-9397-08002B2CF9AE}" pid="3" name="PBCListName">
    <vt:lpwstr>Q1 22</vt:lpwstr>
  </property>
</Properties>
</file>