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B2501C" w:rsidRDefault="00A45E3C" w:rsidP="00B2501C">
      <w:pPr>
        <w:pStyle w:val="Heading2"/>
        <w:rPr>
          <w:rFonts w:hint="cs"/>
          <w:cs/>
        </w:rPr>
      </w:pPr>
      <w:bookmarkStart w:id="0" w:name="Title"/>
    </w:p>
    <w:p w14:paraId="090FB5F2" w14:textId="77777777" w:rsidR="00DF5E7B" w:rsidRPr="00E26742" w:rsidRDefault="00DF5E7B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AC3C01C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2ADB8AF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5D92C220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22E3A70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284D25A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980E5D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980E5D">
        <w:rPr>
          <w:rFonts w:ascii="Angsana New" w:hAnsi="Angsana New"/>
          <w:b/>
          <w:bCs/>
          <w:sz w:val="52"/>
          <w:szCs w:val="52"/>
          <w:cs/>
        </w:rPr>
        <w:t xml:space="preserve">กษา </w:t>
      </w:r>
      <w:r w:rsidR="006638CF" w:rsidRPr="00980E5D">
        <w:rPr>
          <w:rFonts w:ascii="Angsana New" w:hAnsi="Angsana New"/>
          <w:b/>
          <w:bCs/>
          <w:sz w:val="52"/>
          <w:szCs w:val="52"/>
          <w:cs/>
        </w:rPr>
        <w:t xml:space="preserve">โฮลดิ้ง </w:t>
      </w:r>
      <w:r w:rsidRPr="00980E5D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="00B92277" w:rsidRPr="00980E5D">
        <w:rPr>
          <w:rFonts w:ascii="Angsana New" w:hAnsi="Angsana New"/>
          <w:b/>
          <w:bCs/>
          <w:sz w:val="52"/>
          <w:szCs w:val="52"/>
        </w:rPr>
        <w:t xml:space="preserve"> </w:t>
      </w:r>
      <w:r w:rsidRPr="00980E5D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5C867D3E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80E5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7F965B" w14:textId="77777777" w:rsidR="00A45E3C" w:rsidRPr="00980E5D" w:rsidRDefault="00A45E3C" w:rsidP="00924B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6FB7EAEF" w14:textId="77777777" w:rsidR="00A11546" w:rsidRPr="00980E5D" w:rsidRDefault="00A11546" w:rsidP="00A11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980E5D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3F0B1D" w:rsidRPr="00980E5D">
        <w:rPr>
          <w:rFonts w:ascii="Angsana New" w:hAnsi="Angsana New"/>
          <w:sz w:val="32"/>
          <w:szCs w:val="32"/>
          <w:cs/>
        </w:rPr>
        <w:t>แบบย่อ</w:t>
      </w:r>
    </w:p>
    <w:p w14:paraId="7DBCD6C5" w14:textId="589207B7" w:rsidR="00A11546" w:rsidRPr="00980E5D" w:rsidRDefault="00B14EF6" w:rsidP="00A11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80E5D">
        <w:rPr>
          <w:rFonts w:ascii="Angsana New" w:hAnsi="Angsana New"/>
          <w:sz w:val="32"/>
          <w:szCs w:val="32"/>
          <w:cs/>
        </w:rPr>
        <w:t>สำหรับงวด</w:t>
      </w:r>
      <w:r w:rsidR="00FD4166" w:rsidRPr="00980E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43C99" w:rsidRPr="00980E5D">
        <w:rPr>
          <w:rFonts w:ascii="Angsana New" w:hAnsi="Angsana New" w:hint="cs"/>
          <w:sz w:val="32"/>
          <w:szCs w:val="32"/>
          <w:cs/>
        </w:rPr>
        <w:t>หก</w:t>
      </w:r>
      <w:r w:rsidRPr="00980E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746E8" w:rsidRPr="008746E8">
        <w:rPr>
          <w:rFonts w:ascii="Angsana New" w:hAnsi="Angsana New"/>
          <w:sz w:val="32"/>
          <w:szCs w:val="32"/>
        </w:rPr>
        <w:t>30</w:t>
      </w:r>
      <w:r w:rsidRPr="00980E5D">
        <w:rPr>
          <w:rFonts w:ascii="Angsana New" w:hAnsi="Angsana New"/>
          <w:sz w:val="32"/>
          <w:szCs w:val="32"/>
          <w:cs/>
        </w:rPr>
        <w:t xml:space="preserve"> </w:t>
      </w:r>
      <w:r w:rsidR="00E805CF" w:rsidRPr="00980E5D">
        <w:rPr>
          <w:rFonts w:ascii="Angsana New" w:hAnsi="Angsana New" w:hint="cs"/>
          <w:sz w:val="32"/>
          <w:szCs w:val="32"/>
          <w:cs/>
        </w:rPr>
        <w:t>ม</w:t>
      </w:r>
      <w:r w:rsidR="00D712F0" w:rsidRPr="00980E5D">
        <w:rPr>
          <w:rFonts w:ascii="Angsana New" w:hAnsi="Angsana New" w:hint="cs"/>
          <w:sz w:val="32"/>
          <w:szCs w:val="32"/>
          <w:cs/>
        </w:rPr>
        <w:t>ิถุนายน</w:t>
      </w:r>
      <w:r w:rsidRPr="00980E5D">
        <w:rPr>
          <w:rFonts w:ascii="Angsana New" w:hAnsi="Angsana New"/>
          <w:sz w:val="32"/>
          <w:szCs w:val="32"/>
        </w:rPr>
        <w:t xml:space="preserve"> </w:t>
      </w:r>
      <w:r w:rsidR="008746E8" w:rsidRPr="008746E8">
        <w:rPr>
          <w:rFonts w:ascii="Angsana New" w:hAnsi="Angsana New"/>
          <w:sz w:val="32"/>
          <w:szCs w:val="32"/>
        </w:rPr>
        <w:t>2565</w:t>
      </w:r>
    </w:p>
    <w:p w14:paraId="50883ED3" w14:textId="77777777" w:rsidR="00A11546" w:rsidRPr="00980E5D" w:rsidRDefault="00A11546" w:rsidP="00A115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80E5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5DEF6DA" w14:textId="77777777" w:rsidR="00A11546" w:rsidRPr="00980E5D" w:rsidRDefault="00A11546" w:rsidP="00A115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0E5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3F0B1D" w:rsidRPr="00980E5D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980E5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B0C6A3" w14:textId="77777777" w:rsidR="00A45E3C" w:rsidRPr="00980E5D" w:rsidRDefault="00A45E3C" w:rsidP="009B7B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9C132F6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A45E3C" w:rsidRPr="00980E5D" w:rsidSect="0045358F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3CCAF61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70F5ED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E976F31" w14:textId="77777777" w:rsidR="00D87CE2" w:rsidRPr="00980E5D" w:rsidRDefault="00D87CE2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291B2CC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A8509A8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CD07228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3B859BF" w14:textId="77777777" w:rsidR="005E45D2" w:rsidRPr="00980E5D" w:rsidRDefault="005E45D2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57DFD6" w14:textId="77777777" w:rsidR="000D3B2A" w:rsidRPr="00980E5D" w:rsidRDefault="000D3B2A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32DA5A" w14:textId="77777777" w:rsidR="0008576F" w:rsidRPr="00980E5D" w:rsidRDefault="0008576F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EF7EB8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E5D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B215B0" w:rsidRPr="00980E5D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80E5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B215B0" w:rsidRPr="00980E5D">
        <w:rPr>
          <w:rFonts w:ascii="Angsana New" w:hAnsi="Angsana New"/>
          <w:b/>
          <w:bCs/>
          <w:sz w:val="32"/>
          <w:szCs w:val="32"/>
          <w:cs/>
        </w:rPr>
        <w:t>ระหว่างกา</w:t>
      </w:r>
      <w:r w:rsidR="00CF5F98" w:rsidRPr="00980E5D">
        <w:rPr>
          <w:rFonts w:ascii="Angsana New" w:hAnsi="Angsana New"/>
          <w:b/>
          <w:bCs/>
          <w:sz w:val="32"/>
          <w:szCs w:val="32"/>
          <w:cs/>
        </w:rPr>
        <w:t>ล</w:t>
      </w:r>
      <w:r w:rsidRPr="00980E5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3DD3263" w14:textId="77777777" w:rsidR="004F43E0" w:rsidRPr="00980E5D" w:rsidRDefault="004F43E0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E2B5C3" w14:textId="77777777" w:rsidR="00A45E3C" w:rsidRPr="00980E5D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80E5D">
        <w:rPr>
          <w:rFonts w:ascii="Angsana New" w:hAnsi="Angsana New"/>
          <w:b/>
          <w:bCs/>
          <w:sz w:val="30"/>
          <w:szCs w:val="30"/>
          <w:cs/>
        </w:rPr>
        <w:t>เสนอ คณ</w:t>
      </w:r>
      <w:r w:rsidR="006638CF" w:rsidRPr="00980E5D">
        <w:rPr>
          <w:rFonts w:ascii="Angsana New" w:hAnsi="Angsana New"/>
          <w:b/>
          <w:bCs/>
          <w:sz w:val="30"/>
          <w:szCs w:val="30"/>
          <w:cs/>
        </w:rPr>
        <w:t>ะกรรมการบริษัท พฤกษา โฮลดิ้ง</w:t>
      </w:r>
      <w:r w:rsidRPr="00980E5D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F63E3B7" w14:textId="77777777" w:rsidR="00D61E43" w:rsidRPr="00980E5D" w:rsidRDefault="00D61E43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23B035" w14:textId="5C397B1B" w:rsidR="00B215B0" w:rsidRPr="00980E5D" w:rsidRDefault="00B215B0" w:rsidP="003D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80E5D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ณ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="008746E8" w:rsidRPr="008746E8">
        <w:rPr>
          <w:rFonts w:ascii="Angsana New" w:hAnsi="Angsana New"/>
          <w:sz w:val="30"/>
          <w:szCs w:val="30"/>
        </w:rPr>
        <w:t>30</w:t>
      </w:r>
      <w:r w:rsidR="00D712F0" w:rsidRPr="00980E5D">
        <w:rPr>
          <w:rFonts w:ascii="Angsana New" w:hAnsi="Angsana New"/>
          <w:sz w:val="30"/>
          <w:szCs w:val="30"/>
        </w:rPr>
        <w:t xml:space="preserve"> </w:t>
      </w:r>
      <w:r w:rsidR="00D712F0" w:rsidRPr="00980E5D">
        <w:rPr>
          <w:rFonts w:ascii="Angsana New" w:hAnsi="Angsana New" w:hint="cs"/>
          <w:sz w:val="30"/>
          <w:szCs w:val="30"/>
          <w:cs/>
        </w:rPr>
        <w:t>มิถุนายน</w:t>
      </w:r>
      <w:r w:rsidR="004C07D6" w:rsidRPr="00980E5D">
        <w:rPr>
          <w:rFonts w:ascii="Angsana New" w:hAnsi="Angsana New"/>
          <w:sz w:val="30"/>
          <w:szCs w:val="30"/>
          <w:cs/>
        </w:rPr>
        <w:t xml:space="preserve"> </w:t>
      </w:r>
      <w:r w:rsidR="008746E8" w:rsidRPr="008746E8">
        <w:rPr>
          <w:rFonts w:ascii="Angsana New" w:hAnsi="Angsana New"/>
          <w:sz w:val="30"/>
          <w:szCs w:val="30"/>
        </w:rPr>
        <w:t>2565</w:t>
      </w:r>
      <w:r w:rsidR="00622042" w:rsidRPr="00980E5D">
        <w:rPr>
          <w:rFonts w:ascii="Angsana New" w:hAnsi="Angsana New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23E6A" w:rsidRPr="00980E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712F0" w:rsidRPr="00980E5D">
        <w:rPr>
          <w:rFonts w:ascii="Angsana New" w:hAnsi="Angsana New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746E8" w:rsidRPr="008746E8">
        <w:rPr>
          <w:rFonts w:ascii="Angsana New" w:hAnsi="Angsana New"/>
          <w:spacing w:val="-2"/>
          <w:sz w:val="30"/>
          <w:szCs w:val="30"/>
        </w:rPr>
        <w:t>30</w:t>
      </w:r>
      <w:r w:rsidR="00D712F0" w:rsidRPr="00980E5D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8746E8" w:rsidRPr="008746E8">
        <w:rPr>
          <w:rFonts w:ascii="Angsana New" w:hAnsi="Angsana New"/>
          <w:spacing w:val="-2"/>
          <w:sz w:val="30"/>
          <w:szCs w:val="30"/>
        </w:rPr>
        <w:t>2565</w:t>
      </w:r>
      <w:r w:rsidR="00D712F0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46232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46232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="005E66C6" w:rsidRPr="00980E5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712F0" w:rsidRPr="00980E5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5E66C6" w:rsidRPr="00980E5D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8746E8" w:rsidRPr="008746E8">
        <w:rPr>
          <w:rFonts w:ascii="Angsana New" w:hAnsi="Angsana New"/>
          <w:spacing w:val="-2"/>
          <w:sz w:val="30"/>
          <w:szCs w:val="30"/>
        </w:rPr>
        <w:t>30</w:t>
      </w:r>
      <w:r w:rsidR="00D712F0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="00D712F0" w:rsidRPr="00980E5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5E66C6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746E8" w:rsidRPr="008746E8">
        <w:rPr>
          <w:rFonts w:ascii="Angsana New" w:hAnsi="Angsana New"/>
          <w:spacing w:val="-2"/>
          <w:sz w:val="30"/>
          <w:szCs w:val="30"/>
        </w:rPr>
        <w:t>2565</w:t>
      </w:r>
      <w:r w:rsidR="005E66C6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980E5D">
        <w:rPr>
          <w:rFonts w:ascii="Angsana New" w:hAnsi="Angsana New"/>
          <w:spacing w:val="-2"/>
          <w:sz w:val="30"/>
          <w:szCs w:val="30"/>
        </w:rPr>
        <w:t>(</w:t>
      </w:r>
      <w:r w:rsidRPr="00980E5D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="00951D50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พฤกษา </w:t>
      </w:r>
      <w:r w:rsidR="006638CF" w:rsidRPr="00980E5D">
        <w:rPr>
          <w:rFonts w:ascii="Angsana New" w:hAnsi="Angsana New"/>
          <w:spacing w:val="-2"/>
          <w:sz w:val="30"/>
          <w:szCs w:val="30"/>
          <w:cs/>
        </w:rPr>
        <w:t>โฮลดิ้ง</w:t>
      </w:r>
      <w:r w:rsidR="0031388A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(มหาชน) และบริษัทย่อย และของเฉพาะบริษัท พฤกษา </w:t>
      </w:r>
      <w:r w:rsidR="006638CF" w:rsidRPr="00980E5D">
        <w:rPr>
          <w:rFonts w:ascii="Angsana New" w:hAnsi="Angsana New"/>
          <w:spacing w:val="-2"/>
          <w:sz w:val="30"/>
          <w:szCs w:val="30"/>
          <w:cs/>
        </w:rPr>
        <w:t>โฮลดิ้ง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(มหาชน) ตามลำดับ</w:t>
      </w:r>
      <w:r w:rsidR="00E8137C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746E8" w:rsidRPr="008746E8">
        <w:rPr>
          <w:rFonts w:ascii="Angsana New" w:hAnsi="Angsana New"/>
          <w:spacing w:val="-2"/>
          <w:sz w:val="30"/>
          <w:szCs w:val="30"/>
        </w:rPr>
        <w:t>34</w:t>
      </w:r>
      <w:r w:rsidR="00B92277"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761F63" w:rsidRPr="00980E5D">
        <w:rPr>
          <w:rFonts w:ascii="Angsana New" w:hAnsi="Angsana New"/>
          <w:spacing w:val="-2"/>
          <w:sz w:val="30"/>
          <w:szCs w:val="30"/>
          <w:cs/>
        </w:rPr>
        <w:t>การ</w:t>
      </w:r>
      <w:r w:rsidR="000D3B2A" w:rsidRPr="00980E5D">
        <w:rPr>
          <w:rFonts w:ascii="Angsana New" w:hAnsi="Angsana New"/>
          <w:spacing w:val="-2"/>
          <w:sz w:val="30"/>
          <w:szCs w:val="30"/>
          <w:cs/>
        </w:rPr>
        <w:t>รายงาน</w:t>
      </w:r>
      <w:r w:rsidR="00961667" w:rsidRPr="00980E5D">
        <w:rPr>
          <w:rFonts w:ascii="Angsana New" w:hAnsi="Angsana New"/>
          <w:spacing w:val="-2"/>
          <w:sz w:val="30"/>
          <w:szCs w:val="30"/>
          <w:cs/>
        </w:rPr>
        <w:t>ทาง</w:t>
      </w:r>
      <w:r w:rsidRPr="00980E5D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BBB18" w14:textId="77777777" w:rsidR="005E45D2" w:rsidRPr="00980E5D" w:rsidRDefault="005E45D2" w:rsidP="003D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B55965" w14:textId="77777777" w:rsidR="00B215B0" w:rsidRPr="00980E5D" w:rsidRDefault="00B215B0" w:rsidP="005E4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80E5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332AB8" w14:textId="77777777" w:rsidR="005E45D2" w:rsidRPr="00980E5D" w:rsidRDefault="005E45D2" w:rsidP="005E4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FFAA312" w14:textId="123FBE92" w:rsidR="00B215B0" w:rsidRPr="00980E5D" w:rsidRDefault="00B215B0" w:rsidP="005E45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0E5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0E5D">
        <w:rPr>
          <w:rFonts w:ascii="Angsana New" w:hAnsi="Angsana New"/>
          <w:sz w:val="30"/>
          <w:szCs w:val="30"/>
        </w:rPr>
        <w:t xml:space="preserve"> </w:t>
      </w:r>
      <w:r w:rsidR="008746E8" w:rsidRPr="008746E8">
        <w:rPr>
          <w:rFonts w:ascii="Angsana New" w:hAnsi="Angsana New"/>
          <w:sz w:val="30"/>
          <w:szCs w:val="30"/>
        </w:rPr>
        <w:t>2410</w:t>
      </w:r>
      <w:r w:rsidRPr="00980E5D">
        <w:rPr>
          <w:rFonts w:ascii="Angsana New" w:hAnsi="Angsana New"/>
          <w:sz w:val="30"/>
          <w:szCs w:val="30"/>
        </w:rPr>
        <w:t xml:space="preserve"> “</w:t>
      </w:r>
      <w:r w:rsidRPr="00980E5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0E5D">
        <w:rPr>
          <w:rFonts w:ascii="Angsana New" w:hAnsi="Angsana New"/>
          <w:sz w:val="30"/>
          <w:szCs w:val="30"/>
        </w:rPr>
        <w:t>”</w:t>
      </w:r>
      <w:r w:rsidRPr="00980E5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B92277" w:rsidRPr="00980E5D">
        <w:rPr>
          <w:rFonts w:ascii="Angsana New" w:hAnsi="Angsana New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92277" w:rsidRPr="00980E5D">
        <w:rPr>
          <w:rFonts w:ascii="Angsana New" w:hAnsi="Angsana New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92277" w:rsidRPr="00980E5D">
        <w:rPr>
          <w:rFonts w:ascii="Angsana New" w:hAnsi="Angsana New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0C7F0F" w14:textId="77777777" w:rsidR="00D122A1" w:rsidRDefault="00D122A1" w:rsidP="005E45D2">
      <w:pPr>
        <w:spacing w:line="240" w:lineRule="auto"/>
        <w:rPr>
          <w:rFonts w:ascii="Angsana New" w:hAnsi="Angsana New"/>
          <w:sz w:val="30"/>
          <w:szCs w:val="30"/>
          <w:cs/>
        </w:rPr>
        <w:sectPr w:rsidR="00D122A1" w:rsidSect="0045358F">
          <w:headerReference w:type="default" r:id="rId10"/>
          <w:foot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6D4EB54A" w14:textId="2373D058" w:rsidR="00B215B0" w:rsidRPr="00980E5D" w:rsidRDefault="00B215B0" w:rsidP="005E45D2">
      <w:pPr>
        <w:spacing w:line="240" w:lineRule="auto"/>
        <w:rPr>
          <w:rFonts w:ascii="Angsana New" w:hAnsi="Angsana New"/>
          <w:sz w:val="30"/>
          <w:szCs w:val="30"/>
        </w:rPr>
      </w:pPr>
    </w:p>
    <w:p w14:paraId="7D93CDBC" w14:textId="77777777" w:rsidR="00BD2186" w:rsidRPr="00980E5D" w:rsidRDefault="00BD2186" w:rsidP="00D674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80E5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A48AE31" w14:textId="77777777" w:rsidR="00D23A5C" w:rsidRPr="00980E5D" w:rsidRDefault="00D23A5C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4F623F" w14:textId="235704B5" w:rsidR="00BD2186" w:rsidRPr="00980E5D" w:rsidRDefault="00BD2186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80E5D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92277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746E8" w:rsidRPr="008746E8">
        <w:rPr>
          <w:rFonts w:ascii="Angsana New" w:hAnsi="Angsana New"/>
          <w:spacing w:val="-2"/>
          <w:sz w:val="30"/>
          <w:szCs w:val="30"/>
        </w:rPr>
        <w:t>34</w:t>
      </w:r>
      <w:r w:rsidR="00B92277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1667" w:rsidRPr="00980E5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063AF7" w:rsidRPr="00980E5D">
        <w:rPr>
          <w:rFonts w:ascii="Angsana New" w:hAnsi="Angsana New"/>
          <w:spacing w:val="-2"/>
          <w:sz w:val="30"/>
          <w:szCs w:val="30"/>
          <w:cs/>
        </w:rPr>
        <w:t>การ</w:t>
      </w:r>
      <w:r w:rsidR="000D3B2A" w:rsidRPr="00980E5D">
        <w:rPr>
          <w:rFonts w:ascii="Angsana New" w:hAnsi="Angsana New"/>
          <w:spacing w:val="-2"/>
          <w:sz w:val="30"/>
          <w:szCs w:val="30"/>
          <w:cs/>
        </w:rPr>
        <w:t>รายงาน</w:t>
      </w:r>
      <w:r w:rsidR="00961667" w:rsidRPr="00980E5D">
        <w:rPr>
          <w:rFonts w:ascii="Angsana New" w:hAnsi="Angsana New"/>
          <w:spacing w:val="-2"/>
          <w:sz w:val="30"/>
          <w:szCs w:val="30"/>
          <w:cs/>
        </w:rPr>
        <w:t>ทาง</w:t>
      </w:r>
      <w:r w:rsidRPr="00980E5D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B92277"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D78D990" w14:textId="77777777" w:rsidR="00D87CE2" w:rsidRPr="00980E5D" w:rsidRDefault="00D87CE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3F3883" w14:textId="77777777" w:rsidR="00D87CE2" w:rsidRPr="00980E5D" w:rsidRDefault="00D87CE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67D334" w14:textId="77777777" w:rsidR="00B30912" w:rsidRPr="00980E5D" w:rsidRDefault="00B3091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1E5506" w14:textId="77777777" w:rsidR="000D3B2A" w:rsidRPr="00980E5D" w:rsidRDefault="000D3B2A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B08691" w14:textId="77777777" w:rsidR="00B215B0" w:rsidRPr="00980E5D" w:rsidRDefault="00B215B0" w:rsidP="000C3986">
      <w:pPr>
        <w:rPr>
          <w:rFonts w:ascii="Times New Roman" w:hAnsi="Times New Roman" w:cs="Times New Roman"/>
          <w:sz w:val="24"/>
          <w:szCs w:val="24"/>
        </w:rPr>
      </w:pPr>
      <w:r w:rsidRPr="00980E5D">
        <w:rPr>
          <w:rFonts w:ascii="Angsana New" w:hAnsi="Angsana New"/>
          <w:sz w:val="30"/>
          <w:szCs w:val="30"/>
          <w:cs/>
        </w:rPr>
        <w:t>(</w:t>
      </w:r>
      <w:r w:rsidR="00553796" w:rsidRPr="00980E5D">
        <w:rPr>
          <w:rFonts w:ascii="Angsana New" w:hAnsi="Angsana New"/>
          <w:sz w:val="30"/>
          <w:szCs w:val="30"/>
          <w:cs/>
        </w:rPr>
        <w:t>วรรณาพร จงพีรเดชานนท์</w:t>
      </w:r>
      <w:r w:rsidRPr="00980E5D">
        <w:rPr>
          <w:rFonts w:ascii="Angsana New" w:hAnsi="Angsana New"/>
          <w:sz w:val="30"/>
          <w:szCs w:val="30"/>
          <w:cs/>
        </w:rPr>
        <w:t>)</w:t>
      </w:r>
    </w:p>
    <w:p w14:paraId="7B275C23" w14:textId="77777777" w:rsidR="00B215B0" w:rsidRPr="00980E5D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80E5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006A766" w14:textId="411C878B" w:rsidR="00B215B0" w:rsidRPr="00980E5D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80E5D">
        <w:rPr>
          <w:rFonts w:ascii="Angsana New" w:hAnsi="Angsana New"/>
          <w:sz w:val="30"/>
          <w:szCs w:val="30"/>
          <w:cs/>
        </w:rPr>
        <w:t>เลข</w:t>
      </w:r>
      <w:r w:rsidR="00C36806" w:rsidRPr="00980E5D">
        <w:rPr>
          <w:rFonts w:ascii="Angsana New" w:hAnsi="Angsana New"/>
          <w:sz w:val="30"/>
          <w:szCs w:val="30"/>
          <w:cs/>
        </w:rPr>
        <w:t xml:space="preserve">ทะเบียน </w:t>
      </w:r>
      <w:r w:rsidR="008746E8" w:rsidRPr="008746E8">
        <w:rPr>
          <w:rFonts w:ascii="Angsana New" w:hAnsi="Angsana New"/>
          <w:sz w:val="30"/>
          <w:szCs w:val="30"/>
        </w:rPr>
        <w:t>4098</w:t>
      </w:r>
    </w:p>
    <w:p w14:paraId="0A50B120" w14:textId="77777777" w:rsidR="005E45D2" w:rsidRPr="00980E5D" w:rsidRDefault="005E45D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54A7CD86" w14:textId="77777777" w:rsidR="00B215B0" w:rsidRPr="00980E5D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980E5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8470A9" w14:textId="77777777" w:rsidR="00B215B0" w:rsidRPr="00980E5D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80E5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7B10D5" w14:textId="77777777" w:rsidR="00D122A1" w:rsidRDefault="008746E8" w:rsidP="00136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3" w:name="_Hlk38569926"/>
      <w:r w:rsidRPr="008746E8">
        <w:rPr>
          <w:rFonts w:ascii="Angsana New" w:hAnsi="Angsana New"/>
          <w:sz w:val="30"/>
          <w:szCs w:val="30"/>
        </w:rPr>
        <w:t>10</w:t>
      </w:r>
      <w:r w:rsidR="00D712F0" w:rsidRPr="00980E5D">
        <w:rPr>
          <w:rFonts w:ascii="Angsana New" w:hAnsi="Angsana New"/>
          <w:sz w:val="30"/>
          <w:szCs w:val="30"/>
        </w:rPr>
        <w:t xml:space="preserve"> </w:t>
      </w:r>
      <w:r w:rsidR="00D712F0" w:rsidRPr="00980E5D">
        <w:rPr>
          <w:rFonts w:ascii="Angsana New" w:hAnsi="Angsana New" w:hint="cs"/>
          <w:sz w:val="30"/>
          <w:szCs w:val="30"/>
          <w:cs/>
        </w:rPr>
        <w:t>สิงหาคม</w:t>
      </w:r>
      <w:r w:rsidR="00B97DD2" w:rsidRPr="00980E5D">
        <w:rPr>
          <w:rFonts w:ascii="Angsana New" w:hAnsi="Angsana New"/>
          <w:sz w:val="30"/>
          <w:szCs w:val="30"/>
          <w:cs/>
        </w:rPr>
        <w:t xml:space="preserve"> </w:t>
      </w:r>
      <w:r w:rsidRPr="008746E8">
        <w:rPr>
          <w:rFonts w:ascii="Angsana New" w:hAnsi="Angsana New"/>
          <w:sz w:val="30"/>
          <w:szCs w:val="30"/>
        </w:rPr>
        <w:t>256</w:t>
      </w:r>
      <w:bookmarkEnd w:id="3"/>
      <w:r w:rsidR="00D122A1">
        <w:rPr>
          <w:rFonts w:ascii="Angsana New" w:hAnsi="Angsana New"/>
          <w:sz w:val="30"/>
          <w:szCs w:val="30"/>
        </w:rPr>
        <w:t>5</w:t>
      </w:r>
    </w:p>
    <w:p w14:paraId="566331D8" w14:textId="77777777" w:rsidR="00570E5A" w:rsidRPr="00CC458D" w:rsidRDefault="00570E5A" w:rsidP="00136396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 w:eastAsia="x-none"/>
        </w:rPr>
      </w:pPr>
    </w:p>
    <w:sectPr w:rsidR="00570E5A" w:rsidRPr="00CC458D" w:rsidSect="0045358F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5647" w14:textId="77777777" w:rsidR="003B7D2B" w:rsidRDefault="003B7D2B">
      <w:r>
        <w:separator/>
      </w:r>
    </w:p>
  </w:endnote>
  <w:endnote w:type="continuationSeparator" w:id="0">
    <w:p w14:paraId="3BE39687" w14:textId="77777777" w:rsidR="003B7D2B" w:rsidRDefault="003B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DC31" w14:textId="2C8B5FC0" w:rsidR="00D80092" w:rsidRDefault="00D80092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="008746E8" w:rsidRPr="008746E8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5C2DF507" w14:textId="77777777" w:rsidR="00D80092" w:rsidRDefault="00D80092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B5E7" w14:textId="6167E656" w:rsidR="00D80092" w:rsidRDefault="00D80092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="008746E8" w:rsidRPr="008746E8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ADC6" w14:textId="6B3B6F60" w:rsidR="00D80092" w:rsidRPr="00381B5D" w:rsidRDefault="00D80092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746E8" w:rsidRPr="008746E8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36C5E18" w14:textId="77777777" w:rsidR="00D80092" w:rsidRPr="0070026C" w:rsidRDefault="00D80092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AD88" w14:textId="77777777" w:rsidR="00D80092" w:rsidRPr="00381B5D" w:rsidRDefault="00D80092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4ADBC8CA" w:rsidR="00C134BB" w:rsidRPr="00381B5D" w:rsidRDefault="00C134BB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8746E8" w:rsidRPr="008746E8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C134BB" w:rsidRPr="0070026C" w:rsidRDefault="00C134BB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3EE78E3C" w:rsidR="00D80092" w:rsidRPr="003C3524" w:rsidRDefault="00D8009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746E8" w:rsidRPr="008746E8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356B1BF5" w:rsidR="00D80092" w:rsidRPr="001D2470" w:rsidRDefault="00D8009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B802B0">
      <w:rPr>
        <w:rFonts w:ascii="Angsana New" w:hAnsi="Angsana New"/>
        <w:noProof/>
        <w:sz w:val="30"/>
        <w:szCs w:val="30"/>
      </w:rPr>
      <w:t>Pruksa Holding a221b-06t Rev 5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39C5" w14:textId="77777777" w:rsidR="003B7D2B" w:rsidRDefault="003B7D2B">
      <w:r>
        <w:separator/>
      </w:r>
    </w:p>
  </w:footnote>
  <w:footnote w:type="continuationSeparator" w:id="0">
    <w:p w14:paraId="2AF1B2B2" w14:textId="77777777" w:rsidR="003B7D2B" w:rsidRDefault="003B7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4224" w14:textId="77777777" w:rsidR="00D80092" w:rsidRPr="004254D8" w:rsidRDefault="00D8009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9C5C2C" w:rsidRPr="00FD4166" w:rsidRDefault="009C5C2C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6"/>
  </w:num>
  <w:num w:numId="14">
    <w:abstractNumId w:val="14"/>
  </w:num>
  <w:num w:numId="15">
    <w:abstractNumId w:val="19"/>
  </w:num>
  <w:num w:numId="16">
    <w:abstractNumId w:val="18"/>
  </w:num>
  <w:num w:numId="17">
    <w:abstractNumId w:val="28"/>
  </w:num>
  <w:num w:numId="18">
    <w:abstractNumId w:val="11"/>
  </w:num>
  <w:num w:numId="19">
    <w:abstractNumId w:val="12"/>
  </w:num>
  <w:num w:numId="20">
    <w:abstractNumId w:val="17"/>
  </w:num>
  <w:num w:numId="21">
    <w:abstractNumId w:val="25"/>
  </w:num>
  <w:num w:numId="22">
    <w:abstractNumId w:val="27"/>
  </w:num>
  <w:num w:numId="23">
    <w:abstractNumId w:val="23"/>
  </w:num>
  <w:num w:numId="24">
    <w:abstractNumId w:val="10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9"/>
  </w:num>
  <w:num w:numId="28">
    <w:abstractNumId w:val="20"/>
  </w:num>
  <w:num w:numId="29">
    <w:abstractNumId w:val="24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C3B"/>
    <w:rsid w:val="0003239B"/>
    <w:rsid w:val="00032660"/>
    <w:rsid w:val="00032A86"/>
    <w:rsid w:val="0003324D"/>
    <w:rsid w:val="00033310"/>
    <w:rsid w:val="000333A8"/>
    <w:rsid w:val="000334D5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9E2"/>
    <w:rsid w:val="00062E94"/>
    <w:rsid w:val="00062F3A"/>
    <w:rsid w:val="00063594"/>
    <w:rsid w:val="00063AF7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D23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C0332"/>
    <w:rsid w:val="000C0387"/>
    <w:rsid w:val="000C071E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EFE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967"/>
    <w:rsid w:val="000F2976"/>
    <w:rsid w:val="000F2987"/>
    <w:rsid w:val="000F2C16"/>
    <w:rsid w:val="000F2D2D"/>
    <w:rsid w:val="000F2E8F"/>
    <w:rsid w:val="000F2F4B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396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778"/>
    <w:rsid w:val="001D380E"/>
    <w:rsid w:val="001D3AA5"/>
    <w:rsid w:val="001D4985"/>
    <w:rsid w:val="001D4E89"/>
    <w:rsid w:val="001D4FFF"/>
    <w:rsid w:val="001D513D"/>
    <w:rsid w:val="001D5215"/>
    <w:rsid w:val="001D54AF"/>
    <w:rsid w:val="001D558E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F31"/>
    <w:rsid w:val="0020026F"/>
    <w:rsid w:val="00200446"/>
    <w:rsid w:val="00200802"/>
    <w:rsid w:val="002008D9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F16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766"/>
    <w:rsid w:val="00242C7F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486"/>
    <w:rsid w:val="00246A4F"/>
    <w:rsid w:val="00246CD3"/>
    <w:rsid w:val="0024716E"/>
    <w:rsid w:val="002479E9"/>
    <w:rsid w:val="00247DBA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61B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878"/>
    <w:rsid w:val="00275AE5"/>
    <w:rsid w:val="00275B2C"/>
    <w:rsid w:val="00275F78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DDF"/>
    <w:rsid w:val="002A0FC7"/>
    <w:rsid w:val="002A10DD"/>
    <w:rsid w:val="002A1643"/>
    <w:rsid w:val="002A173B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CE6"/>
    <w:rsid w:val="002C4D92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1121"/>
    <w:rsid w:val="002E1407"/>
    <w:rsid w:val="002E14DC"/>
    <w:rsid w:val="002E18EF"/>
    <w:rsid w:val="002E1ACE"/>
    <w:rsid w:val="002E2607"/>
    <w:rsid w:val="002E2783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F31"/>
    <w:rsid w:val="00310FDA"/>
    <w:rsid w:val="00311368"/>
    <w:rsid w:val="00311630"/>
    <w:rsid w:val="00311724"/>
    <w:rsid w:val="0031191D"/>
    <w:rsid w:val="0031194E"/>
    <w:rsid w:val="00311CA7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41EB"/>
    <w:rsid w:val="0031456A"/>
    <w:rsid w:val="00314DBB"/>
    <w:rsid w:val="00314FE0"/>
    <w:rsid w:val="00315231"/>
    <w:rsid w:val="003155BE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BBD"/>
    <w:rsid w:val="00322D92"/>
    <w:rsid w:val="00323C74"/>
    <w:rsid w:val="0032434D"/>
    <w:rsid w:val="00324E9B"/>
    <w:rsid w:val="00324F84"/>
    <w:rsid w:val="003254AA"/>
    <w:rsid w:val="00325BA2"/>
    <w:rsid w:val="00325F0E"/>
    <w:rsid w:val="003267B2"/>
    <w:rsid w:val="00326C1C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C2"/>
    <w:rsid w:val="00344A27"/>
    <w:rsid w:val="00344E67"/>
    <w:rsid w:val="003465A7"/>
    <w:rsid w:val="00346C72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B3F"/>
    <w:rsid w:val="00370E77"/>
    <w:rsid w:val="003717C7"/>
    <w:rsid w:val="00371807"/>
    <w:rsid w:val="00371815"/>
    <w:rsid w:val="0037195C"/>
    <w:rsid w:val="00371B77"/>
    <w:rsid w:val="00371CA3"/>
    <w:rsid w:val="0037224C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FDF"/>
    <w:rsid w:val="003A08BE"/>
    <w:rsid w:val="003A14A6"/>
    <w:rsid w:val="003A17A0"/>
    <w:rsid w:val="003A1954"/>
    <w:rsid w:val="003A26B0"/>
    <w:rsid w:val="003A287A"/>
    <w:rsid w:val="003A2A06"/>
    <w:rsid w:val="003A2A12"/>
    <w:rsid w:val="003A36D9"/>
    <w:rsid w:val="003A382C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E23"/>
    <w:rsid w:val="003B3E24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B7D2B"/>
    <w:rsid w:val="003C0078"/>
    <w:rsid w:val="003C007A"/>
    <w:rsid w:val="003C0348"/>
    <w:rsid w:val="003C1008"/>
    <w:rsid w:val="003C11BE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93"/>
    <w:rsid w:val="003C6ED2"/>
    <w:rsid w:val="003C711B"/>
    <w:rsid w:val="003C7325"/>
    <w:rsid w:val="003C764B"/>
    <w:rsid w:val="003C7CA1"/>
    <w:rsid w:val="003C7CD1"/>
    <w:rsid w:val="003C7D80"/>
    <w:rsid w:val="003D01F7"/>
    <w:rsid w:val="003D06D9"/>
    <w:rsid w:val="003D0838"/>
    <w:rsid w:val="003D0A71"/>
    <w:rsid w:val="003D0D8F"/>
    <w:rsid w:val="003D11BD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FAF"/>
    <w:rsid w:val="00465091"/>
    <w:rsid w:val="00465104"/>
    <w:rsid w:val="00465BAD"/>
    <w:rsid w:val="00465F91"/>
    <w:rsid w:val="004661CF"/>
    <w:rsid w:val="004662E2"/>
    <w:rsid w:val="004665F4"/>
    <w:rsid w:val="00466650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6A67"/>
    <w:rsid w:val="004B6E23"/>
    <w:rsid w:val="004B7289"/>
    <w:rsid w:val="004B72E4"/>
    <w:rsid w:val="004B782C"/>
    <w:rsid w:val="004B7866"/>
    <w:rsid w:val="004C035B"/>
    <w:rsid w:val="004C07D6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A32"/>
    <w:rsid w:val="004D2CD2"/>
    <w:rsid w:val="004D2FA2"/>
    <w:rsid w:val="004D363C"/>
    <w:rsid w:val="004D37D7"/>
    <w:rsid w:val="004D3DB6"/>
    <w:rsid w:val="004D4221"/>
    <w:rsid w:val="004D48A7"/>
    <w:rsid w:val="004D4BEA"/>
    <w:rsid w:val="004D572D"/>
    <w:rsid w:val="004D59D8"/>
    <w:rsid w:val="004D5E3F"/>
    <w:rsid w:val="004D5F9B"/>
    <w:rsid w:val="004D61C8"/>
    <w:rsid w:val="004D668A"/>
    <w:rsid w:val="004D6E20"/>
    <w:rsid w:val="004D6E45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E6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E10"/>
    <w:rsid w:val="00512052"/>
    <w:rsid w:val="005129ED"/>
    <w:rsid w:val="00512B3B"/>
    <w:rsid w:val="0051372A"/>
    <w:rsid w:val="00513921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621"/>
    <w:rsid w:val="00524C6F"/>
    <w:rsid w:val="00525942"/>
    <w:rsid w:val="005263D0"/>
    <w:rsid w:val="005265D4"/>
    <w:rsid w:val="005265DA"/>
    <w:rsid w:val="005268D3"/>
    <w:rsid w:val="005269E1"/>
    <w:rsid w:val="0052754D"/>
    <w:rsid w:val="00527A9B"/>
    <w:rsid w:val="00527DF6"/>
    <w:rsid w:val="00530048"/>
    <w:rsid w:val="0053010E"/>
    <w:rsid w:val="005301BD"/>
    <w:rsid w:val="00530E79"/>
    <w:rsid w:val="00530EEC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EBF"/>
    <w:rsid w:val="005570F4"/>
    <w:rsid w:val="00557BE4"/>
    <w:rsid w:val="00557CBB"/>
    <w:rsid w:val="00560371"/>
    <w:rsid w:val="0056075E"/>
    <w:rsid w:val="005615C8"/>
    <w:rsid w:val="0056160F"/>
    <w:rsid w:val="0056171D"/>
    <w:rsid w:val="00561727"/>
    <w:rsid w:val="0056182E"/>
    <w:rsid w:val="00561B63"/>
    <w:rsid w:val="00562118"/>
    <w:rsid w:val="00562523"/>
    <w:rsid w:val="00562580"/>
    <w:rsid w:val="005626AA"/>
    <w:rsid w:val="00562CB3"/>
    <w:rsid w:val="00563694"/>
    <w:rsid w:val="0056390E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310E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333C"/>
    <w:rsid w:val="005D33D7"/>
    <w:rsid w:val="005D36B1"/>
    <w:rsid w:val="005D3857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61F8"/>
    <w:rsid w:val="005D626D"/>
    <w:rsid w:val="005D6BB2"/>
    <w:rsid w:val="005D6FE9"/>
    <w:rsid w:val="005D776A"/>
    <w:rsid w:val="005D7C0F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730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F01"/>
    <w:rsid w:val="00626D69"/>
    <w:rsid w:val="00626EB4"/>
    <w:rsid w:val="006271BD"/>
    <w:rsid w:val="00627F8D"/>
    <w:rsid w:val="00627F9E"/>
    <w:rsid w:val="00630199"/>
    <w:rsid w:val="00630207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DC0"/>
    <w:rsid w:val="00640EBC"/>
    <w:rsid w:val="0064125D"/>
    <w:rsid w:val="0064180B"/>
    <w:rsid w:val="00641853"/>
    <w:rsid w:val="00641E7D"/>
    <w:rsid w:val="00642226"/>
    <w:rsid w:val="00642478"/>
    <w:rsid w:val="006424E2"/>
    <w:rsid w:val="00642A94"/>
    <w:rsid w:val="00642C6E"/>
    <w:rsid w:val="00643113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54"/>
    <w:rsid w:val="0067487D"/>
    <w:rsid w:val="00674A85"/>
    <w:rsid w:val="00674B19"/>
    <w:rsid w:val="0067517E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1788"/>
    <w:rsid w:val="006C1A8B"/>
    <w:rsid w:val="006C1C75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47F1"/>
    <w:rsid w:val="006D4F2E"/>
    <w:rsid w:val="006D4F9B"/>
    <w:rsid w:val="006D4FB3"/>
    <w:rsid w:val="006D5E0A"/>
    <w:rsid w:val="006D5E33"/>
    <w:rsid w:val="006D5E7A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D12"/>
    <w:rsid w:val="00707E5B"/>
    <w:rsid w:val="00710527"/>
    <w:rsid w:val="00710685"/>
    <w:rsid w:val="007106CD"/>
    <w:rsid w:val="00710717"/>
    <w:rsid w:val="00711674"/>
    <w:rsid w:val="00711EA0"/>
    <w:rsid w:val="0071208E"/>
    <w:rsid w:val="007120F1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1EA"/>
    <w:rsid w:val="00722B75"/>
    <w:rsid w:val="00722F80"/>
    <w:rsid w:val="00722FA7"/>
    <w:rsid w:val="007233E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150A"/>
    <w:rsid w:val="00741648"/>
    <w:rsid w:val="007417BD"/>
    <w:rsid w:val="00741B1D"/>
    <w:rsid w:val="007425E9"/>
    <w:rsid w:val="00742752"/>
    <w:rsid w:val="00743A6F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797B"/>
    <w:rsid w:val="00747C80"/>
    <w:rsid w:val="0075006F"/>
    <w:rsid w:val="007501B0"/>
    <w:rsid w:val="007502CE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C15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F63"/>
    <w:rsid w:val="00762269"/>
    <w:rsid w:val="0076228C"/>
    <w:rsid w:val="00762A37"/>
    <w:rsid w:val="00762AF6"/>
    <w:rsid w:val="00763387"/>
    <w:rsid w:val="0076343F"/>
    <w:rsid w:val="00763831"/>
    <w:rsid w:val="0076546E"/>
    <w:rsid w:val="007658A5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3D2"/>
    <w:rsid w:val="00785442"/>
    <w:rsid w:val="007854DD"/>
    <w:rsid w:val="0078554F"/>
    <w:rsid w:val="00785B0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30BC"/>
    <w:rsid w:val="007B3712"/>
    <w:rsid w:val="007B3717"/>
    <w:rsid w:val="007B3937"/>
    <w:rsid w:val="007B3AE0"/>
    <w:rsid w:val="007B3B64"/>
    <w:rsid w:val="007B3D16"/>
    <w:rsid w:val="007B41F5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CC1"/>
    <w:rsid w:val="007D5EA8"/>
    <w:rsid w:val="007D605F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B17"/>
    <w:rsid w:val="007F1033"/>
    <w:rsid w:val="007F1316"/>
    <w:rsid w:val="007F1393"/>
    <w:rsid w:val="007F159A"/>
    <w:rsid w:val="007F1A34"/>
    <w:rsid w:val="007F1C29"/>
    <w:rsid w:val="007F207E"/>
    <w:rsid w:val="007F2296"/>
    <w:rsid w:val="007F2A7E"/>
    <w:rsid w:val="007F2BDA"/>
    <w:rsid w:val="007F2D83"/>
    <w:rsid w:val="007F2F31"/>
    <w:rsid w:val="007F307B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434"/>
    <w:rsid w:val="007F6A97"/>
    <w:rsid w:val="007F6D85"/>
    <w:rsid w:val="007F70B7"/>
    <w:rsid w:val="007F7DA1"/>
    <w:rsid w:val="007F7F56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917"/>
    <w:rsid w:val="00806958"/>
    <w:rsid w:val="00806D82"/>
    <w:rsid w:val="00806FFC"/>
    <w:rsid w:val="0080731C"/>
    <w:rsid w:val="0080778D"/>
    <w:rsid w:val="0080780A"/>
    <w:rsid w:val="008078BA"/>
    <w:rsid w:val="00807CB5"/>
    <w:rsid w:val="00807D7B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97E"/>
    <w:rsid w:val="00837CB9"/>
    <w:rsid w:val="00837EF9"/>
    <w:rsid w:val="00840370"/>
    <w:rsid w:val="0084044B"/>
    <w:rsid w:val="008405EE"/>
    <w:rsid w:val="0084060A"/>
    <w:rsid w:val="00840937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AB5"/>
    <w:rsid w:val="008A3B79"/>
    <w:rsid w:val="008A417A"/>
    <w:rsid w:val="008A44BE"/>
    <w:rsid w:val="008A4546"/>
    <w:rsid w:val="008A48C6"/>
    <w:rsid w:val="008A50DC"/>
    <w:rsid w:val="008A537C"/>
    <w:rsid w:val="008A55F8"/>
    <w:rsid w:val="008A562D"/>
    <w:rsid w:val="008A566C"/>
    <w:rsid w:val="008A5767"/>
    <w:rsid w:val="008A59D9"/>
    <w:rsid w:val="008A59F0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D00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994"/>
    <w:rsid w:val="008D59A6"/>
    <w:rsid w:val="008D5D5C"/>
    <w:rsid w:val="008D6006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414"/>
    <w:rsid w:val="009044A7"/>
    <w:rsid w:val="00904E9F"/>
    <w:rsid w:val="00905EEA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EA9"/>
    <w:rsid w:val="0091216E"/>
    <w:rsid w:val="0091230A"/>
    <w:rsid w:val="00912A1B"/>
    <w:rsid w:val="00912B78"/>
    <w:rsid w:val="00912C9A"/>
    <w:rsid w:val="00912DB1"/>
    <w:rsid w:val="00913AB5"/>
    <w:rsid w:val="00914B73"/>
    <w:rsid w:val="00914E91"/>
    <w:rsid w:val="00915C76"/>
    <w:rsid w:val="00916A7F"/>
    <w:rsid w:val="00917529"/>
    <w:rsid w:val="00917E2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100"/>
    <w:rsid w:val="0094113F"/>
    <w:rsid w:val="00941ACE"/>
    <w:rsid w:val="00942361"/>
    <w:rsid w:val="009426ED"/>
    <w:rsid w:val="0094274B"/>
    <w:rsid w:val="00942B0A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535"/>
    <w:rsid w:val="00982692"/>
    <w:rsid w:val="009826EB"/>
    <w:rsid w:val="009833BD"/>
    <w:rsid w:val="00984381"/>
    <w:rsid w:val="00984619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5297"/>
    <w:rsid w:val="00995350"/>
    <w:rsid w:val="0099536F"/>
    <w:rsid w:val="00995438"/>
    <w:rsid w:val="00995494"/>
    <w:rsid w:val="009955C1"/>
    <w:rsid w:val="00995E57"/>
    <w:rsid w:val="009967A5"/>
    <w:rsid w:val="00997CF9"/>
    <w:rsid w:val="00997EF2"/>
    <w:rsid w:val="00997F9D"/>
    <w:rsid w:val="009A0505"/>
    <w:rsid w:val="009A06B3"/>
    <w:rsid w:val="009A07AC"/>
    <w:rsid w:val="009A09A5"/>
    <w:rsid w:val="009A0A7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B1F"/>
    <w:rsid w:val="009E7B21"/>
    <w:rsid w:val="009E7BE5"/>
    <w:rsid w:val="009E7D6D"/>
    <w:rsid w:val="009F0555"/>
    <w:rsid w:val="009F0A25"/>
    <w:rsid w:val="009F0A99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9B4"/>
    <w:rsid w:val="00A249F8"/>
    <w:rsid w:val="00A24AAD"/>
    <w:rsid w:val="00A24C03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13E"/>
    <w:rsid w:val="00A9473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A0C"/>
    <w:rsid w:val="00AB101B"/>
    <w:rsid w:val="00AB11F9"/>
    <w:rsid w:val="00AB1235"/>
    <w:rsid w:val="00AB141F"/>
    <w:rsid w:val="00AB179C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3B5"/>
    <w:rsid w:val="00AB6B30"/>
    <w:rsid w:val="00AB731C"/>
    <w:rsid w:val="00AC1B44"/>
    <w:rsid w:val="00AC1D51"/>
    <w:rsid w:val="00AC1F5C"/>
    <w:rsid w:val="00AC21D3"/>
    <w:rsid w:val="00AC279D"/>
    <w:rsid w:val="00AC2D67"/>
    <w:rsid w:val="00AC328E"/>
    <w:rsid w:val="00AC35C8"/>
    <w:rsid w:val="00AC3F49"/>
    <w:rsid w:val="00AC3F69"/>
    <w:rsid w:val="00AC4125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96A"/>
    <w:rsid w:val="00AD2A6C"/>
    <w:rsid w:val="00AD2CF6"/>
    <w:rsid w:val="00AD2E79"/>
    <w:rsid w:val="00AD3863"/>
    <w:rsid w:val="00AD4251"/>
    <w:rsid w:val="00AD44C2"/>
    <w:rsid w:val="00AD4B26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F1"/>
    <w:rsid w:val="00AF25D8"/>
    <w:rsid w:val="00AF2718"/>
    <w:rsid w:val="00AF273B"/>
    <w:rsid w:val="00AF27AF"/>
    <w:rsid w:val="00AF2809"/>
    <w:rsid w:val="00AF2A51"/>
    <w:rsid w:val="00AF2C50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26A"/>
    <w:rsid w:val="00B222B5"/>
    <w:rsid w:val="00B222CB"/>
    <w:rsid w:val="00B22422"/>
    <w:rsid w:val="00B22E4C"/>
    <w:rsid w:val="00B22EF1"/>
    <w:rsid w:val="00B238BC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388"/>
    <w:rsid w:val="00B40EF6"/>
    <w:rsid w:val="00B41078"/>
    <w:rsid w:val="00B4116C"/>
    <w:rsid w:val="00B415FB"/>
    <w:rsid w:val="00B421DE"/>
    <w:rsid w:val="00B424E4"/>
    <w:rsid w:val="00B430B4"/>
    <w:rsid w:val="00B433EC"/>
    <w:rsid w:val="00B4361B"/>
    <w:rsid w:val="00B43C99"/>
    <w:rsid w:val="00B44036"/>
    <w:rsid w:val="00B4408C"/>
    <w:rsid w:val="00B44324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8A2"/>
    <w:rsid w:val="00B46BE5"/>
    <w:rsid w:val="00B46D68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D5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70C"/>
    <w:rsid w:val="00BD380B"/>
    <w:rsid w:val="00BD3EC0"/>
    <w:rsid w:val="00BD3F1E"/>
    <w:rsid w:val="00BD439C"/>
    <w:rsid w:val="00BD4D46"/>
    <w:rsid w:val="00BD5096"/>
    <w:rsid w:val="00BD5280"/>
    <w:rsid w:val="00BD5591"/>
    <w:rsid w:val="00BD5A7F"/>
    <w:rsid w:val="00BD5C2C"/>
    <w:rsid w:val="00BD5FDA"/>
    <w:rsid w:val="00BD68BE"/>
    <w:rsid w:val="00BD6932"/>
    <w:rsid w:val="00BD6BDE"/>
    <w:rsid w:val="00BD6E14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2BBA"/>
    <w:rsid w:val="00BE3165"/>
    <w:rsid w:val="00BE32B5"/>
    <w:rsid w:val="00BE3DC1"/>
    <w:rsid w:val="00BE3E92"/>
    <w:rsid w:val="00BE4359"/>
    <w:rsid w:val="00BE5D77"/>
    <w:rsid w:val="00BE659C"/>
    <w:rsid w:val="00BE70A3"/>
    <w:rsid w:val="00BE7314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BFB"/>
    <w:rsid w:val="00C61B47"/>
    <w:rsid w:val="00C62392"/>
    <w:rsid w:val="00C6240C"/>
    <w:rsid w:val="00C62600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6F4"/>
    <w:rsid w:val="00C80CF7"/>
    <w:rsid w:val="00C81398"/>
    <w:rsid w:val="00C81489"/>
    <w:rsid w:val="00C8155F"/>
    <w:rsid w:val="00C815A9"/>
    <w:rsid w:val="00C826F8"/>
    <w:rsid w:val="00C82F78"/>
    <w:rsid w:val="00C82FCD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521"/>
    <w:rsid w:val="00CD6935"/>
    <w:rsid w:val="00CD6AF7"/>
    <w:rsid w:val="00CD728F"/>
    <w:rsid w:val="00CD7D99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298"/>
    <w:rsid w:val="00D1192C"/>
    <w:rsid w:val="00D11C4A"/>
    <w:rsid w:val="00D11C95"/>
    <w:rsid w:val="00D11DCA"/>
    <w:rsid w:val="00D121C7"/>
    <w:rsid w:val="00D12234"/>
    <w:rsid w:val="00D122A1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A5C"/>
    <w:rsid w:val="00D23EB2"/>
    <w:rsid w:val="00D2424B"/>
    <w:rsid w:val="00D243CF"/>
    <w:rsid w:val="00D245C1"/>
    <w:rsid w:val="00D248FB"/>
    <w:rsid w:val="00D25418"/>
    <w:rsid w:val="00D254B1"/>
    <w:rsid w:val="00D25ECF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C68"/>
    <w:rsid w:val="00D51378"/>
    <w:rsid w:val="00D5168F"/>
    <w:rsid w:val="00D51DFD"/>
    <w:rsid w:val="00D51F5D"/>
    <w:rsid w:val="00D52783"/>
    <w:rsid w:val="00D52BC0"/>
    <w:rsid w:val="00D5340C"/>
    <w:rsid w:val="00D5357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732F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D15"/>
    <w:rsid w:val="00DB75DA"/>
    <w:rsid w:val="00DB7C44"/>
    <w:rsid w:val="00DB7D3F"/>
    <w:rsid w:val="00DC0147"/>
    <w:rsid w:val="00DC0605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730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5A1"/>
    <w:rsid w:val="00E72AB3"/>
    <w:rsid w:val="00E72D07"/>
    <w:rsid w:val="00E72F93"/>
    <w:rsid w:val="00E72FE4"/>
    <w:rsid w:val="00E739B4"/>
    <w:rsid w:val="00E74322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CF"/>
    <w:rsid w:val="00E806F4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6B0"/>
    <w:rsid w:val="00E836C0"/>
    <w:rsid w:val="00E842D4"/>
    <w:rsid w:val="00E8451B"/>
    <w:rsid w:val="00E84934"/>
    <w:rsid w:val="00E84B02"/>
    <w:rsid w:val="00E8516F"/>
    <w:rsid w:val="00E85ACC"/>
    <w:rsid w:val="00E85BAB"/>
    <w:rsid w:val="00E861C4"/>
    <w:rsid w:val="00E8651F"/>
    <w:rsid w:val="00E86701"/>
    <w:rsid w:val="00E86B39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D94"/>
    <w:rsid w:val="00EB1E02"/>
    <w:rsid w:val="00EB1E4B"/>
    <w:rsid w:val="00EB1FFA"/>
    <w:rsid w:val="00EB25E7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A44"/>
    <w:rsid w:val="00EC7A91"/>
    <w:rsid w:val="00EC7BC7"/>
    <w:rsid w:val="00EC7BC9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54F"/>
    <w:rsid w:val="00ED665D"/>
    <w:rsid w:val="00ED679C"/>
    <w:rsid w:val="00ED6A54"/>
    <w:rsid w:val="00ED6DB5"/>
    <w:rsid w:val="00ED6E9D"/>
    <w:rsid w:val="00ED725D"/>
    <w:rsid w:val="00EE056A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40E5"/>
    <w:rsid w:val="00EE4E70"/>
    <w:rsid w:val="00EE4F36"/>
    <w:rsid w:val="00EE51D3"/>
    <w:rsid w:val="00EE5519"/>
    <w:rsid w:val="00EE58CC"/>
    <w:rsid w:val="00EE59AB"/>
    <w:rsid w:val="00EE5DED"/>
    <w:rsid w:val="00EE640B"/>
    <w:rsid w:val="00EE689F"/>
    <w:rsid w:val="00EE6D5A"/>
    <w:rsid w:val="00EE7AEE"/>
    <w:rsid w:val="00EE7B17"/>
    <w:rsid w:val="00EE7E3D"/>
    <w:rsid w:val="00EF013C"/>
    <w:rsid w:val="00EF02B5"/>
    <w:rsid w:val="00EF0301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317E"/>
    <w:rsid w:val="00F03CB3"/>
    <w:rsid w:val="00F03EDE"/>
    <w:rsid w:val="00F03F01"/>
    <w:rsid w:val="00F04629"/>
    <w:rsid w:val="00F04A43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8A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D21"/>
    <w:rsid w:val="00F33F4D"/>
    <w:rsid w:val="00F344A6"/>
    <w:rsid w:val="00F35997"/>
    <w:rsid w:val="00F359C0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59B"/>
    <w:rsid w:val="00F428C9"/>
    <w:rsid w:val="00F4323B"/>
    <w:rsid w:val="00F438CF"/>
    <w:rsid w:val="00F43C39"/>
    <w:rsid w:val="00F43F47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82A"/>
    <w:rsid w:val="00F83341"/>
    <w:rsid w:val="00F83940"/>
    <w:rsid w:val="00F8408A"/>
    <w:rsid w:val="00F84C1C"/>
    <w:rsid w:val="00F84ECB"/>
    <w:rsid w:val="00F84EF3"/>
    <w:rsid w:val="00F84F22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90"/>
    <w:rsid w:val="00FE25A4"/>
    <w:rsid w:val="00FE29F2"/>
    <w:rsid w:val="00FE3221"/>
    <w:rsid w:val="00FE3248"/>
    <w:rsid w:val="00FE327A"/>
    <w:rsid w:val="00FE357F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64B0"/>
    <w:rsid w:val="00FE66EC"/>
    <w:rsid w:val="00FE71D3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B401-88E8-44C6-9ED8-8ACF6874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Patcharadanai, Boonraeng</cp:lastModifiedBy>
  <cp:revision>3</cp:revision>
  <cp:lastPrinted>2022-08-09T13:13:00Z</cp:lastPrinted>
  <dcterms:created xsi:type="dcterms:W3CDTF">2022-08-10T09:10:00Z</dcterms:created>
  <dcterms:modified xsi:type="dcterms:W3CDTF">2022-08-10T09:12:00Z</dcterms:modified>
</cp:coreProperties>
</file>