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0C4D7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5FC4D49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2DD9E9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90DAB2B" w14:textId="77777777" w:rsidR="00446209" w:rsidRPr="00B34654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C6C5D32" w14:textId="77777777" w:rsidR="00446209" w:rsidRPr="00B34654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40396E" w14:textId="77777777" w:rsidR="00446209" w:rsidRPr="00B34654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EE80ADF" w14:textId="77777777" w:rsidR="00561F59" w:rsidRPr="008330AA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8330AA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8330AA">
        <w:rPr>
          <w:rFonts w:asciiTheme="majorBidi" w:hAnsiTheme="majorBidi" w:cstheme="majorBidi"/>
          <w:sz w:val="52"/>
          <w:szCs w:val="52"/>
        </w:rPr>
        <w:t xml:space="preserve"> </w:t>
      </w:r>
      <w:r w:rsidRPr="008330AA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8330AA">
        <w:rPr>
          <w:rFonts w:asciiTheme="majorBidi" w:hAnsiTheme="majorBidi" w:cstheme="majorBidi"/>
          <w:sz w:val="52"/>
          <w:szCs w:val="52"/>
        </w:rPr>
        <w:t xml:space="preserve"> </w:t>
      </w:r>
      <w:r w:rsidRPr="008330AA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8330AA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56F60C04" w14:textId="77777777" w:rsidR="00B036A2" w:rsidRPr="008330AA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8330A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8330AA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DDDC29D" w14:textId="5E9E06B1" w:rsidR="00E86EA7" w:rsidRPr="008330AA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330A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053DDA" w:rsidRPr="008330A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8330A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7FE96A" w14:textId="1CBE0EB2" w:rsidR="00E86EA7" w:rsidRPr="008330AA" w:rsidRDefault="0043613C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330A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C37475" w:rsidRPr="008330A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Pr="008330A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3E5E38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C37475" w:rsidRPr="008330A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37475" w:rsidRPr="008330A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3E5E38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092A3BF6" w14:textId="77777777" w:rsidR="00E86EA7" w:rsidRPr="008330AA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8330A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4B058A" w14:textId="77777777" w:rsidR="00E86EA7" w:rsidRPr="008330AA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330A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8330AA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8330AA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8330AA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8330AA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8330AA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8330AA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8330AA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8330AA" w:rsidSect="00DD2D6E">
          <w:headerReference w:type="even" r:id="rId8"/>
          <w:footerReference w:type="even" r:id="rId9"/>
          <w:footerReference w:type="default" r:id="rId10"/>
          <w:footerReference w:type="first" r:id="rId11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319B3C" w14:textId="77777777" w:rsidR="00B036A2" w:rsidRPr="008330AA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1CF543" w14:textId="77777777" w:rsidR="00B036A2" w:rsidRPr="008330AA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F9C21E" w14:textId="77777777" w:rsidR="00B036A2" w:rsidRPr="008330AA" w:rsidRDefault="00B036A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1298A3E9" w14:textId="77777777" w:rsidR="00792B42" w:rsidRPr="008330AA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04D4DF2A" w14:textId="77777777" w:rsidR="00792B42" w:rsidRPr="008330AA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7582069A" w14:textId="77777777" w:rsidR="0014408E" w:rsidRPr="008330A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43291" w14:textId="77777777" w:rsidR="0014408E" w:rsidRPr="008330A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549874" w14:textId="77777777" w:rsidR="00E86510" w:rsidRPr="008330AA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696153" w14:textId="77777777" w:rsidR="00A322D4" w:rsidRPr="008330AA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0A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8330AA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77777777" w:rsidR="00A322D4" w:rsidRPr="008330AA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0AA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8330A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330AA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8330A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330AA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8330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8330AA" w:rsidRDefault="00A322D4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2EAB2F" w14:textId="1EEF0EA3" w:rsidR="00C37475" w:rsidRPr="008330AA" w:rsidRDefault="00C37475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="003E5E38">
        <w:rPr>
          <w:rFonts w:asciiTheme="majorBidi" w:hAnsiTheme="majorBidi" w:cstheme="majorBidi"/>
          <w:sz w:val="30"/>
          <w:szCs w:val="30"/>
        </w:rPr>
        <w:t>30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E5E38">
        <w:rPr>
          <w:rFonts w:asciiTheme="majorBidi" w:hAnsiTheme="majorBidi" w:cstheme="majorBidi"/>
          <w:sz w:val="30"/>
          <w:szCs w:val="30"/>
        </w:rPr>
        <w:t>2565</w:t>
      </w:r>
      <w:r w:rsidRPr="008330AA">
        <w:rPr>
          <w:rFonts w:asciiTheme="majorBidi" w:hAnsiTheme="majorBidi" w:cstheme="majorBidi"/>
          <w:sz w:val="30"/>
          <w:szCs w:val="30"/>
        </w:rPr>
        <w:br/>
      </w:r>
      <w:r w:rsidRPr="008330AA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>สำหรับงวดสามเดือนและหกเดือนสิ้นสุด</w:t>
      </w:r>
      <w:r w:rsidRPr="008330AA">
        <w:rPr>
          <w:rFonts w:asciiTheme="majorBidi" w:hAnsiTheme="majorBidi" w:cstheme="majorBidi"/>
          <w:spacing w:val="-12"/>
          <w:sz w:val="30"/>
          <w:szCs w:val="30"/>
        </w:rPr>
        <w:br/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 xml:space="preserve">วันที่ </w:t>
      </w:r>
      <w:r w:rsidRPr="008330AA">
        <w:rPr>
          <w:rFonts w:asciiTheme="majorBidi" w:hAnsiTheme="majorBidi" w:cstheme="majorBidi"/>
          <w:sz w:val="30"/>
          <w:szCs w:val="30"/>
        </w:rPr>
        <w:t xml:space="preserve">30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8330AA">
        <w:rPr>
          <w:rFonts w:asciiTheme="majorBidi" w:hAnsiTheme="majorBidi" w:cstheme="majorBidi"/>
          <w:sz w:val="30"/>
          <w:szCs w:val="30"/>
        </w:rPr>
        <w:t>2565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สำหรับงวดหกเดือนสิ้นสุดวันที่ </w:t>
      </w:r>
      <w:r w:rsidRPr="008330AA">
        <w:rPr>
          <w:rFonts w:asciiTheme="majorBidi" w:hAnsiTheme="majorBidi" w:cstheme="majorBidi"/>
          <w:sz w:val="30"/>
          <w:szCs w:val="30"/>
        </w:rPr>
        <w:t xml:space="preserve">30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8330AA">
        <w:rPr>
          <w:rFonts w:asciiTheme="majorBidi" w:hAnsiTheme="majorBidi" w:cstheme="majorBidi"/>
          <w:sz w:val="30"/>
          <w:szCs w:val="30"/>
        </w:rPr>
        <w:t>256</w:t>
      </w:r>
      <w:r w:rsidR="0025018A" w:rsidRPr="008330AA">
        <w:rPr>
          <w:rFonts w:asciiTheme="majorBidi" w:hAnsiTheme="majorBidi" w:cstheme="majorBidi"/>
          <w:sz w:val="30"/>
          <w:szCs w:val="30"/>
        </w:rPr>
        <w:t>5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8330A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ข้อมูลทางการเงินระหว่างกาล) </w:t>
      </w:r>
      <w:r w:rsidRPr="008330AA">
        <w:rPr>
          <w:rFonts w:asciiTheme="majorBidi" w:hAnsiTheme="majorBidi" w:cstheme="majorBidi"/>
          <w:sz w:val="30"/>
          <w:szCs w:val="30"/>
          <w:cs/>
        </w:rPr>
        <w:t>ของบริษัท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ไวร์ด จำกัด (มหาชน)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ไวร์ด จำกัด (มหาชน) ตามลำดับ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8330AA">
        <w:rPr>
          <w:rFonts w:asciiTheme="majorBidi" w:hAnsiTheme="majorBidi" w:cstheme="majorBidi"/>
          <w:sz w:val="30"/>
          <w:szCs w:val="30"/>
        </w:rPr>
        <w:t>34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F4E748C" w14:textId="77777777" w:rsidR="00860C89" w:rsidRPr="008330AA" w:rsidRDefault="00860C89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8330AA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330A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8330AA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73DFB97A" w:rsidR="00A86AB1" w:rsidRPr="008330AA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8330AA">
        <w:rPr>
          <w:rFonts w:asciiTheme="majorBidi" w:hAnsiTheme="majorBidi" w:cstheme="majorBidi"/>
          <w:sz w:val="30"/>
          <w:szCs w:val="30"/>
        </w:rPr>
        <w:t xml:space="preserve"> 2410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</w:rPr>
        <w:t>“</w:t>
      </w:r>
      <w:r w:rsidRPr="008330A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8330AA">
        <w:rPr>
          <w:rFonts w:asciiTheme="majorBidi" w:hAnsiTheme="majorBidi" w:cstheme="majorBidi"/>
          <w:sz w:val="30"/>
          <w:szCs w:val="30"/>
        </w:rPr>
        <w:t xml:space="preserve">” </w:t>
      </w:r>
      <w:r w:rsidRPr="008330AA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8330AA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8330AA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77777777" w:rsidR="00C37475" w:rsidRPr="008330AA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C37475" w:rsidRPr="008330AA" w:rsidSect="00DD2D6E">
          <w:footerReference w:type="default" r:id="rId12"/>
          <w:footerReference w:type="first" r:id="rId13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1CF71550" w14:textId="42672993" w:rsidR="00FA73F8" w:rsidRPr="008330AA" w:rsidRDefault="00FA73F8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C2864E" w14:textId="2E04F3E2" w:rsidR="009400DF" w:rsidRPr="008330AA" w:rsidRDefault="009400DF" w:rsidP="0048293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B3193D" w14:textId="77777777" w:rsidR="00FA73F8" w:rsidRPr="008330AA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330A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DC243B" w14:textId="77777777" w:rsidR="00FA73F8" w:rsidRPr="008330AA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74F18327" w:rsidR="00FA73F8" w:rsidRPr="008330AA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8330AA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0415A3D" w14:textId="162FC5BB" w:rsidR="009400DF" w:rsidRPr="008330AA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88D36A9" w14:textId="77777777" w:rsidR="0025018A" w:rsidRPr="008330AA" w:rsidRDefault="0025018A" w:rsidP="0025018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330AA">
        <w:rPr>
          <w:rFonts w:asciiTheme="majorBidi" w:hAnsiTheme="majorBidi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2C76AA1E" w14:textId="77777777" w:rsidR="0025018A" w:rsidRPr="008330AA" w:rsidRDefault="0025018A" w:rsidP="0025018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F6907A1" w14:textId="1D846658" w:rsidR="0025018A" w:rsidRPr="008330AA" w:rsidRDefault="0025018A" w:rsidP="0025018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8330AA">
        <w:rPr>
          <w:rFonts w:asciiTheme="majorBidi" w:hAnsiTheme="majorBidi" w:cstheme="majorBidi"/>
          <w:sz w:val="30"/>
          <w:szCs w:val="30"/>
        </w:rPr>
        <w:t xml:space="preserve">3 </w:t>
      </w:r>
      <w:r w:rsidRPr="008330AA">
        <w:rPr>
          <w:rFonts w:asciiTheme="majorBidi" w:hAnsiTheme="majorBidi" w:cs="Angsana New"/>
          <w:sz w:val="30"/>
          <w:szCs w:val="30"/>
          <w:cs/>
        </w:rPr>
        <w:t xml:space="preserve">ในระหว่างปีสิ้นสุดวันที่ </w:t>
      </w:r>
      <w:r w:rsidR="003E5E38">
        <w:rPr>
          <w:rFonts w:asciiTheme="majorBidi" w:hAnsiTheme="majorBidi" w:cstheme="majorBidi"/>
          <w:sz w:val="30"/>
          <w:szCs w:val="30"/>
        </w:rPr>
        <w:t>31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3E5E38">
        <w:rPr>
          <w:rFonts w:asciiTheme="majorBidi" w:hAnsiTheme="majorBidi" w:cstheme="majorBidi"/>
          <w:sz w:val="30"/>
          <w:szCs w:val="30"/>
        </w:rPr>
        <w:t>2564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="Angsana New"/>
          <w:sz w:val="30"/>
          <w:szCs w:val="30"/>
          <w:cs/>
        </w:rPr>
        <w:t>กลุ่มบริษัทได้เข้าซื้อธุรกิจและมีการใช้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ทั้งนี้ข้าพเจ้ามิได้ให้ข้อสรุปอย่างมีเงื่อนไขในเรื่องนี้</w:t>
      </w:r>
    </w:p>
    <w:p w14:paraId="7541055B" w14:textId="6CE5DCD5" w:rsidR="000A48BA" w:rsidRPr="008330AA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955CD51" w14:textId="7BB272AA" w:rsidR="0025018A" w:rsidRPr="008330AA" w:rsidRDefault="0025018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7E5E696" w14:textId="19CBC1AA" w:rsidR="0025018A" w:rsidRPr="008330AA" w:rsidRDefault="0025018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8D160F0" w14:textId="77777777" w:rsidR="0025018A" w:rsidRPr="008330AA" w:rsidRDefault="0025018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8330AA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8330AA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330E6674" w:rsidR="00A86AB1" w:rsidRPr="008330AA" w:rsidRDefault="00A86AB1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8330AA">
        <w:rPr>
          <w:rFonts w:asciiTheme="majorBidi" w:hAnsiTheme="majorBidi" w:cstheme="majorBidi"/>
          <w:cs/>
        </w:rPr>
        <w:t>(</w:t>
      </w:r>
      <w:r w:rsidR="00EB49AD" w:rsidRPr="008330AA">
        <w:rPr>
          <w:rFonts w:asciiTheme="majorBidi" w:hAnsiTheme="majorBidi" w:cstheme="majorBidi"/>
          <w:cs/>
          <w:lang w:val="en-US"/>
        </w:rPr>
        <w:t>ณัฐพงศ์ ตันติจัตตานนท์</w:t>
      </w:r>
      <w:r w:rsidRPr="008330AA">
        <w:rPr>
          <w:rFonts w:asciiTheme="majorBidi" w:hAnsiTheme="majorBidi" w:cstheme="majorBidi"/>
          <w:cs/>
        </w:rPr>
        <w:t>)</w:t>
      </w:r>
    </w:p>
    <w:p w14:paraId="410C76D9" w14:textId="77777777" w:rsidR="00A86AB1" w:rsidRPr="008330AA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8330AA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20992311" w:rsidR="00A86AB1" w:rsidRPr="008330AA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8330AA">
        <w:rPr>
          <w:rFonts w:asciiTheme="majorBidi" w:hAnsiTheme="majorBidi" w:cstheme="majorBidi"/>
          <w:cs/>
        </w:rPr>
        <w:t>เลขทะเบียน</w:t>
      </w:r>
      <w:r w:rsidRPr="008330AA">
        <w:rPr>
          <w:rFonts w:asciiTheme="majorBidi" w:hAnsiTheme="majorBidi" w:cstheme="majorBidi"/>
          <w:cs/>
          <w:lang w:val="en-US"/>
        </w:rPr>
        <w:t xml:space="preserve">  </w:t>
      </w:r>
      <w:r w:rsidR="00EB49AD" w:rsidRPr="008330AA">
        <w:rPr>
          <w:rFonts w:asciiTheme="majorBidi" w:hAnsiTheme="majorBidi" w:cstheme="majorBidi"/>
          <w:lang w:val="en-US"/>
        </w:rPr>
        <w:t>882</w:t>
      </w:r>
      <w:r w:rsidRPr="008330AA">
        <w:rPr>
          <w:rFonts w:asciiTheme="majorBidi" w:hAnsiTheme="majorBidi" w:cstheme="majorBidi"/>
          <w:lang w:val="en-US"/>
        </w:rPr>
        <w:t>9</w:t>
      </w:r>
    </w:p>
    <w:p w14:paraId="047CBB2E" w14:textId="77777777" w:rsidR="00A322D4" w:rsidRPr="008330AA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8330AA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6106DD" w14:textId="77777777" w:rsidR="00B036A2" w:rsidRPr="008330AA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4514B70" w14:textId="253C5828" w:rsidR="00A86AB1" w:rsidRPr="008330AA" w:rsidRDefault="003E5E38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9218693"/>
      <w:r>
        <w:rPr>
          <w:rFonts w:asciiTheme="majorBidi" w:hAnsiTheme="majorBidi" w:cstheme="majorBidi"/>
          <w:sz w:val="30"/>
          <w:szCs w:val="30"/>
        </w:rPr>
        <w:t>10</w:t>
      </w:r>
      <w:r w:rsidR="0025018A"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="0025018A" w:rsidRPr="008330AA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2565</w:t>
      </w:r>
    </w:p>
    <w:bookmarkEnd w:id="0"/>
    <w:p w14:paraId="30AC1F98" w14:textId="370AC924" w:rsidR="00853ECE" w:rsidRPr="00B34654" w:rsidRDefault="00853ECE" w:rsidP="00B17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853ECE" w:rsidRPr="00B34654" w:rsidSect="00DD2D6E">
      <w:headerReference w:type="first" r:id="rId14"/>
      <w:footerReference w:type="first" r:id="rId15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8F739" w14:textId="77777777" w:rsidR="003C1D1C" w:rsidRDefault="003C1D1C">
      <w:r>
        <w:separator/>
      </w:r>
    </w:p>
  </w:endnote>
  <w:endnote w:type="continuationSeparator" w:id="0">
    <w:p w14:paraId="75242A7C" w14:textId="77777777" w:rsidR="003C1D1C" w:rsidRDefault="003C1D1C">
      <w:r>
        <w:continuationSeparator/>
      </w:r>
    </w:p>
  </w:endnote>
  <w:endnote w:type="continuationNotice" w:id="1">
    <w:p w14:paraId="26EC713F" w14:textId="77777777" w:rsidR="003C1D1C" w:rsidRDefault="003C1D1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5E30" w14:textId="77777777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F2438" w14:textId="40E2603E" w:rsidR="005266CA" w:rsidRPr="00C55100" w:rsidRDefault="005266CA">
    <w:pPr>
      <w:pStyle w:val="Footer"/>
      <w:rPr>
        <w:color w:val="FFFFFF"/>
      </w:rPr>
    </w:pPr>
    <w:r w:rsidRPr="00C55100">
      <w:rPr>
        <w:color w:val="FFFFFF"/>
      </w:rPr>
      <w:fldChar w:fldCharType="begin"/>
    </w:r>
    <w:r w:rsidRPr="00C55100">
      <w:rPr>
        <w:color w:val="FFFFFF"/>
      </w:rPr>
      <w:instrText xml:space="preserve">filename </w:instrText>
    </w:r>
    <w:r w:rsidRPr="00C55100">
      <w:rPr>
        <w:color w:val="FFFFFF"/>
      </w:rPr>
      <w:fldChar w:fldCharType="separate"/>
    </w:r>
    <w:r w:rsidR="00C17996">
      <w:rPr>
        <w:noProof/>
        <w:color w:val="FFFFFF"/>
      </w:rPr>
      <w:t>CPWt1-Q2'22-set</w:t>
    </w:r>
    <w:r w:rsidRPr="00C55100">
      <w:rPr>
        <w:noProof/>
        <w:color w:val="FFFFFF"/>
      </w:rPr>
      <w:fldChar w:fldCharType="end"/>
    </w:r>
    <w:r w:rsidRPr="00C55100">
      <w:rPr>
        <w:color w:val="FFFFFF"/>
      </w:rPr>
      <w:tab/>
    </w:r>
    <w:r w:rsidRPr="00C55100">
      <w:rPr>
        <w:rStyle w:val="PageNumber"/>
        <w:color w:val="FFFFFF"/>
      </w:rPr>
      <w:fldChar w:fldCharType="begin"/>
    </w:r>
    <w:r w:rsidRPr="00C55100">
      <w:rPr>
        <w:rStyle w:val="PageNumber"/>
        <w:color w:val="FFFFFF"/>
      </w:rPr>
      <w:instrText>page \* arabic</w:instrText>
    </w:r>
    <w:r w:rsidRPr="00C55100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0</w:t>
    </w:r>
    <w:r w:rsidRPr="00C55100">
      <w:rPr>
        <w:rStyle w:val="PageNumber"/>
        <w:color w:val="FFFFFF"/>
      </w:rPr>
      <w:fldChar w:fldCharType="end"/>
    </w:r>
  </w:p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8F32" w14:textId="77777777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77777777" w:rsidR="00C37475" w:rsidRPr="00754709" w:rsidRDefault="00C37475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6B648" w14:textId="77777777" w:rsidR="003C1D1C" w:rsidRDefault="003C1D1C">
      <w:r>
        <w:separator/>
      </w:r>
    </w:p>
  </w:footnote>
  <w:footnote w:type="continuationSeparator" w:id="0">
    <w:p w14:paraId="40FA1B2B" w14:textId="77777777" w:rsidR="003C1D1C" w:rsidRDefault="003C1D1C">
      <w:r>
        <w:continuationSeparator/>
      </w:r>
    </w:p>
  </w:footnote>
  <w:footnote w:type="continuationNotice" w:id="1">
    <w:p w14:paraId="1EDB83AB" w14:textId="77777777" w:rsidR="003C1D1C" w:rsidRDefault="003C1D1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9709" w14:textId="77777777" w:rsidR="005266CA" w:rsidRDefault="00C17996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E4115" w14:textId="5A97BE05" w:rsidR="005266CA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A61A6B4" w14:textId="77777777" w:rsidR="00C17996" w:rsidRPr="00D50A39" w:rsidRDefault="00C17996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8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 w:numId="2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1E92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5D6"/>
    <w:rsid w:val="00010E15"/>
    <w:rsid w:val="000110E8"/>
    <w:rsid w:val="00011182"/>
    <w:rsid w:val="000116E1"/>
    <w:rsid w:val="0001192B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7F3"/>
    <w:rsid w:val="00031021"/>
    <w:rsid w:val="00031980"/>
    <w:rsid w:val="00031ADE"/>
    <w:rsid w:val="00031CED"/>
    <w:rsid w:val="00032088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0E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3B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6D"/>
    <w:rsid w:val="00074891"/>
    <w:rsid w:val="00074C76"/>
    <w:rsid w:val="00074F14"/>
    <w:rsid w:val="000752E3"/>
    <w:rsid w:val="000754F4"/>
    <w:rsid w:val="00075907"/>
    <w:rsid w:val="00075927"/>
    <w:rsid w:val="00075B9F"/>
    <w:rsid w:val="00075BB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D1B"/>
    <w:rsid w:val="00094FB4"/>
    <w:rsid w:val="00095319"/>
    <w:rsid w:val="00095A0C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6DBD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2EA0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3FD"/>
    <w:rsid w:val="00157C97"/>
    <w:rsid w:val="00157CDB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2CA"/>
    <w:rsid w:val="0018390E"/>
    <w:rsid w:val="00183CA4"/>
    <w:rsid w:val="00184590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5E41"/>
    <w:rsid w:val="002060D5"/>
    <w:rsid w:val="00206254"/>
    <w:rsid w:val="002068FC"/>
    <w:rsid w:val="0020690E"/>
    <w:rsid w:val="002069CF"/>
    <w:rsid w:val="00206C97"/>
    <w:rsid w:val="00206DEC"/>
    <w:rsid w:val="00207168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148"/>
    <w:rsid w:val="002349D5"/>
    <w:rsid w:val="00234B12"/>
    <w:rsid w:val="002354DA"/>
    <w:rsid w:val="00235A9A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18A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1F6B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5B1"/>
    <w:rsid w:val="002A6930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5EC1"/>
    <w:rsid w:val="002B64A4"/>
    <w:rsid w:val="002B75DA"/>
    <w:rsid w:val="002B7879"/>
    <w:rsid w:val="002B7C33"/>
    <w:rsid w:val="002C03D9"/>
    <w:rsid w:val="002C08A2"/>
    <w:rsid w:val="002C0C88"/>
    <w:rsid w:val="002C0E3C"/>
    <w:rsid w:val="002C0EED"/>
    <w:rsid w:val="002C26CC"/>
    <w:rsid w:val="002C2BCB"/>
    <w:rsid w:val="002C2E66"/>
    <w:rsid w:val="002C368E"/>
    <w:rsid w:val="002C39A9"/>
    <w:rsid w:val="002C3C13"/>
    <w:rsid w:val="002C3FD2"/>
    <w:rsid w:val="002C48B8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3269"/>
    <w:rsid w:val="002F33BD"/>
    <w:rsid w:val="002F3848"/>
    <w:rsid w:val="002F4D3E"/>
    <w:rsid w:val="002F54C4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90B"/>
    <w:rsid w:val="00304D2A"/>
    <w:rsid w:val="00305B63"/>
    <w:rsid w:val="00306A89"/>
    <w:rsid w:val="003102D7"/>
    <w:rsid w:val="003102DA"/>
    <w:rsid w:val="00310BAA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694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CEF"/>
    <w:rsid w:val="00333E34"/>
    <w:rsid w:val="0033455F"/>
    <w:rsid w:val="00334FEB"/>
    <w:rsid w:val="003352AA"/>
    <w:rsid w:val="00335477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3ADC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A2"/>
    <w:rsid w:val="003627C3"/>
    <w:rsid w:val="0036296D"/>
    <w:rsid w:val="00362A1B"/>
    <w:rsid w:val="00362A74"/>
    <w:rsid w:val="00362E50"/>
    <w:rsid w:val="003633FA"/>
    <w:rsid w:val="003635BE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2B97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550"/>
    <w:rsid w:val="003B4597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1D1C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517F"/>
    <w:rsid w:val="003D6BA4"/>
    <w:rsid w:val="003D70DD"/>
    <w:rsid w:val="003D79F8"/>
    <w:rsid w:val="003D7B43"/>
    <w:rsid w:val="003E0FB3"/>
    <w:rsid w:val="003E1346"/>
    <w:rsid w:val="003E202C"/>
    <w:rsid w:val="003E24C3"/>
    <w:rsid w:val="003E265E"/>
    <w:rsid w:val="003E2695"/>
    <w:rsid w:val="003E3873"/>
    <w:rsid w:val="003E4111"/>
    <w:rsid w:val="003E4DFE"/>
    <w:rsid w:val="003E4FB7"/>
    <w:rsid w:val="003E5029"/>
    <w:rsid w:val="003E516A"/>
    <w:rsid w:val="003E580F"/>
    <w:rsid w:val="003E5DB7"/>
    <w:rsid w:val="003E5E38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642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745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5F8A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DC5"/>
    <w:rsid w:val="00505025"/>
    <w:rsid w:val="005053F1"/>
    <w:rsid w:val="00506248"/>
    <w:rsid w:val="00506504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4B87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4AAF"/>
    <w:rsid w:val="005250BE"/>
    <w:rsid w:val="00526069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509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D0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FD6"/>
    <w:rsid w:val="005D706E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8C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289D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3"/>
    <w:rsid w:val="0062794D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2918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7173"/>
    <w:rsid w:val="00637766"/>
    <w:rsid w:val="006378D3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5E4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B00"/>
    <w:rsid w:val="00685B8F"/>
    <w:rsid w:val="00685C82"/>
    <w:rsid w:val="0068628F"/>
    <w:rsid w:val="0068633C"/>
    <w:rsid w:val="0068669B"/>
    <w:rsid w:val="00687AB4"/>
    <w:rsid w:val="00687E1C"/>
    <w:rsid w:val="00687F1A"/>
    <w:rsid w:val="00690435"/>
    <w:rsid w:val="006905A4"/>
    <w:rsid w:val="00691761"/>
    <w:rsid w:val="006921D8"/>
    <w:rsid w:val="0069397F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356"/>
    <w:rsid w:val="006B240B"/>
    <w:rsid w:val="006B27DE"/>
    <w:rsid w:val="006B29EC"/>
    <w:rsid w:val="006B2F26"/>
    <w:rsid w:val="006B31FD"/>
    <w:rsid w:val="006B34BC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2E38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88C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F05"/>
    <w:rsid w:val="006F43DA"/>
    <w:rsid w:val="006F46DF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07B25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8F"/>
    <w:rsid w:val="007220EE"/>
    <w:rsid w:val="0072260F"/>
    <w:rsid w:val="0072284A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61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6B59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6A6E"/>
    <w:rsid w:val="007A6A9E"/>
    <w:rsid w:val="007A7A90"/>
    <w:rsid w:val="007A7E12"/>
    <w:rsid w:val="007B080F"/>
    <w:rsid w:val="007B0D41"/>
    <w:rsid w:val="007B1801"/>
    <w:rsid w:val="007B189E"/>
    <w:rsid w:val="007B1A3D"/>
    <w:rsid w:val="007B2147"/>
    <w:rsid w:val="007B2165"/>
    <w:rsid w:val="007B2246"/>
    <w:rsid w:val="007B2342"/>
    <w:rsid w:val="007B2BF0"/>
    <w:rsid w:val="007B301B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8E7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6FE6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561"/>
    <w:rsid w:val="00805110"/>
    <w:rsid w:val="008058F7"/>
    <w:rsid w:val="00805D1D"/>
    <w:rsid w:val="00806129"/>
    <w:rsid w:val="00806D6D"/>
    <w:rsid w:val="008071AD"/>
    <w:rsid w:val="008078BD"/>
    <w:rsid w:val="00807B5A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657"/>
    <w:rsid w:val="00830EE8"/>
    <w:rsid w:val="008316E8"/>
    <w:rsid w:val="008316FF"/>
    <w:rsid w:val="00831B32"/>
    <w:rsid w:val="00831F23"/>
    <w:rsid w:val="0083218C"/>
    <w:rsid w:val="008330AA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144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2F93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5E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F63"/>
    <w:rsid w:val="00915626"/>
    <w:rsid w:val="00915ACC"/>
    <w:rsid w:val="009163C4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08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BA1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C32"/>
    <w:rsid w:val="00956FEE"/>
    <w:rsid w:val="00957553"/>
    <w:rsid w:val="00957775"/>
    <w:rsid w:val="00957A77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1AD1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2385"/>
    <w:rsid w:val="009825A1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3D3F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335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CB6"/>
    <w:rsid w:val="009E0D5A"/>
    <w:rsid w:val="009E1553"/>
    <w:rsid w:val="009E17EB"/>
    <w:rsid w:val="009E19D3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988"/>
    <w:rsid w:val="009E7CA3"/>
    <w:rsid w:val="009E7D1A"/>
    <w:rsid w:val="009F0516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922"/>
    <w:rsid w:val="00A00BF2"/>
    <w:rsid w:val="00A0121C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653"/>
    <w:rsid w:val="00A16777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27E3"/>
    <w:rsid w:val="00A23351"/>
    <w:rsid w:val="00A234F3"/>
    <w:rsid w:val="00A24602"/>
    <w:rsid w:val="00A24C4E"/>
    <w:rsid w:val="00A256BB"/>
    <w:rsid w:val="00A26764"/>
    <w:rsid w:val="00A2728B"/>
    <w:rsid w:val="00A27C0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605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034"/>
    <w:rsid w:val="00A933BC"/>
    <w:rsid w:val="00A93858"/>
    <w:rsid w:val="00A93B63"/>
    <w:rsid w:val="00A9493D"/>
    <w:rsid w:val="00A954BA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4FDA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0A2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D7CB2"/>
    <w:rsid w:val="00AE009D"/>
    <w:rsid w:val="00AE0428"/>
    <w:rsid w:val="00AE0974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F86"/>
    <w:rsid w:val="00B10184"/>
    <w:rsid w:val="00B102FA"/>
    <w:rsid w:val="00B104F6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58"/>
    <w:rsid w:val="00B13EE0"/>
    <w:rsid w:val="00B13FAB"/>
    <w:rsid w:val="00B13FB5"/>
    <w:rsid w:val="00B140DA"/>
    <w:rsid w:val="00B1422F"/>
    <w:rsid w:val="00B144BD"/>
    <w:rsid w:val="00B1472C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19E"/>
    <w:rsid w:val="00B422F9"/>
    <w:rsid w:val="00B428C2"/>
    <w:rsid w:val="00B430DE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34AD"/>
    <w:rsid w:val="00B63D0A"/>
    <w:rsid w:val="00B6664B"/>
    <w:rsid w:val="00B6667E"/>
    <w:rsid w:val="00B67BC4"/>
    <w:rsid w:val="00B67CD2"/>
    <w:rsid w:val="00B70329"/>
    <w:rsid w:val="00B7049E"/>
    <w:rsid w:val="00B70816"/>
    <w:rsid w:val="00B70B59"/>
    <w:rsid w:val="00B71AD7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16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A00DC"/>
    <w:rsid w:val="00BA0726"/>
    <w:rsid w:val="00BA0DFB"/>
    <w:rsid w:val="00BA0FEE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A41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996"/>
    <w:rsid w:val="00C17E16"/>
    <w:rsid w:val="00C20CED"/>
    <w:rsid w:val="00C21314"/>
    <w:rsid w:val="00C21752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777"/>
    <w:rsid w:val="00C432E7"/>
    <w:rsid w:val="00C437CC"/>
    <w:rsid w:val="00C4391F"/>
    <w:rsid w:val="00C44140"/>
    <w:rsid w:val="00C44541"/>
    <w:rsid w:val="00C44542"/>
    <w:rsid w:val="00C44622"/>
    <w:rsid w:val="00C44B70"/>
    <w:rsid w:val="00C45D3A"/>
    <w:rsid w:val="00C46064"/>
    <w:rsid w:val="00C461FF"/>
    <w:rsid w:val="00C4635B"/>
    <w:rsid w:val="00C46409"/>
    <w:rsid w:val="00C46787"/>
    <w:rsid w:val="00C471BF"/>
    <w:rsid w:val="00C4795B"/>
    <w:rsid w:val="00C47C75"/>
    <w:rsid w:val="00C47E5D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D6"/>
    <w:rsid w:val="00CA1A7A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B32"/>
    <w:rsid w:val="00CF0F7F"/>
    <w:rsid w:val="00CF1494"/>
    <w:rsid w:val="00CF15D4"/>
    <w:rsid w:val="00CF1B9E"/>
    <w:rsid w:val="00CF1F58"/>
    <w:rsid w:val="00CF23F3"/>
    <w:rsid w:val="00CF2C11"/>
    <w:rsid w:val="00CF3079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6E4"/>
    <w:rsid w:val="00D06AF5"/>
    <w:rsid w:val="00D06E02"/>
    <w:rsid w:val="00D0775A"/>
    <w:rsid w:val="00D07D5D"/>
    <w:rsid w:val="00D07E34"/>
    <w:rsid w:val="00D104D0"/>
    <w:rsid w:val="00D10725"/>
    <w:rsid w:val="00D107AF"/>
    <w:rsid w:val="00D11329"/>
    <w:rsid w:val="00D1306E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6EB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113"/>
    <w:rsid w:val="00D34202"/>
    <w:rsid w:val="00D3456C"/>
    <w:rsid w:val="00D346EF"/>
    <w:rsid w:val="00D34742"/>
    <w:rsid w:val="00D34833"/>
    <w:rsid w:val="00D34EF7"/>
    <w:rsid w:val="00D35FC1"/>
    <w:rsid w:val="00D36C23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81F"/>
    <w:rsid w:val="00D50321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B06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732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2FAF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F89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521A"/>
    <w:rsid w:val="00E055B1"/>
    <w:rsid w:val="00E05A68"/>
    <w:rsid w:val="00E05DA5"/>
    <w:rsid w:val="00E05DFD"/>
    <w:rsid w:val="00E05E5B"/>
    <w:rsid w:val="00E05E97"/>
    <w:rsid w:val="00E062D2"/>
    <w:rsid w:val="00E0640F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E83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D79"/>
    <w:rsid w:val="00E86510"/>
    <w:rsid w:val="00E8651B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B6E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39F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C6"/>
    <w:rsid w:val="00EC765C"/>
    <w:rsid w:val="00EC798F"/>
    <w:rsid w:val="00EC7E28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5D8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A69"/>
    <w:rsid w:val="00EF01A2"/>
    <w:rsid w:val="00EF0B94"/>
    <w:rsid w:val="00EF1439"/>
    <w:rsid w:val="00EF1A23"/>
    <w:rsid w:val="00EF245F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327A"/>
    <w:rsid w:val="00F237EC"/>
    <w:rsid w:val="00F239CD"/>
    <w:rsid w:val="00F23B36"/>
    <w:rsid w:val="00F24239"/>
    <w:rsid w:val="00F24A87"/>
    <w:rsid w:val="00F24D3E"/>
    <w:rsid w:val="00F24DC0"/>
    <w:rsid w:val="00F24EAF"/>
    <w:rsid w:val="00F25085"/>
    <w:rsid w:val="00F25124"/>
    <w:rsid w:val="00F25E13"/>
    <w:rsid w:val="00F2662B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201"/>
    <w:rsid w:val="00F52D5B"/>
    <w:rsid w:val="00F5316C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A67"/>
    <w:rsid w:val="00FB416A"/>
    <w:rsid w:val="00FB49B3"/>
    <w:rsid w:val="00FB541A"/>
    <w:rsid w:val="00FB59A8"/>
    <w:rsid w:val="00FB5A28"/>
    <w:rsid w:val="00FB5D89"/>
    <w:rsid w:val="00FB5F83"/>
    <w:rsid w:val="00FB6F33"/>
    <w:rsid w:val="00FB7459"/>
    <w:rsid w:val="00FB773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519</Words>
  <Characters>2024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2022-08-09T04:52:00Z</cp:lastPrinted>
  <dcterms:created xsi:type="dcterms:W3CDTF">2022-08-09T18:59:00Z</dcterms:created>
  <dcterms:modified xsi:type="dcterms:W3CDTF">2022-08-09T19:01:00Z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