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8330AA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330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330A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330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8330AA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8330AA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8330AA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2F4612E" w14:textId="54B1CDD8" w:rsidR="00BC4E4A" w:rsidRPr="008330AA" w:rsidRDefault="00BC4E4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3E2572CB" w14:textId="4C10B676" w:rsidR="00CA2370" w:rsidRPr="008330AA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8330AA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8330AA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 w:rsidRPr="008330AA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8330AA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8330AA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8330AA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8330A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8330AA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8330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8330A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8330AA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8330AA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8330AA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8330AA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66D4AAA2" w14:textId="77777777" w:rsidR="0025018A" w:rsidRPr="008330AA" w:rsidRDefault="0025018A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EDF3E12" w14:textId="78FB96CA" w:rsidR="00991995" w:rsidRPr="008330AA" w:rsidRDefault="00991995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33E4602" w14:textId="0C3C2A05" w:rsidR="0025018A" w:rsidRPr="008330AA" w:rsidRDefault="0025018A" w:rsidP="0025018A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330AA">
        <w:rPr>
          <w:rFonts w:asciiTheme="majorBidi" w:hAnsiTheme="majorBidi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8D05AC8" w14:textId="77777777" w:rsidR="005B0722" w:rsidRPr="008330AA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br w:type="page"/>
      </w:r>
      <w:r w:rsidRPr="008330A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17362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8330AA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25018A" w:rsidRPr="008330AA">
        <w:rPr>
          <w:rFonts w:asciiTheme="majorBidi" w:hAnsiTheme="majorBidi" w:cstheme="majorBidi"/>
          <w:sz w:val="30"/>
          <w:szCs w:val="30"/>
        </w:rPr>
        <w:t xml:space="preserve">10 </w:t>
      </w:r>
      <w:r w:rsidR="0025018A" w:rsidRPr="008330AA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25018A" w:rsidRPr="008330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5018A" w:rsidRPr="008330AA">
        <w:rPr>
          <w:rFonts w:asciiTheme="majorBidi" w:hAnsiTheme="majorBidi" w:cstheme="majorBidi"/>
          <w:sz w:val="30"/>
          <w:szCs w:val="30"/>
        </w:rPr>
        <w:t>2565</w:t>
      </w:r>
    </w:p>
    <w:p w14:paraId="17511EB1" w14:textId="77777777" w:rsidR="00B036A2" w:rsidRPr="008330AA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8330AA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8330AA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8330AA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8330AA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8330AA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8330AA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8330AA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8330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8330AA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8330AA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8330AA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8330AA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4BEE2B7A" w:rsidR="0010547F" w:rsidRPr="008330AA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34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31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330AA">
        <w:rPr>
          <w:rFonts w:asciiTheme="majorBidi" w:hAnsiTheme="majorBidi" w:cstheme="majorBidi"/>
          <w:sz w:val="30"/>
          <w:szCs w:val="30"/>
        </w:rPr>
        <w:t>2564</w:t>
      </w:r>
    </w:p>
    <w:p w14:paraId="7C131C2C" w14:textId="77777777" w:rsidR="0010547F" w:rsidRPr="008330AA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30AFACC7" w:rsidR="00B036A2" w:rsidRPr="008330AA" w:rsidRDefault="0010547F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31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330AA">
        <w:rPr>
          <w:rFonts w:asciiTheme="majorBidi" w:hAnsiTheme="majorBidi" w:cstheme="majorBidi"/>
          <w:sz w:val="30"/>
          <w:szCs w:val="30"/>
        </w:rPr>
        <w:t>2564</w:t>
      </w:r>
    </w:p>
    <w:p w14:paraId="5E8429DB" w14:textId="1E1D6605" w:rsidR="004E2859" w:rsidRPr="008330AA" w:rsidRDefault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</w:rPr>
        <w:br w:type="page"/>
      </w:r>
    </w:p>
    <w:p w14:paraId="6B4CACE4" w14:textId="62104D82" w:rsidR="00BC4E4A" w:rsidRPr="008330AA" w:rsidRDefault="00BC4E4A" w:rsidP="00BC4E4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การซื้อธุรกิจ</w:t>
      </w:r>
    </w:p>
    <w:p w14:paraId="261B79C3" w14:textId="071AEB82" w:rsidR="00BC4E4A" w:rsidRPr="008330AA" w:rsidRDefault="00BC4E4A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EBD7F" w14:textId="77777777" w:rsidR="00A27C09" w:rsidRPr="008330AA" w:rsidRDefault="00A27C09" w:rsidP="00A27C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กลุ่มบริษัทได้เสร็จสิ้นการซื้อธุรกิจและรับโอนกิจการและทรัพย์สินบางส่วนของบริษัท ไอบิส พลัส เน็ทเวอร์ค จำกัด ซึ่งประกอบด้วยกิจการร้านค้า รวมถึงทรัพย์สินของกิจการร้านค้าภายใต้แบรนด์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AIS Shop, AIS </w:t>
      </w:r>
      <w:proofErr w:type="spellStart"/>
      <w:r w:rsidRPr="008330AA">
        <w:rPr>
          <w:rFonts w:asciiTheme="majorBidi" w:hAnsiTheme="majorBidi" w:cstheme="majorBidi"/>
          <w:sz w:val="30"/>
          <w:szCs w:val="30"/>
          <w:lang w:eastAsia="x-none"/>
        </w:rPr>
        <w:t>Telewiz</w:t>
      </w:r>
      <w:proofErr w:type="spellEnd"/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, AIS Buddy, Samsung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Xiaomi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ำหนดให้คำนวณราคาค่าตอบแทนการรับโอนกิจการและทรัพย์สินตามค่าเฉลี่ยต่อปีของกำไรสุทธิหลังหักภาษีที่เกิดขึ้นจริงในระหว่างปี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ของกิจการซึ่งเมื่อคำนวณแล้ว ค่าตอบแทนทั้งหมดจะต้องไม่เกิน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1,000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กลุ่มบริษัทจะชำระค่าตอบแทนการโอนกิจการเป็นเงินสดและหุ้นสามัญซึ่งรวมกันจะไม่เกิน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31,578,900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หุ้นละ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0.50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หรือไม่เกินร้อยละ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จำนวนหุ้นสามัญทั้งหมดของบริษัทภายหลังการเพิ่มทุนเพื่อเสนอขายหุ้นที่ออกใหม่แก่บุคคลในวงจำกัด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(Private Placement)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ให้แก่ บริษัท ไอบิส พลัส เน็ทเวอร์ค จำกัด ทั้งหมดแล้ว ในราคาเสนอขายหุ้นสามัญเพิ่มทุนของบริษัทที่เท่ากับราคาถัวเฉลี่ยถ่วงน้ำหนักของหุ้นสามัญของบริษัทที่ซื้อขายในตลาดหลักทรัพย์แห่งประเทศไทยย้อนหลัง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15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วันทำการติดต่อกันก่อนหน้าวันที่คณะกรรมการบริษัทมีมติกำหนดราคาเสนอขายหุ้น</w:t>
      </w:r>
    </w:p>
    <w:p w14:paraId="27B8A98C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24D35B9" w14:textId="77777777" w:rsidR="00A27C09" w:rsidRPr="008330AA" w:rsidRDefault="00A27C09" w:rsidP="00A27C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การชำระค่าตอบแทนดังกล่าวนั้นแบ่งเป็น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งวด โดย งวดที่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ชำระเป็นเงินสดมูลค่า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ในวันที่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เมื่อการโอนกิจการได้เสร็จสมบูรณ์ สำหรับค่าตอบแทน งวดที่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2, 3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จะชำระในระหว่างปี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2566, 2567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โดยบริษัทจะชำระค่าตอบแทนเป็นหุ้นสามัญเพิ่มทุนของบริษัทจำนวนไม่เกิน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6,315,900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6,315,900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และ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18,947,100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ตามลำดับ และชำระค่าตอบแทนส่วนที่มีมูลค่าเกินกว่ามูลค่าหุ้นสามัญเพิ่มทุนดังกล่าวด้วยเงินสด ทั้งนี้ มูลค่าของค่าตอบแทนที่ต้องชำระในแต่ละงวด เป็นไปตามสูตรการคำนวณที่ได้ตกลงกัน และมีมูลค่ารวมไม่เกิน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 xml:space="preserve">1,000 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</w:p>
    <w:p w14:paraId="1713008E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F091549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 xml:space="preserve">การซื้อธุรกิจดังกล่าวช่วยสร้างโอกาสในการขยายธุรกิจและการเติบโตของบริษัทได้อย่างรวดเร็ว กลุ่มบริษัทจะได้ประโยชน์จากการมีสินค้าและบริการ ช่องทางการจําหน่าย และกลุ่มลูกค้าที่เพิ่มขึ้นช่วยเพิ่มศักยภาพและความได้เปรียบในการแข่งขัน และยังเป็นการกระจายความเสี่ยงในการประกอบธุรกิจของกลุ่มบริษัท </w:t>
      </w:r>
    </w:p>
    <w:p w14:paraId="2A827939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71422B" w14:textId="093CFCA3" w:rsidR="00A27C09" w:rsidRPr="008330AA" w:rsidRDefault="00A27C09" w:rsidP="00A27C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กลุ่มบริษัทมีการใช้ผู้ประเมินราคาอิสระเพื่อหามูลค่ายุติธรรมของสินทรัพย์ และหนี้สินสุทธิที่ได้มา โดย ณ วันที่ </w:t>
      </w:r>
      <w:r w:rsidRPr="008330AA">
        <w:rPr>
          <w:rFonts w:asciiTheme="majorBidi" w:hAnsiTheme="majorBidi" w:cstheme="majorBidi"/>
          <w:sz w:val="30"/>
          <w:szCs w:val="30"/>
        </w:rPr>
        <w:t>3</w:t>
      </w:r>
      <w:r w:rsidR="0025018A" w:rsidRPr="008330AA">
        <w:rPr>
          <w:rFonts w:asciiTheme="majorBidi" w:hAnsiTheme="majorBidi" w:cstheme="majorBidi"/>
          <w:sz w:val="30"/>
          <w:szCs w:val="30"/>
        </w:rPr>
        <w:t>0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25018A" w:rsidRPr="008330A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 w:rsidR="00DF601D" w:rsidRPr="008330AA">
        <w:rPr>
          <w:rFonts w:asciiTheme="majorBidi" w:hAnsiTheme="majorBidi" w:cstheme="majorBidi"/>
          <w:sz w:val="30"/>
          <w:szCs w:val="30"/>
        </w:rPr>
        <w:t>5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การประเมินมูลค่ายุติธรรมยังไม่เสร็จสมบูรณ์ ดังนั้นสินทรัพย์และหนี้สินจึงถูกบันทึกบัญชีด้วยประมาณการมูลค่าในงบแสดงฐานะการเงินรวมและเฉพาะกิจการ ทั้งนี้กลุ่มบริษัทมีการทบทวนอย่างต่อเนื่องในระหว่างช่วงเวลาที่วัดมูลค่า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160449E2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D9329E9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สิ่งตอบแทนที่คาดว่าจะต้องจ่าย</w:t>
      </w:r>
      <w:r w:rsidRPr="008330AA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51BB9C12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55F42DF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กลุ่มบริษัทมีข้อตกลงที่จะจ่ายสิ่งตอบแทนเพิ่มเติมให้กับบริษัท ไอบิส พลัส เน็ทเวอร์ค จำกัดโดยจะต้องจ่ายสำหรับค่าใช้จ่ายส่วนเพิ่มในการขายหุ้นตามเงื่อนไขที่ระบุไว้ในสัญญา โดยเงื่อนไขสำคัญ คือ กำไรสุทธิหลังภาษีเงินได้ (</w:t>
      </w:r>
      <w:r w:rsidRPr="008330AA">
        <w:rPr>
          <w:rFonts w:asciiTheme="majorBidi" w:hAnsiTheme="majorBidi" w:cstheme="majorBidi"/>
          <w:sz w:val="30"/>
          <w:szCs w:val="30"/>
        </w:rPr>
        <w:t>NPAT)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ในแต่ละปีซึ่งนับตั้งแต่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8330A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Pr="008330AA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กลุ่มบริษัทได้ประมาณการสิ่งตอบแทนที่คาดว่าจะต้องจ่ายดังกล่าวเป็นจำนวน </w:t>
      </w:r>
      <w:r w:rsidRPr="008330AA">
        <w:rPr>
          <w:rFonts w:asciiTheme="majorBidi" w:hAnsiTheme="majorBidi" w:cstheme="majorBidi"/>
          <w:sz w:val="30"/>
          <w:szCs w:val="30"/>
        </w:rPr>
        <w:t>306.31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ูลค่ายุติธรรมของสิ่งตอบแทนที่คาดว่าจะต้องจ่ายสำหรับหนี้สินได้ประเมินมูลค่าด้วยวิธีคิดลดและถูกจัดลำดับชั้นการวัดมูลค่ายุติธรรมอยู่ในระดับ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3</w:t>
      </w:r>
    </w:p>
    <w:p w14:paraId="529520CE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236"/>
        <w:gridCol w:w="4478"/>
      </w:tblGrid>
      <w:tr w:rsidR="00A27C09" w:rsidRPr="008330AA" w14:paraId="6EC4F9B4" w14:textId="77777777" w:rsidTr="00A27C09">
        <w:trPr>
          <w:tblHeader/>
        </w:trPr>
        <w:tc>
          <w:tcPr>
            <w:tcW w:w="4556" w:type="dxa"/>
            <w:vAlign w:val="bottom"/>
            <w:hideMark/>
          </w:tcPr>
          <w:p w14:paraId="3E1856BA" w14:textId="77777777" w:rsidR="00A27C09" w:rsidRPr="008330AA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46C3F9E2" w14:textId="77777777" w:rsidR="00A27C09" w:rsidRPr="008330AA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vAlign w:val="bottom"/>
            <w:hideMark/>
          </w:tcPr>
          <w:p w14:paraId="6756248C" w14:textId="77777777" w:rsidR="00A27C09" w:rsidRPr="008330AA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27C09" w:rsidRPr="008330AA" w14:paraId="2CF6104A" w14:textId="77777777" w:rsidTr="00A27C09">
        <w:tc>
          <w:tcPr>
            <w:tcW w:w="4556" w:type="dxa"/>
            <w:hideMark/>
          </w:tcPr>
          <w:p w14:paraId="15AC6F58" w14:textId="77777777" w:rsidR="00A27C09" w:rsidRPr="008330AA" w:rsidRDefault="00A27C09" w:rsidP="00A27C09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</w:tabs>
              <w:ind w:left="194" w:hanging="180"/>
              <w:contextualSpacing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330AA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NPAT </w:t>
            </w:r>
            <w:r w:rsidRPr="008330AA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ที่คาดการณ์ไว้ในปี </w:t>
            </w:r>
            <w:r w:rsidRPr="008330AA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2565 </w:t>
            </w:r>
            <w:r w:rsidRPr="008330AA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ถึง</w:t>
            </w:r>
            <w:r w:rsidRPr="008330A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  <w:p w14:paraId="13384DAD" w14:textId="32EDCFB0" w:rsidR="00A27C09" w:rsidRPr="008330AA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% ถึง </w:t>
            </w:r>
            <w:r w:rsidR="00BA720D"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%) </w:t>
            </w:r>
          </w:p>
          <w:p w14:paraId="72089CFE" w14:textId="33D96FDC" w:rsidR="00A27C09" w:rsidRPr="008330AA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9.93%)</w:t>
            </w:r>
          </w:p>
        </w:tc>
        <w:tc>
          <w:tcPr>
            <w:tcW w:w="236" w:type="dxa"/>
          </w:tcPr>
          <w:p w14:paraId="4F7BB07D" w14:textId="77777777" w:rsidR="00A27C09" w:rsidRPr="008330AA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hideMark/>
          </w:tcPr>
          <w:p w14:paraId="572E7AC2" w14:textId="77777777" w:rsidR="00A27C09" w:rsidRPr="008330AA" w:rsidRDefault="00A27C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2D284C07" w14:textId="77777777" w:rsidR="00A27C09" w:rsidRPr="008330AA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NPAT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หรือ </w:t>
            </w:r>
          </w:p>
          <w:p w14:paraId="7DF9836D" w14:textId="77777777" w:rsidR="00A27C09" w:rsidRPr="008330AA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อัตราการเพิ่มขึ้นของรายได้ต่อปีสูงขึ้น 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ต่ำลง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  <w:p w14:paraId="6833F976" w14:textId="77777777" w:rsidR="00A27C09" w:rsidRPr="008330AA" w:rsidRDefault="00A27C09" w:rsidP="00A27C09">
            <w:pPr>
              <w:pStyle w:val="block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</w:tc>
      </w:tr>
    </w:tbl>
    <w:p w14:paraId="76DBBA5A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8F5DF" w14:textId="77777777" w:rsidR="00A27C09" w:rsidRPr="008330AA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8330A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 </w:t>
      </w:r>
    </w:p>
    <w:p w14:paraId="2F4D4A7F" w14:textId="77777777" w:rsidR="00A27C09" w:rsidRPr="008330AA" w:rsidRDefault="00A27C09" w:rsidP="00A27C0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32FC5D9" w14:textId="3073CC5E" w:rsidR="00A27C09" w:rsidRPr="008330AA" w:rsidRDefault="00A27C09" w:rsidP="00A27C0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สมเหตุสมผล ณ วันที่รายงาน โดยถือว่าข้อมูลอื่นๆ คงที่</w:t>
      </w:r>
      <w:r w:rsidR="003D51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จะมีผลกระทบต่อสิ่งตอบแทนที่คาดว่าจะต้องจ่ายดังต่อไปนี้ </w:t>
      </w:r>
    </w:p>
    <w:p w14:paraId="1AC5FC43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8985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5"/>
        <w:gridCol w:w="1440"/>
        <w:gridCol w:w="180"/>
        <w:gridCol w:w="1350"/>
      </w:tblGrid>
      <w:tr w:rsidR="00A27C09" w:rsidRPr="008330AA" w14:paraId="6468841C" w14:textId="77777777" w:rsidTr="00A27C09">
        <w:trPr>
          <w:cantSplit/>
          <w:tblHeader/>
        </w:trPr>
        <w:tc>
          <w:tcPr>
            <w:tcW w:w="6012" w:type="dxa"/>
          </w:tcPr>
          <w:p w14:paraId="386B556E" w14:textId="77777777" w:rsidR="00A27C09" w:rsidRPr="008330AA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08B9348E" w14:textId="77777777" w:rsidR="00A27C09" w:rsidRPr="008330AA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8330AA"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  <w:p w14:paraId="4421EC06" w14:textId="77777777" w:rsidR="00A27C09" w:rsidRPr="008330AA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C09" w:rsidRPr="008330AA" w14:paraId="28B4AB88" w14:textId="77777777" w:rsidTr="00A27C09">
        <w:trPr>
          <w:cantSplit/>
          <w:tblHeader/>
        </w:trPr>
        <w:tc>
          <w:tcPr>
            <w:tcW w:w="6012" w:type="dxa"/>
            <w:vAlign w:val="bottom"/>
          </w:tcPr>
          <w:p w14:paraId="18A10F86" w14:textId="77777777" w:rsidR="00A27C09" w:rsidRPr="008330AA" w:rsidRDefault="00A27C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5DD49FD" w14:textId="77777777" w:rsidR="00A27C09" w:rsidRPr="008330AA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456C6599" w14:textId="77777777" w:rsidR="00A27C09" w:rsidRPr="008330AA" w:rsidRDefault="00A27C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A826DA1" w14:textId="77777777" w:rsidR="00A27C09" w:rsidRPr="008330AA" w:rsidRDefault="00A27C0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27C09" w:rsidRPr="008330AA" w14:paraId="3C52EDBC" w14:textId="77777777" w:rsidTr="00A27C09">
        <w:trPr>
          <w:cantSplit/>
        </w:trPr>
        <w:tc>
          <w:tcPr>
            <w:tcW w:w="6012" w:type="dxa"/>
          </w:tcPr>
          <w:p w14:paraId="3625456B" w14:textId="77777777" w:rsidR="00A27C09" w:rsidRPr="008330AA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4EE4D883" w14:textId="77777777" w:rsidR="00A27C09" w:rsidRPr="008330AA" w:rsidRDefault="00A27C09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27C09" w:rsidRPr="008330AA" w14:paraId="05543CF4" w14:textId="77777777" w:rsidTr="003C5796">
        <w:trPr>
          <w:cantSplit/>
        </w:trPr>
        <w:tc>
          <w:tcPr>
            <w:tcW w:w="6012" w:type="dxa"/>
            <w:hideMark/>
          </w:tcPr>
          <w:p w14:paraId="54771E76" w14:textId="2B84AE0E" w:rsidR="00A27C09" w:rsidRPr="008330AA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NPAT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เปลี่ยนแปลง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8D8748C" w14:textId="53D46421" w:rsidR="00A27C09" w:rsidRPr="0091065E" w:rsidRDefault="00514B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</w:t>
            </w:r>
            <w:r w:rsidR="00910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22FC1D57" w14:textId="77777777" w:rsidR="00A27C09" w:rsidRPr="008330AA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CFE5D76" w14:textId="51E887D7" w:rsidR="00A27C09" w:rsidRPr="008330AA" w:rsidRDefault="00514B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(2,72</w:t>
            </w:r>
            <w:r w:rsidR="0091065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C09" w:rsidRPr="008330AA" w14:paraId="5FCF005B" w14:textId="77777777" w:rsidTr="003C5796">
        <w:trPr>
          <w:cantSplit/>
        </w:trPr>
        <w:tc>
          <w:tcPr>
            <w:tcW w:w="6012" w:type="dxa"/>
            <w:hideMark/>
          </w:tcPr>
          <w:p w14:paraId="0BB32241" w14:textId="4D4964C4" w:rsidR="00A27C09" w:rsidRPr="008330AA" w:rsidRDefault="00A27C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อัตราการเพิ่มขึ้นของรายได้ต่อปี เปลี่ยนแปลงร้อยละ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7235C145" w14:textId="0F513EDA" w:rsidR="00A27C09" w:rsidRPr="008330AA" w:rsidRDefault="00514B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910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9,288</w:t>
            </w:r>
          </w:p>
        </w:tc>
        <w:tc>
          <w:tcPr>
            <w:tcW w:w="180" w:type="dxa"/>
          </w:tcPr>
          <w:p w14:paraId="134473F9" w14:textId="693A5837" w:rsidR="00A27C09" w:rsidRPr="008330AA" w:rsidRDefault="00A27C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21CD55" w14:textId="4E9BE7E1" w:rsidR="00A27C09" w:rsidRPr="008330AA" w:rsidRDefault="00514B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1065E">
              <w:rPr>
                <w:rFonts w:asciiTheme="majorBidi" w:hAnsiTheme="majorBidi" w:cstheme="majorBidi"/>
                <w:sz w:val="30"/>
                <w:szCs w:val="30"/>
              </w:rPr>
              <w:t>9,142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34D9208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1E7F0C1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A0C10A0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14:paraId="6BE6B558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1620"/>
      </w:tblGrid>
      <w:tr w:rsidR="008F3D94" w:rsidRPr="008330AA" w14:paraId="128161B9" w14:textId="77777777" w:rsidTr="008F3D94">
        <w:trPr>
          <w:tblHeader/>
        </w:trPr>
        <w:tc>
          <w:tcPr>
            <w:tcW w:w="7470" w:type="dxa"/>
          </w:tcPr>
          <w:p w14:paraId="0CC7EE67" w14:textId="77777777" w:rsidR="008F3D94" w:rsidRPr="008330AA" w:rsidRDefault="008F3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6E78271C" w14:textId="77777777" w:rsidR="008F3D94" w:rsidRPr="008330AA" w:rsidRDefault="008F3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F3D94" w:rsidRPr="008330AA" w14:paraId="444CF27C" w14:textId="77777777" w:rsidTr="008F3D94">
        <w:trPr>
          <w:tblHeader/>
        </w:trPr>
        <w:tc>
          <w:tcPr>
            <w:tcW w:w="7470" w:type="dxa"/>
          </w:tcPr>
          <w:p w14:paraId="088EB620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44BDE6D2" w14:textId="77777777" w:rsidR="008F3D94" w:rsidRPr="008330AA" w:rsidRDefault="008F3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3D94" w:rsidRPr="008330AA" w14:paraId="5570A14F" w14:textId="77777777" w:rsidTr="008F3D94">
        <w:tc>
          <w:tcPr>
            <w:tcW w:w="7470" w:type="dxa"/>
            <w:hideMark/>
          </w:tcPr>
          <w:p w14:paraId="56FF63F9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0E6BB7A3" w14:textId="78EA249B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22,285</w:t>
            </w:r>
          </w:p>
        </w:tc>
      </w:tr>
      <w:tr w:rsidR="008F3D94" w:rsidRPr="008330AA" w14:paraId="6EA1C201" w14:textId="77777777" w:rsidTr="008F3D94">
        <w:tc>
          <w:tcPr>
            <w:tcW w:w="7470" w:type="dxa"/>
            <w:hideMark/>
          </w:tcPr>
          <w:p w14:paraId="5CE93D46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620" w:type="dxa"/>
          </w:tcPr>
          <w:p w14:paraId="22388DB9" w14:textId="62C895B4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46,029</w:t>
            </w:r>
          </w:p>
        </w:tc>
      </w:tr>
      <w:tr w:rsidR="008F3D94" w:rsidRPr="008330AA" w14:paraId="14C920B9" w14:textId="77777777" w:rsidTr="008F3D94">
        <w:tc>
          <w:tcPr>
            <w:tcW w:w="7470" w:type="dxa"/>
            <w:hideMark/>
          </w:tcPr>
          <w:p w14:paraId="4E9C8B5C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620" w:type="dxa"/>
          </w:tcPr>
          <w:p w14:paraId="719FA6A6" w14:textId="40BD8BC6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207,464</w:t>
            </w:r>
          </w:p>
        </w:tc>
      </w:tr>
      <w:tr w:rsidR="008F3D94" w:rsidRPr="008330AA" w14:paraId="7AB955DC" w14:textId="77777777" w:rsidTr="008F3D94">
        <w:tc>
          <w:tcPr>
            <w:tcW w:w="7470" w:type="dxa"/>
            <w:hideMark/>
          </w:tcPr>
          <w:p w14:paraId="02F91AC6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78B2B43C" w14:textId="753A48DC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(207,464)</w:t>
            </w:r>
          </w:p>
        </w:tc>
      </w:tr>
      <w:tr w:rsidR="008F3D94" w:rsidRPr="008330AA" w14:paraId="1D731B80" w14:textId="77777777" w:rsidTr="008F3D94">
        <w:tc>
          <w:tcPr>
            <w:tcW w:w="7470" w:type="dxa"/>
            <w:hideMark/>
          </w:tcPr>
          <w:p w14:paraId="331FC0B3" w14:textId="77777777" w:rsidR="008F3D94" w:rsidRPr="008330AA" w:rsidRDefault="008F3D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14:paraId="742A7FBB" w14:textId="5744EF9B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58,221</w:t>
            </w:r>
          </w:p>
        </w:tc>
      </w:tr>
      <w:tr w:rsidR="008F3D94" w:rsidRPr="008330AA" w14:paraId="16998D5A" w14:textId="77777777" w:rsidTr="008F3D94">
        <w:tc>
          <w:tcPr>
            <w:tcW w:w="7470" w:type="dxa"/>
            <w:hideMark/>
          </w:tcPr>
          <w:p w14:paraId="63F2CCFF" w14:textId="77777777" w:rsidR="008F3D94" w:rsidRPr="008330AA" w:rsidRDefault="008F3D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E4AD" w14:textId="2FF0F456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126,535</w:t>
            </w:r>
          </w:p>
        </w:tc>
      </w:tr>
      <w:tr w:rsidR="008F3D94" w:rsidRPr="008330AA" w14:paraId="378487F1" w14:textId="77777777" w:rsidTr="008F3D94">
        <w:tc>
          <w:tcPr>
            <w:tcW w:w="7470" w:type="dxa"/>
            <w:hideMark/>
          </w:tcPr>
          <w:p w14:paraId="1BD07AA2" w14:textId="77777777" w:rsidR="008F3D94" w:rsidRPr="008330AA" w:rsidRDefault="008F3D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EE499" w14:textId="550D0074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379,775</w:t>
            </w:r>
          </w:p>
        </w:tc>
      </w:tr>
      <w:tr w:rsidR="008F3D94" w:rsidRPr="008330AA" w14:paraId="27631DD7" w14:textId="77777777" w:rsidTr="008F3D94">
        <w:tc>
          <w:tcPr>
            <w:tcW w:w="7470" w:type="dxa"/>
            <w:hideMark/>
          </w:tcPr>
          <w:p w14:paraId="725FF187" w14:textId="77777777" w:rsidR="008F3D94" w:rsidRPr="008330AA" w:rsidRDefault="008F3D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59E35" w14:textId="7C69573E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506,310</w:t>
            </w:r>
          </w:p>
        </w:tc>
      </w:tr>
      <w:tr w:rsidR="008F3D94" w:rsidRPr="008330AA" w14:paraId="2E096BF8" w14:textId="77777777" w:rsidTr="008F3D94">
        <w:tc>
          <w:tcPr>
            <w:tcW w:w="7470" w:type="dxa"/>
            <w:hideMark/>
          </w:tcPr>
          <w:p w14:paraId="207C78A1" w14:textId="77777777" w:rsidR="008F3D94" w:rsidRPr="008330AA" w:rsidRDefault="008F3D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620" w:type="dxa"/>
          </w:tcPr>
          <w:p w14:paraId="73E4DD44" w14:textId="2E849C10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306,310</w:t>
            </w:r>
          </w:p>
        </w:tc>
      </w:tr>
      <w:tr w:rsidR="008F3D94" w:rsidRPr="008330AA" w14:paraId="6EA71614" w14:textId="77777777" w:rsidTr="008F3D94">
        <w:tc>
          <w:tcPr>
            <w:tcW w:w="7470" w:type="dxa"/>
            <w:hideMark/>
          </w:tcPr>
          <w:p w14:paraId="3A7FE315" w14:textId="77777777" w:rsidR="008F3D94" w:rsidRPr="008330AA" w:rsidRDefault="008F3D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C6B8F" w14:textId="76F1BAAA" w:rsidR="008F3D94" w:rsidRPr="008330AA" w:rsidRDefault="00514B87" w:rsidP="008F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1B06E1E6" w14:textId="77777777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4E5EE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6C5D033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10E5F" w14:textId="0A1114DB" w:rsidR="00A27C09" w:rsidRPr="008330AA" w:rsidRDefault="00E93B6E" w:rsidP="00A27C0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="00A27C09" w:rsidRPr="008330AA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กลุ่มบริษัทมีค่าใช้จ่ายที่เกี่ยวข้องกับการซื้อธุรกิจดังกล่าวรวม</w:t>
      </w:r>
      <w:r w:rsidR="00A27C09" w:rsidRPr="008330AA">
        <w:rPr>
          <w:rFonts w:asciiTheme="majorBidi" w:hAnsiTheme="majorBidi" w:cstheme="majorBidi"/>
          <w:sz w:val="30"/>
          <w:szCs w:val="30"/>
        </w:rPr>
        <w:t xml:space="preserve"> 4.38 </w:t>
      </w:r>
      <w:r w:rsidR="00A27C09" w:rsidRPr="008330AA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ซึ่งรวมอยู่ในค่าใช้จ่ายในการบริหารในกำไรหรือขาดทุนของกลุ่มบริษัท</w:t>
      </w:r>
    </w:p>
    <w:p w14:paraId="2820FDD2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63AAE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ค่าความนิยม </w:t>
      </w:r>
    </w:p>
    <w:p w14:paraId="2DF5F370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88DB70" w14:textId="77777777" w:rsidR="00A27C09" w:rsidRPr="008330AA" w:rsidRDefault="00A27C09" w:rsidP="00A27C09">
      <w:pPr>
        <w:tabs>
          <w:tab w:val="clear" w:pos="227"/>
          <w:tab w:val="clear" w:pos="454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พิ่มศักยภาพและความได้เปรียบในการแข่งขันในการดำเนินธุรกิจรวมถึง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 </w:t>
      </w:r>
    </w:p>
    <w:p w14:paraId="50574A07" w14:textId="1E4AB7EC" w:rsidR="00A27C09" w:rsidRPr="008330AA" w:rsidRDefault="00A27C09" w:rsidP="00A27C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0F5F4473" w14:textId="77777777" w:rsidR="008F3D94" w:rsidRPr="008330AA" w:rsidRDefault="008F3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8330A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D404280" w14:textId="6EF02F9B" w:rsidR="00B036A2" w:rsidRPr="008330AA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8330AA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1BD7E1" w14:textId="33FEC82E" w:rsidR="008F3D94" w:rsidRPr="008330AA" w:rsidRDefault="00FF0F7D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BC4E4A" w:rsidRPr="008330AA">
        <w:rPr>
          <w:rFonts w:asciiTheme="majorBidi" w:hAnsiTheme="majorBidi" w:cstheme="majorBidi"/>
          <w:sz w:val="30"/>
          <w:szCs w:val="30"/>
        </w:rPr>
        <w:t>8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8330AA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C01DAE" w:rsidRPr="008330AA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3902B9" w:rsidRPr="008330AA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01DAE" w:rsidRPr="008330AA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กิจการที่เกี่ยวข้องกันอื่น</w:t>
      </w:r>
      <w:r w:rsidR="001F32D3" w:rsidRPr="008330AA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8330AA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8330AA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8F3D94" w:rsidRPr="008330AA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941A6B" w:rsidRPr="008330AA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1F32D3" w:rsidRPr="008330AA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8F3D94" w:rsidRPr="008330AA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8F3D94" w:rsidRPr="008330AA">
        <w:rPr>
          <w:rFonts w:asciiTheme="majorBidi" w:hAnsiTheme="majorBidi" w:cstheme="majorBidi" w:hint="cs"/>
          <w:b/>
          <w:sz w:val="30"/>
          <w:szCs w:val="30"/>
          <w:cs/>
        </w:rPr>
        <w:t xml:space="preserve">มิถุนายน </w:t>
      </w:r>
      <w:r w:rsidR="00B7049E" w:rsidRPr="008330AA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66B4E" w:rsidRPr="008330AA">
        <w:rPr>
          <w:rFonts w:asciiTheme="majorBidi" w:hAnsiTheme="majorBidi" w:cstheme="majorBidi"/>
          <w:color w:val="000000"/>
          <w:sz w:val="30"/>
          <w:szCs w:val="30"/>
        </w:rPr>
        <w:t>5</w:t>
      </w:r>
    </w:p>
    <w:p w14:paraId="00976A8B" w14:textId="77777777" w:rsidR="008F3D94" w:rsidRPr="008330AA" w:rsidRDefault="008F3D94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GB" w:eastAsia="x-none" w:bidi="ar-SA"/>
        </w:rPr>
      </w:pPr>
    </w:p>
    <w:p w14:paraId="2BA704E6" w14:textId="42C6E78C" w:rsidR="005F3717" w:rsidRPr="008330AA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8330AA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8330AA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8330AA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8F3D94" w:rsidRPr="008330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หก</w:t>
      </w:r>
      <w:r w:rsidRPr="008330AA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7049E" w:rsidRPr="008330AA">
        <w:rPr>
          <w:rFonts w:asciiTheme="majorBidi" w:hAnsiTheme="majorBidi" w:cstheme="majorBidi"/>
          <w:sz w:val="30"/>
          <w:szCs w:val="30"/>
        </w:rPr>
        <w:t>3</w:t>
      </w:r>
      <w:r w:rsidR="008F3D94" w:rsidRPr="008330AA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8F3D94" w:rsidRPr="008330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B7049E" w:rsidRPr="008330AA">
        <w:rPr>
          <w:rFonts w:asciiTheme="majorBidi" w:hAnsiTheme="majorBidi" w:cstheme="majorBidi"/>
          <w:sz w:val="30"/>
          <w:szCs w:val="30"/>
        </w:rPr>
        <w:t>256</w:t>
      </w:r>
      <w:r w:rsidR="00966B4E" w:rsidRPr="008330AA">
        <w:rPr>
          <w:rFonts w:asciiTheme="majorBidi" w:hAnsiTheme="majorBidi" w:cstheme="majorBidi"/>
          <w:sz w:val="30"/>
          <w:szCs w:val="30"/>
        </w:rPr>
        <w:t>5</w:t>
      </w:r>
      <w:r w:rsidR="00B7049E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8330AA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8330AA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966B4E" w:rsidRPr="008330AA">
        <w:rPr>
          <w:rFonts w:asciiTheme="majorBidi" w:hAnsiTheme="majorBidi" w:cstheme="majorBidi"/>
          <w:bCs/>
          <w:sz w:val="30"/>
          <w:szCs w:val="30"/>
          <w:lang w:bidi="th-TH"/>
        </w:rPr>
        <w:t>4</w:t>
      </w:r>
      <w:r w:rsidRPr="008330AA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8330AA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4173C76B" w14:textId="02B06782" w:rsidR="005F3717" w:rsidRPr="008330AA" w:rsidRDefault="005F3717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8F3D94" w:rsidRPr="008330AA" w14:paraId="7B2C5EF8" w14:textId="77777777" w:rsidTr="00E513CD">
        <w:trPr>
          <w:tblHeader/>
        </w:trPr>
        <w:tc>
          <w:tcPr>
            <w:tcW w:w="2217" w:type="pct"/>
          </w:tcPr>
          <w:p w14:paraId="2F4ACC45" w14:textId="77777777" w:rsidR="008F3D94" w:rsidRPr="008330AA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330AA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638B3646" w14:textId="77777777" w:rsidR="008F3D94" w:rsidRPr="008330AA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6EAE1902" w14:textId="77777777" w:rsidR="008F3D94" w:rsidRPr="008330AA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28024C0D" w14:textId="77777777" w:rsidR="008F3D94" w:rsidRPr="008330AA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3D94" w:rsidRPr="008330AA" w14:paraId="51AD1057" w14:textId="77777777" w:rsidTr="00E513CD">
        <w:trPr>
          <w:tblHeader/>
        </w:trPr>
        <w:tc>
          <w:tcPr>
            <w:tcW w:w="2217" w:type="pct"/>
          </w:tcPr>
          <w:p w14:paraId="70443E89" w14:textId="77777777" w:rsidR="008F3D94" w:rsidRPr="008330AA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สำหรับงวดหกเดือนสิ้นสุดวันที่</w:t>
            </w:r>
            <w:r w:rsidRPr="008330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8330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78" w:type="pct"/>
          </w:tcPr>
          <w:p w14:paraId="05200416" w14:textId="5B023099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38496C47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3CBA0AE" w14:textId="27E80641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5" w:type="pct"/>
          </w:tcPr>
          <w:p w14:paraId="65E01896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11C298D" w14:textId="65F6603A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34" w:type="pct"/>
          </w:tcPr>
          <w:p w14:paraId="1072F81E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5A54DF9" w14:textId="3C314BE1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10" w:firstLine="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8F3D94" w:rsidRPr="008330AA" w14:paraId="175B08CA" w14:textId="77777777" w:rsidTr="00E513CD">
        <w:trPr>
          <w:tblHeader/>
        </w:trPr>
        <w:tc>
          <w:tcPr>
            <w:tcW w:w="2217" w:type="pct"/>
          </w:tcPr>
          <w:p w14:paraId="7758ACFF" w14:textId="77777777" w:rsidR="008F3D94" w:rsidRPr="008330AA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FF1B936" w14:textId="77777777" w:rsidR="008F3D94" w:rsidRPr="008330AA" w:rsidRDefault="008F3D94" w:rsidP="002E4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3D94" w:rsidRPr="008330AA" w14:paraId="483C478B" w14:textId="77777777" w:rsidTr="00E513CD">
        <w:tc>
          <w:tcPr>
            <w:tcW w:w="2217" w:type="pct"/>
          </w:tcPr>
          <w:p w14:paraId="1A6CDB64" w14:textId="77777777" w:rsidR="008F3D94" w:rsidRPr="008330AA" w:rsidRDefault="008F3D94" w:rsidP="002E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5D295308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5635398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E8AA119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52FC5F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5A89C81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088F274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CA3411" w14:textId="77777777" w:rsidR="008F3D94" w:rsidRPr="008330AA" w:rsidRDefault="008F3D94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8330AA" w14:paraId="371508E5" w14:textId="77777777" w:rsidTr="00E513CD">
        <w:tc>
          <w:tcPr>
            <w:tcW w:w="2217" w:type="pct"/>
          </w:tcPr>
          <w:p w14:paraId="4B917164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5B7F7A0" w14:textId="0EE9E27C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5" w:type="pct"/>
          </w:tcPr>
          <w:p w14:paraId="1DA376FD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31894CA" w14:textId="577205AA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5" w:type="pct"/>
          </w:tcPr>
          <w:p w14:paraId="0110CACD" w14:textId="77777777" w:rsidR="003D3C01" w:rsidRPr="008330AA" w:rsidRDefault="003D3C01" w:rsidP="003B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C40BD89" w14:textId="61C9ABF3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34" w:type="pct"/>
          </w:tcPr>
          <w:p w14:paraId="5AB43145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DD31D3A" w14:textId="040F75F9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</w:tr>
      <w:tr w:rsidR="00E513CD" w:rsidRPr="008330AA" w14:paraId="0754CF58" w14:textId="77777777" w:rsidTr="00E513CD">
        <w:tc>
          <w:tcPr>
            <w:tcW w:w="2217" w:type="pct"/>
          </w:tcPr>
          <w:p w14:paraId="3D031654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A7C65E3" w14:textId="3DA26F7C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515D9958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ED0A3AE" w14:textId="3C47D458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5241476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431F34C" w14:textId="10D661FF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14:paraId="0B4F6AFA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0C7AD6D" w14:textId="4DBBF1B6" w:rsidR="003D3C01" w:rsidRPr="008330AA" w:rsidRDefault="003D3C01" w:rsidP="00EC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13CD" w:rsidRPr="008330AA" w14:paraId="23ADA09E" w14:textId="77777777" w:rsidTr="00E513CD">
        <w:tc>
          <w:tcPr>
            <w:tcW w:w="2217" w:type="pct"/>
          </w:tcPr>
          <w:p w14:paraId="5BA324E8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CBB7A1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E506777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D9E211C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6692A0E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B7F30BA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97D4103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3EA3B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8330AA" w14:paraId="627ECE62" w14:textId="77777777" w:rsidTr="00E513CD">
        <w:tc>
          <w:tcPr>
            <w:tcW w:w="2217" w:type="pct"/>
          </w:tcPr>
          <w:p w14:paraId="56F7964D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734DFE0F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218697B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D935A0A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8F220FA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BE7ED83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B8F9A80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F26E729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513CD" w:rsidRPr="008330AA" w14:paraId="348F8BF3" w14:textId="77777777" w:rsidTr="00E513CD">
        <w:tc>
          <w:tcPr>
            <w:tcW w:w="2217" w:type="pct"/>
          </w:tcPr>
          <w:p w14:paraId="35C0722C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2E8E364" w14:textId="77417818" w:rsidR="003D3C01" w:rsidRPr="008330AA" w:rsidRDefault="00382B97" w:rsidP="00382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B685244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28B37F" w14:textId="5AAF5B0C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07B0334" w14:textId="100DE826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36A33B" w14:textId="68975111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34" w:type="pct"/>
          </w:tcPr>
          <w:p w14:paraId="0D20D0E6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FABF74" w14:textId="05F023C6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</w:tr>
      <w:tr w:rsidR="00E513CD" w:rsidRPr="008330AA" w14:paraId="2DC72C8A" w14:textId="77777777" w:rsidTr="00E513CD">
        <w:tc>
          <w:tcPr>
            <w:tcW w:w="2217" w:type="pct"/>
          </w:tcPr>
          <w:p w14:paraId="01F8B5B5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3D5F9EB8" w14:textId="25EE859E" w:rsidR="003D3C01" w:rsidRPr="008330AA" w:rsidRDefault="00382B97" w:rsidP="00382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858DB01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3D67DE5" w14:textId="2EE4A94A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6A88D6F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B46D3F6" w14:textId="14362F7A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3,523</w:t>
            </w:r>
          </w:p>
        </w:tc>
        <w:tc>
          <w:tcPr>
            <w:tcW w:w="134" w:type="pct"/>
          </w:tcPr>
          <w:p w14:paraId="273E48EE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B808DA8" w14:textId="555935CE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3,375</w:t>
            </w:r>
          </w:p>
        </w:tc>
      </w:tr>
      <w:tr w:rsidR="00E513CD" w:rsidRPr="008330AA" w14:paraId="7FA5D9E7" w14:textId="77777777" w:rsidTr="00E513CD">
        <w:tc>
          <w:tcPr>
            <w:tcW w:w="2217" w:type="pct"/>
          </w:tcPr>
          <w:p w14:paraId="4D04810D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40D79E2C" w14:textId="4A88C1FC" w:rsidR="003D3C01" w:rsidRPr="008330AA" w:rsidRDefault="00382B97" w:rsidP="00382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ADBDEA5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FF91F8E" w14:textId="38F0D594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33C6C98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01ECD2C" w14:textId="21CEEB33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679</w:t>
            </w:r>
          </w:p>
        </w:tc>
        <w:tc>
          <w:tcPr>
            <w:tcW w:w="134" w:type="pct"/>
          </w:tcPr>
          <w:p w14:paraId="18B1F58A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E257FD4" w14:textId="6175D42A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511</w:t>
            </w:r>
          </w:p>
        </w:tc>
      </w:tr>
      <w:tr w:rsidR="00E513CD" w:rsidRPr="008330AA" w14:paraId="1092FE7C" w14:textId="77777777" w:rsidTr="00E513CD">
        <w:tc>
          <w:tcPr>
            <w:tcW w:w="2217" w:type="pct"/>
          </w:tcPr>
          <w:p w14:paraId="18A576B8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C837CE" w14:textId="7B86B43D" w:rsidR="003D3C01" w:rsidRPr="008330AA" w:rsidRDefault="00382B97" w:rsidP="00382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2118DD7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7B26D3" w14:textId="1781F102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D8D75EC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6F1C6A8" w14:textId="27133ABD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34" w:type="pct"/>
          </w:tcPr>
          <w:p w14:paraId="645F18D5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48A29C" w14:textId="7A8FB2F6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446</w:t>
            </w:r>
          </w:p>
        </w:tc>
      </w:tr>
      <w:tr w:rsidR="00E513CD" w:rsidRPr="008330AA" w14:paraId="55A61B69" w14:textId="77777777" w:rsidTr="00E513CD">
        <w:tc>
          <w:tcPr>
            <w:tcW w:w="2217" w:type="pct"/>
          </w:tcPr>
          <w:p w14:paraId="72399D48" w14:textId="77777777" w:rsidR="003D3C01" w:rsidRPr="008330AA" w:rsidRDefault="003D3C01" w:rsidP="003D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2753C2E0" w14:textId="79BD843D" w:rsidR="003D3C01" w:rsidRPr="008330AA" w:rsidRDefault="00382B97" w:rsidP="00382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367DE9F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D44C08" w14:textId="12BA934B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575B9AE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0611BD6" w14:textId="6F304414" w:rsidR="003D3C01" w:rsidRPr="008330AA" w:rsidRDefault="00382B97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78,224</w:t>
            </w:r>
          </w:p>
        </w:tc>
        <w:tc>
          <w:tcPr>
            <w:tcW w:w="134" w:type="pct"/>
          </w:tcPr>
          <w:p w14:paraId="28758921" w14:textId="77777777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01A8D28" w14:textId="02D1E606" w:rsidR="003D3C01" w:rsidRPr="008330AA" w:rsidRDefault="003D3C01" w:rsidP="00841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86,294</w:t>
            </w:r>
          </w:p>
        </w:tc>
      </w:tr>
      <w:tr w:rsidR="00D156EB" w:rsidRPr="008330AA" w14:paraId="454F943D" w14:textId="77777777" w:rsidTr="00E513CD">
        <w:tc>
          <w:tcPr>
            <w:tcW w:w="2217" w:type="pct"/>
          </w:tcPr>
          <w:p w14:paraId="459DF409" w14:textId="06EDBD12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3B4597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78" w:type="pct"/>
          </w:tcPr>
          <w:p w14:paraId="57A7C9EC" w14:textId="65955380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AFA359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E7511A" w14:textId="2CB14705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41F2B7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AD31F9D" w14:textId="73EE5C51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34" w:type="pct"/>
          </w:tcPr>
          <w:p w14:paraId="5070AA64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D45AECD" w14:textId="56C050B3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156EB" w:rsidRPr="008330AA" w14:paraId="3B2DA9A9" w14:textId="77777777" w:rsidTr="00E513CD">
        <w:tc>
          <w:tcPr>
            <w:tcW w:w="2217" w:type="pct"/>
          </w:tcPr>
          <w:p w14:paraId="607669DA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9C7C0D0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3CC5A0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97671B4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FF4D36A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E5F7F39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0A06EF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CE01F3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13C09E44" w14:textId="77777777" w:rsidTr="00E513CD">
        <w:trPr>
          <w:trHeight w:val="80"/>
        </w:trPr>
        <w:tc>
          <w:tcPr>
            <w:tcW w:w="2217" w:type="pct"/>
          </w:tcPr>
          <w:p w14:paraId="61D27ED3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8330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8" w:type="pct"/>
          </w:tcPr>
          <w:p w14:paraId="63585AF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FA6884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C7D241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9F11E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203B5C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361A81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47ABD65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79065147" w14:textId="77777777" w:rsidTr="00E513CD">
        <w:tc>
          <w:tcPr>
            <w:tcW w:w="2217" w:type="pct"/>
          </w:tcPr>
          <w:p w14:paraId="5F84509F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7215CD42" w14:textId="54AE3236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285</w:t>
            </w:r>
          </w:p>
        </w:tc>
        <w:tc>
          <w:tcPr>
            <w:tcW w:w="145" w:type="pct"/>
          </w:tcPr>
          <w:p w14:paraId="4970539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439002" w14:textId="23818339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  <w:tc>
          <w:tcPr>
            <w:tcW w:w="145" w:type="pct"/>
          </w:tcPr>
          <w:p w14:paraId="3BF899D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B334D96" w14:textId="6298A834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134" w:type="pct"/>
          </w:tcPr>
          <w:p w14:paraId="0A3443F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22037B8" w14:textId="3A59F5DD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304</w:t>
            </w:r>
          </w:p>
        </w:tc>
      </w:tr>
      <w:tr w:rsidR="00D156EB" w:rsidRPr="008330AA" w14:paraId="5B1AC7F5" w14:textId="77777777" w:rsidTr="00E513CD">
        <w:tc>
          <w:tcPr>
            <w:tcW w:w="2217" w:type="pct"/>
          </w:tcPr>
          <w:p w14:paraId="0268FCEB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10BB7B0C" w14:textId="46269014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11,311</w:t>
            </w:r>
          </w:p>
        </w:tc>
        <w:tc>
          <w:tcPr>
            <w:tcW w:w="145" w:type="pct"/>
          </w:tcPr>
          <w:p w14:paraId="036C2D45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8115321" w14:textId="558B708E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8,495</w:t>
            </w:r>
          </w:p>
        </w:tc>
        <w:tc>
          <w:tcPr>
            <w:tcW w:w="145" w:type="pct"/>
          </w:tcPr>
          <w:p w14:paraId="7BAF197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771BDF6" w14:textId="6A781F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8,054</w:t>
            </w:r>
          </w:p>
        </w:tc>
        <w:tc>
          <w:tcPr>
            <w:tcW w:w="134" w:type="pct"/>
          </w:tcPr>
          <w:p w14:paraId="3191290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E1021C" w14:textId="5148471E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5,665</w:t>
            </w:r>
          </w:p>
        </w:tc>
      </w:tr>
      <w:tr w:rsidR="00D156EB" w:rsidRPr="008330AA" w14:paraId="63769080" w14:textId="77777777" w:rsidTr="00E513CD">
        <w:tc>
          <w:tcPr>
            <w:tcW w:w="2217" w:type="pct"/>
          </w:tcPr>
          <w:p w14:paraId="2D75EF67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8" w:type="pct"/>
          </w:tcPr>
          <w:p w14:paraId="206DFD64" w14:textId="419AE6CC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1,859</w:t>
            </w:r>
          </w:p>
        </w:tc>
        <w:tc>
          <w:tcPr>
            <w:tcW w:w="145" w:type="pct"/>
          </w:tcPr>
          <w:p w14:paraId="369E96EE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D110BBD" w14:textId="33C21234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698</w:t>
            </w:r>
          </w:p>
        </w:tc>
        <w:tc>
          <w:tcPr>
            <w:tcW w:w="145" w:type="pct"/>
          </w:tcPr>
          <w:p w14:paraId="11FC455A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5FD528F" w14:textId="6D5D90DC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1,763</w:t>
            </w:r>
          </w:p>
        </w:tc>
        <w:tc>
          <w:tcPr>
            <w:tcW w:w="134" w:type="pct"/>
          </w:tcPr>
          <w:p w14:paraId="3254E8A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E6E2B0D" w14:textId="2C51A895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</w:p>
        </w:tc>
      </w:tr>
      <w:tr w:rsidR="00D156EB" w:rsidRPr="008330AA" w14:paraId="6BC647D6" w14:textId="77777777" w:rsidTr="00E513CD">
        <w:tc>
          <w:tcPr>
            <w:tcW w:w="2217" w:type="pct"/>
          </w:tcPr>
          <w:p w14:paraId="20C354BB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009659E3" w14:textId="2DD27119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5" w:type="pct"/>
          </w:tcPr>
          <w:p w14:paraId="230305A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5FD77C5" w14:textId="4D99116B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7E88F35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FCA9CC1" w14:textId="5C507F5D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4" w:type="pct"/>
          </w:tcPr>
          <w:p w14:paraId="3AEC49F1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DD7460" w14:textId="05B6BC6A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156EB" w:rsidRPr="008330AA" w14:paraId="36B1199F" w14:textId="77777777" w:rsidTr="00E513CD">
        <w:tc>
          <w:tcPr>
            <w:tcW w:w="2217" w:type="pct"/>
          </w:tcPr>
          <w:p w14:paraId="43E44C58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851AC6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4FBC7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DFEF5C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927C27C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55CFE2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B8F796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A31770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52D50775" w14:textId="77777777" w:rsidTr="00E513CD">
        <w:tc>
          <w:tcPr>
            <w:tcW w:w="2217" w:type="pct"/>
          </w:tcPr>
          <w:p w14:paraId="3C3E7E08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75D25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7145BB4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30EF662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00F0051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8C00C9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807054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630C20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1A93423E" w14:textId="77777777" w:rsidTr="00E513CD">
        <w:tc>
          <w:tcPr>
            <w:tcW w:w="2217" w:type="pct"/>
          </w:tcPr>
          <w:p w14:paraId="30CEBB78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5FAAE0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CF32EA9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520DB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EE51D4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6A18ABB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E54028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F1994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4C068A30" w14:textId="77777777" w:rsidTr="00E513CD">
        <w:tc>
          <w:tcPr>
            <w:tcW w:w="2217" w:type="pct"/>
          </w:tcPr>
          <w:p w14:paraId="4C886A60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8" w:type="pct"/>
          </w:tcPr>
          <w:p w14:paraId="2865BDF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2358572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A4D42A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02CB2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338396A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EFF4B5C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FAD692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7719DB90" w14:textId="77777777" w:rsidTr="00E513CD">
        <w:tc>
          <w:tcPr>
            <w:tcW w:w="2217" w:type="pct"/>
          </w:tcPr>
          <w:p w14:paraId="31F02389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64901F46" w14:textId="7A849C4D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45" w:type="pct"/>
          </w:tcPr>
          <w:p w14:paraId="080CBED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C01DBA0" w14:textId="5BB9CD1E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5" w:type="pct"/>
          </w:tcPr>
          <w:p w14:paraId="1E5378B2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34A09FA" w14:textId="7D04AA78" w:rsidR="00D156EB" w:rsidRPr="008330AA" w:rsidRDefault="00146DBD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463</w:t>
            </w:r>
          </w:p>
        </w:tc>
        <w:tc>
          <w:tcPr>
            <w:tcW w:w="134" w:type="pct"/>
          </w:tcPr>
          <w:p w14:paraId="4A6D6FF8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36D671E" w14:textId="5D7C60C2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</w:tr>
      <w:tr w:rsidR="00D156EB" w:rsidRPr="008330AA" w14:paraId="68DC96D4" w14:textId="77777777" w:rsidTr="00E513CD">
        <w:tc>
          <w:tcPr>
            <w:tcW w:w="2217" w:type="pct"/>
          </w:tcPr>
          <w:p w14:paraId="5CBBD081" w14:textId="77777777" w:rsidR="00D156EB" w:rsidRPr="008330AA" w:rsidRDefault="00D156EB" w:rsidP="00D156EB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2C3ABFE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4E0CEFE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F71CA74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70985C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991E18E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C86E039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54CA2A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56EB" w:rsidRPr="008330AA" w14:paraId="0683A564" w14:textId="77777777" w:rsidTr="00E513CD">
        <w:tc>
          <w:tcPr>
            <w:tcW w:w="2217" w:type="pct"/>
          </w:tcPr>
          <w:p w14:paraId="719340AB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</w:tcPr>
          <w:p w14:paraId="3924D16A" w14:textId="149E0EE8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15,048</w:t>
            </w:r>
          </w:p>
        </w:tc>
        <w:tc>
          <w:tcPr>
            <w:tcW w:w="145" w:type="pct"/>
          </w:tcPr>
          <w:p w14:paraId="54829B8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96A4CD" w14:textId="2ADD8B2F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7,730</w:t>
            </w:r>
          </w:p>
        </w:tc>
        <w:tc>
          <w:tcPr>
            <w:tcW w:w="145" w:type="pct"/>
          </w:tcPr>
          <w:p w14:paraId="7B3D1CDE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2896D07" w14:textId="1AC2F2BA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14,007</w:t>
            </w:r>
          </w:p>
        </w:tc>
        <w:tc>
          <w:tcPr>
            <w:tcW w:w="134" w:type="pct"/>
          </w:tcPr>
          <w:p w14:paraId="1D289377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AE01B1" w14:textId="43C583AC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7,142</w:t>
            </w:r>
          </w:p>
        </w:tc>
      </w:tr>
      <w:tr w:rsidR="00D156EB" w:rsidRPr="008330AA" w14:paraId="75851F87" w14:textId="77777777" w:rsidTr="00E513CD">
        <w:tc>
          <w:tcPr>
            <w:tcW w:w="2217" w:type="pct"/>
          </w:tcPr>
          <w:p w14:paraId="036CA8C0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A9282CC" w14:textId="62DB74C5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5" w:type="pct"/>
          </w:tcPr>
          <w:p w14:paraId="61B0BD06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508531" w14:textId="523A5506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536</w:t>
            </w:r>
          </w:p>
        </w:tc>
        <w:tc>
          <w:tcPr>
            <w:tcW w:w="145" w:type="pct"/>
          </w:tcPr>
          <w:p w14:paraId="301285DD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1A639B0" w14:textId="71C514FA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34" w:type="pct"/>
          </w:tcPr>
          <w:p w14:paraId="70FFFCE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7976186" w14:textId="7761ABB2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438</w:t>
            </w:r>
          </w:p>
        </w:tc>
      </w:tr>
      <w:tr w:rsidR="00D156EB" w:rsidRPr="008330AA" w14:paraId="6E321A65" w14:textId="77777777" w:rsidTr="00E513CD">
        <w:tc>
          <w:tcPr>
            <w:tcW w:w="2217" w:type="pct"/>
          </w:tcPr>
          <w:p w14:paraId="0F1773AF" w14:textId="77777777" w:rsidR="00D156EB" w:rsidRPr="008330AA" w:rsidRDefault="00D156EB" w:rsidP="00D1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1BDBAF2" w14:textId="62E090A3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15,210</w:t>
            </w:r>
          </w:p>
        </w:tc>
        <w:tc>
          <w:tcPr>
            <w:tcW w:w="145" w:type="pct"/>
          </w:tcPr>
          <w:p w14:paraId="36B99C7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9B59207" w14:textId="05CC4679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8,266</w:t>
            </w:r>
          </w:p>
        </w:tc>
        <w:tc>
          <w:tcPr>
            <w:tcW w:w="145" w:type="pct"/>
          </w:tcPr>
          <w:p w14:paraId="15AFBA83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192EE43" w14:textId="64D5F5C2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14,141</w:t>
            </w:r>
          </w:p>
        </w:tc>
        <w:tc>
          <w:tcPr>
            <w:tcW w:w="134" w:type="pct"/>
          </w:tcPr>
          <w:p w14:paraId="4CCB3C6F" w14:textId="77777777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BDA3BBA" w14:textId="4445210E" w:rsidR="00D156EB" w:rsidRPr="008330AA" w:rsidRDefault="00D156EB" w:rsidP="00D1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7,580</w:t>
            </w:r>
          </w:p>
        </w:tc>
      </w:tr>
    </w:tbl>
    <w:p w14:paraId="447FA6BD" w14:textId="702C898F" w:rsidR="008F3D94" w:rsidRPr="008330AA" w:rsidRDefault="008F3D94" w:rsidP="005F3717">
      <w:pPr>
        <w:rPr>
          <w:rFonts w:asciiTheme="majorBidi" w:hAnsiTheme="majorBidi" w:cstheme="majorBidi"/>
          <w:sz w:val="30"/>
          <w:szCs w:val="30"/>
        </w:rPr>
      </w:pPr>
    </w:p>
    <w:p w14:paraId="29B082D5" w14:textId="4970AF3A" w:rsidR="00E647CB" w:rsidRPr="008330AA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8330AA">
        <w:rPr>
          <w:rFonts w:asciiTheme="majorBidi" w:hAnsiTheme="majorBidi" w:cstheme="majorBidi"/>
          <w:sz w:val="30"/>
          <w:szCs w:val="30"/>
        </w:rPr>
        <w:t>3</w:t>
      </w:r>
      <w:r w:rsidR="0084130B" w:rsidRPr="008330AA">
        <w:rPr>
          <w:rFonts w:asciiTheme="majorBidi" w:hAnsiTheme="majorBidi" w:cstheme="majorBidi"/>
          <w:sz w:val="30"/>
          <w:szCs w:val="30"/>
        </w:rPr>
        <w:t xml:space="preserve">0 </w:t>
      </w:r>
      <w:r w:rsidR="0084130B" w:rsidRPr="008330A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72DDE" w:rsidRPr="008330AA">
        <w:rPr>
          <w:rFonts w:asciiTheme="majorBidi" w:hAnsiTheme="majorBidi" w:cstheme="majorBidi"/>
          <w:sz w:val="30"/>
          <w:szCs w:val="30"/>
        </w:rPr>
        <w:t>256</w:t>
      </w:r>
      <w:r w:rsidR="00966B4E" w:rsidRPr="008330AA">
        <w:rPr>
          <w:rFonts w:asciiTheme="majorBidi" w:hAnsiTheme="majorBidi" w:cstheme="majorBidi"/>
          <w:sz w:val="30"/>
          <w:szCs w:val="38"/>
        </w:rPr>
        <w:t>5</w:t>
      </w:r>
      <w:r w:rsidR="00372DDE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8330A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72DDE" w:rsidRPr="008330AA">
        <w:rPr>
          <w:rFonts w:asciiTheme="majorBidi" w:hAnsiTheme="majorBidi" w:cstheme="majorBidi"/>
          <w:sz w:val="30"/>
          <w:szCs w:val="30"/>
        </w:rPr>
        <w:t xml:space="preserve">31 </w:t>
      </w:r>
      <w:r w:rsidR="00372DDE" w:rsidRPr="008330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72DDE" w:rsidRPr="008330AA">
        <w:rPr>
          <w:rFonts w:asciiTheme="majorBidi" w:hAnsiTheme="majorBidi" w:cstheme="majorBidi"/>
          <w:sz w:val="30"/>
          <w:szCs w:val="30"/>
        </w:rPr>
        <w:t>256</w:t>
      </w:r>
      <w:r w:rsidR="00966B4E" w:rsidRPr="008330AA">
        <w:rPr>
          <w:rFonts w:asciiTheme="majorBidi" w:hAnsiTheme="majorBidi" w:cstheme="majorBidi"/>
          <w:sz w:val="30"/>
          <w:szCs w:val="30"/>
        </w:rPr>
        <w:t>4</w:t>
      </w:r>
      <w:r w:rsidR="00372DDE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8330AA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5"/>
        <w:gridCol w:w="1124"/>
        <w:gridCol w:w="243"/>
        <w:gridCol w:w="1120"/>
        <w:gridCol w:w="9"/>
        <w:gridCol w:w="241"/>
        <w:gridCol w:w="1124"/>
        <w:gridCol w:w="275"/>
        <w:gridCol w:w="1122"/>
      </w:tblGrid>
      <w:tr w:rsidR="007F1855" w:rsidRPr="008330AA" w14:paraId="2F4D08A8" w14:textId="77777777" w:rsidTr="003C606E">
        <w:tc>
          <w:tcPr>
            <w:tcW w:w="2207" w:type="pct"/>
          </w:tcPr>
          <w:p w14:paraId="263B7AA4" w14:textId="15F0C231" w:rsidR="00E647CB" w:rsidRPr="008330AA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6" w:type="pct"/>
            <w:gridSpan w:val="4"/>
          </w:tcPr>
          <w:p w14:paraId="52DCBC6B" w14:textId="77777777" w:rsidR="00E647CB" w:rsidRPr="008330AA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793542B6" w14:textId="77777777" w:rsidR="00E647CB" w:rsidRPr="008330AA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14:paraId="0B4D4B43" w14:textId="77777777" w:rsidR="00E647CB" w:rsidRPr="008330AA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E513CD" w:rsidRPr="008330AA" w14:paraId="213511D8" w14:textId="77777777" w:rsidTr="003C606E">
        <w:tc>
          <w:tcPr>
            <w:tcW w:w="2207" w:type="pct"/>
          </w:tcPr>
          <w:p w14:paraId="3951DB2A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451B4B3" w14:textId="2FA0A6C8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1D8DF3B9" w14:textId="036FEF0D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69CBB8A0" w14:textId="6A982A6F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8" w:type="pct"/>
          </w:tcPr>
          <w:p w14:paraId="4776C9B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33252110" w14:textId="2C9201DA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32722367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FC4EFEC" w14:textId="230B882D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13CD" w:rsidRPr="008330AA" w14:paraId="1C295CFD" w14:textId="77777777" w:rsidTr="003C606E">
        <w:tc>
          <w:tcPr>
            <w:tcW w:w="2207" w:type="pct"/>
          </w:tcPr>
          <w:p w14:paraId="0BFA4E8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1CA380B0" w14:textId="78964AA1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478CAC24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</w:tcPr>
          <w:p w14:paraId="7AB4B080" w14:textId="51CFA00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8" w:type="pct"/>
          </w:tcPr>
          <w:p w14:paraId="00E40D0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7D44FA8" w14:textId="51E1250C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700CDE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4E6FA9E" w14:textId="3C550C58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13CD" w:rsidRPr="008330AA" w14:paraId="3EE24C01" w14:textId="77777777" w:rsidTr="003C606E">
        <w:tc>
          <w:tcPr>
            <w:tcW w:w="2207" w:type="pct"/>
          </w:tcPr>
          <w:p w14:paraId="79E1045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3" w:type="pct"/>
            <w:gridSpan w:val="8"/>
          </w:tcPr>
          <w:p w14:paraId="4871554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513CD" w:rsidRPr="008330AA" w14:paraId="52597B0D" w14:textId="77777777" w:rsidTr="003C606E">
        <w:tc>
          <w:tcPr>
            <w:tcW w:w="2207" w:type="pct"/>
          </w:tcPr>
          <w:p w14:paraId="5F72C050" w14:textId="18B287B5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shd w:val="clear" w:color="auto" w:fill="FFFFFF" w:themeFill="background1"/>
          </w:tcPr>
          <w:p w14:paraId="5048A4D6" w14:textId="1FF94229" w:rsidR="00E513CD" w:rsidRPr="008330AA" w:rsidRDefault="00B430DE" w:rsidP="00514B8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2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29" w:type="pct"/>
            <w:shd w:val="clear" w:color="auto" w:fill="FFFFFF" w:themeFill="background1"/>
          </w:tcPr>
          <w:p w14:paraId="0DE8958A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2EBD82E9" w14:textId="737DF1D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28" w:type="pct"/>
            <w:shd w:val="clear" w:color="auto" w:fill="FFFFFF" w:themeFill="background1"/>
          </w:tcPr>
          <w:p w14:paraId="3753EBD4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98AECEC" w14:textId="66996C17" w:rsidR="00514B87" w:rsidRPr="008330AA" w:rsidRDefault="00514B87" w:rsidP="00514B8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6" w:type="pct"/>
            <w:shd w:val="clear" w:color="auto" w:fill="FFFFFF" w:themeFill="background1"/>
          </w:tcPr>
          <w:p w14:paraId="51AFE975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649C1188" w14:textId="6591BD4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</w:tr>
      <w:tr w:rsidR="00E513CD" w:rsidRPr="008330AA" w14:paraId="16DD0D0A" w14:textId="77777777" w:rsidTr="003C606E">
        <w:tc>
          <w:tcPr>
            <w:tcW w:w="2207" w:type="pct"/>
          </w:tcPr>
          <w:p w14:paraId="02B63A71" w14:textId="1ABECBDF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1F584C7B" w:rsidR="00E513CD" w:rsidRPr="008330AA" w:rsidRDefault="00B430DE" w:rsidP="00514B8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29" w:type="pct"/>
            <w:shd w:val="clear" w:color="auto" w:fill="FFFFFF" w:themeFill="background1"/>
          </w:tcPr>
          <w:p w14:paraId="49CDFC9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93F677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28" w:type="pct"/>
            <w:shd w:val="clear" w:color="auto" w:fill="FFFFFF" w:themeFill="background1"/>
          </w:tcPr>
          <w:p w14:paraId="6A20DFE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12BECC7D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6" w:type="pct"/>
            <w:shd w:val="clear" w:color="auto" w:fill="FFFFFF" w:themeFill="background1"/>
          </w:tcPr>
          <w:p w14:paraId="5E9B3CB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12837A0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</w:tr>
      <w:tr w:rsidR="00E513CD" w:rsidRPr="008330AA" w14:paraId="2B57E2DA" w14:textId="77777777" w:rsidTr="003C606E">
        <w:trPr>
          <w:trHeight w:val="278"/>
        </w:trPr>
        <w:tc>
          <w:tcPr>
            <w:tcW w:w="2207" w:type="pct"/>
          </w:tcPr>
          <w:p w14:paraId="74A91EFD" w14:textId="77777777" w:rsidR="00E513CD" w:rsidRPr="008330AA" w:rsidRDefault="00E513CD" w:rsidP="00E513CD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1716BA3C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DF3600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5CB87470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513CD" w:rsidRPr="008330AA" w14:paraId="2BB917EB" w14:textId="77777777" w:rsidTr="003C606E">
        <w:tc>
          <w:tcPr>
            <w:tcW w:w="2207" w:type="pct"/>
          </w:tcPr>
          <w:p w14:paraId="72625C85" w14:textId="6AA546E6" w:rsidR="00E513CD" w:rsidRPr="008330AA" w:rsidRDefault="00E513CD" w:rsidP="00E513CD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26" w:type="pct"/>
            <w:gridSpan w:val="4"/>
            <w:tcBorders>
              <w:bottom w:val="nil"/>
            </w:tcBorders>
          </w:tcPr>
          <w:p w14:paraId="42845C9E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  <w:tcBorders>
              <w:bottom w:val="nil"/>
            </w:tcBorders>
          </w:tcPr>
          <w:p w14:paraId="6AE1EE7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  <w:tcBorders>
              <w:bottom w:val="nil"/>
            </w:tcBorders>
          </w:tcPr>
          <w:p w14:paraId="7885451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513CD" w:rsidRPr="008330AA" w14:paraId="2417A5A0" w14:textId="77777777" w:rsidTr="003C606E">
        <w:tc>
          <w:tcPr>
            <w:tcW w:w="2207" w:type="pct"/>
          </w:tcPr>
          <w:p w14:paraId="76D756A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E234A89" w14:textId="0A30483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6AEF40E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779A0DFF" w14:textId="4D1A7675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gridSpan w:val="2"/>
          </w:tcPr>
          <w:p w14:paraId="6C17EA7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6C89E629" w14:textId="38A708D2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14FAF8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0C9E09" w14:textId="1C094565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13CD" w:rsidRPr="008330AA" w14:paraId="57EEDBB3" w14:textId="77777777" w:rsidTr="003C606E">
        <w:tc>
          <w:tcPr>
            <w:tcW w:w="2207" w:type="pct"/>
          </w:tcPr>
          <w:p w14:paraId="3A39AEB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51F04FD0" w14:textId="6E15E29B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0B32B44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333B0034" w14:textId="0A1997E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  <w:gridSpan w:val="2"/>
          </w:tcPr>
          <w:p w14:paraId="7983A0C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9BB1276" w14:textId="2684B0F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8C0069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9C8D060" w14:textId="54A2613A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13CD" w:rsidRPr="008330AA" w14:paraId="0039DBBC" w14:textId="77777777" w:rsidTr="003C606E">
        <w:tc>
          <w:tcPr>
            <w:tcW w:w="2207" w:type="pct"/>
          </w:tcPr>
          <w:p w14:paraId="016F404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pct"/>
            <w:gridSpan w:val="8"/>
            <w:tcBorders>
              <w:bottom w:val="nil"/>
            </w:tcBorders>
          </w:tcPr>
          <w:p w14:paraId="24021DB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3CD" w:rsidRPr="008330AA" w14:paraId="2B6819B4" w14:textId="77777777" w:rsidTr="003C606E">
        <w:tc>
          <w:tcPr>
            <w:tcW w:w="2207" w:type="pct"/>
          </w:tcPr>
          <w:p w14:paraId="46AF5E6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FFFFFF" w:themeFill="background1"/>
          </w:tcPr>
          <w:p w14:paraId="50C55FDC" w14:textId="18EE62B5" w:rsidR="00E513CD" w:rsidRPr="008330AA" w:rsidRDefault="00514B87" w:rsidP="00514B8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FFFFFF" w:themeFill="background1"/>
          </w:tcPr>
          <w:p w14:paraId="3EFB6193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FFFFFF" w:themeFill="background1"/>
          </w:tcPr>
          <w:p w14:paraId="4CDB1866" w14:textId="473BEB2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shd w:val="clear" w:color="auto" w:fill="FFFFFF" w:themeFill="background1"/>
          </w:tcPr>
          <w:p w14:paraId="0C43CC4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14:paraId="2000CE16" w14:textId="0FD3C095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1,020</w:t>
            </w:r>
          </w:p>
        </w:tc>
        <w:tc>
          <w:tcPr>
            <w:tcW w:w="146" w:type="pct"/>
            <w:shd w:val="clear" w:color="auto" w:fill="FFFFFF" w:themeFill="background1"/>
          </w:tcPr>
          <w:p w14:paraId="59EED2FE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14:paraId="3A215289" w14:textId="0039634D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1,866</w:t>
            </w:r>
          </w:p>
        </w:tc>
      </w:tr>
      <w:tr w:rsidR="00E513CD" w:rsidRPr="008330AA" w14:paraId="58C69D21" w14:textId="77777777" w:rsidTr="003C606E">
        <w:tc>
          <w:tcPr>
            <w:tcW w:w="2207" w:type="pct"/>
          </w:tcPr>
          <w:p w14:paraId="53AED040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36296B52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</w:t>
            </w:r>
            <w:r w:rsidR="00B430DE"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29" w:type="pct"/>
            <w:shd w:val="clear" w:color="auto" w:fill="FFFFFF" w:themeFill="background1"/>
          </w:tcPr>
          <w:p w14:paraId="3E9D1530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7AC450FF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shd w:val="clear" w:color="auto" w:fill="FFFFFF" w:themeFill="background1"/>
          </w:tcPr>
          <w:p w14:paraId="35654DA9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6C976BE6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2,711</w:t>
            </w:r>
          </w:p>
        </w:tc>
        <w:tc>
          <w:tcPr>
            <w:tcW w:w="146" w:type="pct"/>
            <w:shd w:val="clear" w:color="auto" w:fill="FFFFFF" w:themeFill="background1"/>
          </w:tcPr>
          <w:p w14:paraId="489AC4C9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18B57DAB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</w:tr>
      <w:tr w:rsidR="00E513CD" w:rsidRPr="008330AA" w14:paraId="32AF3AFA" w14:textId="77777777" w:rsidTr="003C606E">
        <w:tc>
          <w:tcPr>
            <w:tcW w:w="2207" w:type="pct"/>
            <w:shd w:val="clear" w:color="auto" w:fill="auto"/>
          </w:tcPr>
          <w:p w14:paraId="7514CF89" w14:textId="4DFE9FBC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3C9B317F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B430DE"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</w:tcPr>
          <w:p w14:paraId="277D634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45F695B1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</w:tcPr>
          <w:p w14:paraId="6154CA8C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6C92815B" w:rsidR="00E513CD" w:rsidRPr="008330AA" w:rsidRDefault="00514B87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3,731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</w:tcPr>
          <w:p w14:paraId="36F19EF3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4A81FF1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2,758</w:t>
            </w:r>
          </w:p>
        </w:tc>
      </w:tr>
    </w:tbl>
    <w:p w14:paraId="35BDDE95" w14:textId="77777777" w:rsidR="007F1855" w:rsidRPr="008330AA" w:rsidRDefault="007F1855">
      <w:pPr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90"/>
        <w:gridCol w:w="270"/>
        <w:gridCol w:w="990"/>
        <w:gridCol w:w="236"/>
        <w:gridCol w:w="844"/>
        <w:gridCol w:w="270"/>
        <w:gridCol w:w="810"/>
        <w:gridCol w:w="270"/>
        <w:gridCol w:w="1080"/>
      </w:tblGrid>
      <w:tr w:rsidR="00B5505A" w:rsidRPr="008330AA" w14:paraId="6E4900EE" w14:textId="77777777" w:rsidTr="00E513CD">
        <w:trPr>
          <w:tblHeader/>
        </w:trPr>
        <w:tc>
          <w:tcPr>
            <w:tcW w:w="2610" w:type="dxa"/>
            <w:vAlign w:val="bottom"/>
          </w:tcPr>
          <w:p w14:paraId="2F7A9C03" w14:textId="77777777" w:rsidR="00B5505A" w:rsidRPr="008330AA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BFF051" w14:textId="77777777" w:rsidR="00B5505A" w:rsidRPr="008330AA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7730302" w14:textId="77777777" w:rsidR="00B5505A" w:rsidRPr="008330AA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472451" w14:textId="2F2BE9B5" w:rsidR="00B5505A" w:rsidRPr="008330AA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3CD" w:rsidRPr="008330AA" w14:paraId="12EC6E27" w14:textId="77777777" w:rsidTr="00E513CD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1B58B92" w14:textId="176B5853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8330A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/>
            </w: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57673C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6C8E9A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17FE0480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16D812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58A5A" w14:textId="37F0148C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F203BAE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9E395B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0B4C45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79E8B5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EE1221F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E486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185C8950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E513CD" w:rsidRPr="008330AA" w14:paraId="166AFF16" w14:textId="77777777" w:rsidTr="00E513CD">
        <w:trPr>
          <w:tblHeader/>
        </w:trPr>
        <w:tc>
          <w:tcPr>
            <w:tcW w:w="2610" w:type="dxa"/>
            <w:vAlign w:val="bottom"/>
          </w:tcPr>
          <w:p w14:paraId="134A8099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2D46524E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84C5DF4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BD48FC" w14:textId="3C5112FC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CA5C23C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E11" w14:textId="4A1B0AA2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3063F33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1B34618" w14:textId="37E03C1E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594D3E6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91D57A" w14:textId="345407A6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AB788A1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01641F" w14:textId="18F7AFD5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513CD" w:rsidRPr="008330AA" w14:paraId="36B194E5" w14:textId="77777777" w:rsidTr="00E513CD">
        <w:trPr>
          <w:tblHeader/>
        </w:trPr>
        <w:tc>
          <w:tcPr>
            <w:tcW w:w="2610" w:type="dxa"/>
          </w:tcPr>
          <w:p w14:paraId="21C8B25B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 w:themeFill="background1"/>
          </w:tcPr>
          <w:p w14:paraId="2B6F0BDA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FFFFFF" w:themeFill="background1"/>
          </w:tcPr>
          <w:p w14:paraId="5E2665E9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FFFFFF" w:themeFill="background1"/>
          </w:tcPr>
          <w:p w14:paraId="022092EF" w14:textId="3AC0868F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3CD" w:rsidRPr="008330AA" w14:paraId="2C167ACF" w14:textId="77777777" w:rsidTr="00CF3079">
        <w:tc>
          <w:tcPr>
            <w:tcW w:w="2610" w:type="dxa"/>
          </w:tcPr>
          <w:p w14:paraId="37A277E5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EDE5A6A" w14:textId="24D3D178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auto"/>
          </w:tcPr>
          <w:p w14:paraId="633F869F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1C742E" w14:textId="2D63AAF1" w:rsidR="00E513CD" w:rsidRPr="008330AA" w:rsidRDefault="00CF3079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shd w:val="clear" w:color="auto" w:fill="auto"/>
          </w:tcPr>
          <w:p w14:paraId="39A1CA33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D6D6EE" w14:textId="75DA3765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36" w:type="dxa"/>
            <w:shd w:val="clear" w:color="auto" w:fill="auto"/>
          </w:tcPr>
          <w:p w14:paraId="6300181D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5A9FE75" w14:textId="7AF3DB4E" w:rsidR="00E513CD" w:rsidRPr="008330AA" w:rsidRDefault="007D18E7" w:rsidP="007D18E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359393E3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9D4CF2" w14:textId="3CD65A51" w:rsidR="00E513CD" w:rsidRPr="008330AA" w:rsidRDefault="00206254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8E7" w:rsidRPr="008330AA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9DC5D2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9BABDF7" w14:textId="3D09C7B5" w:rsidR="00E513CD" w:rsidRPr="008330AA" w:rsidRDefault="007D18E7" w:rsidP="007D18E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735AD4D" w14:textId="3FE84569" w:rsidR="006E3A01" w:rsidRPr="008330AA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8330AA" w14:paraId="58BED26A" w14:textId="77777777" w:rsidTr="00EC43D3">
        <w:tc>
          <w:tcPr>
            <w:tcW w:w="1949" w:type="pct"/>
          </w:tcPr>
          <w:p w14:paraId="5EB2B85A" w14:textId="4871D151" w:rsidR="00E77C5B" w:rsidRPr="008330AA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</w:rPr>
              <w:br w:type="page"/>
            </w:r>
            <w:r w:rsidR="00E77C5B"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8330AA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8330AA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8330AA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3CD" w:rsidRPr="008330AA" w14:paraId="0375905E" w14:textId="77777777" w:rsidTr="006E3A01">
        <w:tc>
          <w:tcPr>
            <w:tcW w:w="1949" w:type="pct"/>
          </w:tcPr>
          <w:p w14:paraId="2B9B0B25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5BB86012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113DB6C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5A999CBF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63D8510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7CA93C27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13CD" w:rsidRPr="008330AA" w14:paraId="0EAFB891" w14:textId="77777777" w:rsidTr="006E3A01">
        <w:tc>
          <w:tcPr>
            <w:tcW w:w="1949" w:type="pct"/>
          </w:tcPr>
          <w:p w14:paraId="503024B7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520069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4D99035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7C442E2A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AE51CEF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082E18B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D76B6B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1E4D1873" w14:textId="3889C48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13CD" w:rsidRPr="008330AA" w14:paraId="3AB5A6B6" w14:textId="77777777" w:rsidTr="00EC43D3">
        <w:tc>
          <w:tcPr>
            <w:tcW w:w="1949" w:type="pct"/>
          </w:tcPr>
          <w:p w14:paraId="06483C6A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3CD" w:rsidRPr="008330AA" w14:paraId="6959A0BE" w14:textId="77777777" w:rsidTr="006E3A01">
        <w:tc>
          <w:tcPr>
            <w:tcW w:w="1949" w:type="pct"/>
          </w:tcPr>
          <w:p w14:paraId="65C95800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36F34033" w:rsidR="00E513CD" w:rsidRPr="008330AA" w:rsidRDefault="00206254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50BA34EE" w:rsidR="00E513CD" w:rsidRPr="008330AA" w:rsidRDefault="00206254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513CD" w:rsidRPr="008330AA" w14:paraId="7D147D1F" w14:textId="77777777" w:rsidTr="006E3A01">
        <w:tc>
          <w:tcPr>
            <w:tcW w:w="1949" w:type="pct"/>
          </w:tcPr>
          <w:p w14:paraId="2E787603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667864E0" w:rsidR="00E513CD" w:rsidRPr="008330AA" w:rsidRDefault="00206254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570C5674" w:rsidR="00E513CD" w:rsidRPr="008330AA" w:rsidRDefault="00206254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8330AA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8330AA" w14:paraId="12A61DD2" w14:textId="77777777" w:rsidTr="00EC43D3">
        <w:tc>
          <w:tcPr>
            <w:tcW w:w="1941" w:type="pct"/>
          </w:tcPr>
          <w:p w14:paraId="6ACFE582" w14:textId="44CF5C52" w:rsidR="00813ED1" w:rsidRPr="008330AA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8330AA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8330AA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8330AA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513CD" w:rsidRPr="008330AA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6A3A80B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5BDC392C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13CD" w:rsidRPr="008330AA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AEE9E2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63D46D48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7E91308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6CDCBA9C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13CD" w:rsidRPr="008330AA" w14:paraId="3489B60F" w14:textId="77777777" w:rsidTr="00EC43D3">
        <w:tc>
          <w:tcPr>
            <w:tcW w:w="1941" w:type="pct"/>
          </w:tcPr>
          <w:p w14:paraId="00ECF76C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513CD" w:rsidRPr="008330AA" w14:paraId="710D2060" w14:textId="77777777" w:rsidTr="00EC43D3">
        <w:tc>
          <w:tcPr>
            <w:tcW w:w="1941" w:type="pct"/>
          </w:tcPr>
          <w:p w14:paraId="221A1F33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76066775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66989D3A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20,348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4AA1B663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33,744</w:t>
            </w:r>
          </w:p>
        </w:tc>
      </w:tr>
      <w:tr w:rsidR="00E513CD" w:rsidRPr="008330AA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6EBBD9A1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2EF6694E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20,348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ADB313E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33,744</w:t>
            </w:r>
          </w:p>
        </w:tc>
      </w:tr>
    </w:tbl>
    <w:p w14:paraId="245FCBC9" w14:textId="5F5066D9" w:rsidR="00D22D59" w:rsidRPr="008330AA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8330AA" w14:paraId="081169F6" w14:textId="77777777" w:rsidTr="008F34F2">
        <w:trPr>
          <w:tblHeader/>
        </w:trPr>
        <w:tc>
          <w:tcPr>
            <w:tcW w:w="1941" w:type="pct"/>
          </w:tcPr>
          <w:p w14:paraId="0A199E9D" w14:textId="7159627D" w:rsidR="00B036A2" w:rsidRPr="008330AA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001E92" w:rsidRPr="008330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pct"/>
            <w:gridSpan w:val="3"/>
          </w:tcPr>
          <w:p w14:paraId="13E6902E" w14:textId="77777777" w:rsidR="00B036A2" w:rsidRPr="008330AA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8330AA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8330AA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513CD" w:rsidRPr="008330AA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0FEB308C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CB2422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30ED8F9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3906766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13CD" w:rsidRPr="008330AA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10BC1563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7826835D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37E67D1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4F38F0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2AF982D0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5E3561F4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73434964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13CD" w:rsidRPr="008330AA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513CD" w:rsidRPr="008330AA" w14:paraId="64D6F8C5" w14:textId="77777777" w:rsidTr="0061289D">
        <w:tc>
          <w:tcPr>
            <w:tcW w:w="1941" w:type="pct"/>
          </w:tcPr>
          <w:p w14:paraId="314DB669" w14:textId="04A8DF1E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46B541B7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20E79D03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51F5E080" w14:textId="34FF3C9B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715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4D0CA29C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513CD" w:rsidRPr="008330AA" w14:paraId="362164CF" w14:textId="77777777" w:rsidTr="0061289D">
        <w:tc>
          <w:tcPr>
            <w:tcW w:w="1941" w:type="pct"/>
          </w:tcPr>
          <w:p w14:paraId="1D66CD32" w14:textId="51E21A8F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BDAC325" w14:textId="0F5C518B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5,868</w:t>
            </w:r>
          </w:p>
        </w:tc>
        <w:tc>
          <w:tcPr>
            <w:tcW w:w="146" w:type="pct"/>
            <w:shd w:val="clear" w:color="auto" w:fill="FFFFFF" w:themeFill="background1"/>
          </w:tcPr>
          <w:p w14:paraId="627D1CF5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4CCDDE2" w14:textId="2CFAD3DF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7269231B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00"/>
          </w:tcPr>
          <w:p w14:paraId="4674B453" w14:textId="2B2F0A92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4,548</w:t>
            </w:r>
          </w:p>
        </w:tc>
        <w:tc>
          <w:tcPr>
            <w:tcW w:w="146" w:type="pct"/>
            <w:shd w:val="clear" w:color="auto" w:fill="FFFFFF" w:themeFill="background1"/>
          </w:tcPr>
          <w:p w14:paraId="0636B530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7BD1AE87" w14:textId="44384276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3,684</w:t>
            </w:r>
          </w:p>
        </w:tc>
      </w:tr>
      <w:tr w:rsidR="00E513CD" w:rsidRPr="008330AA" w14:paraId="6C5A9E49" w14:textId="77777777" w:rsidTr="0061289D">
        <w:tc>
          <w:tcPr>
            <w:tcW w:w="1941" w:type="pct"/>
          </w:tcPr>
          <w:p w14:paraId="261283D8" w14:textId="77777777" w:rsidR="00E513CD" w:rsidRPr="008330AA" w:rsidRDefault="00E513CD" w:rsidP="00E513C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0A2AAA59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5,868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4BD1DADB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5,053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2F2A0293" w14:textId="61B1901A" w:rsidR="00E513CD" w:rsidRPr="008330AA" w:rsidRDefault="00796B59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5,263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2BAC3DF2" w:rsidR="00E513CD" w:rsidRPr="008330AA" w:rsidRDefault="00E513CD" w:rsidP="00E513C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3,684</w:t>
            </w:r>
          </w:p>
        </w:tc>
      </w:tr>
    </w:tbl>
    <w:p w14:paraId="65C3D0D6" w14:textId="01FEE1C0" w:rsidR="006E3A01" w:rsidRPr="008330AA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2A27358E" w14:textId="77777777" w:rsidR="006E3A01" w:rsidRPr="008330AA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 w:rsidRPr="008330AA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741BC134" w:rsidR="005729CF" w:rsidRPr="008330AA" w:rsidRDefault="005729CF" w:rsidP="008C3BDD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</w:t>
      </w:r>
      <w:r w:rsidR="00987F2F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8330AA" w:rsidRDefault="00B03B5B" w:rsidP="008C3BDD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"/>
        <w:tblW w:w="94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09"/>
        <w:gridCol w:w="270"/>
        <w:gridCol w:w="1213"/>
        <w:gridCol w:w="259"/>
        <w:gridCol w:w="12"/>
        <w:gridCol w:w="1198"/>
        <w:gridCol w:w="248"/>
        <w:gridCol w:w="1212"/>
        <w:gridCol w:w="6"/>
      </w:tblGrid>
      <w:tr w:rsidR="0099121F" w:rsidRPr="008330AA" w14:paraId="6642F6A4" w14:textId="77777777" w:rsidTr="0025018A">
        <w:trPr>
          <w:trHeight w:val="15"/>
          <w:tblHeader/>
        </w:trPr>
        <w:tc>
          <w:tcPr>
            <w:tcW w:w="3780" w:type="dxa"/>
            <w:shd w:val="clear" w:color="auto" w:fill="auto"/>
            <w:vAlign w:val="bottom"/>
          </w:tcPr>
          <w:p w14:paraId="2928AA38" w14:textId="60967A92" w:rsidR="0099121F" w:rsidRPr="008330AA" w:rsidRDefault="0099121F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vAlign w:val="bottom"/>
          </w:tcPr>
          <w:p w14:paraId="0605E2AA" w14:textId="55B94887" w:rsidR="0099121F" w:rsidRPr="008330AA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23EE645B" w14:textId="77777777" w:rsidR="0099121F" w:rsidRPr="008330AA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4"/>
          </w:tcPr>
          <w:p w14:paraId="1366B539" w14:textId="3A2BDFB6" w:rsidR="0099121F" w:rsidRPr="008330AA" w:rsidRDefault="0099121F" w:rsidP="008C3BD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BDD" w:rsidRPr="008330AA" w14:paraId="54759408" w14:textId="77777777" w:rsidTr="0025018A">
        <w:trPr>
          <w:gridAfter w:val="1"/>
          <w:wAfter w:w="6" w:type="dxa"/>
          <w:trHeight w:val="15"/>
        </w:trPr>
        <w:tc>
          <w:tcPr>
            <w:tcW w:w="3780" w:type="dxa"/>
          </w:tcPr>
          <w:p w14:paraId="0372A502" w14:textId="6F278DDB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030EC2E" w14:textId="63DBBA78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0" w:type="dxa"/>
          </w:tcPr>
          <w:p w14:paraId="4FE1923A" w14:textId="77777777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C4A65D2" w14:textId="159E3EC7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59" w:type="dxa"/>
          </w:tcPr>
          <w:p w14:paraId="487ED5D8" w14:textId="77777777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12E5A54" w14:textId="5466B21A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48" w:type="dxa"/>
          </w:tcPr>
          <w:p w14:paraId="289E75D0" w14:textId="58C9CF9B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BB39C08" w14:textId="22FC5DEF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3BDD" w:rsidRPr="008330AA" w14:paraId="1B1A7B78" w14:textId="77777777" w:rsidTr="0025018A">
        <w:trPr>
          <w:gridAfter w:val="1"/>
          <w:wAfter w:w="6" w:type="dxa"/>
          <w:trHeight w:val="15"/>
        </w:trPr>
        <w:tc>
          <w:tcPr>
            <w:tcW w:w="3780" w:type="dxa"/>
          </w:tcPr>
          <w:p w14:paraId="51EF9C3E" w14:textId="77777777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1" w:type="dxa"/>
            <w:gridSpan w:val="8"/>
          </w:tcPr>
          <w:p w14:paraId="6923BD1A" w14:textId="36EABE94" w:rsidR="008C3BDD" w:rsidRPr="008330AA" w:rsidRDefault="008C3BDD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640F" w:rsidRPr="008330AA" w14:paraId="7F1A31AB" w14:textId="77777777" w:rsidTr="00F42E76">
        <w:trPr>
          <w:gridAfter w:val="1"/>
          <w:wAfter w:w="6" w:type="dxa"/>
          <w:trHeight w:val="15"/>
        </w:trPr>
        <w:tc>
          <w:tcPr>
            <w:tcW w:w="3780" w:type="dxa"/>
          </w:tcPr>
          <w:p w14:paraId="3DBCC86E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09" w:type="dxa"/>
          </w:tcPr>
          <w:p w14:paraId="0E61EF6B" w14:textId="079A6ACF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</w:t>
            </w:r>
            <w:r w:rsidR="00152E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5E2A8BF9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8C58388" w14:textId="44A2C9B3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46,736</w:t>
            </w:r>
          </w:p>
        </w:tc>
        <w:tc>
          <w:tcPr>
            <w:tcW w:w="259" w:type="dxa"/>
          </w:tcPr>
          <w:p w14:paraId="29254EF6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7755BB8" w14:textId="5354C96B" w:rsidR="00E0640F" w:rsidRPr="00152EA0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152EA0">
              <w:rPr>
                <w:rFonts w:asciiTheme="majorBidi" w:hAnsiTheme="majorBidi" w:cstheme="majorBidi"/>
                <w:sz w:val="30"/>
                <w:szCs w:val="30"/>
              </w:rPr>
              <w:t>17,29</w:t>
            </w:r>
            <w:r w:rsidR="00075BBF" w:rsidRPr="00152E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2A6FDF76" w14:textId="7A4C2D5E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148C0D3" w14:textId="6E1E8F65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23,451</w:t>
            </w:r>
          </w:p>
        </w:tc>
      </w:tr>
      <w:tr w:rsidR="00E0640F" w:rsidRPr="008330AA" w14:paraId="74B5515E" w14:textId="77777777" w:rsidTr="00F42E76">
        <w:trPr>
          <w:gridAfter w:val="1"/>
          <w:wAfter w:w="6" w:type="dxa"/>
          <w:trHeight w:val="15"/>
        </w:trPr>
        <w:tc>
          <w:tcPr>
            <w:tcW w:w="3780" w:type="dxa"/>
          </w:tcPr>
          <w:p w14:paraId="2AF07737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9" w:type="dxa"/>
          </w:tcPr>
          <w:p w14:paraId="661A49D3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94132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65DE5691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2E56ED0E" w14:textId="77777777" w:rsidR="00E0640F" w:rsidRPr="00152EA0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31A27C7" w14:textId="4C4C8353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50FAE1" w14:textId="20DC6BA4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40F" w:rsidRPr="008330AA" w14:paraId="19830CDA" w14:textId="77777777" w:rsidTr="00F42E76">
        <w:trPr>
          <w:gridAfter w:val="1"/>
          <w:wAfter w:w="6" w:type="dxa"/>
          <w:trHeight w:val="15"/>
        </w:trPr>
        <w:tc>
          <w:tcPr>
            <w:tcW w:w="3780" w:type="dxa"/>
          </w:tcPr>
          <w:p w14:paraId="6AFF75DD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</w:tcPr>
          <w:p w14:paraId="65597CB8" w14:textId="0C769379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</w:t>
            </w:r>
            <w:r w:rsidR="00152E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35128C2A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3B801F" w14:textId="662D531D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925</w:t>
            </w:r>
          </w:p>
        </w:tc>
        <w:tc>
          <w:tcPr>
            <w:tcW w:w="259" w:type="dxa"/>
          </w:tcPr>
          <w:p w14:paraId="64645BDD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9F152B4" w14:textId="3C9052A0" w:rsidR="00E0640F" w:rsidRPr="00152EA0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EA0">
              <w:rPr>
                <w:rFonts w:asciiTheme="majorBidi" w:hAnsiTheme="majorBidi" w:cstheme="majorBidi"/>
                <w:sz w:val="30"/>
                <w:szCs w:val="30"/>
              </w:rPr>
              <w:t>10,86</w:t>
            </w:r>
            <w:r w:rsidR="00075BBF" w:rsidRPr="00152E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663A4759" w14:textId="57D10D1F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39801A0" w14:textId="4AF1288E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</w:tr>
      <w:tr w:rsidR="00E0640F" w:rsidRPr="008330AA" w14:paraId="02237483" w14:textId="77777777" w:rsidTr="00F42E76">
        <w:trPr>
          <w:gridAfter w:val="1"/>
          <w:wAfter w:w="6" w:type="dxa"/>
          <w:trHeight w:val="15"/>
        </w:trPr>
        <w:tc>
          <w:tcPr>
            <w:tcW w:w="3780" w:type="dxa"/>
          </w:tcPr>
          <w:p w14:paraId="5390C3BD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</w:tcPr>
          <w:p w14:paraId="73B1FA81" w14:textId="069AD824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</w:t>
            </w:r>
            <w:r w:rsidR="000530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DE426B2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1132A6A" w14:textId="78F4A21E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023</w:t>
            </w:r>
          </w:p>
        </w:tc>
        <w:tc>
          <w:tcPr>
            <w:tcW w:w="259" w:type="dxa"/>
          </w:tcPr>
          <w:p w14:paraId="1FAE4459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03AFA27A" w14:textId="62BE9503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48" w:type="dxa"/>
          </w:tcPr>
          <w:p w14:paraId="1F305B9E" w14:textId="09FE8136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AD29A6" w14:textId="4173F6F2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E0640F" w:rsidRPr="008330AA" w14:paraId="657DE219" w14:textId="77777777" w:rsidTr="00F42E76">
        <w:trPr>
          <w:gridAfter w:val="1"/>
          <w:wAfter w:w="6" w:type="dxa"/>
          <w:trHeight w:val="15"/>
        </w:trPr>
        <w:tc>
          <w:tcPr>
            <w:tcW w:w="3780" w:type="dxa"/>
          </w:tcPr>
          <w:p w14:paraId="53320B3D" w14:textId="22EE4339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181 - 365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09" w:type="dxa"/>
          </w:tcPr>
          <w:p w14:paraId="41E60517" w14:textId="5B3A5AB0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305E2CB5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7E5DE11" w14:textId="4672EAC3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8850280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61BDB78C" w14:textId="446776EC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48" w:type="dxa"/>
          </w:tcPr>
          <w:p w14:paraId="463767E6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699CDED" w14:textId="5F96260A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80"/>
              </w:tabs>
              <w:spacing w:line="240" w:lineRule="auto"/>
              <w:ind w:left="-129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40F" w:rsidRPr="008330AA" w14:paraId="60F33AE9" w14:textId="77777777" w:rsidTr="00A04B00">
        <w:trPr>
          <w:gridAfter w:val="1"/>
          <w:wAfter w:w="6" w:type="dxa"/>
          <w:trHeight w:val="15"/>
        </w:trPr>
        <w:tc>
          <w:tcPr>
            <w:tcW w:w="3780" w:type="dxa"/>
          </w:tcPr>
          <w:p w14:paraId="6039B938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3937B" w14:textId="4A393EC8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</w:t>
            </w:r>
            <w:r w:rsidR="000530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FBD8C02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0C49DE" w14:textId="66BDD019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59" w:type="dxa"/>
          </w:tcPr>
          <w:p w14:paraId="4CB1755C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F19B1" w14:textId="504A059D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48" w:type="dxa"/>
          </w:tcPr>
          <w:p w14:paraId="4ECF28A7" w14:textId="585AC4DC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5B0F6A7" w14:textId="7A5D3AC4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E0640F" w:rsidRPr="008330AA" w14:paraId="19EA29BE" w14:textId="77777777" w:rsidTr="00A04B00">
        <w:trPr>
          <w:gridAfter w:val="1"/>
          <w:wAfter w:w="6" w:type="dxa"/>
          <w:trHeight w:val="15"/>
        </w:trPr>
        <w:tc>
          <w:tcPr>
            <w:tcW w:w="3780" w:type="dxa"/>
          </w:tcPr>
          <w:p w14:paraId="6E27D91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0C032" w14:textId="25AA4866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63,419</w:t>
            </w:r>
          </w:p>
        </w:tc>
        <w:tc>
          <w:tcPr>
            <w:tcW w:w="270" w:type="dxa"/>
          </w:tcPr>
          <w:p w14:paraId="4299FA7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C4D043A" w14:textId="63D71384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76,179</w:t>
            </w:r>
          </w:p>
        </w:tc>
        <w:tc>
          <w:tcPr>
            <w:tcW w:w="259" w:type="dxa"/>
          </w:tcPr>
          <w:p w14:paraId="70CB0C0E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810E6" w14:textId="42C6359F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30,435</w:t>
            </w:r>
          </w:p>
        </w:tc>
        <w:tc>
          <w:tcPr>
            <w:tcW w:w="248" w:type="dxa"/>
          </w:tcPr>
          <w:p w14:paraId="42B2797B" w14:textId="68C9791C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82B22FE" w14:textId="58D532BB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43,353</w:t>
            </w:r>
          </w:p>
        </w:tc>
      </w:tr>
      <w:tr w:rsidR="00E0640F" w:rsidRPr="008330AA" w14:paraId="015C50CA" w14:textId="77777777" w:rsidTr="00A04B00">
        <w:trPr>
          <w:gridAfter w:val="1"/>
          <w:wAfter w:w="6" w:type="dxa"/>
          <w:trHeight w:val="15"/>
        </w:trPr>
        <w:tc>
          <w:tcPr>
            <w:tcW w:w="3780" w:type="dxa"/>
          </w:tcPr>
          <w:p w14:paraId="47500BBB" w14:textId="20A16820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18BF" w14:textId="77777777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</w:p>
          <w:p w14:paraId="64DED721" w14:textId="4AEA063C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(1,149)       </w:t>
            </w:r>
          </w:p>
        </w:tc>
        <w:tc>
          <w:tcPr>
            <w:tcW w:w="270" w:type="dxa"/>
          </w:tcPr>
          <w:p w14:paraId="53EFF0C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firstLine="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BE70AC5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77B077" w14:textId="23B7593C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259" w:type="dxa"/>
          </w:tcPr>
          <w:p w14:paraId="194A615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E995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19400D" w14:textId="3624C448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      (734)</w:t>
            </w:r>
          </w:p>
        </w:tc>
        <w:tc>
          <w:tcPr>
            <w:tcW w:w="248" w:type="dxa"/>
          </w:tcPr>
          <w:p w14:paraId="03E600DF" w14:textId="45ED0658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34295C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5737D" w14:textId="7ACA59A6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E0640F" w:rsidRPr="008330AA" w14:paraId="0A13A8D8" w14:textId="77777777" w:rsidTr="00A04B00">
        <w:trPr>
          <w:gridAfter w:val="1"/>
          <w:wAfter w:w="6" w:type="dxa"/>
          <w:trHeight w:val="15"/>
        </w:trPr>
        <w:tc>
          <w:tcPr>
            <w:tcW w:w="3780" w:type="dxa"/>
          </w:tcPr>
          <w:p w14:paraId="4D9408B5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EF1DB" w14:textId="206E25F9" w:rsidR="00E0640F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62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270</w:t>
            </w:r>
          </w:p>
        </w:tc>
        <w:tc>
          <w:tcPr>
            <w:tcW w:w="270" w:type="dxa"/>
          </w:tcPr>
          <w:p w14:paraId="1531254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1F110A16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75,028</w:t>
            </w:r>
          </w:p>
        </w:tc>
        <w:tc>
          <w:tcPr>
            <w:tcW w:w="259" w:type="dxa"/>
          </w:tcPr>
          <w:p w14:paraId="022BCCEB" w14:textId="77777777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7B161" w14:textId="3B8ADF1D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29,701</w:t>
            </w:r>
          </w:p>
        </w:tc>
        <w:tc>
          <w:tcPr>
            <w:tcW w:w="248" w:type="dxa"/>
          </w:tcPr>
          <w:p w14:paraId="30AB35EE" w14:textId="30BB03A5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3FCC3234" w:rsidR="00E0640F" w:rsidRPr="008330AA" w:rsidRDefault="00E0640F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42,619</w:t>
            </w:r>
          </w:p>
        </w:tc>
      </w:tr>
    </w:tbl>
    <w:p w14:paraId="059E68D7" w14:textId="4D910628" w:rsidR="00B03B5B" w:rsidRPr="008330AA" w:rsidRDefault="00B03B5B" w:rsidP="008C3BDD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212"/>
        <w:gridCol w:w="270"/>
        <w:gridCol w:w="1212"/>
        <w:gridCol w:w="255"/>
        <w:gridCol w:w="1210"/>
        <w:gridCol w:w="238"/>
        <w:gridCol w:w="1203"/>
      </w:tblGrid>
      <w:tr w:rsidR="00581D27" w:rsidRPr="008330AA" w14:paraId="35039CB0" w14:textId="77777777" w:rsidTr="0025018A">
        <w:trPr>
          <w:trHeight w:val="426"/>
          <w:tblHeader/>
        </w:trPr>
        <w:tc>
          <w:tcPr>
            <w:tcW w:w="2015" w:type="pct"/>
          </w:tcPr>
          <w:p w14:paraId="4FA677E6" w14:textId="6C9062E6" w:rsidR="00B03B5B" w:rsidRPr="008330AA" w:rsidRDefault="0025018A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8330AA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36" w:type="pct"/>
            <w:gridSpan w:val="3"/>
          </w:tcPr>
          <w:p w14:paraId="405284AD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38B8BDAF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2251BE70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D27" w:rsidRPr="008330AA" w14:paraId="64C9F0A9" w14:textId="77777777" w:rsidTr="0025018A">
        <w:trPr>
          <w:trHeight w:val="437"/>
          <w:tblHeader/>
        </w:trPr>
        <w:tc>
          <w:tcPr>
            <w:tcW w:w="2015" w:type="pct"/>
          </w:tcPr>
          <w:p w14:paraId="669EE925" w14:textId="02931D27" w:rsidR="00B03B5B" w:rsidRPr="008330AA" w:rsidRDefault="0025018A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8330AA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หก</w:t>
            </w:r>
            <w:r w:rsidRPr="008330AA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8330AA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Pr="008330AA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6" w:type="pct"/>
          </w:tcPr>
          <w:p w14:paraId="79632F24" w14:textId="2313C400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6D147E33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6" w:type="pct"/>
          </w:tcPr>
          <w:p w14:paraId="463A49C3" w14:textId="30673AE8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36" w:type="pct"/>
          </w:tcPr>
          <w:p w14:paraId="452C9295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5" w:type="pct"/>
          </w:tcPr>
          <w:p w14:paraId="5A0048AD" w14:textId="077180CD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57F0F9ED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1" w:type="pct"/>
          </w:tcPr>
          <w:p w14:paraId="52B0D436" w14:textId="122E52A6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8F34F2"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  <w:tr w:rsidR="00581D27" w:rsidRPr="008330AA" w14:paraId="0E3D61E9" w14:textId="77777777" w:rsidTr="0025018A">
        <w:trPr>
          <w:trHeight w:val="211"/>
          <w:tblHeader/>
        </w:trPr>
        <w:tc>
          <w:tcPr>
            <w:tcW w:w="2015" w:type="pct"/>
          </w:tcPr>
          <w:p w14:paraId="32226374" w14:textId="77777777" w:rsidR="00B03B5B" w:rsidRPr="008330AA" w:rsidRDefault="00B03B5B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14:paraId="6C4E2DBB" w14:textId="77777777" w:rsidR="00B03B5B" w:rsidRPr="008330AA" w:rsidRDefault="00B03B5B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81D27" w:rsidRPr="008330AA" w14:paraId="3547265F" w14:textId="77777777" w:rsidTr="0025018A">
        <w:trPr>
          <w:trHeight w:val="415"/>
        </w:trPr>
        <w:tc>
          <w:tcPr>
            <w:tcW w:w="2015" w:type="pct"/>
          </w:tcPr>
          <w:p w14:paraId="78F5DA39" w14:textId="3CBCC9E6" w:rsidR="008F34F2" w:rsidRPr="008330AA" w:rsidRDefault="0025018A" w:rsidP="008C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30A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0AC1B45F" w14:textId="6D582652" w:rsidR="008F34F2" w:rsidRPr="008330AA" w:rsidRDefault="00E0640F" w:rsidP="00DC2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(2)</w:t>
            </w:r>
          </w:p>
        </w:tc>
        <w:tc>
          <w:tcPr>
            <w:tcW w:w="144" w:type="pct"/>
            <w:shd w:val="clear" w:color="auto" w:fill="auto"/>
          </w:tcPr>
          <w:p w14:paraId="44315722" w14:textId="77777777" w:rsidR="008F34F2" w:rsidRPr="008330AA" w:rsidRDefault="008F34F2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33E89D27" w14:textId="2879CB6D" w:rsidR="008F34F2" w:rsidRPr="008330AA" w:rsidRDefault="008F34F2" w:rsidP="00D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(43)</w:t>
            </w:r>
          </w:p>
        </w:tc>
        <w:tc>
          <w:tcPr>
            <w:tcW w:w="136" w:type="pct"/>
            <w:shd w:val="clear" w:color="auto" w:fill="auto"/>
          </w:tcPr>
          <w:p w14:paraId="7DE1A6EC" w14:textId="77777777" w:rsidR="008F34F2" w:rsidRPr="008330AA" w:rsidRDefault="008F34F2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54CDB00F" w14:textId="45081A5F" w:rsidR="008F34F2" w:rsidRPr="008330AA" w:rsidRDefault="00E0640F" w:rsidP="00E0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1E800E5" w14:textId="77777777" w:rsidR="008F34F2" w:rsidRPr="008330AA" w:rsidRDefault="008F34F2" w:rsidP="008C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</w:tcPr>
          <w:p w14:paraId="6C773C09" w14:textId="77777777" w:rsidR="008F34F2" w:rsidRPr="008330AA" w:rsidRDefault="008F34F2" w:rsidP="00E0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15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FA1DCF6" w14:textId="253AFF6E" w:rsidR="00B03B5B" w:rsidRPr="008330AA" w:rsidRDefault="00B03B5B" w:rsidP="008C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B72DA50" w14:textId="77777777" w:rsidR="00337EF8" w:rsidRPr="008330AA" w:rsidRDefault="00337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8330A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B43BA0" w14:textId="337931A8" w:rsidR="00E15D18" w:rsidRPr="008330AA" w:rsidRDefault="004B58A0" w:rsidP="008C3BDD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001E92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8330AA" w:rsidRDefault="0075652F" w:rsidP="008C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1"/>
        <w:gridCol w:w="8"/>
        <w:gridCol w:w="228"/>
        <w:gridCol w:w="8"/>
        <w:gridCol w:w="1088"/>
        <w:gridCol w:w="270"/>
        <w:gridCol w:w="1098"/>
      </w:tblGrid>
      <w:tr w:rsidR="0075652F" w:rsidRPr="008330AA" w14:paraId="10B1E1B5" w14:textId="77777777" w:rsidTr="003C606E">
        <w:trPr>
          <w:trHeight w:val="241"/>
        </w:trPr>
        <w:tc>
          <w:tcPr>
            <w:tcW w:w="4050" w:type="dxa"/>
            <w:shd w:val="clear" w:color="auto" w:fill="auto"/>
            <w:hideMark/>
          </w:tcPr>
          <w:p w14:paraId="5C3EB034" w14:textId="77777777" w:rsidR="0075652F" w:rsidRPr="008330AA" w:rsidRDefault="0075652F" w:rsidP="008C3BDD">
            <w:pPr>
              <w:pStyle w:val="Heading1"/>
              <w:shd w:val="clear" w:color="auto" w:fill="auto"/>
              <w:tabs>
                <w:tab w:val="clear" w:pos="414"/>
              </w:tabs>
              <w:spacing w:line="240" w:lineRule="auto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BFAB4B9" w14:textId="77777777" w:rsidR="0075652F" w:rsidRPr="008330AA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F40463" w14:textId="77777777" w:rsidR="0075652F" w:rsidRPr="008330AA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4"/>
            <w:shd w:val="clear" w:color="auto" w:fill="auto"/>
            <w:hideMark/>
          </w:tcPr>
          <w:p w14:paraId="2B590216" w14:textId="77777777" w:rsidR="0075652F" w:rsidRPr="008330AA" w:rsidRDefault="0075652F" w:rsidP="008C3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147" w:rsidRPr="008330AA" w14:paraId="449A742E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70BE2A7D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2F6B3ECD" w14:textId="7830A583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551311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C94FCA" w14:textId="6E2C21F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B2147" w:rsidRPr="008330AA" w14:paraId="0A8AF96F" w14:textId="77777777" w:rsidTr="003C606E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150123F4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C2B21DC" w14:textId="40E6BBBF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BEB7E8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A227F4" w14:textId="74AA5B59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2197BCCF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7B2147" w:rsidRPr="008330AA" w14:paraId="603D6417" w14:textId="77777777" w:rsidTr="003C606E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9"/>
            <w:shd w:val="clear" w:color="auto" w:fill="auto"/>
            <w:hideMark/>
          </w:tcPr>
          <w:p w14:paraId="1E849B0F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2147" w:rsidRPr="008330AA" w14:paraId="0BCDA8DE" w14:textId="77777777" w:rsidTr="00514B87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045572BF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D1FB3A5" w14:textId="3DB29B82" w:rsidR="007B2147" w:rsidRPr="008330AA" w:rsidRDefault="00DA3732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7D18E7"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03D1ED8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70,200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D50AF9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12EFBC" w14:textId="68044141" w:rsidR="007B2147" w:rsidRPr="008330AA" w:rsidRDefault="007D18E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</w:t>
            </w:r>
            <w:r w:rsidR="00DA3732"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3F41D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38B6E8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71,729</w:t>
            </w:r>
          </w:p>
        </w:tc>
      </w:tr>
      <w:tr w:rsidR="007B2147" w:rsidRPr="008330AA" w14:paraId="79089B3F" w14:textId="77777777" w:rsidTr="00514B87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9487D1B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CF43D4E" w14:textId="545517C9" w:rsidR="007B2147" w:rsidRPr="008330AA" w:rsidRDefault="00DA3732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7D18E7"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2E2A996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90B8F5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146433" w14:textId="4C608964" w:rsidR="007B2147" w:rsidRPr="008330AA" w:rsidRDefault="007D18E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A3732"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A3732"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C02A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5CB13F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10,787</w:t>
            </w:r>
          </w:p>
        </w:tc>
      </w:tr>
      <w:tr w:rsidR="007B2147" w:rsidRPr="008330AA" w14:paraId="493967CE" w14:textId="77777777" w:rsidTr="00514B87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34F6F9DD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1DC6BDB" w14:textId="49C33C6B" w:rsidR="007B2147" w:rsidRPr="008330AA" w:rsidRDefault="007D18E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0A9D2DC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B20C6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F53A3A" w14:textId="39EC6D73" w:rsidR="007B2147" w:rsidRPr="008330AA" w:rsidRDefault="007D18E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784EF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4391B3" w14:textId="77777777" w:rsidR="007B2147" w:rsidRPr="008330AA" w:rsidRDefault="007B2147" w:rsidP="007B21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22,679</w:t>
            </w:r>
          </w:p>
        </w:tc>
      </w:tr>
      <w:tr w:rsidR="007B2147" w:rsidRPr="008330AA" w14:paraId="76AE5E02" w14:textId="77777777" w:rsidTr="00514B87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1BE699D6" w:rsidR="007B2147" w:rsidRPr="008330AA" w:rsidRDefault="00DA3732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D18E7"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49381C9F" w:rsidR="007B2147" w:rsidRPr="008330AA" w:rsidRDefault="007B214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4236CB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252E258E" w:rsidR="007B2147" w:rsidRPr="008330AA" w:rsidRDefault="00DA3732" w:rsidP="007B2147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D18E7"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55C8A03A" w:rsidR="007B2147" w:rsidRPr="008330AA" w:rsidRDefault="007B2147" w:rsidP="007B2147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7,937</w:t>
            </w:r>
          </w:p>
        </w:tc>
      </w:tr>
      <w:tr w:rsidR="007B2147" w:rsidRPr="008330AA" w14:paraId="1037DD46" w14:textId="77777777" w:rsidTr="00514B87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7B2147" w:rsidRPr="008330AA" w:rsidRDefault="007B2147" w:rsidP="007B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24DCDAEE" w:rsidR="007B2147" w:rsidRPr="008330AA" w:rsidRDefault="007D18E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115,25</w:t>
            </w:r>
            <w:r w:rsidR="00DA3732"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47B4E374" w:rsidR="007B2147" w:rsidRPr="008330AA" w:rsidRDefault="007B2147" w:rsidP="007B214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115,325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3E3C9E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6A4C14A8" w:rsidR="007B2147" w:rsidRPr="008330AA" w:rsidRDefault="007D18E7" w:rsidP="007B2147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107,606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7B2147" w:rsidRPr="008330AA" w:rsidRDefault="007B2147" w:rsidP="007B2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5A97F3CC" w:rsidR="007B2147" w:rsidRPr="008330AA" w:rsidRDefault="007B2147" w:rsidP="007B2147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113,132</w:t>
            </w:r>
          </w:p>
        </w:tc>
      </w:tr>
    </w:tbl>
    <w:p w14:paraId="70D2B874" w14:textId="77777777" w:rsidR="00337EF8" w:rsidRPr="008330AA" w:rsidRDefault="00337EF8" w:rsidP="00337EF8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4"/>
          <w:szCs w:val="24"/>
          <w:u w:val="none"/>
          <w:lang w:val="th-TH"/>
        </w:rPr>
      </w:pPr>
    </w:p>
    <w:p w14:paraId="21FD9D7E" w14:textId="41D3AE4E" w:rsidR="00B036A2" w:rsidRPr="008330AA" w:rsidRDefault="00B036A2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070D67B3" w14:textId="77777777" w:rsidR="004313F8" w:rsidRPr="008330AA" w:rsidRDefault="004313F8" w:rsidP="000D02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79"/>
        <w:gridCol w:w="274"/>
        <w:gridCol w:w="1079"/>
        <w:gridCol w:w="14"/>
        <w:gridCol w:w="222"/>
        <w:gridCol w:w="14"/>
        <w:gridCol w:w="1080"/>
        <w:gridCol w:w="13"/>
        <w:gridCol w:w="257"/>
        <w:gridCol w:w="13"/>
        <w:gridCol w:w="1081"/>
        <w:gridCol w:w="6"/>
        <w:gridCol w:w="9"/>
      </w:tblGrid>
      <w:tr w:rsidR="004313F8" w:rsidRPr="008330AA" w14:paraId="142D8867" w14:textId="77777777" w:rsidTr="00337EF8">
        <w:trPr>
          <w:gridAfter w:val="1"/>
          <w:wAfter w:w="9" w:type="dxa"/>
        </w:trPr>
        <w:tc>
          <w:tcPr>
            <w:tcW w:w="4048" w:type="dxa"/>
            <w:shd w:val="clear" w:color="auto" w:fill="auto"/>
            <w:hideMark/>
          </w:tcPr>
          <w:p w14:paraId="284FECB6" w14:textId="77777777" w:rsidR="004313F8" w:rsidRPr="008330AA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14:paraId="1D38BBD0" w14:textId="77777777" w:rsidR="004313F8" w:rsidRPr="008330AA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89EF29" w14:textId="77777777" w:rsidR="004313F8" w:rsidRPr="008330AA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7"/>
            <w:shd w:val="clear" w:color="auto" w:fill="auto"/>
            <w:hideMark/>
          </w:tcPr>
          <w:p w14:paraId="5AA8AE24" w14:textId="77777777" w:rsidR="004313F8" w:rsidRPr="008330AA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7EF8" w:rsidRPr="008330AA" w14:paraId="01A9C537" w14:textId="77777777" w:rsidTr="00337EF8">
        <w:trPr>
          <w:gridAfter w:val="2"/>
          <w:wAfter w:w="15" w:type="dxa"/>
        </w:trPr>
        <w:tc>
          <w:tcPr>
            <w:tcW w:w="4048" w:type="dxa"/>
            <w:shd w:val="clear" w:color="auto" w:fill="auto"/>
          </w:tcPr>
          <w:p w14:paraId="0D86FBD0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AD4F75" w14:textId="48552E4D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4" w:type="dxa"/>
            <w:shd w:val="clear" w:color="auto" w:fill="auto"/>
          </w:tcPr>
          <w:p w14:paraId="1ECDE59E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EE9505" w14:textId="2513911F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D7CA9D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7384D527" w14:textId="43E09550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F23D91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D30BC04" w14:textId="663AA2E8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337EF8" w:rsidRPr="008330AA" w14:paraId="4A57F8BA" w14:textId="77777777" w:rsidTr="00337EF8">
        <w:trPr>
          <w:gridAfter w:val="2"/>
          <w:wAfter w:w="15" w:type="dxa"/>
        </w:trPr>
        <w:tc>
          <w:tcPr>
            <w:tcW w:w="4048" w:type="dxa"/>
            <w:shd w:val="clear" w:color="auto" w:fill="auto"/>
          </w:tcPr>
          <w:p w14:paraId="31D68B6B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99A90E8" w14:textId="15A64C94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39B60B7E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7E3BA51" w14:textId="21AF78D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6F6B3A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4B715395" w14:textId="2C85935D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A047DB" w14:textId="77777777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0F17667" w14:textId="28351450" w:rsidR="00337EF8" w:rsidRPr="008330AA" w:rsidRDefault="00337EF8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337EF8" w:rsidRPr="008330AA" w14:paraId="5742C2B4" w14:textId="77777777" w:rsidTr="00337EF8">
        <w:tc>
          <w:tcPr>
            <w:tcW w:w="4048" w:type="dxa"/>
            <w:shd w:val="clear" w:color="auto" w:fill="auto"/>
          </w:tcPr>
          <w:p w14:paraId="2BEDD0F6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3"/>
            <w:shd w:val="clear" w:color="auto" w:fill="auto"/>
            <w:hideMark/>
          </w:tcPr>
          <w:p w14:paraId="1D90CE30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EF8" w:rsidRPr="008330AA" w14:paraId="2C3A3B74" w14:textId="77777777" w:rsidTr="00514B87">
        <w:tc>
          <w:tcPr>
            <w:tcW w:w="4048" w:type="dxa"/>
            <w:shd w:val="clear" w:color="auto" w:fill="auto"/>
            <w:hideMark/>
          </w:tcPr>
          <w:p w14:paraId="3734673B" w14:textId="77777777" w:rsidR="00337EF8" w:rsidRPr="008330AA" w:rsidRDefault="00337EF8" w:rsidP="00337EF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0A604743" w14:textId="546ABA5F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629,505</w:t>
            </w:r>
          </w:p>
        </w:tc>
        <w:tc>
          <w:tcPr>
            <w:tcW w:w="274" w:type="dxa"/>
            <w:shd w:val="clear" w:color="auto" w:fill="auto"/>
          </w:tcPr>
          <w:p w14:paraId="2A9A8C1D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5FE05E9" w14:textId="21648F7D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357928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775F89C" w14:textId="6F052E31" w:rsidR="00337EF8" w:rsidRPr="008330AA" w:rsidRDefault="00DA3732" w:rsidP="00337EF8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580,18</w:t>
            </w:r>
            <w:r w:rsidR="003B45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CF1C90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4B879A60" w14:textId="2C6B27B6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588,697</w:t>
            </w:r>
          </w:p>
        </w:tc>
      </w:tr>
      <w:tr w:rsidR="00337EF8" w:rsidRPr="008330AA" w14:paraId="18FF86EC" w14:textId="77777777" w:rsidTr="00514B87">
        <w:tc>
          <w:tcPr>
            <w:tcW w:w="4048" w:type="dxa"/>
            <w:shd w:val="clear" w:color="auto" w:fill="auto"/>
          </w:tcPr>
          <w:p w14:paraId="51079E2B" w14:textId="77777777" w:rsidR="00337EF8" w:rsidRPr="008330AA" w:rsidRDefault="00337EF8" w:rsidP="00337EF8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2C7A3AFA" w:rsidR="00337EF8" w:rsidRPr="008330AA" w:rsidRDefault="00DA3732" w:rsidP="00337EF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6,309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CF17D4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0697" w14:textId="4686525C" w:rsidR="00337EF8" w:rsidRPr="008330AA" w:rsidRDefault="00337EF8" w:rsidP="00337EF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3C23F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1D77C0DC" w:rsidR="00337EF8" w:rsidRPr="008330AA" w:rsidRDefault="00DA3732" w:rsidP="00337EF8">
            <w:pPr>
              <w:pStyle w:val="acctfourfigures"/>
              <w:tabs>
                <w:tab w:val="clear" w:pos="765"/>
                <w:tab w:val="decimal" w:pos="631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A87758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6C38" w14:textId="7DE77D3D" w:rsidR="00337EF8" w:rsidRPr="008330AA" w:rsidRDefault="00337EF8" w:rsidP="00337EF8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37EF8" w:rsidRPr="008330AA" w14:paraId="7494A0B1" w14:textId="77777777" w:rsidTr="00514B87">
        <w:tc>
          <w:tcPr>
            <w:tcW w:w="4048" w:type="dxa"/>
            <w:shd w:val="clear" w:color="auto" w:fill="auto"/>
            <w:hideMark/>
          </w:tcPr>
          <w:p w14:paraId="1DE7D8D7" w14:textId="77777777" w:rsidR="00337EF8" w:rsidRPr="008330AA" w:rsidRDefault="00337EF8" w:rsidP="00337EF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25002E0" w14:textId="650B6121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635,814</w:t>
            </w:r>
          </w:p>
        </w:tc>
        <w:tc>
          <w:tcPr>
            <w:tcW w:w="274" w:type="dxa"/>
            <w:shd w:val="clear" w:color="auto" w:fill="auto"/>
          </w:tcPr>
          <w:p w14:paraId="028B4D01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5DC22" w14:textId="21F05E41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AAC3BF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243422" w14:textId="4443683C" w:rsidR="00337EF8" w:rsidRPr="00057A3B" w:rsidRDefault="00DA3732" w:rsidP="00337EF8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580,18</w:t>
            </w:r>
            <w:r w:rsidR="003B4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F0A33D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B33F6B" w14:textId="40799B41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588,697</w:t>
            </w:r>
          </w:p>
        </w:tc>
      </w:tr>
      <w:tr w:rsidR="00337EF8" w:rsidRPr="008330AA" w14:paraId="78CC25A1" w14:textId="77777777" w:rsidTr="00514B87">
        <w:tc>
          <w:tcPr>
            <w:tcW w:w="4048" w:type="dxa"/>
            <w:shd w:val="clear" w:color="auto" w:fill="auto"/>
            <w:hideMark/>
          </w:tcPr>
          <w:p w14:paraId="04E5A8AE" w14:textId="77777777" w:rsidR="00337EF8" w:rsidRPr="008330AA" w:rsidRDefault="00337EF8" w:rsidP="00337EF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490288EA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(41,545)</w:t>
            </w:r>
          </w:p>
        </w:tc>
        <w:tc>
          <w:tcPr>
            <w:tcW w:w="274" w:type="dxa"/>
            <w:shd w:val="clear" w:color="auto" w:fill="auto"/>
          </w:tcPr>
          <w:p w14:paraId="00B65A27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D4A87" w14:textId="0495D999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111E60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6F528" w14:textId="5722CCA6" w:rsidR="00337EF8" w:rsidRPr="008330AA" w:rsidRDefault="00DA3732" w:rsidP="00337EF8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(30,34</w:t>
            </w:r>
            <w:r w:rsidR="003B4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7E6C9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D6C2E" w14:textId="5802E92F" w:rsidR="00337EF8" w:rsidRPr="008330AA" w:rsidRDefault="00337EF8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(33,138)</w:t>
            </w:r>
          </w:p>
        </w:tc>
      </w:tr>
      <w:tr w:rsidR="00337EF8" w:rsidRPr="008330AA" w14:paraId="51496960" w14:textId="77777777" w:rsidTr="00514B87">
        <w:tc>
          <w:tcPr>
            <w:tcW w:w="4048" w:type="dxa"/>
            <w:shd w:val="clear" w:color="auto" w:fill="auto"/>
            <w:hideMark/>
          </w:tcPr>
          <w:p w14:paraId="4ACC9AAF" w14:textId="77777777" w:rsidR="00337EF8" w:rsidRPr="008330AA" w:rsidRDefault="00337EF8" w:rsidP="00337EF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67366C59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</w:t>
            </w:r>
            <w:r w:rsidR="00324694"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74" w:type="dxa"/>
            <w:shd w:val="clear" w:color="auto" w:fill="auto"/>
          </w:tcPr>
          <w:p w14:paraId="78ED5E47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46BBC2" w14:textId="37B2CF7D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593,374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9DE5F5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1DBFBCF5" w:rsidR="00337EF8" w:rsidRPr="008330AA" w:rsidRDefault="00DA3732" w:rsidP="00337EF8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549,839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E48F1" w14:textId="77777777" w:rsidR="00337EF8" w:rsidRPr="008330AA" w:rsidRDefault="00337EF8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148F9" w14:textId="280F6DC9" w:rsidR="00337EF8" w:rsidRPr="008330AA" w:rsidRDefault="00DA3732" w:rsidP="00337EF8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555,559</w:t>
            </w:r>
          </w:p>
        </w:tc>
      </w:tr>
    </w:tbl>
    <w:p w14:paraId="7ECBBF08" w14:textId="77777777" w:rsidR="00D903D3" w:rsidRPr="008330AA" w:rsidRDefault="00D903D3" w:rsidP="00F3202B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68"/>
        <w:gridCol w:w="9"/>
        <w:gridCol w:w="263"/>
        <w:gridCol w:w="9"/>
        <w:gridCol w:w="1086"/>
        <w:gridCol w:w="11"/>
        <w:gridCol w:w="229"/>
        <w:gridCol w:w="7"/>
        <w:gridCol w:w="1088"/>
        <w:gridCol w:w="7"/>
        <w:gridCol w:w="267"/>
        <w:gridCol w:w="7"/>
        <w:gridCol w:w="1088"/>
        <w:gridCol w:w="13"/>
      </w:tblGrid>
      <w:tr w:rsidR="003C606E" w:rsidRPr="008330AA" w14:paraId="7D8FD458" w14:textId="77777777" w:rsidTr="00337EF8">
        <w:trPr>
          <w:gridAfter w:val="1"/>
          <w:wAfter w:w="6" w:type="pct"/>
          <w:tblHeader/>
        </w:trPr>
        <w:tc>
          <w:tcPr>
            <w:tcW w:w="2201" w:type="pct"/>
          </w:tcPr>
          <w:p w14:paraId="3748491E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6B29D08C" w14:textId="77777777" w:rsidR="004060EC" w:rsidRPr="008330AA" w:rsidRDefault="004060EC" w:rsidP="0033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7C8C1DBD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6"/>
          </w:tcPr>
          <w:p w14:paraId="330262AA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606E" w:rsidRPr="008330AA" w14:paraId="0282B119" w14:textId="77777777" w:rsidTr="00337EF8">
        <w:trPr>
          <w:tblHeader/>
        </w:trPr>
        <w:tc>
          <w:tcPr>
            <w:tcW w:w="2201" w:type="pct"/>
          </w:tcPr>
          <w:p w14:paraId="11D223D7" w14:textId="63E0942A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7EF8" w:rsidRPr="008330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337EF8"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337EF8" w:rsidRPr="00833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37EF8" w:rsidRPr="008330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45B5A9ED" w14:textId="3AF5C618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97CDB"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8F34F2" w:rsidRPr="008330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44B320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798BE26" w14:textId="5AA98E8C" w:rsidR="004060EC" w:rsidRPr="008330AA" w:rsidRDefault="00E97CDB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8330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gridSpan w:val="2"/>
          </w:tcPr>
          <w:p w14:paraId="76F6FF6A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CBA6F81" w14:textId="4F864829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8330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75481C7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600387EE" w14:textId="0FF4D97A" w:rsidR="004060EC" w:rsidRPr="008330AA" w:rsidRDefault="00E97CDB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F34F2" w:rsidRPr="008330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F2772" w:rsidRPr="008330AA" w14:paraId="4B092AB9" w14:textId="77777777" w:rsidTr="00337EF8">
        <w:trPr>
          <w:tblHeader/>
        </w:trPr>
        <w:tc>
          <w:tcPr>
            <w:tcW w:w="2201" w:type="pct"/>
          </w:tcPr>
          <w:p w14:paraId="350E1896" w14:textId="77777777" w:rsidR="000F2772" w:rsidRPr="008330AA" w:rsidRDefault="000F277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14"/>
            <w:shd w:val="clear" w:color="auto" w:fill="auto"/>
          </w:tcPr>
          <w:p w14:paraId="111418D4" w14:textId="09710723" w:rsidR="000F2772" w:rsidRPr="008330AA" w:rsidRDefault="000F2772" w:rsidP="00337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06E" w:rsidRPr="008330AA" w14:paraId="47F20CDB" w14:textId="77777777" w:rsidTr="00337EF8">
        <w:tc>
          <w:tcPr>
            <w:tcW w:w="2201" w:type="pct"/>
          </w:tcPr>
          <w:p w14:paraId="2D840B26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580" w:type="pct"/>
            <w:shd w:val="clear" w:color="auto" w:fill="auto"/>
          </w:tcPr>
          <w:p w14:paraId="3DAC706B" w14:textId="77777777" w:rsidR="004060EC" w:rsidRPr="008330AA" w:rsidRDefault="004060EC" w:rsidP="00337E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B619AE1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A7F73B2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3D38E6BD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5336F41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1400281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1FACEC4D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8330AA" w14:paraId="2BF248F7" w14:textId="77777777" w:rsidTr="00337EF8">
        <w:tc>
          <w:tcPr>
            <w:tcW w:w="2201" w:type="pct"/>
          </w:tcPr>
          <w:p w14:paraId="2BE400F5" w14:textId="2A3253E0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580" w:type="pct"/>
            <w:shd w:val="clear" w:color="auto" w:fill="auto"/>
          </w:tcPr>
          <w:p w14:paraId="650570D9" w14:textId="77777777" w:rsidR="004060EC" w:rsidRPr="008330AA" w:rsidRDefault="004060EC" w:rsidP="00337EF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CC7175D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CD81F28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422BDCC7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FDF3C7C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22013ED" w14:textId="77777777" w:rsidR="004060EC" w:rsidRPr="008330AA" w:rsidRDefault="004060EC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23A92B63" w14:textId="77777777" w:rsidR="004060EC" w:rsidRPr="008330AA" w:rsidRDefault="004060EC" w:rsidP="00337EF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06E" w:rsidRPr="008330AA" w14:paraId="63FD008D" w14:textId="77777777" w:rsidTr="00337EF8">
        <w:tc>
          <w:tcPr>
            <w:tcW w:w="2201" w:type="pct"/>
          </w:tcPr>
          <w:p w14:paraId="7A28FEF4" w14:textId="77777777" w:rsidR="008F34F2" w:rsidRPr="008330AA" w:rsidRDefault="008F34F2" w:rsidP="00337EF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0" w:type="pct"/>
            <w:shd w:val="clear" w:color="auto" w:fill="auto"/>
          </w:tcPr>
          <w:p w14:paraId="11C9C444" w14:textId="16AF744C" w:rsidR="008F34F2" w:rsidRPr="008330AA" w:rsidRDefault="00740861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2,993,804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47B0E4B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FDFFF73" w14:textId="5EA803D6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1,713,077</w:t>
            </w:r>
          </w:p>
        </w:tc>
        <w:tc>
          <w:tcPr>
            <w:tcW w:w="130" w:type="pct"/>
            <w:gridSpan w:val="2"/>
          </w:tcPr>
          <w:p w14:paraId="47CB2F79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A0949CE" w14:textId="24167860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2,939,55</w:t>
            </w:r>
            <w:r w:rsidR="003B4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161616A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1FE309D5" w14:textId="3830C593" w:rsidR="008F34F2" w:rsidRPr="008330AA" w:rsidRDefault="00740861" w:rsidP="00337EF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1,683,272</w:t>
            </w:r>
          </w:p>
        </w:tc>
      </w:tr>
      <w:tr w:rsidR="003C606E" w:rsidRPr="008330AA" w14:paraId="008AFE7F" w14:textId="77777777" w:rsidTr="00337EF8">
        <w:tc>
          <w:tcPr>
            <w:tcW w:w="2201" w:type="pct"/>
          </w:tcPr>
          <w:p w14:paraId="1C38B700" w14:textId="15892CD6" w:rsidR="008F34F2" w:rsidRPr="008330AA" w:rsidRDefault="003B4597" w:rsidP="00337EF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0EEF"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6B0EEF"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580" w:type="pct"/>
            <w:shd w:val="clear" w:color="auto" w:fill="auto"/>
          </w:tcPr>
          <w:p w14:paraId="46D1372B" w14:textId="796233DA" w:rsidR="008F34F2" w:rsidRPr="008330AA" w:rsidRDefault="008F34F2" w:rsidP="00337EF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33E40FD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65017FA" w14:textId="69DA5E58" w:rsidR="008F34F2" w:rsidRPr="008330AA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29B4CB81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7EFED1B" w14:textId="022894A0" w:rsidR="008F34F2" w:rsidRPr="008330AA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A67E518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2ECCC414" w14:textId="4B511F3F" w:rsidR="008F34F2" w:rsidRPr="008330AA" w:rsidRDefault="008F34F2" w:rsidP="00337EF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606E" w:rsidRPr="008330AA" w14:paraId="485655E7" w14:textId="77777777" w:rsidTr="00337EF8">
        <w:tc>
          <w:tcPr>
            <w:tcW w:w="2201" w:type="pct"/>
          </w:tcPr>
          <w:p w14:paraId="63FC4A06" w14:textId="1DB66512" w:rsidR="008F34F2" w:rsidRPr="008330AA" w:rsidRDefault="006B0EEF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3B459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0B0C11D" w14:textId="0D70A4D5" w:rsidR="008F34F2" w:rsidRPr="008330AA" w:rsidRDefault="00740861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1,770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7ED55D1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21C6C" w14:textId="28EDE71D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(2,380)</w:t>
            </w:r>
          </w:p>
        </w:tc>
        <w:tc>
          <w:tcPr>
            <w:tcW w:w="130" w:type="pct"/>
            <w:gridSpan w:val="2"/>
          </w:tcPr>
          <w:p w14:paraId="611F2274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5B9EA" w14:textId="72624B76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(2,79</w:t>
            </w:r>
            <w:r w:rsidR="003B45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A0A15CE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36AD5" w14:textId="2F6F686C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(5,776)</w:t>
            </w:r>
          </w:p>
        </w:tc>
      </w:tr>
      <w:tr w:rsidR="003C606E" w:rsidRPr="008330AA" w14:paraId="61A5670E" w14:textId="77777777" w:rsidTr="00337EF8">
        <w:tc>
          <w:tcPr>
            <w:tcW w:w="2201" w:type="pct"/>
          </w:tcPr>
          <w:p w14:paraId="56C633E7" w14:textId="3A5FED5A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20BB9" w14:textId="029DAB29" w:rsidR="008F34F2" w:rsidRPr="008330AA" w:rsidRDefault="00740861" w:rsidP="00337EF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2,995,574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B4873C7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5C47" w14:textId="3D3E71E1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1,710,697</w:t>
            </w:r>
          </w:p>
        </w:tc>
        <w:tc>
          <w:tcPr>
            <w:tcW w:w="130" w:type="pct"/>
            <w:gridSpan w:val="2"/>
          </w:tcPr>
          <w:p w14:paraId="0D5351AB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6E3FD" w14:textId="62C49DF6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2,936,759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B055D5D" w14:textId="77777777" w:rsidR="008F34F2" w:rsidRPr="008330AA" w:rsidRDefault="008F34F2" w:rsidP="0033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BADC0" w14:textId="3A561C90" w:rsidR="008F34F2" w:rsidRPr="008330AA" w:rsidRDefault="00740861" w:rsidP="00337E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1,677,496</w:t>
            </w:r>
          </w:p>
        </w:tc>
      </w:tr>
    </w:tbl>
    <w:p w14:paraId="2C379879" w14:textId="0A6A4082" w:rsidR="00D15F13" w:rsidRPr="008330AA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8330AA" w:rsidSect="00157CD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1333F793" w:rsidR="00C112BE" w:rsidRPr="008330AA" w:rsidRDefault="00C112BE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F67EAD9" w14:textId="77777777" w:rsidR="00C112BE" w:rsidRPr="008330AA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252"/>
        <w:gridCol w:w="831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8330AA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0"/>
            <w:vAlign w:val="center"/>
          </w:tcPr>
          <w:p w14:paraId="5E9AC4E3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8330AA" w:rsidDel="00685444" w14:paraId="2F068212" w14:textId="77777777" w:rsidTr="00477A1A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59F79F3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22162543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8330AA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8330AA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8330AA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8330AA" w:rsidRDefault="004C11EE" w:rsidP="004C11E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348E36AB" w:rsidR="00C112BE" w:rsidRPr="008330AA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477A1A" w:rsidRPr="008330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477A1A" w:rsidRPr="008330AA" w14:paraId="618F2DE3" w14:textId="77777777" w:rsidTr="00477A1A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4400702E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540E4103" w14:textId="49B22333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4" w:type="dxa"/>
          </w:tcPr>
          <w:p w14:paraId="41E0F7B7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C5762A2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1926A3C6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6BE9CF04" w14:textId="7A65ABAF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03B7AD1D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11224D2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81573AB" w14:textId="001B4550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3A030970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73503A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3481714" w14:textId="4ED9A938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FAA0DD0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442415F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41F0A722" w14:textId="2CD2BFF1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4848A62F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5266292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2075C83A" w14:textId="5CA06A28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477A1A" w:rsidRPr="008330AA" w14:paraId="2FF05CF3" w14:textId="77777777" w:rsidTr="00477A1A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6A02AEB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22D14491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053EC28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28EBAFF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74CB06A6" w14:textId="3B630A51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2BCAFFAC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5EFA5892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483E477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39EE195F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381731F9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64BE6BD0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654B744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705C316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648524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349864FC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F06996A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725DBE7C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DBA70DD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685FBA10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77A1A" w:rsidRPr="008330AA" w14:paraId="24300CC6" w14:textId="77777777" w:rsidTr="00477A1A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06ADDFA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5" w:type="dxa"/>
            <w:gridSpan w:val="16"/>
          </w:tcPr>
          <w:p w14:paraId="576A4D9B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F3079" w:rsidRPr="008330AA" w14:paraId="37F34652" w14:textId="77777777" w:rsidTr="00514B87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auto"/>
          </w:tcPr>
          <w:p w14:paraId="1F3DDC42" w14:textId="1FA203DF" w:rsidR="00477A1A" w:rsidRPr="008330AA" w:rsidRDefault="00CF3079" w:rsidP="00477A1A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auto"/>
          </w:tcPr>
          <w:p w14:paraId="23379C55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27751FE1" w14:textId="77777777" w:rsidR="00477A1A" w:rsidRPr="008330AA" w:rsidRDefault="00477A1A" w:rsidP="00477A1A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52" w:type="dxa"/>
            <w:shd w:val="clear" w:color="auto" w:fill="auto"/>
          </w:tcPr>
          <w:p w14:paraId="5354BAA7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7489702E" w14:textId="0388FF47" w:rsidR="00477A1A" w:rsidRPr="008330AA" w:rsidRDefault="00CF3079" w:rsidP="00CF307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auto"/>
          </w:tcPr>
          <w:p w14:paraId="57A19AE8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auto"/>
          </w:tcPr>
          <w:p w14:paraId="6DC09C68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auto"/>
          </w:tcPr>
          <w:p w14:paraId="113D31BA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auto"/>
          </w:tcPr>
          <w:p w14:paraId="73A96E6E" w14:textId="6A8C4190" w:rsidR="00477A1A" w:rsidRPr="008330AA" w:rsidRDefault="00CF3079" w:rsidP="00477A1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51,000</w:t>
            </w:r>
          </w:p>
        </w:tc>
        <w:tc>
          <w:tcPr>
            <w:tcW w:w="216" w:type="dxa"/>
            <w:shd w:val="clear" w:color="auto" w:fill="auto"/>
          </w:tcPr>
          <w:p w14:paraId="45FE6533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4B7D3D74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auto"/>
          </w:tcPr>
          <w:p w14:paraId="1EAB6282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2FEEE720" w14:textId="4EF2D062" w:rsidR="00477A1A" w:rsidRPr="008330AA" w:rsidRDefault="00CF3079" w:rsidP="00477A1A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108,040</w:t>
            </w:r>
          </w:p>
        </w:tc>
        <w:tc>
          <w:tcPr>
            <w:tcW w:w="180" w:type="dxa"/>
            <w:shd w:val="clear" w:color="auto" w:fill="auto"/>
          </w:tcPr>
          <w:p w14:paraId="7B257E8E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auto"/>
          </w:tcPr>
          <w:p w14:paraId="6874F5CF" w14:textId="45534F08" w:rsidR="00477A1A" w:rsidRPr="008330AA" w:rsidRDefault="00477A1A" w:rsidP="00CF307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auto"/>
          </w:tcPr>
          <w:p w14:paraId="6A06F983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89F0556" w14:textId="4A7672E6" w:rsidR="00477A1A" w:rsidRPr="008330AA" w:rsidRDefault="00CF3079" w:rsidP="00477A1A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79C798C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8EFF0BC" w14:textId="79BDD4E0" w:rsidR="00477A1A" w:rsidRPr="008330AA" w:rsidRDefault="00CF3079" w:rsidP="00477A1A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3079" w:rsidRPr="008330AA" w14:paraId="3F8998B5" w14:textId="77777777" w:rsidTr="00514B87">
        <w:trPr>
          <w:gridAfter w:val="1"/>
          <w:wAfter w:w="8" w:type="dxa"/>
          <w:cantSplit/>
          <w:trHeight w:val="180"/>
        </w:trPr>
        <w:tc>
          <w:tcPr>
            <w:tcW w:w="2842" w:type="dxa"/>
            <w:shd w:val="clear" w:color="auto" w:fill="auto"/>
            <w:vAlign w:val="bottom"/>
          </w:tcPr>
          <w:p w14:paraId="0ADD9275" w14:textId="77777777" w:rsidR="00477A1A" w:rsidRPr="008330AA" w:rsidRDefault="00477A1A" w:rsidP="00477A1A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1483DBC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14:paraId="7B754E14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E414DF9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A593B47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1C43C2E6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6E98BC8E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auto"/>
          </w:tcPr>
          <w:p w14:paraId="74868CF8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68DAE9D2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91480" w14:textId="5893815E" w:rsidR="00477A1A" w:rsidRPr="008330AA" w:rsidRDefault="00CF3079" w:rsidP="00477A1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51,000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5BA44BF7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317EC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6B9A6BB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E2049" w14:textId="7388C198" w:rsidR="00477A1A" w:rsidRPr="008330AA" w:rsidRDefault="00CF3079" w:rsidP="00477A1A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696DE1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9372A" w14:textId="2C84A3D6" w:rsidR="00477A1A" w:rsidRPr="008330AA" w:rsidRDefault="00477A1A" w:rsidP="00CF307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2B62BB6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7BCDD" w14:textId="3D22C3C9" w:rsidR="00477A1A" w:rsidRPr="008330AA" w:rsidRDefault="00CF3079" w:rsidP="00477A1A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D5124C" w14:textId="77777777" w:rsidR="00477A1A" w:rsidRPr="008330AA" w:rsidRDefault="00477A1A" w:rsidP="00477A1A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C74D" w14:textId="029C93EF" w:rsidR="00477A1A" w:rsidRPr="008330AA" w:rsidRDefault="00CF3079" w:rsidP="00477A1A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8330AA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8330AA" w:rsidRDefault="009A33A9" w:rsidP="0047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8330AA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8330AA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8330AA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8330AA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8330AA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8330AA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8330AA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8330AA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8330AA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8330AA" w:rsidSect="00DD2D6E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42D8A6F5" w:rsidR="00D61673" w:rsidRPr="008330AA" w:rsidRDefault="004B36E8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8330AA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557D45CE" w:rsidR="004313F8" w:rsidRPr="008330AA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330AA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8330AA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8330AA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8330AA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8330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8330AA">
        <w:rPr>
          <w:rFonts w:asciiTheme="majorBidi" w:hAnsiTheme="majorBidi" w:cstheme="majorBidi"/>
          <w:sz w:val="30"/>
          <w:szCs w:val="30"/>
          <w:cs/>
        </w:rPr>
        <w:t>งว</w:t>
      </w:r>
      <w:r w:rsidR="002C755C" w:rsidRPr="008330AA">
        <w:rPr>
          <w:rFonts w:asciiTheme="majorBidi" w:hAnsiTheme="majorBidi" w:cstheme="majorBidi" w:hint="cs"/>
          <w:sz w:val="30"/>
          <w:szCs w:val="30"/>
          <w:cs/>
        </w:rPr>
        <w:t>ดหก</w:t>
      </w:r>
      <w:r w:rsidR="004C11EE" w:rsidRPr="008330A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C11EE" w:rsidRPr="008330A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C755C" w:rsidRPr="008330AA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2C755C" w:rsidRPr="008330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4C11EE" w:rsidRPr="008330A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F34F2" w:rsidRPr="008330AA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C0AA8" w:rsidRPr="008330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8330AA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8330AA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8330AA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8330AA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8330AA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8330AA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8330AA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8330AA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8330AA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8330AA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8330AA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8330AA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8330AA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8330A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8330AA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8330AA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8330AA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8330AA" w14:paraId="665039A8" w14:textId="77777777" w:rsidTr="00BB5751">
        <w:trPr>
          <w:tblHeader/>
        </w:trPr>
        <w:tc>
          <w:tcPr>
            <w:tcW w:w="2070" w:type="pct"/>
          </w:tcPr>
          <w:p w14:paraId="59268FFC" w14:textId="77777777" w:rsidR="00255478" w:rsidRPr="008330AA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</w:tcPr>
          <w:p w14:paraId="376EA092" w14:textId="66C3495F" w:rsidR="00255478" w:rsidRPr="00632918" w:rsidRDefault="0063291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9,046</w:t>
            </w:r>
          </w:p>
        </w:tc>
        <w:tc>
          <w:tcPr>
            <w:tcW w:w="144" w:type="pct"/>
          </w:tcPr>
          <w:p w14:paraId="2A12DBB4" w14:textId="77777777" w:rsidR="00255478" w:rsidRPr="00632918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08359FD" w14:textId="1BB49780" w:rsidR="00255478" w:rsidRPr="00632918" w:rsidRDefault="000307F3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144" w:type="pct"/>
          </w:tcPr>
          <w:p w14:paraId="3A201155" w14:textId="77777777" w:rsidR="00255478" w:rsidRPr="00632918" w:rsidRDefault="00255478" w:rsidP="00030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B45BC39" w14:textId="7A50378F" w:rsidR="00255478" w:rsidRPr="00632918" w:rsidRDefault="0063291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8,601</w:t>
            </w:r>
          </w:p>
        </w:tc>
        <w:tc>
          <w:tcPr>
            <w:tcW w:w="144" w:type="pct"/>
          </w:tcPr>
          <w:p w14:paraId="3D52C873" w14:textId="77777777" w:rsidR="00255478" w:rsidRPr="008330AA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BE0B36D" w14:textId="7D4C0E70" w:rsidR="00255478" w:rsidRPr="008330AA" w:rsidRDefault="000307F3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</w:tr>
      <w:tr w:rsidR="00EC0AA8" w:rsidRPr="008330AA" w14:paraId="6456C1CE" w14:textId="77777777" w:rsidTr="00BB5751">
        <w:trPr>
          <w:tblHeader/>
        </w:trPr>
        <w:tc>
          <w:tcPr>
            <w:tcW w:w="2070" w:type="pct"/>
          </w:tcPr>
          <w:p w14:paraId="2EC0D2CD" w14:textId="77777777" w:rsidR="00EC0AA8" w:rsidRPr="008330AA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3C41C" w14:textId="66D963FB" w:rsidR="00EC0AA8" w:rsidRPr="00632918" w:rsidRDefault="000307F3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8,798</w:t>
            </w:r>
          </w:p>
        </w:tc>
        <w:tc>
          <w:tcPr>
            <w:tcW w:w="144" w:type="pct"/>
          </w:tcPr>
          <w:p w14:paraId="2C674482" w14:textId="77777777" w:rsidR="00EC0AA8" w:rsidRPr="0063291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0BBFD01" w14:textId="3A8D67D7" w:rsidR="00EC0AA8" w:rsidRPr="00632918" w:rsidRDefault="000307F3" w:rsidP="00030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8,213</w:t>
            </w:r>
          </w:p>
        </w:tc>
        <w:tc>
          <w:tcPr>
            <w:tcW w:w="144" w:type="pct"/>
          </w:tcPr>
          <w:p w14:paraId="16E5D7AC" w14:textId="77777777" w:rsidR="00EC0AA8" w:rsidRPr="0063291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8F9FD4" w14:textId="24EDDAA3" w:rsidR="00EC0AA8" w:rsidRPr="00632918" w:rsidRDefault="000307F3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29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8,798</w:t>
            </w:r>
          </w:p>
        </w:tc>
        <w:tc>
          <w:tcPr>
            <w:tcW w:w="144" w:type="pct"/>
          </w:tcPr>
          <w:p w14:paraId="42F34049" w14:textId="77777777" w:rsidR="00EC0AA8" w:rsidRPr="008330AA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8F61A2C" w14:textId="11532D6A" w:rsidR="00EC0AA8" w:rsidRPr="008330AA" w:rsidRDefault="000307F3" w:rsidP="00030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8,213</w:t>
            </w:r>
          </w:p>
        </w:tc>
      </w:tr>
      <w:tr w:rsidR="00EC0AA8" w:rsidRPr="008330AA" w14:paraId="5AF7F9F6" w14:textId="77777777" w:rsidTr="00BB5751">
        <w:trPr>
          <w:tblHeader/>
        </w:trPr>
        <w:tc>
          <w:tcPr>
            <w:tcW w:w="2070" w:type="pct"/>
          </w:tcPr>
          <w:p w14:paraId="6F55E209" w14:textId="77777777" w:rsidR="00EC0AA8" w:rsidRPr="008330AA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7105F86A" w:rsidR="00EC0AA8" w:rsidRPr="00632918" w:rsidRDefault="0063291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0307F3"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144" w:type="pct"/>
          </w:tcPr>
          <w:p w14:paraId="7F6F4ABD" w14:textId="77777777" w:rsidR="00EC0AA8" w:rsidRPr="0063291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315AC5B6" w:rsidR="00EC0AA8" w:rsidRPr="00632918" w:rsidRDefault="000307F3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9,015</w:t>
            </w:r>
          </w:p>
        </w:tc>
        <w:tc>
          <w:tcPr>
            <w:tcW w:w="144" w:type="pct"/>
          </w:tcPr>
          <w:p w14:paraId="067195DD" w14:textId="77777777" w:rsidR="00EC0AA8" w:rsidRPr="00632918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70CDAA57" w:rsidR="00EC0AA8" w:rsidRPr="00632918" w:rsidRDefault="0063291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</w:t>
            </w:r>
            <w:r w:rsidR="000307F3"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29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4" w:type="pct"/>
          </w:tcPr>
          <w:p w14:paraId="5F42DAA5" w14:textId="77777777" w:rsidR="00EC0AA8" w:rsidRPr="008330AA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6505762D" w:rsidR="00EC0AA8" w:rsidRPr="008330AA" w:rsidRDefault="000307F3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9,015</w:t>
            </w:r>
          </w:p>
        </w:tc>
      </w:tr>
    </w:tbl>
    <w:p w14:paraId="1FA89E1C" w14:textId="61A6448C" w:rsidR="00CF4FF5" w:rsidRPr="008330AA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8330AA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8330AA">
        <w:rPr>
          <w:rFonts w:asciiTheme="majorBidi" w:hAnsiTheme="majorBidi" w:cstheme="majorBidi"/>
          <w:sz w:val="30"/>
          <w:szCs w:val="30"/>
          <w:cs/>
        </w:rPr>
        <w:t>้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8330AA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8330AA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8330AA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8330AA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8330AA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8330AA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8330AA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8330AA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8330AA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8330AA" w14:paraId="6400873B" w14:textId="77777777" w:rsidTr="00514B87">
        <w:trPr>
          <w:trHeight w:val="21"/>
        </w:trPr>
        <w:tc>
          <w:tcPr>
            <w:tcW w:w="4680" w:type="dxa"/>
          </w:tcPr>
          <w:p w14:paraId="7248E3A7" w14:textId="1D24DF3D" w:rsidR="00BB5751" w:rsidRPr="008330AA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330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5BA5B702" w14:textId="2E86A3D3" w:rsidR="00BB5751" w:rsidRPr="008330AA" w:rsidRDefault="002F4D3E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459,778</w:t>
            </w:r>
          </w:p>
        </w:tc>
        <w:tc>
          <w:tcPr>
            <w:tcW w:w="270" w:type="dxa"/>
            <w:shd w:val="clear" w:color="auto" w:fill="auto"/>
          </w:tcPr>
          <w:p w14:paraId="1C19049E" w14:textId="77777777" w:rsidR="00BB5751" w:rsidRPr="008330AA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06D2E74F" w14:textId="5355F778" w:rsidR="00BB5751" w:rsidRPr="008330AA" w:rsidRDefault="002F4D3E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457,439</w:t>
            </w:r>
          </w:p>
        </w:tc>
      </w:tr>
      <w:tr w:rsidR="00BB5751" w:rsidRPr="008330AA" w14:paraId="1CE0BE7D" w14:textId="77777777" w:rsidTr="00514B87">
        <w:trPr>
          <w:trHeight w:val="21"/>
        </w:trPr>
        <w:tc>
          <w:tcPr>
            <w:tcW w:w="4680" w:type="dxa"/>
          </w:tcPr>
          <w:p w14:paraId="0350D1DB" w14:textId="77777777" w:rsidR="00BB5751" w:rsidRPr="008330AA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</w:tcPr>
          <w:p w14:paraId="2563EA5E" w14:textId="6F82C0D0" w:rsidR="00BB5751" w:rsidRPr="008330AA" w:rsidRDefault="0032469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78,291</w:t>
            </w:r>
          </w:p>
        </w:tc>
        <w:tc>
          <w:tcPr>
            <w:tcW w:w="270" w:type="dxa"/>
            <w:shd w:val="clear" w:color="auto" w:fill="auto"/>
          </w:tcPr>
          <w:p w14:paraId="01E57896" w14:textId="77777777" w:rsidR="00BB5751" w:rsidRPr="008330AA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5B4FBBB4" w14:textId="08193406" w:rsidR="00BB5751" w:rsidRPr="008330AA" w:rsidRDefault="0032469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78,291</w:t>
            </w:r>
          </w:p>
        </w:tc>
      </w:tr>
      <w:tr w:rsidR="00BB5751" w:rsidRPr="008330AA" w14:paraId="1B1C13D6" w14:textId="77777777" w:rsidTr="00514B87">
        <w:trPr>
          <w:trHeight w:val="21"/>
        </w:trPr>
        <w:tc>
          <w:tcPr>
            <w:tcW w:w="4680" w:type="dxa"/>
          </w:tcPr>
          <w:p w14:paraId="74F88092" w14:textId="77777777" w:rsidR="00BB5751" w:rsidRPr="008330AA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77137C61" w:rsidR="00BB5751" w:rsidRPr="008330AA" w:rsidRDefault="0032469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(120,243)</w:t>
            </w:r>
          </w:p>
        </w:tc>
        <w:tc>
          <w:tcPr>
            <w:tcW w:w="270" w:type="dxa"/>
            <w:shd w:val="clear" w:color="auto" w:fill="auto"/>
          </w:tcPr>
          <w:p w14:paraId="6D1BC295" w14:textId="77777777" w:rsidR="00BB5751" w:rsidRPr="008330AA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4C590" w14:textId="69706FA9" w:rsidR="00BB5751" w:rsidRPr="008330AA" w:rsidRDefault="0032469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(119,375)</w:t>
            </w:r>
          </w:p>
        </w:tc>
      </w:tr>
      <w:tr w:rsidR="00BB5751" w:rsidRPr="008330AA" w14:paraId="29B4A77F" w14:textId="77777777" w:rsidTr="00514B87">
        <w:trPr>
          <w:trHeight w:val="21"/>
        </w:trPr>
        <w:tc>
          <w:tcPr>
            <w:tcW w:w="4680" w:type="dxa"/>
            <w:vAlign w:val="bottom"/>
          </w:tcPr>
          <w:p w14:paraId="1F31A926" w14:textId="7C48FDD0" w:rsidR="00BB5751" w:rsidRPr="008330AA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755C"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2C755C" w:rsidRPr="008330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5B21BD7C" w:rsidR="00BB5751" w:rsidRPr="008330AA" w:rsidRDefault="0032469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417,826</w:t>
            </w:r>
          </w:p>
        </w:tc>
        <w:tc>
          <w:tcPr>
            <w:tcW w:w="270" w:type="dxa"/>
            <w:shd w:val="clear" w:color="auto" w:fill="auto"/>
          </w:tcPr>
          <w:p w14:paraId="173972A2" w14:textId="77777777" w:rsidR="00BB5751" w:rsidRPr="008330AA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6D917EE9" w:rsidR="00BB5751" w:rsidRPr="008330AA" w:rsidRDefault="0032469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416,355</w:t>
            </w:r>
          </w:p>
        </w:tc>
      </w:tr>
    </w:tbl>
    <w:p w14:paraId="128A8556" w14:textId="77777777" w:rsidR="006B0307" w:rsidRPr="008330AA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45F48827" w:rsidR="00792C02" w:rsidRPr="008330AA" w:rsidRDefault="0079023D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23765408"/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0"/>
    </w:p>
    <w:p w14:paraId="180D78A4" w14:textId="77777777" w:rsidR="000105D6" w:rsidRPr="008330AA" w:rsidRDefault="000105D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90AD6" w14:textId="206D316A" w:rsidR="004F39B6" w:rsidRPr="008330AA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8330AA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8330AA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EB5AC" w14:textId="77777777" w:rsidR="00F51AC3" w:rsidRPr="008330AA" w:rsidRDefault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330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96114" w14:textId="18FC90E1" w:rsidR="0079023D" w:rsidRPr="008330AA" w:rsidRDefault="00960F80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30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8330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8330AA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8330AA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8330AA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8330AA" w:rsidRDefault="00684BD7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47FAB4B4" w14:textId="01094EF3" w:rsidR="00A1213F" w:rsidRPr="008330AA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8330AA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09B6B73" w:rsidR="00B775EE" w:rsidRPr="008330AA" w:rsidRDefault="00B775EE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F51AC3" w:rsidRPr="008330AA" w14:paraId="77F88008" w14:textId="77777777" w:rsidTr="00D107AF">
        <w:tc>
          <w:tcPr>
            <w:tcW w:w="3690" w:type="dxa"/>
            <w:vAlign w:val="bottom"/>
          </w:tcPr>
          <w:p w14:paraId="341BDC89" w14:textId="77777777" w:rsidR="00F51AC3" w:rsidRPr="008330AA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BE847D7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918D54E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18BBCEC8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51AC3" w:rsidRPr="008330AA" w14:paraId="1E82B582" w14:textId="77777777" w:rsidTr="00D107AF">
        <w:tc>
          <w:tcPr>
            <w:tcW w:w="3690" w:type="dxa"/>
            <w:vAlign w:val="bottom"/>
          </w:tcPr>
          <w:p w14:paraId="1354A7A6" w14:textId="77777777" w:rsidR="00F51AC3" w:rsidRPr="008330AA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B03EC8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หก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51655054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6C77FE8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F51AC3" w:rsidRPr="008330AA" w14:paraId="6E630034" w14:textId="77777777" w:rsidTr="00D107AF">
        <w:tc>
          <w:tcPr>
            <w:tcW w:w="3690" w:type="dxa"/>
            <w:vAlign w:val="bottom"/>
          </w:tcPr>
          <w:p w14:paraId="177A07FB" w14:textId="77777777" w:rsidR="00F51AC3" w:rsidRPr="008330AA" w:rsidRDefault="00F51AC3" w:rsidP="00D107A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F90F429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8330AA">
              <w:rPr>
                <w:rFonts w:ascii="Angsana New" w:hAnsi="Angsana New"/>
                <w:sz w:val="30"/>
                <w:szCs w:val="30"/>
              </w:rPr>
              <w:t>3</w:t>
            </w:r>
            <w:r w:rsidRPr="008330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36F3A9C7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CC50BD0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8330AA">
              <w:rPr>
                <w:rFonts w:ascii="Angsana New" w:hAnsi="Angsana New"/>
                <w:sz w:val="30"/>
                <w:szCs w:val="30"/>
              </w:rPr>
              <w:t>3</w:t>
            </w:r>
            <w:r w:rsidRPr="008330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</w:tr>
      <w:tr w:rsidR="00F51AC3" w:rsidRPr="008330AA" w14:paraId="09CC4232" w14:textId="77777777" w:rsidTr="00D107AF">
        <w:tc>
          <w:tcPr>
            <w:tcW w:w="3690" w:type="dxa"/>
            <w:vAlign w:val="bottom"/>
          </w:tcPr>
          <w:p w14:paraId="670BBC54" w14:textId="77777777" w:rsidR="00F51AC3" w:rsidRPr="008330AA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844E304" w14:textId="124C5AA2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15C5FE00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67AE0EE7" w14:textId="56ACE853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36" w:type="dxa"/>
          </w:tcPr>
          <w:p w14:paraId="1B7EAA02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54CCC64" w14:textId="03B532C2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40" w:type="dxa"/>
          </w:tcPr>
          <w:p w14:paraId="4E4A04F9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08ADACD6" w14:textId="2751D1C4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</w:tr>
      <w:tr w:rsidR="00F51AC3" w:rsidRPr="008330AA" w14:paraId="2626547B" w14:textId="77777777" w:rsidTr="00D107AF">
        <w:tc>
          <w:tcPr>
            <w:tcW w:w="3690" w:type="dxa"/>
            <w:vAlign w:val="bottom"/>
          </w:tcPr>
          <w:p w14:paraId="7C143155" w14:textId="77777777" w:rsidR="00F51AC3" w:rsidRPr="008330AA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2DB57A6C" w14:textId="77777777" w:rsidR="00F51AC3" w:rsidRPr="008330AA" w:rsidRDefault="00F51AC3" w:rsidP="00D107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8330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8330A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F51AC3" w:rsidRPr="008330AA" w14:paraId="346ECB1E" w14:textId="77777777" w:rsidTr="00D107AF">
        <w:tc>
          <w:tcPr>
            <w:tcW w:w="3690" w:type="dxa"/>
            <w:hideMark/>
          </w:tcPr>
          <w:p w14:paraId="2783C4F5" w14:textId="77777777" w:rsidR="00F51AC3" w:rsidRPr="008330AA" w:rsidRDefault="00F51AC3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527AF6B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5E814920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0DF45BD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308339D4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54E4F83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84D11BC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FAE152A" w14:textId="77777777" w:rsidR="00F51AC3" w:rsidRPr="008330AA" w:rsidRDefault="00F51AC3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D107AF" w:rsidRPr="008330AA" w14:paraId="5F93ADA4" w14:textId="77777777" w:rsidTr="00514B87">
        <w:tc>
          <w:tcPr>
            <w:tcW w:w="3690" w:type="dxa"/>
            <w:hideMark/>
          </w:tcPr>
          <w:p w14:paraId="19731617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23422D" w14:textId="3057DE41" w:rsidR="00A80605" w:rsidRPr="008330AA" w:rsidRDefault="00324694" w:rsidP="00A80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A80605"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433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80605"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E9FAD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43075E7" w14:textId="18D8DF3F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818C1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4A64ED" w14:textId="4CFBA0CF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3,325,886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0EB683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7C6DF9" w14:textId="69917350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1,897,610</w:t>
            </w:r>
          </w:p>
        </w:tc>
      </w:tr>
      <w:tr w:rsidR="00D107AF" w:rsidRPr="008330AA" w14:paraId="709DAA20" w14:textId="77777777" w:rsidTr="00514B87">
        <w:tc>
          <w:tcPr>
            <w:tcW w:w="3690" w:type="dxa"/>
            <w:hideMark/>
          </w:tcPr>
          <w:p w14:paraId="3F7951A8" w14:textId="77777777" w:rsidR="00D107AF" w:rsidRPr="008330AA" w:rsidRDefault="00D107AF" w:rsidP="00D107A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E7525" w14:textId="55C6EF8E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</w:t>
            </w:r>
            <w:r w:rsidR="00DC2FAF"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433</w:t>
            </w: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C2FAF"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7320E17B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7321B" w14:textId="3F531F53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36" w:type="dxa"/>
            <w:shd w:val="clear" w:color="auto" w:fill="auto"/>
          </w:tcPr>
          <w:p w14:paraId="2ACA0A8E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3ADC6" w14:textId="421C122B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  <w:tc>
          <w:tcPr>
            <w:tcW w:w="240" w:type="dxa"/>
            <w:shd w:val="clear" w:color="auto" w:fill="auto"/>
          </w:tcPr>
          <w:p w14:paraId="3C2E43A5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E5EC0E" w14:textId="36248C4E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</w:tr>
      <w:tr w:rsidR="00D107AF" w:rsidRPr="008330AA" w14:paraId="4B50C7BD" w14:textId="77777777" w:rsidTr="00514B87">
        <w:tc>
          <w:tcPr>
            <w:tcW w:w="3690" w:type="dxa"/>
          </w:tcPr>
          <w:p w14:paraId="3BC42BE3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6FD48000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63F665A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9466955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3A529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7241A71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174755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5B183908" w14:textId="77777777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07AF" w:rsidRPr="008330AA" w14:paraId="302EB1EB" w14:textId="77777777" w:rsidTr="00514B87">
        <w:tc>
          <w:tcPr>
            <w:tcW w:w="3690" w:type="dxa"/>
            <w:hideMark/>
          </w:tcPr>
          <w:p w14:paraId="310BF8FD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335BC0B3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1FC751B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2D258419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3496D28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02ED423F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63130C87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CD4863D" w14:textId="77777777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07AF" w:rsidRPr="008330AA" w14:paraId="58FC78BC" w14:textId="77777777" w:rsidTr="00514B87">
        <w:tc>
          <w:tcPr>
            <w:tcW w:w="3690" w:type="dxa"/>
            <w:hideMark/>
          </w:tcPr>
          <w:p w14:paraId="0A6C639C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7B3605F9" w14:textId="1A853CF4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3,385,172</w:t>
            </w:r>
          </w:p>
        </w:tc>
        <w:tc>
          <w:tcPr>
            <w:tcW w:w="270" w:type="dxa"/>
            <w:shd w:val="clear" w:color="auto" w:fill="auto"/>
          </w:tcPr>
          <w:p w14:paraId="62902B66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4FDDD154" w14:textId="687BFF2E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1,950,362</w:t>
            </w:r>
          </w:p>
        </w:tc>
        <w:tc>
          <w:tcPr>
            <w:tcW w:w="236" w:type="dxa"/>
            <w:shd w:val="clear" w:color="auto" w:fill="auto"/>
          </w:tcPr>
          <w:p w14:paraId="0BB4653A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29C1027" w14:textId="606113A7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3,277,254</w:t>
            </w:r>
          </w:p>
        </w:tc>
        <w:tc>
          <w:tcPr>
            <w:tcW w:w="240" w:type="dxa"/>
            <w:shd w:val="clear" w:color="auto" w:fill="auto"/>
          </w:tcPr>
          <w:p w14:paraId="582476D7" w14:textId="77777777" w:rsidR="00D107AF" w:rsidRPr="008330AA" w:rsidRDefault="00D107AF" w:rsidP="00D107A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09F00BAC" w14:textId="08488C61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1,871,713</w:t>
            </w:r>
          </w:p>
        </w:tc>
      </w:tr>
      <w:tr w:rsidR="00D107AF" w:rsidRPr="008330AA" w14:paraId="31838761" w14:textId="77777777" w:rsidTr="00514B87">
        <w:tc>
          <w:tcPr>
            <w:tcW w:w="3690" w:type="dxa"/>
            <w:hideMark/>
          </w:tcPr>
          <w:p w14:paraId="68B0A76D" w14:textId="1BBC6A98" w:rsidR="00D107AF" w:rsidRPr="008330AA" w:rsidRDefault="00D107AF" w:rsidP="00D107AF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8330AA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</w:p>
        </w:tc>
        <w:tc>
          <w:tcPr>
            <w:tcW w:w="1225" w:type="dxa"/>
            <w:shd w:val="clear" w:color="auto" w:fill="auto"/>
          </w:tcPr>
          <w:p w14:paraId="5C13E659" w14:textId="4DA63682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48,647</w:t>
            </w:r>
          </w:p>
        </w:tc>
        <w:tc>
          <w:tcPr>
            <w:tcW w:w="270" w:type="dxa"/>
            <w:shd w:val="clear" w:color="auto" w:fill="auto"/>
          </w:tcPr>
          <w:p w14:paraId="0278D7CD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70FB836D" w14:textId="388FC852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25,925</w:t>
            </w:r>
          </w:p>
        </w:tc>
        <w:tc>
          <w:tcPr>
            <w:tcW w:w="236" w:type="dxa"/>
            <w:shd w:val="clear" w:color="auto" w:fill="auto"/>
          </w:tcPr>
          <w:p w14:paraId="7BEDD007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D528ECE" w14:textId="493837CB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48,632</w:t>
            </w:r>
          </w:p>
        </w:tc>
        <w:tc>
          <w:tcPr>
            <w:tcW w:w="240" w:type="dxa"/>
            <w:shd w:val="clear" w:color="auto" w:fill="auto"/>
          </w:tcPr>
          <w:p w14:paraId="133D7531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37C5921F" w14:textId="02C59BFA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25,897</w:t>
            </w:r>
          </w:p>
        </w:tc>
      </w:tr>
      <w:tr w:rsidR="00D107AF" w:rsidRPr="008330AA" w14:paraId="5CD84596" w14:textId="77777777" w:rsidTr="00514B87">
        <w:tc>
          <w:tcPr>
            <w:tcW w:w="3690" w:type="dxa"/>
            <w:hideMark/>
          </w:tcPr>
          <w:p w14:paraId="1DED5F18" w14:textId="77777777" w:rsidR="00D107AF" w:rsidRPr="008330AA" w:rsidRDefault="00D107AF" w:rsidP="00D107A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65E0CE" w14:textId="31D076F8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70" w:type="dxa"/>
            <w:shd w:val="clear" w:color="auto" w:fill="auto"/>
          </w:tcPr>
          <w:p w14:paraId="7D6E0471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D5971" w14:textId="76B12966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36" w:type="dxa"/>
            <w:shd w:val="clear" w:color="auto" w:fill="auto"/>
          </w:tcPr>
          <w:p w14:paraId="154CF73B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5483C" w14:textId="145639DF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  <w:tc>
          <w:tcPr>
            <w:tcW w:w="240" w:type="dxa"/>
            <w:shd w:val="clear" w:color="auto" w:fill="auto"/>
          </w:tcPr>
          <w:p w14:paraId="79A0F4CE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C849D" w14:textId="231D960E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</w:tr>
      <w:tr w:rsidR="00D107AF" w:rsidRPr="008330AA" w14:paraId="40C80061" w14:textId="77777777" w:rsidTr="00514B87">
        <w:tc>
          <w:tcPr>
            <w:tcW w:w="3690" w:type="dxa"/>
          </w:tcPr>
          <w:p w14:paraId="31823286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6AD8FB7B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1349A1B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7A08B5C7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B32876F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C8275C8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3ED45EF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0A0B837" w14:textId="77777777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07AF" w:rsidRPr="008330AA" w14:paraId="4A01A9DC" w14:textId="77777777" w:rsidTr="00514B87">
        <w:tc>
          <w:tcPr>
            <w:tcW w:w="3690" w:type="dxa"/>
          </w:tcPr>
          <w:p w14:paraId="090C82D1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40034EFD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9FA0930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83F6900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3AC1AC9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5C8C7F8A" w14:textId="77777777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505A7E7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1507096F" w14:textId="77777777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07AF" w:rsidRPr="008330AA" w14:paraId="51F32E55" w14:textId="77777777" w:rsidTr="00514B87">
        <w:tc>
          <w:tcPr>
            <w:tcW w:w="3690" w:type="dxa"/>
            <w:vAlign w:val="bottom"/>
            <w:hideMark/>
          </w:tcPr>
          <w:p w14:paraId="3CDE4227" w14:textId="77777777" w:rsidR="00D107AF" w:rsidRPr="008330AA" w:rsidRDefault="00D107AF" w:rsidP="00D107A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8330AA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9C94DB" w14:textId="3FEA2600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7625C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55443A" w14:textId="57003F0D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758FC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F8D9550" w14:textId="300982AD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3,325,886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A5E8C5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DF84B7" w14:textId="759C1FA7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1,897,610</w:t>
            </w:r>
          </w:p>
        </w:tc>
      </w:tr>
      <w:tr w:rsidR="00D107AF" w:rsidRPr="008330AA" w14:paraId="65ECFF78" w14:textId="77777777" w:rsidTr="00514B87">
        <w:tc>
          <w:tcPr>
            <w:tcW w:w="3690" w:type="dxa"/>
            <w:hideMark/>
          </w:tcPr>
          <w:p w14:paraId="79454226" w14:textId="77777777" w:rsidR="00D107AF" w:rsidRPr="008330AA" w:rsidRDefault="00D107AF" w:rsidP="00D107A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8330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07B2BF" w14:textId="2E77C702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3,433,819</w:t>
            </w:r>
          </w:p>
        </w:tc>
        <w:tc>
          <w:tcPr>
            <w:tcW w:w="270" w:type="dxa"/>
            <w:shd w:val="clear" w:color="auto" w:fill="auto"/>
          </w:tcPr>
          <w:p w14:paraId="4F614ED5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1A2E8C" w14:textId="23FCF0C4" w:rsidR="00D107AF" w:rsidRPr="008330AA" w:rsidRDefault="00D107AF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36" w:type="dxa"/>
            <w:shd w:val="clear" w:color="auto" w:fill="auto"/>
          </w:tcPr>
          <w:p w14:paraId="7E78A3A5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AFBA1" w14:textId="7DA3BF64" w:rsidR="00D107AF" w:rsidRPr="008330AA" w:rsidRDefault="00324694" w:rsidP="00D10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3,325,886</w:t>
            </w:r>
          </w:p>
        </w:tc>
        <w:tc>
          <w:tcPr>
            <w:tcW w:w="240" w:type="dxa"/>
            <w:shd w:val="clear" w:color="auto" w:fill="auto"/>
          </w:tcPr>
          <w:p w14:paraId="0D045816" w14:textId="77777777" w:rsidR="00D107AF" w:rsidRPr="008330AA" w:rsidRDefault="00D107AF" w:rsidP="00D107A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B3FC8F" w14:textId="54FE485A" w:rsidR="00D107AF" w:rsidRPr="008330AA" w:rsidRDefault="00D107AF" w:rsidP="0032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</w:tr>
    </w:tbl>
    <w:p w14:paraId="6A615C39" w14:textId="77777777" w:rsidR="00F51AC3" w:rsidRPr="008330AA" w:rsidRDefault="00F51AC3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659D3" w14:textId="5302CD4E" w:rsidR="00D107AF" w:rsidRPr="008330AA" w:rsidRDefault="00D1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D8B0D71" w14:textId="101B3236" w:rsidR="0025018A" w:rsidRPr="008330AA" w:rsidRDefault="0025018A" w:rsidP="0025018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4EB2EC3" w14:textId="77777777" w:rsidR="0025018A" w:rsidRPr="008330AA" w:rsidRDefault="0025018A" w:rsidP="00250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DA563" w14:textId="3C6F5FBA" w:rsidR="0025018A" w:rsidRPr="008330AA" w:rsidRDefault="00C44541" w:rsidP="00250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0AA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D1929A0" w14:textId="395E9E71" w:rsidR="00C44541" w:rsidRPr="008330AA" w:rsidRDefault="00C44541" w:rsidP="00250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236"/>
        <w:gridCol w:w="1530"/>
        <w:gridCol w:w="236"/>
        <w:gridCol w:w="1148"/>
        <w:gridCol w:w="236"/>
        <w:gridCol w:w="1526"/>
      </w:tblGrid>
      <w:tr w:rsidR="00C44541" w:rsidRPr="008330AA" w14:paraId="46DC0578" w14:textId="77777777" w:rsidTr="00C44541">
        <w:tc>
          <w:tcPr>
            <w:tcW w:w="2520" w:type="dxa"/>
          </w:tcPr>
          <w:p w14:paraId="25ACB484" w14:textId="6F8DC3F2" w:rsidR="00C44541" w:rsidRPr="008330AA" w:rsidRDefault="00C44541" w:rsidP="00A977D7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D95E8B8" w14:textId="37AE2E98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236" w:type="dxa"/>
          </w:tcPr>
          <w:p w14:paraId="2B0DC099" w14:textId="77777777" w:rsidR="00C44541" w:rsidRPr="008330AA" w:rsidRDefault="00C44541" w:rsidP="00C44541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9A27AD5" w14:textId="29F50FE5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236" w:type="dxa"/>
          </w:tcPr>
          <w:p w14:paraId="794F21A1" w14:textId="77777777" w:rsidR="00C44541" w:rsidRPr="008330AA" w:rsidRDefault="00C44541" w:rsidP="00C44541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8" w:type="dxa"/>
          </w:tcPr>
          <w:p w14:paraId="6BCA1F09" w14:textId="12144BC7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</w:tc>
        <w:tc>
          <w:tcPr>
            <w:tcW w:w="236" w:type="dxa"/>
          </w:tcPr>
          <w:p w14:paraId="44159EB8" w14:textId="77777777" w:rsidR="00C44541" w:rsidRPr="008330AA" w:rsidRDefault="00C44541" w:rsidP="00C44541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0C76DBD4" w14:textId="5AF79AFD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C44541" w:rsidRPr="008330AA" w14:paraId="78D3D0CE" w14:textId="77777777" w:rsidTr="00C44541">
        <w:tc>
          <w:tcPr>
            <w:tcW w:w="2520" w:type="dxa"/>
          </w:tcPr>
          <w:p w14:paraId="01CAA1F1" w14:textId="2CA31712" w:rsidR="00C44541" w:rsidRPr="008330AA" w:rsidRDefault="00C44541" w:rsidP="00A977D7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</w:tcPr>
          <w:p w14:paraId="55B349C1" w14:textId="77777777" w:rsidR="00C44541" w:rsidRPr="008330AA" w:rsidRDefault="00C44541" w:rsidP="00A9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A215B96" w14:textId="77777777" w:rsidR="00C44541" w:rsidRPr="008330AA" w:rsidRDefault="00C44541" w:rsidP="00A977D7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CC37E9B" w14:textId="273B8071" w:rsidR="00C44541" w:rsidRPr="008330AA" w:rsidRDefault="00C44541" w:rsidP="00A9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2DCD67B" w14:textId="77777777" w:rsidR="00C44541" w:rsidRPr="008330AA" w:rsidRDefault="00C44541" w:rsidP="00A977D7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8" w:type="dxa"/>
          </w:tcPr>
          <w:p w14:paraId="6D1CDBD0" w14:textId="462CC0B7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30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07299E13" w14:textId="77777777" w:rsidR="00C44541" w:rsidRPr="008330AA" w:rsidRDefault="00C44541" w:rsidP="00C44541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62A1EB7C" w14:textId="594D99EE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30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8330A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184590" w:rsidRPr="008330AA" w14:paraId="733B6FA8" w14:textId="77777777" w:rsidTr="00C44541">
        <w:tc>
          <w:tcPr>
            <w:tcW w:w="2520" w:type="dxa"/>
          </w:tcPr>
          <w:p w14:paraId="4402A35E" w14:textId="57AC532E" w:rsidR="00184590" w:rsidRPr="00B70B59" w:rsidRDefault="00184590" w:rsidP="00A977D7">
            <w:pPr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70B59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530" w:type="dxa"/>
          </w:tcPr>
          <w:p w14:paraId="344233BA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AC73398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771343EE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921E916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64F7D2EC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639116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10C1BB4F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4541" w:rsidRPr="008330AA" w14:paraId="3754A94A" w14:textId="77777777" w:rsidTr="00C44541">
        <w:tc>
          <w:tcPr>
            <w:tcW w:w="2520" w:type="dxa"/>
          </w:tcPr>
          <w:p w14:paraId="70FE6A17" w14:textId="2F0B3AED" w:rsidR="00C44541" w:rsidRPr="008330AA" w:rsidRDefault="00C44541" w:rsidP="00A977D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เงินปันผลประจำปี </w:t>
            </w:r>
            <w:r w:rsidRPr="008330AA"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530" w:type="dxa"/>
          </w:tcPr>
          <w:p w14:paraId="6B38ECEA" w14:textId="7741663C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22 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เมษายน 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</w:tcPr>
          <w:p w14:paraId="01E5B0E4" w14:textId="77777777" w:rsidR="00C44541" w:rsidRPr="008330AA" w:rsidRDefault="00C44541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63BFD33F" w14:textId="385715A9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9 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พฤษภาคม 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</w:tcPr>
          <w:p w14:paraId="51180F79" w14:textId="77777777" w:rsidR="00C44541" w:rsidRPr="008330AA" w:rsidRDefault="00C44541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231681E8" w14:textId="11627C0B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0.08</w:t>
            </w:r>
          </w:p>
        </w:tc>
        <w:tc>
          <w:tcPr>
            <w:tcW w:w="236" w:type="dxa"/>
          </w:tcPr>
          <w:p w14:paraId="318258CE" w14:textId="77777777" w:rsidR="00C44541" w:rsidRPr="008330AA" w:rsidRDefault="00C44541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7095A12A" w14:textId="44BC7AEC" w:rsidR="00C44541" w:rsidRPr="008330AA" w:rsidRDefault="00C44541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48,000</w:t>
            </w:r>
          </w:p>
        </w:tc>
      </w:tr>
      <w:tr w:rsidR="00184590" w:rsidRPr="008330AA" w14:paraId="52E61822" w14:textId="77777777" w:rsidTr="00C44541">
        <w:tc>
          <w:tcPr>
            <w:tcW w:w="2520" w:type="dxa"/>
          </w:tcPr>
          <w:p w14:paraId="55C946C2" w14:textId="77777777" w:rsidR="00184590" w:rsidRPr="008330AA" w:rsidRDefault="00184590" w:rsidP="00A977D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</w:tcPr>
          <w:p w14:paraId="25AC6FAC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344E23D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64A8264F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1D290F9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261065FE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E258A54" w14:textId="77777777" w:rsidR="00184590" w:rsidRPr="008330AA" w:rsidRDefault="00184590" w:rsidP="00A977D7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6138962D" w14:textId="77777777" w:rsidR="00184590" w:rsidRPr="008330AA" w:rsidRDefault="00184590" w:rsidP="00C44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4590" w:rsidRPr="008330AA" w14:paraId="342EE333" w14:textId="77777777" w:rsidTr="00C44541">
        <w:tc>
          <w:tcPr>
            <w:tcW w:w="2520" w:type="dxa"/>
          </w:tcPr>
          <w:p w14:paraId="12E62B07" w14:textId="76541FB5" w:rsidR="00184590" w:rsidRPr="00B70B59" w:rsidRDefault="00184590" w:rsidP="00184590">
            <w:pPr>
              <w:spacing w:line="240" w:lineRule="auto"/>
              <w:ind w:right="-115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70B59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</w:t>
            </w:r>
            <w:r w:rsidR="00EC339F" w:rsidRPr="00B70B59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30" w:type="dxa"/>
          </w:tcPr>
          <w:p w14:paraId="230D56DB" w14:textId="77777777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1C9C296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443AC2B8" w14:textId="77777777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D4CD899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281E3190" w14:textId="77777777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9601BD5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67188EE5" w14:textId="77777777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4590" w:rsidRPr="008330AA" w14:paraId="246B8E5F" w14:textId="77777777" w:rsidTr="00C44541">
        <w:tc>
          <w:tcPr>
            <w:tcW w:w="2520" w:type="dxa"/>
          </w:tcPr>
          <w:p w14:paraId="05CEE69C" w14:textId="31B09177" w:rsidR="00184590" w:rsidRPr="008330AA" w:rsidRDefault="00184590" w:rsidP="00184590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330AA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เงินปันผลประจำปี </w:t>
            </w:r>
            <w:r w:rsidRPr="008330AA">
              <w:rPr>
                <w:rFonts w:ascii="Angsana New" w:hAnsi="Angsana New" w:cs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530" w:type="dxa"/>
          </w:tcPr>
          <w:p w14:paraId="6D71A24C" w14:textId="63890D21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เมษายน 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3B6C1D38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</w:tcPr>
          <w:p w14:paraId="3DA9BE7E" w14:textId="69CAD694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6" w:right="-107" w:hanging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8330A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พฤษภาคม </w:t>
            </w: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33FDB6C0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8" w:type="dxa"/>
          </w:tcPr>
          <w:p w14:paraId="2758A876" w14:textId="386B6449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0.08</w:t>
            </w:r>
          </w:p>
        </w:tc>
        <w:tc>
          <w:tcPr>
            <w:tcW w:w="236" w:type="dxa"/>
          </w:tcPr>
          <w:p w14:paraId="0F438000" w14:textId="77777777" w:rsidR="00184590" w:rsidRPr="008330AA" w:rsidRDefault="00184590" w:rsidP="00184590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26" w:type="dxa"/>
          </w:tcPr>
          <w:p w14:paraId="2B923E44" w14:textId="0AF315E5" w:rsidR="00184590" w:rsidRPr="008330AA" w:rsidRDefault="00184590" w:rsidP="0018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30AA">
              <w:rPr>
                <w:rFonts w:ascii="Angsana New" w:hAnsi="Angsana New"/>
                <w:sz w:val="30"/>
                <w:szCs w:val="30"/>
                <w:lang w:val="en-US" w:eastAsia="en-US"/>
              </w:rPr>
              <w:t>48,000</w:t>
            </w:r>
          </w:p>
        </w:tc>
      </w:tr>
    </w:tbl>
    <w:p w14:paraId="7E61FFBB" w14:textId="757C3368" w:rsidR="0025018A" w:rsidRPr="008330AA" w:rsidRDefault="0025018A" w:rsidP="00250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D01963" w14:textId="3BB925A7" w:rsidR="00D9238C" w:rsidRPr="008330AA" w:rsidRDefault="00D9238C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67AA381" w14:textId="77777777" w:rsidR="00157CDB" w:rsidRPr="008330AA" w:rsidRDefault="00157CDB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2DAE" w14:textId="7506871F" w:rsidR="00F40BF4" w:rsidRPr="008330AA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8330AA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8330AA" w:rsidRDefault="00F40BF4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30A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8330AA" w:rsidRDefault="007C0E22" w:rsidP="00D9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1"/>
        <w:gridCol w:w="270"/>
        <w:gridCol w:w="1644"/>
      </w:tblGrid>
      <w:tr w:rsidR="00F40BF4" w:rsidRPr="008330AA" w14:paraId="45645564" w14:textId="77777777" w:rsidTr="009E2B14">
        <w:trPr>
          <w:trHeight w:val="418"/>
        </w:trPr>
        <w:tc>
          <w:tcPr>
            <w:tcW w:w="3022" w:type="pct"/>
          </w:tcPr>
          <w:p w14:paraId="7054399C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566797D1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107AF"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D107AF" w:rsidRPr="00833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 w:rsidR="008F34F2"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07" w:type="pct"/>
          </w:tcPr>
          <w:p w14:paraId="430F18D0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3877F26D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6C9BFFBC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8330AA" w14:paraId="48F66CFC" w14:textId="77777777" w:rsidTr="009E2B14">
        <w:trPr>
          <w:trHeight w:val="434"/>
        </w:trPr>
        <w:tc>
          <w:tcPr>
            <w:tcW w:w="3022" w:type="pct"/>
          </w:tcPr>
          <w:p w14:paraId="352CA51C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78" w:type="pct"/>
            <w:gridSpan w:val="3"/>
          </w:tcPr>
          <w:p w14:paraId="0CC6FD77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8330AA" w14:paraId="51DFAE77" w14:textId="77777777" w:rsidTr="009E2B14">
        <w:trPr>
          <w:trHeight w:val="418"/>
        </w:trPr>
        <w:tc>
          <w:tcPr>
            <w:tcW w:w="3022" w:type="pct"/>
          </w:tcPr>
          <w:p w14:paraId="30BFE693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7" w:type="pct"/>
          </w:tcPr>
          <w:p w14:paraId="4CFD65E0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03A1F5D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40D1F639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8330AA" w14:paraId="787BD5AF" w14:textId="77777777" w:rsidTr="009E2B14">
        <w:trPr>
          <w:trHeight w:val="405"/>
        </w:trPr>
        <w:tc>
          <w:tcPr>
            <w:tcW w:w="3022" w:type="pct"/>
          </w:tcPr>
          <w:p w14:paraId="0D34E932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1E649C73" w:rsidR="00F40BF4" w:rsidRPr="008330AA" w:rsidRDefault="00534509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51" w:type="pct"/>
            <w:shd w:val="clear" w:color="auto" w:fill="auto"/>
          </w:tcPr>
          <w:p w14:paraId="350971FE" w14:textId="77777777" w:rsidR="00F40BF4" w:rsidRPr="008330AA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1AD6EDC7" w:rsidR="00F40BF4" w:rsidRPr="008330AA" w:rsidRDefault="00534509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</w:tr>
      <w:tr w:rsidR="00F40BF4" w:rsidRPr="008330AA" w14:paraId="67C01CD0" w14:textId="77777777" w:rsidTr="009E2B14">
        <w:trPr>
          <w:trHeight w:val="405"/>
        </w:trPr>
        <w:tc>
          <w:tcPr>
            <w:tcW w:w="3022" w:type="pct"/>
          </w:tcPr>
          <w:p w14:paraId="41C19E86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7" w:type="pct"/>
            <w:tcBorders>
              <w:top w:val="double" w:sz="4" w:space="0" w:color="auto"/>
            </w:tcBorders>
          </w:tcPr>
          <w:p w14:paraId="3BEB4F93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4D588C86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top w:val="double" w:sz="4" w:space="0" w:color="auto"/>
            </w:tcBorders>
          </w:tcPr>
          <w:p w14:paraId="5913CD84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8330AA" w14:paraId="61A4E569" w14:textId="77777777" w:rsidTr="009E2B14">
        <w:trPr>
          <w:trHeight w:val="405"/>
        </w:trPr>
        <w:tc>
          <w:tcPr>
            <w:tcW w:w="3022" w:type="pct"/>
          </w:tcPr>
          <w:p w14:paraId="501E4BED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3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07" w:type="pct"/>
          </w:tcPr>
          <w:p w14:paraId="3553A04F" w14:textId="77777777" w:rsidR="00F40BF4" w:rsidRPr="008330AA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439CF0A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18C89265" w14:textId="77777777" w:rsidR="00F40BF4" w:rsidRPr="008330AA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8330AA" w14:paraId="6BD51C01" w14:textId="77777777" w:rsidTr="009E2B14">
        <w:trPr>
          <w:trHeight w:val="405"/>
        </w:trPr>
        <w:tc>
          <w:tcPr>
            <w:tcW w:w="3022" w:type="pct"/>
          </w:tcPr>
          <w:p w14:paraId="0E01DA3E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03745785" w:rsidR="00F40BF4" w:rsidRPr="008330AA" w:rsidRDefault="00534509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186,422</w:t>
            </w:r>
          </w:p>
        </w:tc>
        <w:tc>
          <w:tcPr>
            <w:tcW w:w="151" w:type="pct"/>
            <w:shd w:val="clear" w:color="auto" w:fill="auto"/>
          </w:tcPr>
          <w:p w14:paraId="3BD622A2" w14:textId="77777777" w:rsidR="00F40BF4" w:rsidRPr="008330AA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27132763" w:rsidR="00F40BF4" w:rsidRPr="008330AA" w:rsidRDefault="00534509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330AA">
              <w:rPr>
                <w:rFonts w:asciiTheme="majorBidi" w:hAnsiTheme="majorBidi" w:cstheme="majorBidi"/>
                <w:sz w:val="30"/>
                <w:szCs w:val="30"/>
              </w:rPr>
              <w:t>186,422</w:t>
            </w:r>
          </w:p>
        </w:tc>
      </w:tr>
    </w:tbl>
    <w:p w14:paraId="4EC02C49" w14:textId="10FBEBAC" w:rsidR="00661F0C" w:rsidRPr="008330AA" w:rsidRDefault="0066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AC1F98" w14:textId="370AC924" w:rsidR="00853ECE" w:rsidRPr="00B34654" w:rsidRDefault="00853ECE" w:rsidP="00B17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53ECE" w:rsidRPr="00B34654" w:rsidSect="00DD2D6E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F739" w14:textId="77777777" w:rsidR="003C1D1C" w:rsidRDefault="003C1D1C">
      <w:r>
        <w:separator/>
      </w:r>
    </w:p>
  </w:endnote>
  <w:endnote w:type="continuationSeparator" w:id="0">
    <w:p w14:paraId="75242A7C" w14:textId="77777777" w:rsidR="003C1D1C" w:rsidRDefault="003C1D1C">
      <w:r>
        <w:continuationSeparator/>
      </w:r>
    </w:p>
  </w:endnote>
  <w:endnote w:type="continuationNotice" w:id="1">
    <w:p w14:paraId="26EC713F" w14:textId="77777777" w:rsidR="003C1D1C" w:rsidRDefault="003C1D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635A18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06D2CC2B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5B8E" w14:textId="77777777" w:rsidR="005266CA" w:rsidRPr="002B54E9" w:rsidRDefault="005266CA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6B648" w14:textId="77777777" w:rsidR="003C1D1C" w:rsidRDefault="003C1D1C">
      <w:r>
        <w:separator/>
      </w:r>
    </w:p>
  </w:footnote>
  <w:footnote w:type="continuationSeparator" w:id="0">
    <w:p w14:paraId="40FA1B2B" w14:textId="77777777" w:rsidR="003C1D1C" w:rsidRDefault="003C1D1C">
      <w:r>
        <w:continuationSeparator/>
      </w:r>
    </w:p>
  </w:footnote>
  <w:footnote w:type="continuationNotice" w:id="1">
    <w:p w14:paraId="1EDB83AB" w14:textId="77777777" w:rsidR="003C1D1C" w:rsidRDefault="003C1D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7BB48C9D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19152883" w:rsidR="005266CA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 w:rsidR="00C37475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C37475">
      <w:rPr>
        <w:rFonts w:ascii="Angsana New" w:hAnsi="Angsana New" w:cs="Angsana New"/>
        <w:bCs/>
        <w:sz w:val="32"/>
        <w:szCs w:val="32"/>
      </w:rPr>
      <w:t xml:space="preserve">0 </w:t>
    </w:r>
    <w:r w:rsidR="00C37475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D2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43E3204E" w:rsidR="005266CA" w:rsidRDefault="00C37475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37475">
      <w:rPr>
        <w:rFonts w:ascii="Angsana New" w:hAnsi="Angsana New" w:cs="Angsana New"/>
        <w:sz w:val="32"/>
        <w:szCs w:val="32"/>
        <w:lang w:val="en-US" w:bidi="th-TH"/>
      </w:rPr>
      <w:t>)</w:t>
    </w:r>
  </w:p>
  <w:p w14:paraId="6E9067E8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74D241FB" w:rsidR="005266CA" w:rsidRDefault="00C37475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37475">
      <w:rPr>
        <w:rFonts w:ascii="Angsana New" w:hAnsi="Angsana New" w:cs="Angsana New"/>
        <w:sz w:val="32"/>
        <w:szCs w:val="32"/>
        <w:lang w:val="en-US" w:bidi="th-TH"/>
      </w:rPr>
      <w:t>)</w:t>
    </w:r>
  </w:p>
  <w:p w14:paraId="788E4115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1E92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5D6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7F3"/>
    <w:rsid w:val="00031021"/>
    <w:rsid w:val="00031980"/>
    <w:rsid w:val="00031ADE"/>
    <w:rsid w:val="00031CED"/>
    <w:rsid w:val="00032088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0E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3B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6D"/>
    <w:rsid w:val="00074891"/>
    <w:rsid w:val="00074C76"/>
    <w:rsid w:val="00074F14"/>
    <w:rsid w:val="000752E3"/>
    <w:rsid w:val="000754F4"/>
    <w:rsid w:val="00075907"/>
    <w:rsid w:val="00075927"/>
    <w:rsid w:val="00075B9F"/>
    <w:rsid w:val="00075BB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0C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6DBD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EA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57CDB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2CA"/>
    <w:rsid w:val="0018390E"/>
    <w:rsid w:val="00183CA4"/>
    <w:rsid w:val="00184590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5E41"/>
    <w:rsid w:val="002060D5"/>
    <w:rsid w:val="00206254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A9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18A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1F6B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2E66"/>
    <w:rsid w:val="002C368E"/>
    <w:rsid w:val="002C39A9"/>
    <w:rsid w:val="002C3C13"/>
    <w:rsid w:val="002C3FD2"/>
    <w:rsid w:val="002C48B8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4D3E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694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3ADC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2B97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597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1D1C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517F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5E38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745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5F8A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4B87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509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D0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8C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89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3"/>
    <w:rsid w:val="0062794D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2918"/>
    <w:rsid w:val="00633939"/>
    <w:rsid w:val="00633DDC"/>
    <w:rsid w:val="00634010"/>
    <w:rsid w:val="00634B90"/>
    <w:rsid w:val="00634F15"/>
    <w:rsid w:val="00635A18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5E4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397F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356"/>
    <w:rsid w:val="006B240B"/>
    <w:rsid w:val="006B27DE"/>
    <w:rsid w:val="006B29EC"/>
    <w:rsid w:val="006B2F26"/>
    <w:rsid w:val="006B31FD"/>
    <w:rsid w:val="006B34BC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2E38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B25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8F"/>
    <w:rsid w:val="007220EE"/>
    <w:rsid w:val="0072260F"/>
    <w:rsid w:val="0072284A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61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6B59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8E7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6FE6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6D6D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0AA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144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2F93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5E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08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BA1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C32"/>
    <w:rsid w:val="00956FEE"/>
    <w:rsid w:val="00957553"/>
    <w:rsid w:val="00957775"/>
    <w:rsid w:val="00957A77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1AD1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3D3F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4FB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9D3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653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7E3"/>
    <w:rsid w:val="00A23351"/>
    <w:rsid w:val="00A234F3"/>
    <w:rsid w:val="00A24602"/>
    <w:rsid w:val="00A24C4E"/>
    <w:rsid w:val="00A256BB"/>
    <w:rsid w:val="00A26764"/>
    <w:rsid w:val="00A2728B"/>
    <w:rsid w:val="00A27C0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605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034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0A2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19E"/>
    <w:rsid w:val="00B422F9"/>
    <w:rsid w:val="00B428C2"/>
    <w:rsid w:val="00B430DE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B59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16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0FEE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7CC"/>
    <w:rsid w:val="00C4391F"/>
    <w:rsid w:val="00C44140"/>
    <w:rsid w:val="00C44541"/>
    <w:rsid w:val="00C44542"/>
    <w:rsid w:val="00C44622"/>
    <w:rsid w:val="00C44B70"/>
    <w:rsid w:val="00C45D3A"/>
    <w:rsid w:val="00C46064"/>
    <w:rsid w:val="00C461FF"/>
    <w:rsid w:val="00C4635B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0F7F"/>
    <w:rsid w:val="00CF1494"/>
    <w:rsid w:val="00CF15D4"/>
    <w:rsid w:val="00CF1B9E"/>
    <w:rsid w:val="00CF1F58"/>
    <w:rsid w:val="00CF23F3"/>
    <w:rsid w:val="00CF2C11"/>
    <w:rsid w:val="00CF3079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0725"/>
    <w:rsid w:val="00D107AF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6EB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113"/>
    <w:rsid w:val="00D34202"/>
    <w:rsid w:val="00D3456C"/>
    <w:rsid w:val="00D346EF"/>
    <w:rsid w:val="00D34742"/>
    <w:rsid w:val="00D34833"/>
    <w:rsid w:val="00D34EF7"/>
    <w:rsid w:val="00D35FC1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732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2FAF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2D2"/>
    <w:rsid w:val="00E0640F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E83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51B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B6E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39F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C6"/>
    <w:rsid w:val="00EC765C"/>
    <w:rsid w:val="00EC798F"/>
    <w:rsid w:val="00EC7E28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5D8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7EC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201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2769</Words>
  <Characters>11927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2022-08-09T04:52:00Z</cp:lastPrinted>
  <dcterms:created xsi:type="dcterms:W3CDTF">2022-08-09T18:59:00Z</dcterms:created>
  <dcterms:modified xsi:type="dcterms:W3CDTF">2022-08-09T19:00:00Z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