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8C010D" w14:paraId="63FD495D" w14:textId="77777777" w:rsidTr="00CF6826">
        <w:tc>
          <w:tcPr>
            <w:tcW w:w="1458" w:type="dxa"/>
          </w:tcPr>
          <w:p w14:paraId="24351F23" w14:textId="6E6D7BD2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24F84860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54417D" w14:paraId="23D5D12B" w14:textId="77777777" w:rsidTr="00CF6826">
        <w:tc>
          <w:tcPr>
            <w:tcW w:w="1458" w:type="dxa"/>
          </w:tcPr>
          <w:p w14:paraId="06F4615C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5" w:type="dxa"/>
          </w:tcPr>
          <w:p w14:paraId="6847C177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6735" w:rsidRPr="008C010D" w14:paraId="70628060" w14:textId="77777777" w:rsidTr="00CF6826">
        <w:tc>
          <w:tcPr>
            <w:tcW w:w="1458" w:type="dxa"/>
          </w:tcPr>
          <w:p w14:paraId="64F45C7C" w14:textId="284A732D" w:rsidR="00FF6735" w:rsidRPr="008C010D" w:rsidRDefault="009148A4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0D8CDF63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F6735" w:rsidRPr="008C010D" w14:paraId="58DA6DA7" w14:textId="77777777" w:rsidTr="00CF6826">
        <w:tc>
          <w:tcPr>
            <w:tcW w:w="1458" w:type="dxa"/>
          </w:tcPr>
          <w:p w14:paraId="29096570" w14:textId="4E8B807B" w:rsidR="00FF6735" w:rsidRPr="00A766E9" w:rsidRDefault="009148A4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688531F5" w14:textId="77777777" w:rsidR="00FF6735" w:rsidRPr="00A766E9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F6735" w:rsidRPr="008C010D" w14:paraId="6CDB7487" w14:textId="77777777" w:rsidTr="00CF6826">
        <w:tc>
          <w:tcPr>
            <w:tcW w:w="1458" w:type="dxa"/>
          </w:tcPr>
          <w:p w14:paraId="1128E9A0" w14:textId="090683B7" w:rsidR="00FF6735" w:rsidRPr="000021AC" w:rsidRDefault="009148A4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69974FC0" w14:textId="3FF942CE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FF6735" w:rsidRPr="008C010D" w14:paraId="5FA5C6C3" w14:textId="77777777" w:rsidTr="00CF6826">
        <w:tc>
          <w:tcPr>
            <w:tcW w:w="1458" w:type="dxa"/>
          </w:tcPr>
          <w:p w14:paraId="397944A3" w14:textId="0122FB02" w:rsidR="00FF6735" w:rsidRDefault="009148A4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7C4AE0FA" w14:textId="75734875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F6735" w:rsidRPr="008C010D" w14:paraId="5CAFEB9A" w14:textId="77777777" w:rsidTr="00CF6826">
        <w:tc>
          <w:tcPr>
            <w:tcW w:w="1458" w:type="dxa"/>
          </w:tcPr>
          <w:p w14:paraId="4EAD7DDA" w14:textId="75FBE861" w:rsidR="00FF6735" w:rsidRPr="008C010D" w:rsidRDefault="009148A4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70C1FA65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FF6735" w:rsidRPr="008C010D" w14:paraId="06FE7CD3" w14:textId="77777777" w:rsidTr="00CF6826">
        <w:tc>
          <w:tcPr>
            <w:tcW w:w="1458" w:type="dxa"/>
          </w:tcPr>
          <w:p w14:paraId="63EE56F9" w14:textId="218C4712" w:rsidR="00FF6735" w:rsidRPr="008C010D" w:rsidRDefault="009148A4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498B7B1A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05DB0" w:rsidRPr="008C010D" w14:paraId="7E69AC9C" w14:textId="77777777" w:rsidTr="00CF6826">
        <w:tc>
          <w:tcPr>
            <w:tcW w:w="1458" w:type="dxa"/>
          </w:tcPr>
          <w:p w14:paraId="3F295827" w14:textId="647067B7" w:rsidR="00205DB0" w:rsidRPr="00514620" w:rsidRDefault="009148A4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3027B579" w14:textId="2C8CAA54" w:rsidR="00205DB0" w:rsidRPr="008C010D" w:rsidRDefault="00205DB0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205DB0" w:rsidRPr="008C010D" w14:paraId="114E3271" w14:textId="77777777" w:rsidTr="00CF6826">
        <w:tc>
          <w:tcPr>
            <w:tcW w:w="1458" w:type="dxa"/>
          </w:tcPr>
          <w:p w14:paraId="6C075F1A" w14:textId="180BE0A9" w:rsidR="00205DB0" w:rsidRDefault="009148A4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71D847FA" w14:textId="73FD21D9" w:rsidR="00205DB0" w:rsidRDefault="00205DB0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2756F6" w:rsidRPr="008C010D" w14:paraId="7B1BEA8D" w14:textId="77777777" w:rsidTr="00CF6826">
        <w:tc>
          <w:tcPr>
            <w:tcW w:w="1458" w:type="dxa"/>
          </w:tcPr>
          <w:p w14:paraId="610A3A74" w14:textId="79F6C91F" w:rsidR="002756F6" w:rsidRPr="005F3857" w:rsidRDefault="009148A4" w:rsidP="0027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6071717E" w14:textId="57B219C6" w:rsidR="002756F6" w:rsidRPr="008C010D" w:rsidRDefault="002756F6" w:rsidP="0027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2756F6" w:rsidRPr="008C010D" w14:paraId="43807595" w14:textId="77777777" w:rsidTr="00CF6826">
        <w:tc>
          <w:tcPr>
            <w:tcW w:w="1458" w:type="dxa"/>
          </w:tcPr>
          <w:p w14:paraId="7FF1CCD3" w14:textId="3D29881F" w:rsidR="002756F6" w:rsidRDefault="009148A4" w:rsidP="0027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7A4BA832" w14:textId="0DA8D328" w:rsidR="002756F6" w:rsidRPr="008C010D" w:rsidRDefault="002756F6" w:rsidP="0027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756F6" w:rsidRPr="008C010D" w14:paraId="0D5148D5" w14:textId="77777777" w:rsidTr="00CF6826">
        <w:tc>
          <w:tcPr>
            <w:tcW w:w="1458" w:type="dxa"/>
          </w:tcPr>
          <w:p w14:paraId="5CE4D1C4" w14:textId="3D8C77EB" w:rsidR="002756F6" w:rsidRPr="009C6BF5" w:rsidRDefault="009148A4" w:rsidP="0027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14:paraId="515036C0" w14:textId="20B96B24" w:rsidR="002756F6" w:rsidRDefault="002756F6" w:rsidP="0027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756F6" w:rsidRPr="008C010D" w14:paraId="43A387E8" w14:textId="77777777" w:rsidTr="00CF6826">
        <w:tc>
          <w:tcPr>
            <w:tcW w:w="1458" w:type="dxa"/>
          </w:tcPr>
          <w:p w14:paraId="322BB2DE" w14:textId="4677E0CC" w:rsidR="002756F6" w:rsidRPr="008C010D" w:rsidRDefault="009148A4" w:rsidP="0027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14:paraId="5179AB0A" w14:textId="0450141B" w:rsidR="002756F6" w:rsidRPr="008C010D" w:rsidRDefault="002756F6" w:rsidP="00275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สัญญาที่สำคัญกับกิจการที่ไม่เกี่ยวข้องกัน</w:t>
            </w:r>
          </w:p>
        </w:tc>
      </w:tr>
    </w:tbl>
    <w:p w14:paraId="5F5DE165" w14:textId="55D177CD" w:rsidR="00F60A5A" w:rsidRPr="004B5245" w:rsidRDefault="00685193" w:rsidP="00F60A5A">
      <w:pPr>
        <w:pStyle w:val="FSContent"/>
      </w:pPr>
      <w:r w:rsidRPr="008C010D">
        <w:br w:type="page"/>
      </w:r>
      <w:r w:rsidR="00F60A5A" w:rsidRPr="004B5245">
        <w:rPr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9CBE8D" w14:textId="77777777" w:rsidR="00616607" w:rsidRPr="00E70F4C" w:rsidRDefault="00616607" w:rsidP="00017263">
      <w:pPr>
        <w:pStyle w:val="FSBlank"/>
        <w:rPr>
          <w:sz w:val="30"/>
          <w:szCs w:val="30"/>
        </w:rPr>
      </w:pPr>
    </w:p>
    <w:p w14:paraId="0E9658BA" w14:textId="1C21180E" w:rsidR="002036BA" w:rsidRPr="00E70F4C" w:rsidRDefault="002036BA" w:rsidP="00203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B5245">
        <w:rPr>
          <w:rFonts w:ascii="Angsana New" w:hAnsi="Angsana New" w:hint="cs"/>
          <w:sz w:val="30"/>
          <w:szCs w:val="30"/>
          <w:cs/>
        </w:rPr>
        <w:t>คณะกรรมการได้อนุมัติให้ออก</w:t>
      </w:r>
      <w:r w:rsidRPr="004B5245">
        <w:rPr>
          <w:rFonts w:ascii="Angsana New" w:hAnsi="Angsana New"/>
          <w:sz w:val="30"/>
          <w:szCs w:val="30"/>
          <w:cs/>
        </w:rPr>
        <w:t>งบการเงินระหว่างกาลนี้เมื่อวันที่</w:t>
      </w:r>
      <w:r w:rsidR="005D5C55">
        <w:rPr>
          <w:rFonts w:ascii="Angsana New" w:hAnsi="Angsana New"/>
          <w:sz w:val="30"/>
          <w:szCs w:val="30"/>
        </w:rPr>
        <w:t xml:space="preserve"> </w:t>
      </w:r>
      <w:r w:rsidR="009148A4"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9148A4">
        <w:rPr>
          <w:rFonts w:ascii="Angsana New" w:hAnsi="Angsana New"/>
          <w:sz w:val="30"/>
          <w:szCs w:val="30"/>
        </w:rPr>
        <w:t>2565</w:t>
      </w:r>
      <w:r>
        <w:t xml:space="preserve"> </w:t>
      </w:r>
    </w:p>
    <w:p w14:paraId="22F5F0F4" w14:textId="77777777" w:rsidR="00022D80" w:rsidRPr="00E70F4C" w:rsidRDefault="00022D80" w:rsidP="00017263">
      <w:pPr>
        <w:pStyle w:val="FSBlank"/>
        <w:rPr>
          <w:sz w:val="30"/>
          <w:szCs w:val="30"/>
          <w:cs/>
        </w:rPr>
      </w:pPr>
    </w:p>
    <w:p w14:paraId="50297F48" w14:textId="12D0F1AA" w:rsidR="003057D6" w:rsidRPr="004B5245" w:rsidRDefault="009148A4" w:rsidP="00022033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lang w:val="en-US"/>
        </w:rPr>
        <w:t>1</w:t>
      </w:r>
      <w:r w:rsidR="003057D6" w:rsidRPr="004B5245">
        <w:rPr>
          <w:rFonts w:ascii="Angsana New" w:hAnsi="Angsana New"/>
          <w:sz w:val="30"/>
          <w:szCs w:val="30"/>
          <w:cs/>
          <w:lang w:val="th-TH"/>
        </w:rPr>
        <w:tab/>
      </w:r>
      <w:r w:rsidR="00EA3CEC" w:rsidRPr="004B5245">
        <w:rPr>
          <w:rFonts w:ascii="Angsana New" w:hAnsi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1D89E66" w14:textId="60500F37" w:rsidR="00A109E6" w:rsidRPr="00E70F4C" w:rsidRDefault="00A109E6" w:rsidP="00F60A5A">
      <w:pPr>
        <w:pStyle w:val="FSBlank"/>
        <w:rPr>
          <w:sz w:val="30"/>
          <w:szCs w:val="30"/>
        </w:rPr>
      </w:pPr>
    </w:p>
    <w:p w14:paraId="7A649EF9" w14:textId="107E02F8" w:rsidR="00E70F4C" w:rsidRPr="00E70F4C" w:rsidRDefault="00E70F4C" w:rsidP="00E70F4C">
      <w:pPr>
        <w:pStyle w:val="FSContent"/>
      </w:pPr>
      <w:r w:rsidRPr="00E70F4C">
        <w:rPr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>
        <w:t xml:space="preserve"> </w:t>
      </w:r>
      <w:r w:rsidRPr="00E70F4C">
        <w:rPr>
          <w:cs/>
        </w:rPr>
        <w:t xml:space="preserve">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9148A4">
        <w:t>34</w:t>
      </w:r>
      <w:r w:rsidRPr="00E70F4C">
        <w:t xml:space="preserve"> </w:t>
      </w:r>
      <w:r w:rsidRPr="00E70F4C">
        <w:rPr>
          <w:cs/>
        </w:rPr>
        <w:t xml:space="preserve">เรื่อง </w:t>
      </w:r>
      <w:r w:rsidRPr="00E70F4C">
        <w:rPr>
          <w:i/>
          <w:iCs/>
          <w:cs/>
        </w:rPr>
        <w:t>การรายงานทางการเงินระหว่างกาล</w:t>
      </w:r>
      <w:r w:rsidRPr="00E70F4C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>
        <w:br/>
      </w:r>
      <w:r w:rsidRPr="00E70F4C">
        <w:rPr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9473F3">
        <w:rPr>
          <w:rFonts w:hint="cs"/>
          <w:cs/>
        </w:rPr>
        <w:t>และบริษัทย่อย</w:t>
      </w:r>
      <w:r w:rsidRPr="00E70F4C">
        <w:rPr>
          <w:cs/>
        </w:rPr>
        <w:t xml:space="preserve">สำหรับปีสิ้นสุดวันที่ </w:t>
      </w:r>
      <w:r w:rsidR="009148A4">
        <w:t>31</w:t>
      </w:r>
      <w:r w:rsidRPr="00E70F4C">
        <w:t xml:space="preserve"> </w:t>
      </w:r>
      <w:r w:rsidRPr="00E70F4C">
        <w:rPr>
          <w:cs/>
        </w:rPr>
        <w:t xml:space="preserve">ธันวาคม </w:t>
      </w:r>
      <w:r w:rsidR="009148A4">
        <w:t>2564</w:t>
      </w:r>
      <w:r w:rsidRPr="00E70F4C">
        <w:t xml:space="preserve">  </w:t>
      </w:r>
    </w:p>
    <w:p w14:paraId="180CCCDE" w14:textId="77777777" w:rsidR="000145E4" w:rsidRDefault="000145E4" w:rsidP="00A81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1C2F40" w14:textId="5AB41681" w:rsidR="000145E4" w:rsidRDefault="000145E4" w:rsidP="00F33153">
      <w:pPr>
        <w:pStyle w:val="FSContent"/>
      </w:pPr>
      <w:r w:rsidRPr="00F33153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67475E">
        <w:rPr>
          <w:rFonts w:hint="cs"/>
          <w:cs/>
        </w:rPr>
        <w:t>กลุ่ม</w:t>
      </w:r>
      <w:r w:rsidRPr="00F33153">
        <w:rPr>
          <w:cs/>
        </w:rPr>
        <w:t xml:space="preserve"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9148A4">
        <w:t>31</w:t>
      </w:r>
      <w:r w:rsidR="00F33153" w:rsidRPr="00F33153">
        <w:t xml:space="preserve"> </w:t>
      </w:r>
      <w:r w:rsidR="00F33153" w:rsidRPr="00F33153">
        <w:rPr>
          <w:rFonts w:hint="cs"/>
          <w:cs/>
        </w:rPr>
        <w:t xml:space="preserve">ธันวาคม </w:t>
      </w:r>
      <w:r w:rsidR="009148A4">
        <w:t>2564</w:t>
      </w:r>
    </w:p>
    <w:p w14:paraId="1EF094DA" w14:textId="77777777" w:rsidR="00E70F4C" w:rsidRDefault="00E70F4C" w:rsidP="00F33153">
      <w:pPr>
        <w:pStyle w:val="FSContent"/>
      </w:pPr>
    </w:p>
    <w:p w14:paraId="4EBC7EB3" w14:textId="03B16CA1" w:rsidR="002653E1" w:rsidRPr="0006192A" w:rsidRDefault="009148A4" w:rsidP="004B5245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en-US"/>
        </w:rPr>
        <w:t>2</w:t>
      </w:r>
      <w:r w:rsidR="002653E1" w:rsidRPr="0006192A">
        <w:rPr>
          <w:rFonts w:ascii="Angsana New" w:hAnsi="Angsana New"/>
          <w:sz w:val="30"/>
          <w:szCs w:val="30"/>
          <w:lang w:val="th-TH"/>
        </w:rPr>
        <w:tab/>
      </w:r>
      <w:r w:rsidR="002653E1" w:rsidRPr="0006192A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0558872" w14:textId="77777777" w:rsidR="00BB2C7E" w:rsidRPr="007F1F72" w:rsidRDefault="00BB2C7E" w:rsidP="004B5245">
      <w:pPr>
        <w:pStyle w:val="FSBlank"/>
        <w:spacing w:line="240" w:lineRule="auto"/>
        <w:rPr>
          <w:sz w:val="30"/>
          <w:szCs w:val="30"/>
        </w:rPr>
      </w:pPr>
    </w:p>
    <w:p w14:paraId="5C605B13" w14:textId="6A8AE481" w:rsidR="00D01D44" w:rsidRDefault="00D01D44" w:rsidP="00B465B7">
      <w:pPr>
        <w:pStyle w:val="FSContent"/>
      </w:pPr>
      <w:r w:rsidRPr="00B465B7">
        <w:rPr>
          <w:cs/>
        </w:rPr>
        <w:t>ความสัมพันธ์ที่</w:t>
      </w:r>
      <w:r w:rsidR="00E7269E" w:rsidRPr="00B465B7">
        <w:rPr>
          <w:rFonts w:hint="cs"/>
          <w:cs/>
        </w:rPr>
        <w:t>มีกับ</w:t>
      </w:r>
      <w:r w:rsidR="003C05F1">
        <w:rPr>
          <w:rFonts w:hint="cs"/>
          <w:cs/>
        </w:rPr>
        <w:t>บริษัทย่อยและ</w:t>
      </w:r>
      <w:r w:rsidR="008B6D46" w:rsidRPr="00B465B7">
        <w:rPr>
          <w:rFonts w:hint="cs"/>
          <w:cs/>
        </w:rPr>
        <w:t>การร่วมค้าได้เปิดเผยในหมายเหตุประกอบงบการเงินระหว่างกาล</w:t>
      </w:r>
      <w:r w:rsidR="008B6D46" w:rsidRPr="0085324D">
        <w:rPr>
          <w:rFonts w:hint="cs"/>
          <w:cs/>
        </w:rPr>
        <w:t xml:space="preserve">ข้อ </w:t>
      </w:r>
      <w:r w:rsidR="009148A4">
        <w:t>4</w:t>
      </w:r>
      <w:r w:rsidR="003C05F1" w:rsidRPr="0085324D">
        <w:rPr>
          <w:rFonts w:hint="cs"/>
          <w:cs/>
        </w:rPr>
        <w:t xml:space="preserve"> และ </w:t>
      </w:r>
      <w:r w:rsidR="009148A4">
        <w:t>5</w:t>
      </w:r>
      <w:r w:rsidR="008B6D46" w:rsidRPr="00B465B7">
        <w:rPr>
          <w:rFonts w:hint="cs"/>
          <w:cs/>
        </w:rPr>
        <w:t xml:space="preserve"> </w:t>
      </w:r>
      <w:r w:rsidR="00CF6CE5" w:rsidRPr="00B465B7">
        <w:rPr>
          <w:cs/>
        </w:rPr>
        <w:t>สำหรับ</w:t>
      </w:r>
      <w:r w:rsidR="00275B9A" w:rsidRPr="00B465B7">
        <w:rPr>
          <w:rFonts w:hint="cs"/>
          <w:cs/>
        </w:rPr>
        <w:t>ความสัมพันธ์กับผู้บริหารสำคัญและ</w:t>
      </w:r>
      <w:r w:rsidR="00CF6CE5" w:rsidRPr="00B465B7">
        <w:rPr>
          <w:cs/>
        </w:rPr>
        <w:t>บุคคลหรือกิจการที่เกี่ยวข้องกันอื่นที่</w:t>
      </w:r>
      <w:r w:rsidR="00B707FE">
        <w:rPr>
          <w:rFonts w:hint="cs"/>
          <w:cs/>
        </w:rPr>
        <w:t>กลุ่ม</w:t>
      </w:r>
      <w:r w:rsidR="00CF6CE5" w:rsidRPr="00B465B7">
        <w:rPr>
          <w:cs/>
        </w:rPr>
        <w:t>บริษัทมีรายการระหว่างกันที่มีนัยสำคัญในระหว่างงวดมีดังต่อไปนี้</w:t>
      </w:r>
    </w:p>
    <w:p w14:paraId="0974E847" w14:textId="77777777" w:rsidR="0050308D" w:rsidRPr="00B465B7" w:rsidRDefault="0050308D" w:rsidP="00B465B7">
      <w:pPr>
        <w:pStyle w:val="FSContent"/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98"/>
        <w:gridCol w:w="1350"/>
        <w:gridCol w:w="4122"/>
      </w:tblGrid>
      <w:tr w:rsidR="00D01D44" w:rsidRPr="0006192A" w14:paraId="2663D7D1" w14:textId="77777777" w:rsidTr="003F5F1B">
        <w:trPr>
          <w:tblHeader/>
        </w:trPr>
        <w:tc>
          <w:tcPr>
            <w:tcW w:w="3798" w:type="dxa"/>
          </w:tcPr>
          <w:p w14:paraId="0700B237" w14:textId="77777777" w:rsidR="00D01D44" w:rsidRPr="0006192A" w:rsidRDefault="00D01D4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40C19995" w14:textId="77777777" w:rsidR="004C08B4" w:rsidRPr="0006192A" w:rsidRDefault="004C08B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5E2DCC68" w14:textId="77777777" w:rsidR="004C08B4" w:rsidRPr="0006192A" w:rsidRDefault="004C08B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22" w:type="dxa"/>
          </w:tcPr>
          <w:p w14:paraId="1E07A579" w14:textId="77777777" w:rsidR="00D01D44" w:rsidRPr="0006192A" w:rsidRDefault="00D01D4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81EB2" w:rsidRPr="0006192A" w14:paraId="0BC325EE" w14:textId="77777777" w:rsidTr="003F5F1B">
        <w:tc>
          <w:tcPr>
            <w:tcW w:w="3798" w:type="dxa"/>
          </w:tcPr>
          <w:p w14:paraId="5F5B43FE" w14:textId="7777777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บริษัท เอ็นอีพี อสังหาริมทรัพย์และอุตสาหกรรม จำกัด (มหาชน)</w:t>
            </w:r>
          </w:p>
        </w:tc>
        <w:tc>
          <w:tcPr>
            <w:tcW w:w="1350" w:type="dxa"/>
          </w:tcPr>
          <w:p w14:paraId="4B4C43A9" w14:textId="7777777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47CC82CF" w14:textId="53FEF3AA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ซึ่ง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ถือหุ้นในบริษัทร้อยละ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148A4">
              <w:rPr>
                <w:rFonts w:ascii="Angsana New" w:hAnsi="Angsana New" w:hint="cs"/>
                <w:sz w:val="30"/>
                <w:szCs w:val="30"/>
              </w:rPr>
              <w:t>1</w:t>
            </w:r>
            <w:r w:rsidR="009148A4">
              <w:rPr>
                <w:rFonts w:ascii="Angsana New" w:hAnsi="Angsana New"/>
                <w:sz w:val="30"/>
                <w:szCs w:val="30"/>
              </w:rPr>
              <w:t>2</w:t>
            </w:r>
            <w:r w:rsidR="00961932" w:rsidRPr="00AD6001">
              <w:rPr>
                <w:rFonts w:ascii="Angsana New" w:hAnsi="Angsana New"/>
                <w:sz w:val="30"/>
                <w:szCs w:val="30"/>
              </w:rPr>
              <w:t>.</w:t>
            </w:r>
            <w:r w:rsidR="009148A4">
              <w:rPr>
                <w:rFonts w:ascii="Angsana New" w:hAnsi="Angsana New"/>
                <w:sz w:val="30"/>
                <w:szCs w:val="30"/>
              </w:rPr>
              <w:t>60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0621C8" w:rsidRPr="0006192A" w14:paraId="39C258F1" w14:textId="77777777" w:rsidTr="003F5F1B">
        <w:tc>
          <w:tcPr>
            <w:tcW w:w="3798" w:type="dxa"/>
          </w:tcPr>
          <w:p w14:paraId="3ADE6F2C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ซูมิโช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โกลบอล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โลจิสติคส์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(ประเทศไทย)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025BB4CB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13338001" w14:textId="27614652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เป็น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ที่เกี่ยวข้องกัน ซึ่งบริษัทถือหุ้นร้อยละ </w:t>
            </w:r>
            <w:r w:rsidR="009148A4">
              <w:rPr>
                <w:rFonts w:ascii="Angsana New" w:hAnsi="Angsana New"/>
                <w:sz w:val="30"/>
                <w:szCs w:val="30"/>
              </w:rPr>
              <w:t>1</w:t>
            </w:r>
            <w:r w:rsidRPr="006F725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9148A4">
              <w:rPr>
                <w:rFonts w:ascii="Angsana New" w:hAnsi="Angsana New"/>
                <w:sz w:val="30"/>
                <w:szCs w:val="30"/>
              </w:rPr>
              <w:t>71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477F13" w:rsidRPr="0006192A" w14:paraId="684C5920" w14:textId="77777777" w:rsidTr="003F5F1B">
        <w:tc>
          <w:tcPr>
            <w:tcW w:w="3798" w:type="dxa"/>
          </w:tcPr>
          <w:p w14:paraId="0EF1B348" w14:textId="77777777" w:rsidR="00477F13" w:rsidRPr="0006192A" w:rsidRDefault="00477F13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97799D6" w14:textId="77777777" w:rsidR="00477F13" w:rsidRPr="0006192A" w:rsidRDefault="00477F13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4122" w:type="dxa"/>
          </w:tcPr>
          <w:p w14:paraId="2C5587ED" w14:textId="77777777" w:rsidR="00477F13" w:rsidRPr="0006192A" w:rsidRDefault="00477F13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0621C8" w:rsidRPr="0006192A" w14:paraId="4F89B059" w14:textId="77777777" w:rsidTr="003F5F1B">
        <w:tc>
          <w:tcPr>
            <w:tcW w:w="3798" w:type="dxa"/>
          </w:tcPr>
          <w:p w14:paraId="457C2874" w14:textId="1E329573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350" w:type="dxa"/>
          </w:tcPr>
          <w:p w14:paraId="4728B8BE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00441942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 และควบคุมกิจกรรมต่างๆ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03F2916" w14:textId="77777777" w:rsidR="007F1F72" w:rsidRPr="00B66EF2" w:rsidRDefault="007F1F72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45149381" w14:textId="16327B5B" w:rsidR="002036BA" w:rsidRDefault="002036BA" w:rsidP="002036BA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  <w:lang w:val="en-US"/>
        </w:rPr>
        <w:t>รายการที่สำคัญกับบุคคลหรือกิจการที่เกี่ยวข้องกันสำหรับ</w:t>
      </w:r>
      <w:r w:rsidRPr="008C010D">
        <w:rPr>
          <w:rFonts w:ascii="Angsana New" w:hAnsi="Angsana New" w:cs="Angsana New" w:hint="cs"/>
          <w:cs/>
          <w:lang w:val="en-US"/>
        </w:rPr>
        <w:t>งวด</w:t>
      </w:r>
      <w:r>
        <w:rPr>
          <w:rFonts w:ascii="Angsana New" w:hAnsi="Angsana New" w:cs="Angsana New" w:hint="cs"/>
          <w:cs/>
          <w:lang w:val="en-US"/>
        </w:rPr>
        <w:t>หกเดือน</w:t>
      </w:r>
      <w:r w:rsidRPr="008C010D">
        <w:rPr>
          <w:rFonts w:ascii="Angsana New" w:hAnsi="Angsana New" w:cs="Angsana New"/>
          <w:cs/>
          <w:lang w:val="en-US"/>
        </w:rPr>
        <w:t>สิ้นสุดวันที่</w:t>
      </w:r>
      <w:r w:rsidRPr="008C010D">
        <w:rPr>
          <w:rFonts w:ascii="Angsana New" w:hAnsi="Angsana New" w:cs="Angsana New"/>
          <w:color w:val="FFFFFF"/>
          <w:lang w:val="en-US"/>
        </w:rPr>
        <w:t>/</w:t>
      </w:r>
      <w:r w:rsidR="009148A4">
        <w:rPr>
          <w:rFonts w:ascii="Angsana New" w:hAnsi="Angsana New" w:cs="Angsana New"/>
          <w:lang w:val="en-US"/>
        </w:rPr>
        <w:t>30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9148A4">
        <w:rPr>
          <w:rFonts w:ascii="Angsana New" w:hAnsi="Angsana New" w:cs="Angsana New"/>
          <w:lang w:val="en-US"/>
        </w:rPr>
        <w:t>2565</w:t>
      </w:r>
      <w:r w:rsidRPr="008C010D">
        <w:rPr>
          <w:rFonts w:ascii="Angsana New" w:eastAsia="Cordia New" w:hAnsi="Angsana New" w:cs="Angsana New"/>
          <w:color w:val="FFFFFF"/>
          <w:lang w:val="en-US"/>
        </w:rPr>
        <w:t>/</w:t>
      </w:r>
      <w:r w:rsidRPr="008C010D">
        <w:rPr>
          <w:rFonts w:ascii="Angsana New" w:hAnsi="Angsana New" w:cs="Angsana New"/>
          <w:cs/>
          <w:lang w:val="en-US"/>
        </w:rPr>
        <w:t>และ</w:t>
      </w:r>
      <w:r w:rsidRPr="008C010D">
        <w:rPr>
          <w:rFonts w:ascii="Angsana New" w:eastAsia="Cordia New" w:hAnsi="Angsana New" w:cs="Angsana New"/>
          <w:color w:val="FFFFFF"/>
          <w:lang w:val="en-US"/>
        </w:rPr>
        <w:t>/</w:t>
      </w:r>
      <w:r w:rsidR="009148A4">
        <w:rPr>
          <w:rFonts w:ascii="Angsana New" w:hAnsi="Angsana New" w:cs="Angsana New"/>
          <w:lang w:val="en-US"/>
        </w:rPr>
        <w:t>25</w:t>
      </w:r>
      <w:r w:rsidR="009148A4">
        <w:rPr>
          <w:rFonts w:ascii="Angsana New" w:hAnsi="Angsana New" w:cs="Angsana New" w:hint="cs"/>
          <w:lang w:val="en-US"/>
        </w:rPr>
        <w:t>6</w:t>
      </w:r>
      <w:r w:rsidR="009148A4">
        <w:rPr>
          <w:rFonts w:ascii="Angsana New" w:hAnsi="Angsana New" w:cs="Angsana New"/>
          <w:lang w:val="en-US"/>
        </w:rPr>
        <w:t>4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8C010D">
        <w:rPr>
          <w:rFonts w:ascii="Angsana New" w:hAnsi="Angsana New" w:cs="Angsana New" w:hint="cs"/>
          <w:cs/>
          <w:lang w:val="en-US"/>
        </w:rPr>
        <w:t>สรุปได้</w:t>
      </w:r>
      <w:r w:rsidRPr="008C010D">
        <w:rPr>
          <w:rFonts w:ascii="Angsana New" w:hAnsi="Angsana New" w:cs="Angsana New"/>
          <w:cs/>
          <w:lang w:val="en-US"/>
        </w:rPr>
        <w:t>ดังนี้</w:t>
      </w:r>
    </w:p>
    <w:p w14:paraId="416B9148" w14:textId="77777777" w:rsidR="002036BA" w:rsidRPr="00EE2AA3" w:rsidRDefault="002036BA" w:rsidP="002036BA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9"/>
        <w:gridCol w:w="1271"/>
        <w:gridCol w:w="270"/>
        <w:gridCol w:w="1259"/>
        <w:gridCol w:w="269"/>
        <w:gridCol w:w="990"/>
        <w:gridCol w:w="269"/>
        <w:gridCol w:w="1039"/>
      </w:tblGrid>
      <w:tr w:rsidR="00F7414E" w:rsidRPr="008C010D" w14:paraId="16D3E1E4" w14:textId="77777777" w:rsidTr="00F7414E">
        <w:tc>
          <w:tcPr>
            <w:tcW w:w="2072" w:type="pct"/>
          </w:tcPr>
          <w:p w14:paraId="3B014C27" w14:textId="77777777" w:rsidR="00F7414E" w:rsidRPr="008C010D" w:rsidRDefault="00F7414E" w:rsidP="0093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7" w:type="pct"/>
            <w:gridSpan w:val="3"/>
          </w:tcPr>
          <w:p w14:paraId="4F03706C" w14:textId="37C34122" w:rsidR="00F7414E" w:rsidRPr="009C59A3" w:rsidRDefault="00F7414E" w:rsidP="0093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1FCCA75" w14:textId="77777777" w:rsidR="00F7414E" w:rsidRPr="008C010D" w:rsidRDefault="00F7414E" w:rsidP="0093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pct"/>
            <w:gridSpan w:val="3"/>
          </w:tcPr>
          <w:p w14:paraId="33C139D1" w14:textId="77777777" w:rsidR="00F7414E" w:rsidRPr="008C010D" w:rsidRDefault="00F7414E" w:rsidP="0093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6BA" w:rsidRPr="008C010D" w14:paraId="7C3456EA" w14:textId="77777777" w:rsidTr="009346C9">
        <w:trPr>
          <w:tblHeader/>
        </w:trPr>
        <w:tc>
          <w:tcPr>
            <w:tcW w:w="2072" w:type="pct"/>
            <w:vAlign w:val="bottom"/>
          </w:tcPr>
          <w:p w14:paraId="6C5022CE" w14:textId="77B2CE52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DF1EB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148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93" w:type="pct"/>
            <w:vAlign w:val="bottom"/>
          </w:tcPr>
          <w:p w14:paraId="59543C69" w14:textId="5597570B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  <w:vAlign w:val="bottom"/>
          </w:tcPr>
          <w:p w14:paraId="0F9E607D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vAlign w:val="bottom"/>
          </w:tcPr>
          <w:p w14:paraId="49E854CE" w14:textId="6DA15DB0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  <w:vAlign w:val="bottom"/>
          </w:tcPr>
          <w:p w14:paraId="710A41EB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pct"/>
            <w:vAlign w:val="bottom"/>
          </w:tcPr>
          <w:p w14:paraId="318FC178" w14:textId="6831E4E0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  <w:vAlign w:val="bottom"/>
          </w:tcPr>
          <w:p w14:paraId="72FDDE0D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103C812D" w14:textId="234AA501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036BA" w:rsidRPr="008C010D" w14:paraId="60E8336F" w14:textId="77777777" w:rsidTr="009346C9">
        <w:trPr>
          <w:tblHeader/>
        </w:trPr>
        <w:tc>
          <w:tcPr>
            <w:tcW w:w="2072" w:type="pct"/>
          </w:tcPr>
          <w:p w14:paraId="7EF7385A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28" w:type="pct"/>
            <w:gridSpan w:val="7"/>
          </w:tcPr>
          <w:p w14:paraId="6D39E3E1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36BA" w:rsidRPr="008C010D" w14:paraId="3D582AAD" w14:textId="77777777" w:rsidTr="009346C9">
        <w:tc>
          <w:tcPr>
            <w:tcW w:w="2072" w:type="pct"/>
          </w:tcPr>
          <w:p w14:paraId="470A1D8A" w14:textId="3F0D539C" w:rsidR="002036BA" w:rsidRDefault="004C65F0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3" w:type="pct"/>
          </w:tcPr>
          <w:p w14:paraId="6A1C0668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2EA45D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86462CC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E2EEBE0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91BB9F4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B9ADB8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494A2AC9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65F0" w:rsidRPr="008C010D" w14:paraId="765EF7C4" w14:textId="77777777" w:rsidTr="009346C9">
        <w:tc>
          <w:tcPr>
            <w:tcW w:w="2072" w:type="pct"/>
          </w:tcPr>
          <w:p w14:paraId="0F614344" w14:textId="079CD18E" w:rsidR="004C65F0" w:rsidRPr="004C65F0" w:rsidRDefault="004C65F0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C65F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93" w:type="pct"/>
          </w:tcPr>
          <w:p w14:paraId="215E4EF6" w14:textId="121983E0" w:rsidR="004C65F0" w:rsidRPr="008C010D" w:rsidRDefault="00E158B4" w:rsidP="006F63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A08033E" w14:textId="77777777" w:rsidR="004C65F0" w:rsidRPr="008C010D" w:rsidRDefault="004C65F0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60712D20" w14:textId="5AA39879" w:rsidR="004C65F0" w:rsidRPr="008C010D" w:rsidRDefault="004C65F0" w:rsidP="006F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0DD0907" w14:textId="77777777" w:rsidR="004C65F0" w:rsidRPr="008C010D" w:rsidRDefault="004C65F0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6AB03AAA" w14:textId="6F76F0EA" w:rsidR="004C65F0" w:rsidRPr="008C010D" w:rsidRDefault="009148A4" w:rsidP="006F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158B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353</w:t>
            </w:r>
          </w:p>
        </w:tc>
        <w:tc>
          <w:tcPr>
            <w:tcW w:w="147" w:type="pct"/>
          </w:tcPr>
          <w:p w14:paraId="05C785F8" w14:textId="77777777" w:rsidR="004C65F0" w:rsidRPr="008C010D" w:rsidRDefault="004C65F0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26B3862" w14:textId="511D43AE" w:rsidR="004C65F0" w:rsidRPr="008C010D" w:rsidRDefault="004C65F0" w:rsidP="006F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C65F0" w:rsidRPr="008C010D" w14:paraId="154FAACB" w14:textId="77777777" w:rsidTr="009346C9">
        <w:tc>
          <w:tcPr>
            <w:tcW w:w="2072" w:type="pct"/>
          </w:tcPr>
          <w:p w14:paraId="526D43CB" w14:textId="77777777" w:rsidR="004C65F0" w:rsidRPr="00EE2AA3" w:rsidRDefault="004C65F0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3" w:type="pct"/>
          </w:tcPr>
          <w:p w14:paraId="44CEA547" w14:textId="77777777" w:rsidR="004C65F0" w:rsidRPr="00EE2AA3" w:rsidRDefault="004C65F0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46A7692A" w14:textId="77777777" w:rsidR="004C65F0" w:rsidRPr="00EE2AA3" w:rsidRDefault="004C65F0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7" w:type="pct"/>
          </w:tcPr>
          <w:p w14:paraId="1F7A37F7" w14:textId="77777777" w:rsidR="004C65F0" w:rsidRPr="00EE2AA3" w:rsidRDefault="004C65F0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2EC1D20D" w14:textId="77777777" w:rsidR="004C65F0" w:rsidRPr="00EE2AA3" w:rsidRDefault="004C65F0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pct"/>
          </w:tcPr>
          <w:p w14:paraId="5CA415F6" w14:textId="77777777" w:rsidR="004C65F0" w:rsidRPr="00EE2AA3" w:rsidRDefault="004C65F0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1DEB6505" w14:textId="77777777" w:rsidR="004C65F0" w:rsidRPr="00EE2AA3" w:rsidRDefault="004C65F0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7" w:type="pct"/>
          </w:tcPr>
          <w:p w14:paraId="6A8F44CF" w14:textId="77777777" w:rsidR="004C65F0" w:rsidRPr="00EE2AA3" w:rsidRDefault="004C65F0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87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C65F0" w:rsidRPr="008C010D" w14:paraId="19373273" w14:textId="77777777" w:rsidTr="009346C9">
        <w:tc>
          <w:tcPr>
            <w:tcW w:w="2072" w:type="pct"/>
          </w:tcPr>
          <w:p w14:paraId="2AB6F9B6" w14:textId="3A89DEC4" w:rsidR="004C65F0" w:rsidRDefault="004C65F0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3" w:type="pct"/>
          </w:tcPr>
          <w:p w14:paraId="48968585" w14:textId="77777777" w:rsidR="004C65F0" w:rsidRPr="008C010D" w:rsidRDefault="004C65F0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18D2751" w14:textId="77777777" w:rsidR="004C65F0" w:rsidRPr="008C010D" w:rsidRDefault="004C65F0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2F2A2CC3" w14:textId="77777777" w:rsidR="004C65F0" w:rsidRPr="008C010D" w:rsidRDefault="004C65F0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004029F" w14:textId="77777777" w:rsidR="004C65F0" w:rsidRPr="008C010D" w:rsidRDefault="004C65F0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4E52FB5" w14:textId="77777777" w:rsidR="004C65F0" w:rsidRPr="008C010D" w:rsidRDefault="004C65F0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763F118" w14:textId="77777777" w:rsidR="004C65F0" w:rsidRPr="008C010D" w:rsidRDefault="004C65F0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025122E" w14:textId="77777777" w:rsidR="004C65F0" w:rsidRPr="008C010D" w:rsidRDefault="004C65F0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6BA" w:rsidRPr="00DF1EB3" w14:paraId="191ECD1D" w14:textId="77777777" w:rsidTr="009346C9">
        <w:tc>
          <w:tcPr>
            <w:tcW w:w="2072" w:type="pct"/>
          </w:tcPr>
          <w:p w14:paraId="7A69F786" w14:textId="77777777" w:rsidR="002036BA" w:rsidRPr="008C010D" w:rsidRDefault="002036BA" w:rsidP="002036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14:paraId="4E49D739" w14:textId="7B0ECA52" w:rsidR="002036BA" w:rsidRPr="00AE6450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4579CC" w:rsidRPr="004579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090</w:t>
            </w:r>
          </w:p>
        </w:tc>
        <w:tc>
          <w:tcPr>
            <w:tcW w:w="147" w:type="pct"/>
            <w:shd w:val="clear" w:color="auto" w:fill="auto"/>
          </w:tcPr>
          <w:p w14:paraId="01D2962E" w14:textId="77777777" w:rsidR="002036BA" w:rsidRPr="00DF1EB3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06D8087B" w14:textId="29A92886" w:rsidR="002036BA" w:rsidRPr="00DF1EB3" w:rsidRDefault="009148A4" w:rsidP="006F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2036BA" w:rsidRPr="00D02C0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147" w:type="pct"/>
            <w:shd w:val="clear" w:color="auto" w:fill="auto"/>
          </w:tcPr>
          <w:p w14:paraId="28C9F8C8" w14:textId="77777777" w:rsidR="002036BA" w:rsidRPr="00DF1EB3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759CD90" w14:textId="47AFD5EA" w:rsidR="002036BA" w:rsidRPr="00DF1EB3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4579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090</w:t>
            </w:r>
          </w:p>
        </w:tc>
        <w:tc>
          <w:tcPr>
            <w:tcW w:w="147" w:type="pct"/>
          </w:tcPr>
          <w:p w14:paraId="7B2FF1C0" w14:textId="77777777" w:rsidR="002036BA" w:rsidRPr="00DF1EB3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95A5293" w14:textId="05870072" w:rsidR="002036BA" w:rsidRPr="00DF1EB3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2036B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955</w:t>
            </w:r>
          </w:p>
        </w:tc>
      </w:tr>
      <w:tr w:rsidR="002036BA" w:rsidRPr="00485AA2" w14:paraId="576E8D07" w14:textId="77777777" w:rsidTr="009346C9">
        <w:tc>
          <w:tcPr>
            <w:tcW w:w="2072" w:type="pct"/>
          </w:tcPr>
          <w:p w14:paraId="4DAF80D0" w14:textId="77777777" w:rsidR="002036BA" w:rsidRPr="00F8519A" w:rsidRDefault="002036BA" w:rsidP="002036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  <w:r>
              <w:rPr>
                <w:rFonts w:ascii="Angsana New" w:hAnsi="Angsana New" w:cs="Angsana New"/>
                <w:cs/>
                <w:lang w:val="en-US"/>
              </w:rPr>
              <w:br/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  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693" w:type="pct"/>
          </w:tcPr>
          <w:p w14:paraId="19C333AB" w14:textId="77777777" w:rsidR="006B34B6" w:rsidRDefault="006B34B6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6AD095B" w14:textId="67D605CC" w:rsidR="002036BA" w:rsidRPr="00C5735F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6B34B6" w:rsidRPr="006B34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033</w:t>
            </w:r>
          </w:p>
        </w:tc>
        <w:tc>
          <w:tcPr>
            <w:tcW w:w="147" w:type="pct"/>
          </w:tcPr>
          <w:p w14:paraId="074CA14F" w14:textId="77777777" w:rsidR="002036BA" w:rsidRPr="00485AA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1D15C583" w14:textId="7777777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333AA06" w14:textId="6C31125C" w:rsidR="002036BA" w:rsidRPr="00485AA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2036B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887</w:t>
            </w:r>
          </w:p>
        </w:tc>
        <w:tc>
          <w:tcPr>
            <w:tcW w:w="147" w:type="pct"/>
          </w:tcPr>
          <w:p w14:paraId="700E6CE3" w14:textId="77777777" w:rsidR="002036BA" w:rsidRPr="00485AA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D9F21FF" w14:textId="7777777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860C5B6" w14:textId="3240292C" w:rsidR="006B34B6" w:rsidRPr="00485AA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6B34B6" w:rsidRPr="006B34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033</w:t>
            </w:r>
          </w:p>
        </w:tc>
        <w:tc>
          <w:tcPr>
            <w:tcW w:w="147" w:type="pct"/>
          </w:tcPr>
          <w:p w14:paraId="238DACC3" w14:textId="77777777" w:rsidR="002036BA" w:rsidRPr="00485AA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6B90B7B" w14:textId="7777777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C1D345D" w14:textId="0E1B30A5" w:rsidR="002036BA" w:rsidRPr="00485AA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2036B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887</w:t>
            </w:r>
          </w:p>
        </w:tc>
      </w:tr>
      <w:tr w:rsidR="002036BA" w:rsidRPr="00485AA2" w14:paraId="328E1A27" w14:textId="77777777" w:rsidTr="009346C9">
        <w:tc>
          <w:tcPr>
            <w:tcW w:w="2072" w:type="pct"/>
          </w:tcPr>
          <w:p w14:paraId="47253D0E" w14:textId="77777777" w:rsidR="002036BA" w:rsidRDefault="002036BA" w:rsidP="002036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693" w:type="pct"/>
          </w:tcPr>
          <w:p w14:paraId="7AA4110F" w14:textId="05B471D5" w:rsidR="002036BA" w:rsidRPr="009A4ED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B34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057</w:t>
            </w:r>
          </w:p>
        </w:tc>
        <w:tc>
          <w:tcPr>
            <w:tcW w:w="147" w:type="pct"/>
          </w:tcPr>
          <w:p w14:paraId="032F5787" w14:textId="77777777" w:rsidR="002036BA" w:rsidRPr="009A4ED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A3D78E2" w14:textId="73952C5B" w:rsidR="002036BA" w:rsidRPr="009A4ED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036BA" w:rsidRPr="009A4ED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066</w:t>
            </w:r>
          </w:p>
        </w:tc>
        <w:tc>
          <w:tcPr>
            <w:tcW w:w="147" w:type="pct"/>
          </w:tcPr>
          <w:p w14:paraId="335361B4" w14:textId="77777777" w:rsidR="002036BA" w:rsidRPr="009A4ED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20D7FA94" w14:textId="1DA58311" w:rsidR="002036BA" w:rsidRPr="009A4ED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6B34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057</w:t>
            </w:r>
          </w:p>
        </w:tc>
        <w:tc>
          <w:tcPr>
            <w:tcW w:w="147" w:type="pct"/>
          </w:tcPr>
          <w:p w14:paraId="18B4BE7C" w14:textId="77777777" w:rsidR="002036BA" w:rsidRPr="00485AA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68FC4FCB" w14:textId="156CEFB3" w:rsidR="002036BA" w:rsidRPr="00485AA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2036BA" w:rsidRPr="009A4ED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066</w:t>
            </w:r>
          </w:p>
        </w:tc>
      </w:tr>
      <w:tr w:rsidR="002036BA" w:rsidRPr="00485AA2" w14:paraId="75427245" w14:textId="77777777" w:rsidTr="009346C9">
        <w:tc>
          <w:tcPr>
            <w:tcW w:w="2072" w:type="pct"/>
          </w:tcPr>
          <w:p w14:paraId="108E2A3B" w14:textId="77777777" w:rsidR="002036BA" w:rsidRDefault="002036BA" w:rsidP="002036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693" w:type="pct"/>
          </w:tcPr>
          <w:p w14:paraId="38F6C7AA" w14:textId="3BBF1715" w:rsidR="002036BA" w:rsidRPr="008C257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147" w:type="pct"/>
          </w:tcPr>
          <w:p w14:paraId="6E56A15E" w14:textId="77777777" w:rsidR="002036BA" w:rsidRPr="00485AA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0C798079" w14:textId="7A647248" w:rsidR="002036BA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47" w:type="pct"/>
          </w:tcPr>
          <w:p w14:paraId="2C425609" w14:textId="77777777" w:rsidR="002036BA" w:rsidRPr="00485AA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07EB53F7" w14:textId="74D54A62" w:rsidR="002036BA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544</w:t>
            </w:r>
          </w:p>
        </w:tc>
        <w:tc>
          <w:tcPr>
            <w:tcW w:w="147" w:type="pct"/>
          </w:tcPr>
          <w:p w14:paraId="6A00E326" w14:textId="77777777" w:rsidR="002036BA" w:rsidRPr="00485AA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F172064" w14:textId="4B1B6FA6" w:rsidR="002036BA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480</w:t>
            </w:r>
          </w:p>
        </w:tc>
      </w:tr>
      <w:tr w:rsidR="002036BA" w:rsidRPr="00485AA2" w14:paraId="7A4E60CB" w14:textId="77777777" w:rsidTr="009346C9">
        <w:tc>
          <w:tcPr>
            <w:tcW w:w="2072" w:type="pct"/>
          </w:tcPr>
          <w:p w14:paraId="1126A805" w14:textId="77777777" w:rsidR="002036BA" w:rsidRPr="008C010D" w:rsidRDefault="002036BA" w:rsidP="002036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155C23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93" w:type="pct"/>
          </w:tcPr>
          <w:p w14:paraId="13089179" w14:textId="1B132458" w:rsidR="002036BA" w:rsidRDefault="004579CC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AC197A3" w14:textId="77777777" w:rsidR="002036BA" w:rsidRPr="00485AA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7FE32965" w14:textId="6F824FE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8B7F815" w14:textId="77777777" w:rsidR="002036BA" w:rsidRPr="00485AA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4B52926" w14:textId="475F7FE1" w:rsidR="002036BA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</w:t>
            </w:r>
            <w:r w:rsidR="004579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991</w:t>
            </w:r>
          </w:p>
        </w:tc>
        <w:tc>
          <w:tcPr>
            <w:tcW w:w="147" w:type="pct"/>
          </w:tcPr>
          <w:p w14:paraId="44F889BF" w14:textId="77777777" w:rsidR="002036BA" w:rsidRPr="00485AA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DC9304B" w14:textId="61849CD0" w:rsidR="002036BA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  <w:r w:rsidR="002036B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996</w:t>
            </w:r>
          </w:p>
        </w:tc>
      </w:tr>
      <w:tr w:rsidR="002036BA" w:rsidRPr="00485AA2" w14:paraId="533C6638" w14:textId="77777777" w:rsidTr="009346C9">
        <w:tc>
          <w:tcPr>
            <w:tcW w:w="2072" w:type="pct"/>
          </w:tcPr>
          <w:p w14:paraId="2BE44AC0" w14:textId="77777777" w:rsidR="002036BA" w:rsidRPr="008C010D" w:rsidRDefault="002036BA" w:rsidP="002036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693" w:type="pct"/>
          </w:tcPr>
          <w:p w14:paraId="70147D17" w14:textId="291E8F31" w:rsidR="002036BA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147" w:type="pct"/>
          </w:tcPr>
          <w:p w14:paraId="5D0FD749" w14:textId="77777777" w:rsidR="002036BA" w:rsidRPr="00485AA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3C2F625" w14:textId="7A80772D" w:rsidR="002036BA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47" w:type="pct"/>
          </w:tcPr>
          <w:p w14:paraId="2969AF20" w14:textId="77777777" w:rsidR="002036BA" w:rsidRPr="00485AA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5670359E" w14:textId="30C71620" w:rsidR="002036BA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147" w:type="pct"/>
          </w:tcPr>
          <w:p w14:paraId="29C5C3D2" w14:textId="77777777" w:rsidR="002036BA" w:rsidRPr="00485AA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22F60577" w14:textId="3CD0E93A" w:rsidR="002036BA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</w:tr>
      <w:tr w:rsidR="002036BA" w14:paraId="7BC5DD51" w14:textId="77777777" w:rsidTr="009346C9">
        <w:tc>
          <w:tcPr>
            <w:tcW w:w="2072" w:type="pct"/>
          </w:tcPr>
          <w:p w14:paraId="4F2A50D4" w14:textId="77777777" w:rsidR="002036BA" w:rsidRPr="00EE2AA3" w:rsidRDefault="002036BA" w:rsidP="002036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93" w:type="pct"/>
          </w:tcPr>
          <w:p w14:paraId="256BB0BB" w14:textId="77777777" w:rsidR="002036BA" w:rsidRPr="00EE2AA3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2F67B600" w14:textId="77777777" w:rsidR="002036BA" w:rsidRPr="00EE2AA3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87" w:type="pct"/>
          </w:tcPr>
          <w:p w14:paraId="38BDDD17" w14:textId="77777777" w:rsidR="002036BA" w:rsidRPr="00EE2AA3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66D792F2" w14:textId="77777777" w:rsidR="002036BA" w:rsidRPr="00EE2AA3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40" w:type="pct"/>
          </w:tcPr>
          <w:p w14:paraId="772D34B6" w14:textId="77777777" w:rsidR="002036BA" w:rsidRPr="00EE2AA3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1C4C326A" w14:textId="77777777" w:rsidR="002036BA" w:rsidRPr="00EE2AA3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67" w:type="pct"/>
          </w:tcPr>
          <w:p w14:paraId="3236CF92" w14:textId="77777777" w:rsidR="002036BA" w:rsidRPr="00EE2AA3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36BA" w:rsidRPr="00A74DEE" w14:paraId="2ED0FB8D" w14:textId="77777777" w:rsidTr="009346C9">
        <w:tc>
          <w:tcPr>
            <w:tcW w:w="2072" w:type="pct"/>
          </w:tcPr>
          <w:p w14:paraId="70C85EFD" w14:textId="77777777" w:rsidR="002036BA" w:rsidRPr="00B75F73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F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Pr="00B75F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B75F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93" w:type="pct"/>
          </w:tcPr>
          <w:p w14:paraId="51F105C6" w14:textId="77777777" w:rsidR="002036BA" w:rsidRPr="00B75F73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774C21" w14:textId="77777777" w:rsidR="002036BA" w:rsidRPr="00B75F73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</w:tcPr>
          <w:p w14:paraId="49B0679A" w14:textId="77777777" w:rsidR="002036BA" w:rsidRPr="00B75F73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F836214" w14:textId="77777777" w:rsidR="002036BA" w:rsidRPr="00B75F73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14:paraId="3E5658A8" w14:textId="77777777" w:rsidR="002036BA" w:rsidRPr="00B75F73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193F223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73BCD8AB" w14:textId="77777777" w:rsidR="002036BA" w:rsidRPr="00A74DE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6BA" w14:paraId="4423AC72" w14:textId="77777777" w:rsidTr="009346C9">
        <w:tc>
          <w:tcPr>
            <w:tcW w:w="2072" w:type="pct"/>
          </w:tcPr>
          <w:p w14:paraId="224F2B90" w14:textId="77777777" w:rsidR="002036BA" w:rsidRPr="00B75F73" w:rsidRDefault="002036BA" w:rsidP="002036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B75F73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693" w:type="pct"/>
            <w:shd w:val="clear" w:color="auto" w:fill="auto"/>
          </w:tcPr>
          <w:p w14:paraId="5246F6E6" w14:textId="3EA14C71" w:rsidR="002036BA" w:rsidRPr="00B75F73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147" w:type="pct"/>
            <w:shd w:val="clear" w:color="auto" w:fill="auto"/>
          </w:tcPr>
          <w:p w14:paraId="077AA941" w14:textId="77777777" w:rsidR="002036BA" w:rsidRPr="00B75F73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07BBD1F9" w14:textId="776570FF" w:rsidR="002036BA" w:rsidRPr="00B75F73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147" w:type="pct"/>
            <w:shd w:val="clear" w:color="auto" w:fill="auto"/>
          </w:tcPr>
          <w:p w14:paraId="4B72E924" w14:textId="77777777" w:rsidR="002036BA" w:rsidRPr="00B75F73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1266DFF3" w14:textId="1C7C92A8" w:rsidR="002036BA" w:rsidRPr="00B75F73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147" w:type="pct"/>
          </w:tcPr>
          <w:p w14:paraId="0FAA26E7" w14:textId="77777777" w:rsidR="002036BA" w:rsidRPr="00485AA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0DA3132F" w14:textId="45972084" w:rsidR="002036BA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</w:t>
            </w:r>
          </w:p>
        </w:tc>
      </w:tr>
      <w:tr w:rsidR="002036BA" w14:paraId="1AE4C828" w14:textId="77777777" w:rsidTr="009346C9">
        <w:tc>
          <w:tcPr>
            <w:tcW w:w="2072" w:type="pct"/>
          </w:tcPr>
          <w:p w14:paraId="279B5800" w14:textId="77777777" w:rsidR="002036BA" w:rsidRPr="00B75F73" w:rsidRDefault="002036BA" w:rsidP="002036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75F73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693" w:type="pct"/>
            <w:shd w:val="clear" w:color="auto" w:fill="auto"/>
          </w:tcPr>
          <w:p w14:paraId="0D8BAF86" w14:textId="604D80A3" w:rsidR="002036BA" w:rsidRPr="00B75F73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B34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147" w:type="pct"/>
            <w:shd w:val="clear" w:color="auto" w:fill="auto"/>
          </w:tcPr>
          <w:p w14:paraId="42D97202" w14:textId="77777777" w:rsidR="002036BA" w:rsidRPr="00B75F73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2AF797C3" w14:textId="592EBFB3" w:rsidR="002036BA" w:rsidRPr="00B75F73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795</w:t>
            </w:r>
          </w:p>
        </w:tc>
        <w:tc>
          <w:tcPr>
            <w:tcW w:w="147" w:type="pct"/>
            <w:shd w:val="clear" w:color="auto" w:fill="auto"/>
          </w:tcPr>
          <w:p w14:paraId="7785CFEE" w14:textId="77777777" w:rsidR="002036BA" w:rsidRPr="00B75F73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6386D139" w14:textId="665503A1" w:rsidR="002036BA" w:rsidRPr="00B75F73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6B34B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147" w:type="pct"/>
          </w:tcPr>
          <w:p w14:paraId="461569F9" w14:textId="77777777" w:rsidR="002036BA" w:rsidRPr="00485AA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E8F4F5F" w14:textId="4F218399" w:rsidR="002036BA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795</w:t>
            </w:r>
          </w:p>
        </w:tc>
      </w:tr>
      <w:tr w:rsidR="002036BA" w14:paraId="411922EA" w14:textId="77777777" w:rsidTr="009346C9">
        <w:tc>
          <w:tcPr>
            <w:tcW w:w="2072" w:type="pct"/>
          </w:tcPr>
          <w:p w14:paraId="55DF556F" w14:textId="77777777" w:rsidR="002036BA" w:rsidRPr="00EE2AA3" w:rsidRDefault="002036BA" w:rsidP="002036B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93" w:type="pct"/>
            <w:shd w:val="clear" w:color="auto" w:fill="auto"/>
          </w:tcPr>
          <w:p w14:paraId="73DD7849" w14:textId="77777777" w:rsidR="002036BA" w:rsidRPr="00EE2AA3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125C771E" w14:textId="77777777" w:rsidR="002036BA" w:rsidRPr="00EE2AA3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7" w:type="pct"/>
            <w:shd w:val="clear" w:color="auto" w:fill="auto"/>
          </w:tcPr>
          <w:p w14:paraId="00527146" w14:textId="77777777" w:rsidR="002036BA" w:rsidRPr="00EE2AA3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  <w:shd w:val="clear" w:color="auto" w:fill="auto"/>
          </w:tcPr>
          <w:p w14:paraId="75D046D2" w14:textId="77777777" w:rsidR="002036BA" w:rsidRPr="00EE2AA3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pct"/>
            <w:shd w:val="clear" w:color="auto" w:fill="auto"/>
          </w:tcPr>
          <w:p w14:paraId="5239CF90" w14:textId="77777777" w:rsidR="002036BA" w:rsidRPr="00EE2AA3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0EDCB77C" w14:textId="77777777" w:rsidR="002036BA" w:rsidRPr="00EE2AA3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7" w:type="pct"/>
          </w:tcPr>
          <w:p w14:paraId="4477C04D" w14:textId="77777777" w:rsidR="002036BA" w:rsidRPr="00EE2AA3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036BA" w:rsidRPr="0048255F" w14:paraId="6AABCBE3" w14:textId="77777777" w:rsidTr="009346C9">
        <w:tc>
          <w:tcPr>
            <w:tcW w:w="2072" w:type="pct"/>
          </w:tcPr>
          <w:p w14:paraId="7C5D35C8" w14:textId="77777777" w:rsidR="002036BA" w:rsidRPr="008C010D" w:rsidRDefault="002036BA" w:rsidP="002036B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693" w:type="pct"/>
            <w:shd w:val="clear" w:color="auto" w:fill="auto"/>
          </w:tcPr>
          <w:p w14:paraId="1EE54480" w14:textId="77777777" w:rsidR="002036BA" w:rsidRPr="00AE6450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  <w:shd w:val="clear" w:color="auto" w:fill="auto"/>
          </w:tcPr>
          <w:p w14:paraId="5C81AC4E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75BC02F3" w14:textId="77777777" w:rsidR="002036BA" w:rsidRPr="0048255F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48CA2395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DC3D5FC" w14:textId="7777777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CF4E9A2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4AB3B176" w14:textId="77777777" w:rsidR="002036BA" w:rsidRPr="0048255F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6BA" w:rsidRPr="00E360FD" w14:paraId="61A368FB" w14:textId="77777777" w:rsidTr="009346C9">
        <w:tc>
          <w:tcPr>
            <w:tcW w:w="2072" w:type="pct"/>
          </w:tcPr>
          <w:p w14:paraId="5BB9C35E" w14:textId="77777777" w:rsidR="002036BA" w:rsidRPr="008C010D" w:rsidRDefault="002036BA" w:rsidP="002036B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93" w:type="pct"/>
            <w:shd w:val="clear" w:color="auto" w:fill="auto"/>
          </w:tcPr>
          <w:p w14:paraId="0088C950" w14:textId="77777777" w:rsidR="002036BA" w:rsidRPr="00AE6450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  <w:shd w:val="clear" w:color="auto" w:fill="auto"/>
          </w:tcPr>
          <w:p w14:paraId="1A9FC593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7E6B6520" w14:textId="77777777" w:rsidR="002036BA" w:rsidRPr="00E360F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9138853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7D61DEF2" w14:textId="7777777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EB2E16D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67" w:type="pct"/>
          </w:tcPr>
          <w:p w14:paraId="1F7EE1A6" w14:textId="77777777" w:rsidR="002036BA" w:rsidRPr="00E360F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6BA" w:rsidRPr="00485AA2" w14:paraId="350032A1" w14:textId="77777777" w:rsidTr="009346C9">
        <w:tc>
          <w:tcPr>
            <w:tcW w:w="2072" w:type="pct"/>
          </w:tcPr>
          <w:p w14:paraId="54FF508E" w14:textId="77777777" w:rsidR="002036BA" w:rsidRPr="008C010D" w:rsidRDefault="002036BA" w:rsidP="002036B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693" w:type="pct"/>
            <w:shd w:val="clear" w:color="auto" w:fill="auto"/>
          </w:tcPr>
          <w:p w14:paraId="61C23C96" w14:textId="64DACDD1" w:rsidR="002036BA" w:rsidRPr="004C69C3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67368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147" w:type="pct"/>
            <w:shd w:val="clear" w:color="auto" w:fill="auto"/>
          </w:tcPr>
          <w:p w14:paraId="739B40FF" w14:textId="77777777" w:rsidR="002036BA" w:rsidRPr="00485AA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2619762B" w14:textId="35963B0C" w:rsidR="002036BA" w:rsidRPr="00485AA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2036B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147" w:type="pct"/>
            <w:shd w:val="clear" w:color="auto" w:fill="auto"/>
          </w:tcPr>
          <w:p w14:paraId="39D70918" w14:textId="77777777" w:rsidR="002036BA" w:rsidRPr="00485AA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14:paraId="09849D69" w14:textId="1C8B62D7" w:rsidR="002036BA" w:rsidRPr="00485AA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="0067368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147" w:type="pct"/>
          </w:tcPr>
          <w:p w14:paraId="3F9787C2" w14:textId="77777777" w:rsidR="002036BA" w:rsidRPr="00485AA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333FE350" w14:textId="17E64B5A" w:rsidR="002036BA" w:rsidRPr="00485AA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="002036B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790</w:t>
            </w:r>
          </w:p>
        </w:tc>
      </w:tr>
      <w:tr w:rsidR="002036BA" w:rsidRPr="00485AA2" w14:paraId="6C5A5FE7" w14:textId="77777777" w:rsidTr="009346C9">
        <w:tc>
          <w:tcPr>
            <w:tcW w:w="2072" w:type="pct"/>
          </w:tcPr>
          <w:p w14:paraId="63A317AA" w14:textId="77777777" w:rsidR="002036BA" w:rsidRPr="008C010D" w:rsidRDefault="002036BA" w:rsidP="002036B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</w:tcPr>
          <w:p w14:paraId="02CFB20C" w14:textId="7E91AF43" w:rsidR="002036BA" w:rsidRPr="004C69C3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826</w:t>
            </w:r>
          </w:p>
        </w:tc>
        <w:tc>
          <w:tcPr>
            <w:tcW w:w="147" w:type="pct"/>
            <w:shd w:val="clear" w:color="auto" w:fill="auto"/>
          </w:tcPr>
          <w:p w14:paraId="74EE2F4D" w14:textId="77777777" w:rsidR="002036BA" w:rsidRPr="00485AA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70999EF9" w14:textId="5CA319E7" w:rsidR="002036BA" w:rsidRPr="00485AA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826</w:t>
            </w:r>
          </w:p>
        </w:tc>
        <w:tc>
          <w:tcPr>
            <w:tcW w:w="147" w:type="pct"/>
            <w:shd w:val="clear" w:color="auto" w:fill="auto"/>
          </w:tcPr>
          <w:p w14:paraId="5074ACEB" w14:textId="77777777" w:rsidR="002036BA" w:rsidRPr="00485AA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271A93F5" w14:textId="5308E67C" w:rsidR="002036BA" w:rsidRPr="00485AA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826</w:t>
            </w:r>
          </w:p>
        </w:tc>
        <w:tc>
          <w:tcPr>
            <w:tcW w:w="147" w:type="pct"/>
          </w:tcPr>
          <w:p w14:paraId="41AAD6A6" w14:textId="77777777" w:rsidR="002036BA" w:rsidRPr="00485AA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51F9846E" w14:textId="7F2E1152" w:rsidR="002036BA" w:rsidRPr="00485AA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826</w:t>
            </w:r>
          </w:p>
        </w:tc>
      </w:tr>
      <w:tr w:rsidR="002036BA" w:rsidRPr="002E4422" w14:paraId="79ED62F0" w14:textId="77777777" w:rsidTr="009346C9">
        <w:tc>
          <w:tcPr>
            <w:tcW w:w="2072" w:type="pct"/>
          </w:tcPr>
          <w:p w14:paraId="621E08FE" w14:textId="77777777" w:rsidR="002036BA" w:rsidRPr="002E4422" w:rsidRDefault="002036BA" w:rsidP="002036BA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2E442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BDDA7" w14:textId="5A28D3F1" w:rsidR="002036BA" w:rsidRPr="004C69C3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0F318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336</w:t>
            </w:r>
          </w:p>
        </w:tc>
        <w:tc>
          <w:tcPr>
            <w:tcW w:w="147" w:type="pct"/>
            <w:shd w:val="clear" w:color="auto" w:fill="auto"/>
          </w:tcPr>
          <w:p w14:paraId="3A83204B" w14:textId="77777777" w:rsidR="002036BA" w:rsidRPr="00A1435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7AA1CE" w14:textId="638A56FB" w:rsidR="002036BA" w:rsidRPr="00A1435A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2036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616</w:t>
            </w:r>
          </w:p>
        </w:tc>
        <w:tc>
          <w:tcPr>
            <w:tcW w:w="147" w:type="pct"/>
            <w:shd w:val="clear" w:color="auto" w:fill="auto"/>
          </w:tcPr>
          <w:p w14:paraId="229E3D65" w14:textId="77777777" w:rsidR="002036BA" w:rsidRPr="002E442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A61233" w14:textId="6EA9A785" w:rsidR="002036BA" w:rsidRPr="00A1435A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9108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336</w:t>
            </w:r>
          </w:p>
        </w:tc>
        <w:tc>
          <w:tcPr>
            <w:tcW w:w="147" w:type="pct"/>
          </w:tcPr>
          <w:p w14:paraId="1D150572" w14:textId="77777777" w:rsidR="002036BA" w:rsidRPr="002E442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4A7EB4DD" w14:textId="26C342C9" w:rsidR="002036BA" w:rsidRPr="002E442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2036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616</w:t>
            </w:r>
          </w:p>
        </w:tc>
      </w:tr>
    </w:tbl>
    <w:p w14:paraId="626E8866" w14:textId="6017535F" w:rsidR="00911F13" w:rsidRPr="0054417D" w:rsidRDefault="003227BD" w:rsidP="0054417D">
      <w:pPr>
        <w:pStyle w:val="FSContent"/>
        <w:spacing w:line="240" w:lineRule="auto"/>
        <w:ind w:left="576"/>
        <w:rPr>
          <w:rFonts w:asciiTheme="majorBidi" w:hAnsiTheme="majorBidi" w:cstheme="majorBidi"/>
        </w:rPr>
      </w:pPr>
      <w:r w:rsidRPr="0054417D">
        <w:rPr>
          <w:rFonts w:asciiTheme="majorBidi" w:hAnsiTheme="majorBidi" w:cstheme="majorBidi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54417D">
        <w:rPr>
          <w:rFonts w:asciiTheme="majorBidi" w:hAnsiTheme="majorBidi" w:cstheme="majorBidi"/>
        </w:rPr>
        <w:t xml:space="preserve"> </w:t>
      </w:r>
      <w:r w:rsidR="009148A4">
        <w:rPr>
          <w:rFonts w:asciiTheme="majorBidi" w:hAnsiTheme="majorBidi" w:cstheme="majorBidi"/>
        </w:rPr>
        <w:t>30</w:t>
      </w:r>
      <w:r w:rsidR="004307BD">
        <w:rPr>
          <w:rFonts w:asciiTheme="majorBidi" w:hAnsiTheme="majorBidi" w:cstheme="majorBidi"/>
        </w:rPr>
        <w:t xml:space="preserve"> </w:t>
      </w:r>
      <w:r w:rsidR="002036BA">
        <w:rPr>
          <w:rFonts w:asciiTheme="majorBidi" w:hAnsiTheme="majorBidi" w:cstheme="majorBidi" w:hint="cs"/>
          <w:cs/>
        </w:rPr>
        <w:t>มิถุนายน</w:t>
      </w:r>
      <w:r w:rsidR="004307BD">
        <w:rPr>
          <w:rFonts w:asciiTheme="majorBidi" w:hAnsiTheme="majorBidi" w:cstheme="majorBidi" w:hint="cs"/>
          <w:cs/>
        </w:rPr>
        <w:t xml:space="preserve"> </w:t>
      </w:r>
      <w:r w:rsidR="009148A4">
        <w:rPr>
          <w:rFonts w:asciiTheme="majorBidi" w:hAnsiTheme="majorBidi" w:cstheme="majorBidi"/>
        </w:rPr>
        <w:t>2565</w:t>
      </w:r>
      <w:r w:rsidR="00DC0C90" w:rsidRPr="0054417D">
        <w:rPr>
          <w:rFonts w:asciiTheme="majorBidi" w:hAnsiTheme="majorBidi" w:cstheme="majorBidi"/>
          <w:cs/>
        </w:rPr>
        <w:t xml:space="preserve"> </w:t>
      </w:r>
      <w:r w:rsidRPr="0054417D">
        <w:rPr>
          <w:rFonts w:asciiTheme="majorBidi" w:hAnsiTheme="majorBidi" w:cstheme="majorBidi"/>
          <w:cs/>
        </w:rPr>
        <w:t>และ</w:t>
      </w:r>
      <w:r w:rsidR="005B29DD" w:rsidRPr="0054417D">
        <w:rPr>
          <w:rFonts w:asciiTheme="majorBidi" w:hAnsiTheme="majorBidi" w:cstheme="majorBidi"/>
          <w:cs/>
        </w:rPr>
        <w:t>วันที่</w:t>
      </w:r>
      <w:r w:rsidRPr="0054417D">
        <w:rPr>
          <w:rFonts w:asciiTheme="majorBidi" w:hAnsiTheme="majorBidi" w:cstheme="majorBidi"/>
        </w:rPr>
        <w:t xml:space="preserve"> </w:t>
      </w:r>
      <w:r w:rsidR="009148A4">
        <w:rPr>
          <w:rFonts w:asciiTheme="majorBidi" w:hAnsiTheme="majorBidi" w:cstheme="majorBidi"/>
        </w:rPr>
        <w:t>31</w:t>
      </w:r>
      <w:r w:rsidRPr="0054417D">
        <w:rPr>
          <w:rFonts w:asciiTheme="majorBidi" w:hAnsiTheme="majorBidi" w:cstheme="majorBidi"/>
        </w:rPr>
        <w:t xml:space="preserve"> </w:t>
      </w:r>
      <w:r w:rsidRPr="0054417D">
        <w:rPr>
          <w:rFonts w:asciiTheme="majorBidi" w:hAnsiTheme="majorBidi" w:cstheme="majorBidi"/>
          <w:cs/>
        </w:rPr>
        <w:t xml:space="preserve">ธันวาคม </w:t>
      </w:r>
      <w:r w:rsidR="009148A4">
        <w:rPr>
          <w:rFonts w:asciiTheme="majorBidi" w:hAnsiTheme="majorBidi" w:cstheme="majorBidi"/>
        </w:rPr>
        <w:t>2564</w:t>
      </w:r>
      <w:r w:rsidR="00DC0C90" w:rsidRPr="0054417D">
        <w:rPr>
          <w:rFonts w:asciiTheme="majorBidi" w:hAnsiTheme="majorBidi" w:cstheme="majorBidi"/>
          <w:cs/>
        </w:rPr>
        <w:t xml:space="preserve"> </w:t>
      </w:r>
      <w:r w:rsidRPr="0054417D">
        <w:rPr>
          <w:rFonts w:asciiTheme="majorBidi" w:hAnsiTheme="majorBidi" w:cstheme="majorBidi"/>
          <w:cs/>
        </w:rPr>
        <w:t>มีดังนี้</w:t>
      </w:r>
    </w:p>
    <w:p w14:paraId="45739CCD" w14:textId="6B97F2E0" w:rsidR="009A3B95" w:rsidRPr="00AE7DEB" w:rsidRDefault="009A3B95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  <w:cs/>
        </w:rPr>
      </w:pP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176"/>
        <w:gridCol w:w="264"/>
        <w:gridCol w:w="1169"/>
        <w:gridCol w:w="269"/>
        <w:gridCol w:w="1079"/>
        <w:gridCol w:w="271"/>
        <w:gridCol w:w="1151"/>
      </w:tblGrid>
      <w:tr w:rsidR="003A72F5" w:rsidRPr="008C010D" w14:paraId="0958CBDB" w14:textId="77777777" w:rsidTr="00CB6D4E">
        <w:tc>
          <w:tcPr>
            <w:tcW w:w="2064" w:type="pct"/>
          </w:tcPr>
          <w:p w14:paraId="232FE6A4" w14:textId="1A6548C5" w:rsidR="003A72F5" w:rsidRPr="008C010D" w:rsidRDefault="003A72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24" w:type="pct"/>
            <w:gridSpan w:val="3"/>
            <w:vAlign w:val="bottom"/>
          </w:tcPr>
          <w:p w14:paraId="614F6196" w14:textId="55FDA6D3" w:rsidR="003A72F5" w:rsidRPr="003735FD" w:rsidRDefault="003A72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3D5FA8A2" w14:textId="77777777" w:rsidR="003A72F5" w:rsidRPr="008C010D" w:rsidRDefault="003A72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5" w:type="pct"/>
            <w:gridSpan w:val="3"/>
            <w:vAlign w:val="bottom"/>
          </w:tcPr>
          <w:p w14:paraId="7959E951" w14:textId="32F6FA40" w:rsidR="003A72F5" w:rsidRPr="003735FD" w:rsidRDefault="003A72F5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6BA" w:rsidRPr="008C010D" w14:paraId="1362F7A2" w14:textId="77777777" w:rsidTr="00CB6D4E">
        <w:tc>
          <w:tcPr>
            <w:tcW w:w="2064" w:type="pct"/>
          </w:tcPr>
          <w:p w14:paraId="6C8A3BF2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2" w:type="pct"/>
          </w:tcPr>
          <w:p w14:paraId="0E2A9DEA" w14:textId="1ABEF6E6" w:rsidR="002036BA" w:rsidRPr="003735F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2036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13F8DC2C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D23465F" w14:textId="03111335" w:rsidR="002036BA" w:rsidRPr="003735F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5D4F81CD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E3386C4" w14:textId="34C25BD7" w:rsidR="002036BA" w:rsidRPr="003735F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2036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29C5D942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62C7A77" w14:textId="76246085" w:rsidR="002036BA" w:rsidRPr="003735F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036BA" w:rsidRPr="008C010D" w14:paraId="70AAD71C" w14:textId="77777777" w:rsidTr="00CB6D4E">
        <w:trPr>
          <w:trHeight w:val="335"/>
        </w:trPr>
        <w:tc>
          <w:tcPr>
            <w:tcW w:w="2064" w:type="pct"/>
          </w:tcPr>
          <w:p w14:paraId="1144F0B3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2" w:type="pct"/>
          </w:tcPr>
          <w:p w14:paraId="1CD2B5AE" w14:textId="1139B275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A90A5F5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A3B885C" w14:textId="5E1CA610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58EB21E3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F7FF408" w14:textId="18F08784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7AC1A654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216D308" w14:textId="28AE4746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036BA" w:rsidRPr="008C010D" w14:paraId="035A1FCD" w14:textId="77777777" w:rsidTr="00CB6D4E">
        <w:trPr>
          <w:tblHeader/>
        </w:trPr>
        <w:tc>
          <w:tcPr>
            <w:tcW w:w="2064" w:type="pct"/>
          </w:tcPr>
          <w:p w14:paraId="650B3B17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6" w:type="pct"/>
            <w:gridSpan w:val="7"/>
          </w:tcPr>
          <w:p w14:paraId="7AE6CD2D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36BA" w:rsidRPr="008C010D" w14:paraId="20D0159E" w14:textId="77777777" w:rsidTr="00CB6D4E">
        <w:tc>
          <w:tcPr>
            <w:tcW w:w="2064" w:type="pct"/>
          </w:tcPr>
          <w:p w14:paraId="3382B70B" w14:textId="77777777" w:rsidR="002036BA" w:rsidRPr="000474F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2" w:type="pct"/>
          </w:tcPr>
          <w:p w14:paraId="38B4E3FC" w14:textId="41133E78" w:rsidR="002036BA" w:rsidRPr="004446C0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9B1FE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144" w:type="pct"/>
          </w:tcPr>
          <w:p w14:paraId="0E9AFCDD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6AE3543E" w14:textId="144B83A5" w:rsidR="002036BA" w:rsidRPr="004446C0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2036B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147" w:type="pct"/>
          </w:tcPr>
          <w:p w14:paraId="2E23C3F0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14:paraId="2D2099F1" w14:textId="17212AE3" w:rsidR="002036BA" w:rsidRPr="004446C0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9B1FE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148" w:type="pct"/>
          </w:tcPr>
          <w:p w14:paraId="56BE7E87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6508E1EC" w14:textId="70ADDC82" w:rsidR="002036BA" w:rsidRPr="004446C0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2036B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149</w:t>
            </w:r>
          </w:p>
        </w:tc>
      </w:tr>
      <w:tr w:rsidR="002036BA" w:rsidRPr="008C010D" w14:paraId="667A9766" w14:textId="77777777" w:rsidTr="00CB6D4E">
        <w:tc>
          <w:tcPr>
            <w:tcW w:w="2064" w:type="pct"/>
          </w:tcPr>
          <w:p w14:paraId="69DA240A" w14:textId="77777777" w:rsidR="002036BA" w:rsidRPr="0053132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53132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53132A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42" w:type="pct"/>
          </w:tcPr>
          <w:p w14:paraId="70A58512" w14:textId="2315D2B9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44" w:type="pct"/>
          </w:tcPr>
          <w:p w14:paraId="18EF03E5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4752183" w14:textId="09A4A51D" w:rsidR="002036BA" w:rsidRPr="008C010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47" w:type="pct"/>
          </w:tcPr>
          <w:p w14:paraId="3C9376B5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03DC89D" w14:textId="525ADEA6" w:rsidR="002036BA" w:rsidRPr="008C010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48" w:type="pct"/>
          </w:tcPr>
          <w:p w14:paraId="5D45CDC1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9F35116" w14:textId="35F18D2C" w:rsidR="002036BA" w:rsidRPr="008C010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2036BA" w:rsidRPr="00A74DEE" w14:paraId="69B987F5" w14:textId="77777777" w:rsidTr="00CB6D4E">
        <w:tc>
          <w:tcPr>
            <w:tcW w:w="2064" w:type="pct"/>
          </w:tcPr>
          <w:p w14:paraId="080F1F2A" w14:textId="6DBEDB06" w:rsidR="002036BA" w:rsidRPr="00DF2B3B" w:rsidRDefault="002036BA" w:rsidP="002036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F2B3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472B5271" w14:textId="687BA066" w:rsidR="002036BA" w:rsidRPr="00B362B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B1F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144" w:type="pct"/>
          </w:tcPr>
          <w:p w14:paraId="64069E21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6CED3319" w14:textId="740F98D3" w:rsidR="002036BA" w:rsidRPr="00CB6D4E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036BA" w:rsidRPr="00CB6D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147" w:type="pct"/>
          </w:tcPr>
          <w:p w14:paraId="62CE417D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1DB3388C" w14:textId="50FD0D58" w:rsidR="002036BA" w:rsidRPr="004A3FD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9B1FE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148" w:type="pct"/>
          </w:tcPr>
          <w:p w14:paraId="7F8D080E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607AFFF0" w14:textId="2367973D" w:rsidR="002036BA" w:rsidRPr="00CB6D4E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036BA" w:rsidRPr="00CB6D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275</w:t>
            </w:r>
          </w:p>
        </w:tc>
      </w:tr>
      <w:tr w:rsidR="002036BA" w:rsidRPr="00A74DEE" w14:paraId="7DEA95BB" w14:textId="77777777" w:rsidTr="00CB6D4E">
        <w:tc>
          <w:tcPr>
            <w:tcW w:w="2064" w:type="pct"/>
          </w:tcPr>
          <w:p w14:paraId="6EF2F882" w14:textId="7777777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6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30"/>
                <w:szCs w:val="30"/>
              </w:rPr>
            </w:pPr>
            <w:r w:rsidRPr="00FC2A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C2A2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0C7CD84A" w14:textId="1F0DC95F" w:rsidR="002036BA" w:rsidRPr="00951C18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240" w:lineRule="auto"/>
              <w:ind w:left="696" w:hanging="25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3B3A29EF" w14:textId="77777777" w:rsidR="00BB2A66" w:rsidRDefault="00BB2A66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  <w:p w14:paraId="1DEAA191" w14:textId="2370D8CE" w:rsidR="002036BA" w:rsidRPr="00571F00" w:rsidRDefault="00BB2A66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450899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BB1B80B" w14:textId="7777777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1BE8886" w14:textId="0BEE3A9E" w:rsidR="002036BA" w:rsidRPr="008A10A8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5886B32" w14:textId="77777777" w:rsidR="002036BA" w:rsidRPr="008A10A8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CA3CB3E" w14:textId="77777777" w:rsidR="00BB2A66" w:rsidRDefault="00BB2A66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FE5D61F" w14:textId="7C9C8B95" w:rsidR="00BB2A66" w:rsidRPr="00571F00" w:rsidRDefault="00BB2A66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F544C29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7B469AF" w14:textId="7777777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DC3DC63" w14:textId="1F47375E" w:rsidR="002036BA" w:rsidRPr="008A10A8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36BA" w:rsidRPr="00A74DEE" w14:paraId="530CB2AE" w14:textId="77777777" w:rsidTr="00CB6D4E">
        <w:tc>
          <w:tcPr>
            <w:tcW w:w="2064" w:type="pct"/>
          </w:tcPr>
          <w:p w14:paraId="2B7F29FC" w14:textId="77777777" w:rsidR="002036BA" w:rsidRPr="003C47FE" w:rsidRDefault="002036BA" w:rsidP="002036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487A768C" w14:textId="6DCF0A67" w:rsidR="002036BA" w:rsidRPr="002566A4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B2A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144" w:type="pct"/>
          </w:tcPr>
          <w:p w14:paraId="1D22B613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7AFA8E1" w14:textId="22B76765" w:rsidR="002036BA" w:rsidRPr="00CB6D4E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036BA" w:rsidRPr="00CB6D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275</w:t>
            </w:r>
          </w:p>
        </w:tc>
        <w:tc>
          <w:tcPr>
            <w:tcW w:w="147" w:type="pct"/>
          </w:tcPr>
          <w:p w14:paraId="08EE9F80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569AA39" w14:textId="32B06BDC" w:rsidR="002036BA" w:rsidRPr="002566A4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B2A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148" w:type="pct"/>
          </w:tcPr>
          <w:p w14:paraId="01B41372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745A9B82" w14:textId="18F3354E" w:rsidR="002036BA" w:rsidRPr="00CB6D4E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2036BA" w:rsidRPr="00CB6D4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275</w:t>
            </w:r>
          </w:p>
        </w:tc>
      </w:tr>
      <w:tr w:rsidR="002036BA" w:rsidRPr="00A74DEE" w14:paraId="6B99EBCB" w14:textId="77777777" w:rsidTr="00CB6D4E">
        <w:tc>
          <w:tcPr>
            <w:tcW w:w="2064" w:type="pct"/>
          </w:tcPr>
          <w:p w14:paraId="0A516034" w14:textId="77777777" w:rsidR="002036BA" w:rsidRPr="00AE7DEB" w:rsidRDefault="002036BA" w:rsidP="002036BA">
            <w:pPr>
              <w:pStyle w:val="FSBlank"/>
              <w:rPr>
                <w:sz w:val="30"/>
                <w:szCs w:val="30"/>
                <w:cs/>
              </w:rPr>
            </w:pPr>
          </w:p>
        </w:tc>
        <w:tc>
          <w:tcPr>
            <w:tcW w:w="642" w:type="pct"/>
            <w:vAlign w:val="bottom"/>
          </w:tcPr>
          <w:p w14:paraId="6EE4676E" w14:textId="49D0588B" w:rsidR="002036BA" w:rsidRPr="00AE7DEB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B60DE2C" w14:textId="77777777" w:rsidR="002036BA" w:rsidRPr="00AE7DEB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5E381786" w14:textId="3F19A9A9" w:rsidR="002036BA" w:rsidRPr="00AE7DEB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8EB4BD8" w14:textId="77777777" w:rsidR="002036BA" w:rsidRPr="00AE7DEB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  <w:vAlign w:val="bottom"/>
          </w:tcPr>
          <w:p w14:paraId="65C960FA" w14:textId="77777777" w:rsidR="002036BA" w:rsidRPr="00AE7DEB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799A49E8" w14:textId="77777777" w:rsidR="002036BA" w:rsidRPr="00AE7DEB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F12497C" w14:textId="77777777" w:rsidR="002036BA" w:rsidRPr="00AE7DEB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6BA" w:rsidRPr="00A74DEE" w14:paraId="22F7EE74" w14:textId="77777777" w:rsidTr="00A82CD6">
        <w:tc>
          <w:tcPr>
            <w:tcW w:w="2064" w:type="pct"/>
          </w:tcPr>
          <w:p w14:paraId="591565EB" w14:textId="2E86C082" w:rsidR="002036BA" w:rsidRPr="00657D68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cs/>
              </w:rPr>
            </w:pPr>
            <w:r w:rsidRPr="00A57D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1424" w:type="pct"/>
            <w:gridSpan w:val="3"/>
            <w:vAlign w:val="bottom"/>
          </w:tcPr>
          <w:p w14:paraId="04D7594F" w14:textId="70A6291B" w:rsidR="002036BA" w:rsidRPr="003735F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5489DA4E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5" w:type="pct"/>
            <w:gridSpan w:val="3"/>
            <w:vAlign w:val="bottom"/>
          </w:tcPr>
          <w:p w14:paraId="6AF0624C" w14:textId="5ADF0D2D" w:rsidR="002036BA" w:rsidRPr="003735F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6BA" w:rsidRPr="00A74DEE" w14:paraId="6356BB14" w14:textId="77777777" w:rsidTr="00CB6D4E">
        <w:tc>
          <w:tcPr>
            <w:tcW w:w="2064" w:type="pct"/>
          </w:tcPr>
          <w:p w14:paraId="20C152FE" w14:textId="77777777" w:rsidR="002036BA" w:rsidRPr="00657D68" w:rsidRDefault="002036BA" w:rsidP="002036BA">
            <w:pPr>
              <w:pStyle w:val="FSBlank"/>
              <w:rPr>
                <w:cs/>
              </w:rPr>
            </w:pPr>
          </w:p>
        </w:tc>
        <w:tc>
          <w:tcPr>
            <w:tcW w:w="642" w:type="pct"/>
          </w:tcPr>
          <w:p w14:paraId="33998DD3" w14:textId="14DAED16" w:rsidR="002036BA" w:rsidRPr="003735F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2036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24E2B04B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7920284" w14:textId="2554B1DE" w:rsidR="002036BA" w:rsidRPr="003735F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2777508E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275A1FD2" w14:textId="37C8745C" w:rsidR="002036BA" w:rsidRPr="003735F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2036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478372A9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8D2A027" w14:textId="3D33F011" w:rsidR="002036BA" w:rsidRPr="003735F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036BA" w:rsidRPr="00A74DEE" w14:paraId="03986056" w14:textId="77777777" w:rsidTr="00CB6D4E">
        <w:tc>
          <w:tcPr>
            <w:tcW w:w="2064" w:type="pct"/>
          </w:tcPr>
          <w:p w14:paraId="7D89503C" w14:textId="77777777" w:rsidR="002036BA" w:rsidRPr="00657D68" w:rsidRDefault="002036BA" w:rsidP="002036BA">
            <w:pPr>
              <w:pStyle w:val="FSBlank"/>
              <w:rPr>
                <w:cs/>
              </w:rPr>
            </w:pPr>
          </w:p>
        </w:tc>
        <w:tc>
          <w:tcPr>
            <w:tcW w:w="642" w:type="pct"/>
          </w:tcPr>
          <w:p w14:paraId="17D819C4" w14:textId="364A77C2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861335E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3FC7BB6" w14:textId="12CE4135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2822B170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55FDD1A1" w14:textId="0DBD1447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055FF352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D063E7F" w14:textId="3777EEF2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036BA" w:rsidRPr="00A74DEE" w14:paraId="14089ECE" w14:textId="77777777" w:rsidTr="00CB6D4E">
        <w:tc>
          <w:tcPr>
            <w:tcW w:w="2064" w:type="pct"/>
          </w:tcPr>
          <w:p w14:paraId="07B480B0" w14:textId="77777777" w:rsidR="002036BA" w:rsidRPr="00657D68" w:rsidRDefault="002036BA" w:rsidP="002036BA">
            <w:pPr>
              <w:pStyle w:val="FSBlank"/>
              <w:rPr>
                <w:cs/>
              </w:rPr>
            </w:pPr>
          </w:p>
        </w:tc>
        <w:tc>
          <w:tcPr>
            <w:tcW w:w="2936" w:type="pct"/>
            <w:gridSpan w:val="7"/>
          </w:tcPr>
          <w:p w14:paraId="32B99151" w14:textId="77777777" w:rsidR="002036BA" w:rsidRPr="00657D68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36BA" w:rsidRPr="00A74DEE" w14:paraId="0BAD4FF1" w14:textId="77777777" w:rsidTr="004822DD">
        <w:tc>
          <w:tcPr>
            <w:tcW w:w="2064" w:type="pct"/>
          </w:tcPr>
          <w:p w14:paraId="29C0F82A" w14:textId="77777777" w:rsidR="002036BA" w:rsidRPr="00430BE4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6AFD26FE" w14:textId="3DBE13DE" w:rsidR="002036BA" w:rsidRPr="006D2A7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144" w:type="pct"/>
          </w:tcPr>
          <w:p w14:paraId="0CCDBFE9" w14:textId="77777777" w:rsidR="002036BA" w:rsidRPr="00657D68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C47F4D5" w14:textId="1A910779" w:rsidR="002036BA" w:rsidRPr="00657D68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47" w:type="pct"/>
          </w:tcPr>
          <w:p w14:paraId="7F886924" w14:textId="77777777" w:rsidR="002036BA" w:rsidRPr="00657D68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F367B25" w14:textId="4D08D00F" w:rsidR="002036BA" w:rsidRPr="00657D68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148" w:type="pct"/>
          </w:tcPr>
          <w:p w14:paraId="581F1807" w14:textId="77777777" w:rsidR="002036BA" w:rsidRPr="00657D68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BE9995D" w14:textId="1EAAF70B" w:rsidR="002036BA" w:rsidRPr="00657D68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2036BA" w:rsidRPr="00A74DEE" w14:paraId="12325F62" w14:textId="77777777" w:rsidTr="004822DD">
        <w:tc>
          <w:tcPr>
            <w:tcW w:w="2064" w:type="pct"/>
          </w:tcPr>
          <w:p w14:paraId="12E08B26" w14:textId="77777777" w:rsidR="002036BA" w:rsidRDefault="002036BA" w:rsidP="002036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4B46E5EE" w14:textId="5A4F72DB" w:rsidR="002036BA" w:rsidRPr="006D2A7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952</w:t>
            </w:r>
          </w:p>
        </w:tc>
        <w:tc>
          <w:tcPr>
            <w:tcW w:w="144" w:type="pct"/>
          </w:tcPr>
          <w:p w14:paraId="79EFACFB" w14:textId="1751E52D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ACC0AFF" w14:textId="57D37BD3" w:rsidR="002036BA" w:rsidRPr="00A82CD6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7" w:type="pct"/>
          </w:tcPr>
          <w:p w14:paraId="00CED58C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9E3078C" w14:textId="61E181BB" w:rsidR="002036BA" w:rsidRPr="00B362B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952</w:t>
            </w:r>
          </w:p>
        </w:tc>
        <w:tc>
          <w:tcPr>
            <w:tcW w:w="148" w:type="pct"/>
          </w:tcPr>
          <w:p w14:paraId="35A5355E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1DFD1C46" w14:textId="00AD50C6" w:rsidR="002036BA" w:rsidRPr="00A82CD6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</w:tr>
      <w:tr w:rsidR="002036BA" w:rsidRPr="00A74DEE" w14:paraId="5709DC89" w14:textId="77777777" w:rsidTr="004822DD">
        <w:tc>
          <w:tcPr>
            <w:tcW w:w="2064" w:type="pct"/>
          </w:tcPr>
          <w:p w14:paraId="65BA2974" w14:textId="77777777" w:rsidR="002036BA" w:rsidRPr="00AE7DEB" w:rsidRDefault="002036BA" w:rsidP="002036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42" w:type="pct"/>
          </w:tcPr>
          <w:p w14:paraId="31D52840" w14:textId="77777777" w:rsidR="002036BA" w:rsidRPr="00AE7DEB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975E24F" w14:textId="77777777" w:rsidR="002036BA" w:rsidRPr="00AE7DEB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1A77E058" w14:textId="77777777" w:rsidR="002036BA" w:rsidRPr="00AE7DEB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3E65C2D" w14:textId="77777777" w:rsidR="002036BA" w:rsidRPr="00AE7DEB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14:paraId="376AD369" w14:textId="77777777" w:rsidR="002036BA" w:rsidRPr="00AE7DEB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83D2B4E" w14:textId="77777777" w:rsidR="002036BA" w:rsidRPr="00AE7DEB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7DB2FFBC" w14:textId="77777777" w:rsidR="002036BA" w:rsidRPr="00AE7DEB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36BA" w:rsidRPr="004822DD" w14:paraId="482B296A" w14:textId="77777777" w:rsidTr="004822DD">
        <w:tc>
          <w:tcPr>
            <w:tcW w:w="2064" w:type="pct"/>
          </w:tcPr>
          <w:p w14:paraId="52FDA3C0" w14:textId="4895B377" w:rsidR="002036BA" w:rsidRPr="00981250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812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24" w:type="pct"/>
            <w:gridSpan w:val="3"/>
            <w:vAlign w:val="bottom"/>
          </w:tcPr>
          <w:p w14:paraId="48C18209" w14:textId="289FCFB6" w:rsidR="002036BA" w:rsidRPr="004822D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22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2A67CEB" w14:textId="77777777" w:rsidR="002036BA" w:rsidRPr="004822DD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14:paraId="1EA557EF" w14:textId="73C36395" w:rsidR="002036BA" w:rsidRPr="004822D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22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6BA" w:rsidRPr="004822DD" w14:paraId="099D5A93" w14:textId="77777777" w:rsidTr="004822DD">
        <w:tc>
          <w:tcPr>
            <w:tcW w:w="2064" w:type="pct"/>
          </w:tcPr>
          <w:p w14:paraId="61129543" w14:textId="77777777" w:rsidR="002036BA" w:rsidRPr="004822DD" w:rsidRDefault="002036BA" w:rsidP="002036B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42" w:type="pct"/>
          </w:tcPr>
          <w:p w14:paraId="20F505B5" w14:textId="2BEC89B7" w:rsidR="002036BA" w:rsidRPr="004822D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2036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72E8A67A" w14:textId="77777777" w:rsidR="002036BA" w:rsidRPr="004822DD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62477939" w14:textId="48515695" w:rsidR="002036BA" w:rsidRPr="004822D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036BA" w:rsidRPr="004822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036BA" w:rsidRPr="004822D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6B0276EA" w14:textId="77777777" w:rsidR="002036BA" w:rsidRPr="004822DD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14:paraId="5898EED6" w14:textId="2CA8EA49" w:rsidR="002036BA" w:rsidRPr="004822D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2036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7E0F5D15" w14:textId="77777777" w:rsidR="002036BA" w:rsidRPr="004822DD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2E72EA90" w14:textId="55703EDA" w:rsidR="002036BA" w:rsidRPr="004822D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036BA" w:rsidRPr="004822D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036BA" w:rsidRPr="004822D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036BA" w:rsidRPr="004822DD" w14:paraId="407A9460" w14:textId="77777777" w:rsidTr="004822DD">
        <w:tc>
          <w:tcPr>
            <w:tcW w:w="2064" w:type="pct"/>
          </w:tcPr>
          <w:p w14:paraId="1D0A31F1" w14:textId="77777777" w:rsidR="002036BA" w:rsidRPr="004822DD" w:rsidRDefault="002036BA" w:rsidP="002036B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42" w:type="pct"/>
          </w:tcPr>
          <w:p w14:paraId="2B2AB9E7" w14:textId="6E5D79BC" w:rsidR="002036BA" w:rsidRPr="004822D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212A941C" w14:textId="77777777" w:rsidR="002036BA" w:rsidRPr="004822DD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7980AAB2" w14:textId="02D5259A" w:rsidR="002036BA" w:rsidRPr="004822D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5821552A" w14:textId="77777777" w:rsidR="002036BA" w:rsidRPr="004822DD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14:paraId="11CD18AF" w14:textId="75828DBA" w:rsidR="002036BA" w:rsidRPr="004822D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04389EAF" w14:textId="77777777" w:rsidR="002036BA" w:rsidRPr="004822DD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0B2C6064" w14:textId="620ABD6F" w:rsidR="002036BA" w:rsidRPr="004822D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036BA" w:rsidRPr="004822DD" w14:paraId="62A08C57" w14:textId="77777777" w:rsidTr="004467B1">
        <w:tc>
          <w:tcPr>
            <w:tcW w:w="2064" w:type="pct"/>
          </w:tcPr>
          <w:p w14:paraId="05BEF412" w14:textId="77777777" w:rsidR="002036BA" w:rsidRPr="004822DD" w:rsidRDefault="002036BA" w:rsidP="002036B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936" w:type="pct"/>
            <w:gridSpan w:val="7"/>
          </w:tcPr>
          <w:p w14:paraId="4FB15F44" w14:textId="390E261F" w:rsidR="002036BA" w:rsidRPr="004822D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22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36BA" w:rsidRPr="004822DD" w14:paraId="46ECC7F0" w14:textId="77777777" w:rsidTr="004467B1">
        <w:tc>
          <w:tcPr>
            <w:tcW w:w="2064" w:type="pct"/>
          </w:tcPr>
          <w:p w14:paraId="04B70CAA" w14:textId="1DC8EAFB" w:rsidR="002036BA" w:rsidRPr="004822DD" w:rsidRDefault="004467B1" w:rsidP="002036B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467B1">
              <w:rPr>
                <w:rFonts w:asciiTheme="majorBidi" w:hAnsiTheme="majorBidi" w:cs="Angsana New"/>
                <w:cs/>
              </w:rPr>
              <w:t>บริษัทย่อย</w:t>
            </w:r>
          </w:p>
        </w:tc>
        <w:tc>
          <w:tcPr>
            <w:tcW w:w="642" w:type="pct"/>
          </w:tcPr>
          <w:p w14:paraId="7D6D8DA7" w14:textId="7C907F69" w:rsidR="002036BA" w:rsidRPr="00114D2D" w:rsidRDefault="004467B1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467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EE02CD6" w14:textId="77777777" w:rsidR="002036BA" w:rsidRPr="00114D2D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2925009C" w14:textId="15CB3571" w:rsidR="002036BA" w:rsidRPr="00114D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14D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B9525AF" w14:textId="77777777" w:rsidR="002036BA" w:rsidRPr="00114D2D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14:paraId="73D36936" w14:textId="5167A6E9" w:rsidR="002036BA" w:rsidRPr="00114D2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467B1" w:rsidRPr="004467B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  <w:tc>
          <w:tcPr>
            <w:tcW w:w="148" w:type="pct"/>
          </w:tcPr>
          <w:p w14:paraId="10783721" w14:textId="77777777" w:rsidR="002036BA" w:rsidRPr="005E22FC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6EE79FDD" w14:textId="76E49A47" w:rsidR="002036BA" w:rsidRPr="005E22F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22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67B1" w:rsidRPr="004822DD" w14:paraId="05B4F9E5" w14:textId="77777777" w:rsidTr="004467B1">
        <w:tc>
          <w:tcPr>
            <w:tcW w:w="2064" w:type="pct"/>
          </w:tcPr>
          <w:p w14:paraId="4B2DBD10" w14:textId="2273BBC6" w:rsidR="004467B1" w:rsidRPr="004822DD" w:rsidRDefault="004467B1" w:rsidP="002036B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4467B1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642" w:type="pct"/>
          </w:tcPr>
          <w:p w14:paraId="34BAE5E1" w14:textId="73BA4D3A" w:rsidR="004467B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4" w:type="pct"/>
          </w:tcPr>
          <w:p w14:paraId="0111C521" w14:textId="77777777" w:rsidR="004467B1" w:rsidRPr="00114D2D" w:rsidRDefault="004467B1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21C4350B" w14:textId="2356DDDA" w:rsidR="004467B1" w:rsidRPr="00114D2D" w:rsidRDefault="004467B1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67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F33A75B" w14:textId="77777777" w:rsidR="004467B1" w:rsidRPr="00114D2D" w:rsidRDefault="004467B1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14:paraId="7BA85AE2" w14:textId="062D07DE" w:rsidR="004467B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8" w:type="pct"/>
          </w:tcPr>
          <w:p w14:paraId="04B38C43" w14:textId="77777777" w:rsidR="004467B1" w:rsidRPr="005E22FC" w:rsidRDefault="004467B1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77189910" w14:textId="225C215A" w:rsidR="004467B1" w:rsidRPr="005E22FC" w:rsidRDefault="004467B1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467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36BA" w:rsidRPr="004822DD" w14:paraId="650CE4C0" w14:textId="77777777" w:rsidTr="004822DD">
        <w:tc>
          <w:tcPr>
            <w:tcW w:w="2064" w:type="pct"/>
          </w:tcPr>
          <w:p w14:paraId="6724E9DB" w14:textId="14AFE8B2" w:rsidR="002036BA" w:rsidRPr="004822DD" w:rsidRDefault="002036BA" w:rsidP="002036BA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822D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0E2C745E" w14:textId="209B3776" w:rsidR="002036BA" w:rsidRPr="004822D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4" w:type="pct"/>
          </w:tcPr>
          <w:p w14:paraId="5A78ECA6" w14:textId="77777777" w:rsidR="002036BA" w:rsidRPr="004822DD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C1B867A" w14:textId="67440B5B" w:rsidR="002036BA" w:rsidRPr="004822D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702DEEB" w14:textId="77777777" w:rsidR="002036BA" w:rsidRPr="004822DD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42ECD17" w14:textId="21B04F5A" w:rsidR="002036BA" w:rsidRPr="004822D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467B1" w:rsidRPr="004467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908</w:t>
            </w:r>
          </w:p>
        </w:tc>
        <w:tc>
          <w:tcPr>
            <w:tcW w:w="148" w:type="pct"/>
          </w:tcPr>
          <w:p w14:paraId="527EBE9A" w14:textId="77777777" w:rsidR="002036BA" w:rsidRPr="004822DD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362EC37" w14:textId="370E199A" w:rsidR="002036BA" w:rsidRPr="004822D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31D34FC" w14:textId="0482FBB3" w:rsidR="00AE7DEB" w:rsidRDefault="00AE7DEB">
      <w:pPr>
        <w:rPr>
          <w:rFonts w:asciiTheme="majorBidi" w:hAnsiTheme="majorBidi" w:cstheme="majorBidi"/>
          <w:sz w:val="20"/>
          <w:szCs w:val="20"/>
        </w:rPr>
      </w:pPr>
    </w:p>
    <w:p w14:paraId="21D1B113" w14:textId="741648F3" w:rsidR="00B141E9" w:rsidRPr="00E24BED" w:rsidRDefault="00AE7DEB" w:rsidP="00AE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Style w:val="TableGrid"/>
        <w:tblpPr w:leftFromText="180" w:rightFromText="180" w:vertAnchor="text" w:tblpXSpec="right" w:tblpY="1"/>
        <w:tblOverlap w:val="never"/>
        <w:tblW w:w="91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70"/>
        <w:gridCol w:w="990"/>
        <w:gridCol w:w="270"/>
        <w:gridCol w:w="990"/>
        <w:gridCol w:w="270"/>
        <w:gridCol w:w="900"/>
        <w:gridCol w:w="270"/>
        <w:gridCol w:w="720"/>
        <w:gridCol w:w="270"/>
        <w:gridCol w:w="966"/>
      </w:tblGrid>
      <w:tr w:rsidR="007337C8" w:rsidRPr="00F7632D" w14:paraId="706D0C26" w14:textId="77777777" w:rsidTr="00DF6AF6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54557E8F" w14:textId="77777777" w:rsidR="007337C8" w:rsidRPr="00F7632D" w:rsidRDefault="007337C8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  <w:bookmarkStart w:id="0" w:name="_Hlk63330982"/>
          </w:p>
        </w:tc>
        <w:tc>
          <w:tcPr>
            <w:tcW w:w="2250" w:type="dxa"/>
            <w:gridSpan w:val="3"/>
          </w:tcPr>
          <w:p w14:paraId="6EE516DA" w14:textId="6E1FF9CC" w:rsidR="007337C8" w:rsidRPr="00F7632D" w:rsidRDefault="007337C8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5AAA067" w14:textId="77777777" w:rsidR="007337C8" w:rsidRPr="00F7632D" w:rsidRDefault="007337C8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6" w:type="dxa"/>
            <w:gridSpan w:val="7"/>
            <w:vAlign w:val="bottom"/>
          </w:tcPr>
          <w:p w14:paraId="57FF18F3" w14:textId="12B6D05E" w:rsidR="007337C8" w:rsidRPr="00F7632D" w:rsidRDefault="007337C8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036BA" w:rsidRPr="00F7632D" w14:paraId="6A0C979E" w14:textId="77777777" w:rsidTr="00DF6AF6">
        <w:trPr>
          <w:tblHeader/>
        </w:trPr>
        <w:tc>
          <w:tcPr>
            <w:tcW w:w="2250" w:type="dxa"/>
            <w:vAlign w:val="bottom"/>
          </w:tcPr>
          <w:p w14:paraId="227800E6" w14:textId="03539B73" w:rsidR="002036BA" w:rsidRPr="00F763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12F1080" w14:textId="77777777" w:rsidR="002036BA" w:rsidRPr="00F763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94C0CE9" w14:textId="3259A871" w:rsidR="002036BA" w:rsidRPr="00F7632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036BA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36B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08E13B8" w14:textId="06244A89" w:rsidR="002036BA" w:rsidRPr="00F763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1223F027" w14:textId="77777777" w:rsidR="002036BA" w:rsidRPr="00F763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3CAA395" w14:textId="730F01A2" w:rsidR="002036BA" w:rsidRPr="00F7632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036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36B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2FF23E4E" w14:textId="77777777" w:rsidR="002036BA" w:rsidRPr="00F763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970A0A" w14:textId="77777777" w:rsidR="002036BA" w:rsidRPr="00F763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B4D127F" w14:textId="2974C12A" w:rsidR="002036BA" w:rsidRPr="00F7632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036BA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36B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6CB7C02" w14:textId="77777777" w:rsidR="002036BA" w:rsidRPr="00F763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614BE4" w14:textId="13235C38" w:rsidR="002036BA" w:rsidRPr="00F763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AA94AA3" w14:textId="77777777" w:rsidR="002036BA" w:rsidRPr="00F763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BA11CC4" w14:textId="6C805AAC" w:rsidR="002036BA" w:rsidRPr="00F763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ED964F7" w14:textId="77777777" w:rsidR="002036BA" w:rsidRPr="00F763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2CE47B6E" w14:textId="77777777" w:rsidR="002036BA" w:rsidRPr="00F763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50348CD" w14:textId="0184261E" w:rsidR="002036BA" w:rsidRPr="00F7632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036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36B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152E12" w:rsidRPr="00F7632D" w14:paraId="106F2F54" w14:textId="77777777" w:rsidTr="00DF6AF6">
        <w:trPr>
          <w:tblHeader/>
        </w:trPr>
        <w:tc>
          <w:tcPr>
            <w:tcW w:w="2250" w:type="dxa"/>
            <w:vAlign w:val="bottom"/>
          </w:tcPr>
          <w:p w14:paraId="31DD3434" w14:textId="397F3DE1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F763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90" w:type="dxa"/>
          </w:tcPr>
          <w:p w14:paraId="0E288609" w14:textId="43B20531" w:rsidR="00152E12" w:rsidRPr="00F7632D" w:rsidRDefault="009148A4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3AAC443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93812A3" w14:textId="4115754B" w:rsidR="00152E12" w:rsidRPr="00F7632D" w:rsidRDefault="009148A4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472FB7F4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B0E316" w14:textId="40D3886B" w:rsidR="00152E12" w:rsidRPr="000021AC" w:rsidRDefault="009148A4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7904757E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1C4CF3" w14:textId="684976DD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7C0C897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9DC192E" w14:textId="6561D9A5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BBEC8C3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0128AC86" w14:textId="4531D680" w:rsidR="00152E12" w:rsidRPr="000021AC" w:rsidRDefault="009148A4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52E12" w:rsidRPr="00F7632D" w14:paraId="678C168D" w14:textId="77777777" w:rsidTr="00DF6AF6">
        <w:trPr>
          <w:tblHeader/>
        </w:trPr>
        <w:tc>
          <w:tcPr>
            <w:tcW w:w="2250" w:type="dxa"/>
            <w:vAlign w:val="bottom"/>
          </w:tcPr>
          <w:p w14:paraId="00217C9E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</w:tcPr>
          <w:p w14:paraId="1FB66250" w14:textId="25975AF4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32E65149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6" w:type="dxa"/>
            <w:gridSpan w:val="7"/>
            <w:vAlign w:val="bottom"/>
          </w:tcPr>
          <w:p w14:paraId="48C9248D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52E12" w:rsidRPr="00F7632D" w14:paraId="0D1576FA" w14:textId="77777777" w:rsidTr="00DF6AF6">
        <w:tc>
          <w:tcPr>
            <w:tcW w:w="2250" w:type="dxa"/>
          </w:tcPr>
          <w:p w14:paraId="3602C474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321471BA" w14:textId="1575B4B2" w:rsidR="00152E12" w:rsidRPr="00F7632D" w:rsidRDefault="009148A4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52E1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0A9A4BF2" w14:textId="070A52BB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3756E1" w14:textId="5B89CF46" w:rsidR="00152E12" w:rsidRPr="00F7632D" w:rsidRDefault="009148A4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873B6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1D0CCD2F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283694" w14:textId="14BB5328" w:rsidR="00152E12" w:rsidRPr="00F7632D" w:rsidRDefault="009148A4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E75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14C28F94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0AE302" w14:textId="33EDCFC6" w:rsidR="00152E12" w:rsidRPr="00F7632D" w:rsidRDefault="008873B6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B366B8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8787404" w14:textId="4548A703" w:rsidR="00152E12" w:rsidRPr="00F7632D" w:rsidRDefault="008873B6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0788C1" w14:textId="77777777" w:rsidR="00152E12" w:rsidRPr="00F7632D" w:rsidRDefault="00152E12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4C164302" w14:textId="080301A3" w:rsidR="00152E12" w:rsidRPr="00F7632D" w:rsidRDefault="009148A4" w:rsidP="002B2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873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</w:tr>
      <w:tr w:rsidR="00162ECB" w:rsidRPr="00F7632D" w14:paraId="4CB6B863" w14:textId="77777777" w:rsidTr="00DF6AF6">
        <w:tc>
          <w:tcPr>
            <w:tcW w:w="2250" w:type="dxa"/>
          </w:tcPr>
          <w:p w14:paraId="0B8200BB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C61A11F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0712C" w14:textId="555BC356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62CA59" w14:textId="5C603364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96598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BB209B" w14:textId="17664105" w:rsidR="00162ECB" w:rsidRPr="00F7632D" w:rsidRDefault="009148A4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162E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08DEB07B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2250DD0" w14:textId="00D7CAA4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FC811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20FB1669" w14:textId="1B149D00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772A4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5C15D5C4" w14:textId="60AC8E64" w:rsidR="00162ECB" w:rsidRPr="00F7632D" w:rsidRDefault="009148A4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88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</w:tr>
      <w:tr w:rsidR="00162ECB" w:rsidRPr="00F7632D" w14:paraId="2567AFB2" w14:textId="77777777" w:rsidTr="00DF6AF6">
        <w:tc>
          <w:tcPr>
            <w:tcW w:w="2250" w:type="dxa"/>
          </w:tcPr>
          <w:p w14:paraId="0386F3AE" w14:textId="77777777" w:rsidR="00162ECB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337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3886CD8C" w14:textId="51E9DF02" w:rsidR="00162ECB" w:rsidRPr="007337C8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7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F6AF6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ด้านเครดิตที่คาด</w:t>
            </w:r>
            <w:r w:rsidR="00DF6AF6" w:rsidRPr="00DF6AF6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ว่า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990" w:type="dxa"/>
          </w:tcPr>
          <w:p w14:paraId="268845FC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18B05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16F1AAE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F5336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E37F5A2" w14:textId="77777777" w:rsidR="00162ECB" w:rsidRPr="007337C8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8A3A14" w14:textId="77777777" w:rsidR="00162ECB" w:rsidRPr="007337C8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081BD5" w14:textId="2EE2B71B" w:rsidR="00162ECB" w:rsidRPr="007337C8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7337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206C5B" w14:textId="77777777" w:rsidR="00162ECB" w:rsidRPr="007337C8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E9BED2" w14:textId="2A490292" w:rsidR="00162ECB" w:rsidRPr="007337C8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A3702" w14:textId="77777777" w:rsidR="00162ECB" w:rsidRPr="007337C8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E2D34D3" w14:textId="5C1EF279" w:rsidR="00162ECB" w:rsidRPr="007337C8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0481C" w14:textId="77777777" w:rsidR="00162ECB" w:rsidRPr="007337C8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0FCAEC56" w14:textId="77777777" w:rsidR="00162ECB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97AAE6" w14:textId="77777777" w:rsidR="008873B6" w:rsidRDefault="008873B6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EB429F" w14:textId="7783EC6E" w:rsidR="008873B6" w:rsidRPr="007337C8" w:rsidRDefault="008873B6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62ECB" w:rsidRPr="00F7632D" w14:paraId="419DE366" w14:textId="77777777" w:rsidTr="00DF6AF6">
        <w:tc>
          <w:tcPr>
            <w:tcW w:w="2250" w:type="dxa"/>
          </w:tcPr>
          <w:p w14:paraId="528DD741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14C4B57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BE384" w14:textId="086EE4CD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87BAC5" w14:textId="332289C4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4EF75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3337D0" w14:textId="7516BB05" w:rsidR="00162ECB" w:rsidRPr="00F7632D" w:rsidRDefault="009148A4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162E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0DF11E60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6270D6E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B3CE1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229B70C3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1A755" w14:textId="77777777" w:rsidR="00162ECB" w:rsidRPr="00F7632D" w:rsidRDefault="00162ECB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31BD2E17" w14:textId="6CE03614" w:rsidR="00162ECB" w:rsidRPr="00F7632D" w:rsidRDefault="009148A4" w:rsidP="00162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88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</w:tr>
      <w:bookmarkEnd w:id="0"/>
    </w:tbl>
    <w:p w14:paraId="06460191" w14:textId="53C3F947" w:rsidR="00626EAD" w:rsidRPr="00DF6AF6" w:rsidRDefault="00626E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</w:p>
    <w:tbl>
      <w:tblPr>
        <w:tblStyle w:val="TableGrid"/>
        <w:tblpPr w:leftFromText="180" w:rightFromText="180" w:vertAnchor="text" w:tblpXSpec="right" w:tblpY="1"/>
        <w:tblOverlap w:val="never"/>
        <w:tblW w:w="91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90"/>
        <w:gridCol w:w="270"/>
        <w:gridCol w:w="990"/>
        <w:gridCol w:w="270"/>
        <w:gridCol w:w="990"/>
        <w:gridCol w:w="270"/>
        <w:gridCol w:w="900"/>
        <w:gridCol w:w="270"/>
        <w:gridCol w:w="720"/>
        <w:gridCol w:w="270"/>
        <w:gridCol w:w="966"/>
      </w:tblGrid>
      <w:tr w:rsidR="00614A7F" w:rsidRPr="00F7632D" w14:paraId="6BFBC3CE" w14:textId="77777777" w:rsidTr="00DF6AF6">
        <w:trPr>
          <w:tblHeader/>
        </w:trPr>
        <w:tc>
          <w:tcPr>
            <w:tcW w:w="2250" w:type="dxa"/>
            <w:shd w:val="clear" w:color="auto" w:fill="auto"/>
            <w:vAlign w:val="bottom"/>
          </w:tcPr>
          <w:p w14:paraId="45ADF067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</w:tcPr>
          <w:p w14:paraId="3CEC7702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569E6E87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6" w:type="dxa"/>
            <w:gridSpan w:val="7"/>
            <w:vAlign w:val="bottom"/>
          </w:tcPr>
          <w:p w14:paraId="170312FA" w14:textId="0AAF3EE9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6BA" w:rsidRPr="00F7632D" w14:paraId="61728D1F" w14:textId="77777777" w:rsidTr="00DF6AF6">
        <w:trPr>
          <w:tblHeader/>
        </w:trPr>
        <w:tc>
          <w:tcPr>
            <w:tcW w:w="2250" w:type="dxa"/>
            <w:vAlign w:val="bottom"/>
          </w:tcPr>
          <w:p w14:paraId="34939E83" w14:textId="77777777" w:rsidR="002036BA" w:rsidRPr="00F763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E34D7FE" w14:textId="77777777" w:rsidR="002036BA" w:rsidRPr="00F763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C4EDAED" w14:textId="33B2450D" w:rsidR="002036BA" w:rsidRPr="00F7632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036BA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36B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831A405" w14:textId="77777777" w:rsidR="002036BA" w:rsidRPr="00F763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82156F9" w14:textId="77777777" w:rsidR="002036BA" w:rsidRPr="00F763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1CC7AE2" w14:textId="4C9D5E0F" w:rsidR="002036BA" w:rsidRPr="00F7632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036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36B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1C92EB86" w14:textId="77777777" w:rsidR="002036BA" w:rsidRPr="00F763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6228BB" w14:textId="77777777" w:rsidR="002036BA" w:rsidRPr="00F763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FC16F7E" w14:textId="25C3059C" w:rsidR="002036BA" w:rsidRPr="00F7632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036BA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36B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ADEFB49" w14:textId="77777777" w:rsidR="002036BA" w:rsidRPr="00F763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75AD013" w14:textId="77777777" w:rsidR="002036BA" w:rsidRPr="00F763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1ED375A" w14:textId="77777777" w:rsidR="002036BA" w:rsidRPr="00F763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471585A" w14:textId="77777777" w:rsidR="002036BA" w:rsidRPr="00F763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B575AAC" w14:textId="77777777" w:rsidR="002036BA" w:rsidRPr="00F763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786CBA34" w14:textId="77777777" w:rsidR="002036BA" w:rsidRPr="00F7632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0225DBB" w14:textId="2E3AB160" w:rsidR="002036BA" w:rsidRPr="00F7632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036B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036B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614A7F" w:rsidRPr="00F7632D" w14:paraId="4DD6EE4E" w14:textId="77777777" w:rsidTr="00DF6AF6">
        <w:trPr>
          <w:tblHeader/>
        </w:trPr>
        <w:tc>
          <w:tcPr>
            <w:tcW w:w="2250" w:type="dxa"/>
            <w:vAlign w:val="bottom"/>
          </w:tcPr>
          <w:p w14:paraId="029CD554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F7632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90" w:type="dxa"/>
          </w:tcPr>
          <w:p w14:paraId="55B09CAE" w14:textId="157FD027" w:rsidR="00614A7F" w:rsidRPr="00F7632D" w:rsidRDefault="009148A4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3779CA5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EC16A30" w14:textId="1F48FC4C" w:rsidR="00614A7F" w:rsidRPr="00F7632D" w:rsidRDefault="009148A4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6D13A434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8F46E5" w14:textId="7ECA9B2F" w:rsidR="00614A7F" w:rsidRPr="000021AC" w:rsidRDefault="009148A4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bottom"/>
          </w:tcPr>
          <w:p w14:paraId="049F772B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AB5408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6BC3A593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4BB3DD2E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E391363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7EA9A975" w14:textId="30845320" w:rsidR="00614A7F" w:rsidRPr="000021AC" w:rsidRDefault="009148A4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14A7F" w:rsidRPr="00F7632D" w14:paraId="13C2C011" w14:textId="77777777" w:rsidTr="00DF6AF6">
        <w:trPr>
          <w:tblHeader/>
        </w:trPr>
        <w:tc>
          <w:tcPr>
            <w:tcW w:w="2250" w:type="dxa"/>
            <w:vAlign w:val="bottom"/>
          </w:tcPr>
          <w:p w14:paraId="49810977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</w:tcPr>
          <w:p w14:paraId="7654FFFB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35ED33A6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86" w:type="dxa"/>
            <w:gridSpan w:val="7"/>
            <w:vAlign w:val="bottom"/>
          </w:tcPr>
          <w:p w14:paraId="67E33DB2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14A7F" w:rsidRPr="00F7632D" w14:paraId="56A4FB6C" w14:textId="77777777" w:rsidTr="00DF6AF6">
        <w:tc>
          <w:tcPr>
            <w:tcW w:w="2250" w:type="dxa"/>
          </w:tcPr>
          <w:p w14:paraId="314EFCF5" w14:textId="129574D1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E4AFFFF" w14:textId="1B547F2B" w:rsidR="00614A7F" w:rsidRPr="00F7632D" w:rsidRDefault="00456BFF" w:rsidP="00456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901702" w:rsidRPr="0090170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4BADEE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5C6A91" w14:textId="2E160D7F" w:rsidR="00614A7F" w:rsidRPr="00F7632D" w:rsidRDefault="009148A4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A5F6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2C70EDC1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5DDDFB" w14:textId="074BFE10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19A9FE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A9B5DDF" w14:textId="5B7C6510" w:rsidR="00614A7F" w:rsidRPr="00F7632D" w:rsidRDefault="009148A4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="008873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56D23BB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700901C" w14:textId="6DD7F80B" w:rsidR="00614A7F" w:rsidRPr="00F7632D" w:rsidRDefault="008873B6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A5271D" w14:textId="77777777" w:rsidR="00614A7F" w:rsidRPr="00F7632D" w:rsidRDefault="00614A7F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49DA4C11" w14:textId="3AAA784E" w:rsidR="00614A7F" w:rsidRPr="00F7632D" w:rsidRDefault="009148A4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="008873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A72DCF" w:rsidRPr="00F7632D" w14:paraId="60A592D2" w14:textId="77777777" w:rsidTr="00DF6AF6">
        <w:tc>
          <w:tcPr>
            <w:tcW w:w="2250" w:type="dxa"/>
          </w:tcPr>
          <w:p w14:paraId="37994914" w14:textId="76A37336" w:rsidR="00A72DCF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0E956839" w14:textId="158CA970" w:rsidR="00A72DCF" w:rsidRPr="00901702" w:rsidRDefault="009148A4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A72DC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14CC1206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DC364F" w14:textId="3357F80C" w:rsidR="00A72DCF" w:rsidRDefault="009148A4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06523" w:rsidRPr="00E0652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621C7580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D492A1" w14:textId="09B51676" w:rsidR="00A72DCF" w:rsidRDefault="009148A4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72D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0E0A103F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31DE7C7" w14:textId="1153BDE7" w:rsidR="00A72DCF" w:rsidRPr="00C03111" w:rsidRDefault="008873B6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517B30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9EF9543" w14:textId="54A8FCCA" w:rsidR="00A72DCF" w:rsidRPr="00C03111" w:rsidRDefault="008873B6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3E075A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01ACE3A3" w14:textId="793B7E17" w:rsidR="00A72DCF" w:rsidRPr="00C03111" w:rsidRDefault="009148A4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873B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</w:tr>
      <w:tr w:rsidR="00A72DCF" w:rsidRPr="00F7632D" w14:paraId="6DEBC979" w14:textId="77777777" w:rsidTr="00DF6AF6">
        <w:tc>
          <w:tcPr>
            <w:tcW w:w="2250" w:type="dxa"/>
          </w:tcPr>
          <w:p w14:paraId="124E3082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CA7AFA2" w14:textId="4F1AB6EA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09D3D6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C10877F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AC2F1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856D0C" w14:textId="1CBC8903" w:rsidR="00A72DCF" w:rsidRPr="00F7632D" w:rsidRDefault="009148A4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72D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39B52280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4F96ABA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066CC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1BF45217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FDF5C1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57C9A5D5" w14:textId="48E6368B" w:rsidR="00A72DCF" w:rsidRPr="00F7632D" w:rsidRDefault="009148A4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  <w:r w:rsidR="0088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</w:tr>
      <w:tr w:rsidR="00A72DCF" w:rsidRPr="00F7632D" w14:paraId="77D99BD6" w14:textId="77777777" w:rsidTr="00DF6AF6">
        <w:tc>
          <w:tcPr>
            <w:tcW w:w="2250" w:type="dxa"/>
          </w:tcPr>
          <w:p w14:paraId="099D12C8" w14:textId="77777777" w:rsidR="00A72DCF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337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</w:t>
            </w:r>
          </w:p>
          <w:p w14:paraId="69E644D1" w14:textId="77777777" w:rsidR="00A72DCF" w:rsidRPr="007337C8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7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90" w:type="dxa"/>
          </w:tcPr>
          <w:p w14:paraId="41EAEEAD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33A23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E6A4201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312C7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BA56403" w14:textId="77777777" w:rsidR="00A72DCF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4B1B3FD" w14:textId="77777777" w:rsidR="00A72DCF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CDEB03" w14:textId="3052ACDB" w:rsidR="00A72DCF" w:rsidRPr="007337C8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BDC063" w14:textId="77777777" w:rsidR="00A72DCF" w:rsidRPr="007337C8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8A6EE8" w14:textId="77777777" w:rsidR="00A72DCF" w:rsidRPr="007337C8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CD8510" w14:textId="77777777" w:rsidR="00A72DCF" w:rsidRPr="007337C8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17674ED" w14:textId="77777777" w:rsidR="00A72DCF" w:rsidRPr="007337C8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709830" w14:textId="77777777" w:rsidR="00A72DCF" w:rsidRPr="007337C8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4B0FA168" w14:textId="77777777" w:rsidR="00A72DCF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7C74265" w14:textId="77777777" w:rsidR="008873B6" w:rsidRDefault="008873B6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8B5F73" w14:textId="424AFE79" w:rsidR="008873B6" w:rsidRPr="007337C8" w:rsidRDefault="008873B6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72DCF" w:rsidRPr="00F7632D" w14:paraId="28CB964D" w14:textId="77777777" w:rsidTr="00DF6AF6">
        <w:tc>
          <w:tcPr>
            <w:tcW w:w="2250" w:type="dxa"/>
          </w:tcPr>
          <w:p w14:paraId="723C5182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0F0FD04E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B6FF59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36EF051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63E5A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492BDE4" w14:textId="1646E56F" w:rsidR="00A72DCF" w:rsidRPr="00F7632D" w:rsidRDefault="009148A4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E79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5C8B9A56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2ACAC28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56F58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199D63B4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06B6F9" w14:textId="77777777" w:rsidR="00A72DCF" w:rsidRPr="00F7632D" w:rsidRDefault="00A72DCF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AA64C59" w14:textId="286D7E4B" w:rsidR="00A72DCF" w:rsidRPr="00F7632D" w:rsidRDefault="009148A4" w:rsidP="00A72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  <w:r w:rsidR="008873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880</w:t>
            </w:r>
          </w:p>
        </w:tc>
      </w:tr>
    </w:tbl>
    <w:p w14:paraId="3B26418F" w14:textId="77777777" w:rsidR="00614A7F" w:rsidRPr="00DF6AF6" w:rsidRDefault="00614A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176"/>
        <w:gridCol w:w="266"/>
        <w:gridCol w:w="1169"/>
        <w:gridCol w:w="268"/>
        <w:gridCol w:w="1079"/>
        <w:gridCol w:w="269"/>
        <w:gridCol w:w="1152"/>
      </w:tblGrid>
      <w:tr w:rsidR="00B141E9" w:rsidRPr="00A74DEE" w14:paraId="3CA560F3" w14:textId="77777777" w:rsidTr="00C4002F">
        <w:tc>
          <w:tcPr>
            <w:tcW w:w="2064" w:type="pct"/>
          </w:tcPr>
          <w:p w14:paraId="1E281E73" w14:textId="53F17394" w:rsidR="00B141E9" w:rsidRPr="00657D68" w:rsidRDefault="00B141E9" w:rsidP="00FB7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25" w:type="pct"/>
            <w:gridSpan w:val="3"/>
            <w:vAlign w:val="bottom"/>
          </w:tcPr>
          <w:p w14:paraId="0424E238" w14:textId="77777777" w:rsidR="00B141E9" w:rsidRPr="003735FD" w:rsidRDefault="00B141E9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160739EA" w14:textId="77777777" w:rsidR="00B141E9" w:rsidRPr="008C010D" w:rsidRDefault="00B141E9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4" w:type="pct"/>
            <w:gridSpan w:val="3"/>
            <w:vAlign w:val="bottom"/>
          </w:tcPr>
          <w:p w14:paraId="2E4588FF" w14:textId="77777777" w:rsidR="00B141E9" w:rsidRPr="003735FD" w:rsidRDefault="00B141E9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6BA" w:rsidRPr="00A74DEE" w14:paraId="4197CAF8" w14:textId="77777777" w:rsidTr="002036BA">
        <w:tc>
          <w:tcPr>
            <w:tcW w:w="2064" w:type="pct"/>
          </w:tcPr>
          <w:p w14:paraId="2F851A9A" w14:textId="77777777" w:rsidR="002036BA" w:rsidRPr="00657D68" w:rsidRDefault="002036BA" w:rsidP="002036BA">
            <w:pPr>
              <w:pStyle w:val="FSBlank"/>
              <w:rPr>
                <w:cs/>
              </w:rPr>
            </w:pPr>
          </w:p>
        </w:tc>
        <w:tc>
          <w:tcPr>
            <w:tcW w:w="642" w:type="pct"/>
          </w:tcPr>
          <w:p w14:paraId="205A54FF" w14:textId="3A2BF3B7" w:rsidR="002036BA" w:rsidRPr="003735F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2036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447B8650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1DC966F" w14:textId="5FA56D59" w:rsidR="002036BA" w:rsidRPr="003735F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16840555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61CD3BA9" w14:textId="6488495A" w:rsidR="002036BA" w:rsidRPr="003735F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2036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19769B90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63A9CA1" w14:textId="63B861C5" w:rsidR="002036BA" w:rsidRPr="003735F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036BA" w:rsidRPr="00A74DEE" w14:paraId="375A0325" w14:textId="77777777" w:rsidTr="002036BA">
        <w:tc>
          <w:tcPr>
            <w:tcW w:w="2064" w:type="pct"/>
          </w:tcPr>
          <w:p w14:paraId="775256F2" w14:textId="77777777" w:rsidR="002036BA" w:rsidRPr="00657D68" w:rsidRDefault="002036BA" w:rsidP="002036BA">
            <w:pPr>
              <w:pStyle w:val="FSBlank"/>
              <w:rPr>
                <w:cs/>
              </w:rPr>
            </w:pPr>
          </w:p>
        </w:tc>
        <w:tc>
          <w:tcPr>
            <w:tcW w:w="642" w:type="pct"/>
          </w:tcPr>
          <w:p w14:paraId="2CDE6D5D" w14:textId="0FC3E164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6C164E8B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ED00875" w14:textId="6EB23A45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6" w:type="pct"/>
          </w:tcPr>
          <w:p w14:paraId="7DE141F3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45ABF220" w14:textId="2D54785D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074905C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2D3185A" w14:textId="69EDA54E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036BA" w:rsidRPr="00A74DEE" w14:paraId="37E5ED75" w14:textId="77777777" w:rsidTr="00C4002F">
        <w:tc>
          <w:tcPr>
            <w:tcW w:w="2064" w:type="pct"/>
          </w:tcPr>
          <w:p w14:paraId="1337831A" w14:textId="77777777" w:rsidR="002036BA" w:rsidRPr="00657D68" w:rsidRDefault="002036BA" w:rsidP="002036BA">
            <w:pPr>
              <w:pStyle w:val="FSBlank"/>
              <w:rPr>
                <w:cs/>
              </w:rPr>
            </w:pPr>
          </w:p>
        </w:tc>
        <w:tc>
          <w:tcPr>
            <w:tcW w:w="2936" w:type="pct"/>
            <w:gridSpan w:val="7"/>
          </w:tcPr>
          <w:p w14:paraId="53AD3C0F" w14:textId="77777777" w:rsidR="002036BA" w:rsidRPr="00657D68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36BA" w:rsidRPr="00A74DEE" w14:paraId="522D8C89" w14:textId="77777777" w:rsidTr="002036BA">
        <w:tc>
          <w:tcPr>
            <w:tcW w:w="2064" w:type="pct"/>
          </w:tcPr>
          <w:p w14:paraId="0AD36B76" w14:textId="77777777" w:rsidR="002036BA" w:rsidRPr="00430BE4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2" w:type="pct"/>
          </w:tcPr>
          <w:p w14:paraId="6BCE4C0E" w14:textId="668334A0" w:rsidR="002036BA" w:rsidRPr="006D2A7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C615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145" w:type="pct"/>
          </w:tcPr>
          <w:p w14:paraId="6448AC25" w14:textId="77777777" w:rsidR="002036BA" w:rsidRPr="00657D68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5300F968" w14:textId="1910AB02" w:rsidR="002036BA" w:rsidRPr="00657D68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46" w:type="pct"/>
          </w:tcPr>
          <w:p w14:paraId="676CEF2F" w14:textId="77777777" w:rsidR="002036BA" w:rsidRPr="00657D68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14:paraId="5920C733" w14:textId="1B092E52" w:rsidR="002036BA" w:rsidRPr="00657D68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3C6155" w:rsidRPr="003C615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945</w:t>
            </w:r>
          </w:p>
        </w:tc>
        <w:tc>
          <w:tcPr>
            <w:tcW w:w="147" w:type="pct"/>
          </w:tcPr>
          <w:p w14:paraId="5986C34C" w14:textId="77777777" w:rsidR="002036BA" w:rsidRPr="00657D68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21FF174C" w14:textId="6F22B40D" w:rsidR="002036BA" w:rsidRPr="00657D68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480</w:t>
            </w:r>
          </w:p>
        </w:tc>
      </w:tr>
      <w:tr w:rsidR="002036BA" w:rsidRPr="00A74DEE" w14:paraId="5F2712AA" w14:textId="77777777" w:rsidTr="002036BA">
        <w:tc>
          <w:tcPr>
            <w:tcW w:w="2064" w:type="pct"/>
          </w:tcPr>
          <w:p w14:paraId="0F5BF397" w14:textId="63A1CC18" w:rsidR="002036BA" w:rsidRPr="000474F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2" w:type="pct"/>
          </w:tcPr>
          <w:p w14:paraId="559C90B1" w14:textId="08014002" w:rsidR="002036BA" w:rsidRPr="006D2A7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A5F6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45" w:type="pct"/>
          </w:tcPr>
          <w:p w14:paraId="7267AFEA" w14:textId="77777777" w:rsidR="002036BA" w:rsidRPr="00657D68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0ED48724" w14:textId="5378CC02" w:rsidR="002036BA" w:rsidRPr="00657D68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2036B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46" w:type="pct"/>
          </w:tcPr>
          <w:p w14:paraId="0A512F8C" w14:textId="77777777" w:rsidR="002036BA" w:rsidRPr="00657D68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14:paraId="6799BB90" w14:textId="50603692" w:rsidR="002036BA" w:rsidRPr="00657D68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3A5F6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47" w:type="pct"/>
          </w:tcPr>
          <w:p w14:paraId="0FBD7BE0" w14:textId="77777777" w:rsidR="002036BA" w:rsidRPr="00657D68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</w:tcPr>
          <w:p w14:paraId="7345FDD0" w14:textId="0B24092C" w:rsidR="002036BA" w:rsidRPr="00657D68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2036B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</w:tr>
      <w:tr w:rsidR="002036BA" w:rsidRPr="00A74DEE" w14:paraId="580409AC" w14:textId="77777777" w:rsidTr="002036BA">
        <w:tc>
          <w:tcPr>
            <w:tcW w:w="2064" w:type="pct"/>
          </w:tcPr>
          <w:p w14:paraId="38753A03" w14:textId="77777777" w:rsidR="002036BA" w:rsidRPr="00FB765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76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043F618E" w14:textId="61B0F3D4" w:rsidR="002036BA" w:rsidRPr="006D2A7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3C615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052</w:t>
            </w:r>
          </w:p>
        </w:tc>
        <w:tc>
          <w:tcPr>
            <w:tcW w:w="145" w:type="pct"/>
          </w:tcPr>
          <w:p w14:paraId="0E8E3D9C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1DE45EB" w14:textId="3EFBD662" w:rsidR="002036BA" w:rsidRPr="00A82CD6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2036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146" w:type="pct"/>
          </w:tcPr>
          <w:p w14:paraId="472CFD58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40002EC" w14:textId="156FA8C0" w:rsidR="002036BA" w:rsidRPr="00B362B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3C6155" w:rsidRPr="003C615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052</w:t>
            </w:r>
          </w:p>
        </w:tc>
        <w:tc>
          <w:tcPr>
            <w:tcW w:w="147" w:type="pct"/>
          </w:tcPr>
          <w:p w14:paraId="2F7CDC12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64136B30" w14:textId="3FC91D79" w:rsidR="002036BA" w:rsidRPr="00A82CD6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2036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606</w:t>
            </w:r>
          </w:p>
        </w:tc>
      </w:tr>
    </w:tbl>
    <w:p w14:paraId="33E73B05" w14:textId="1873206A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4417D">
        <w:rPr>
          <w:rFonts w:asciiTheme="majorBidi" w:hAnsiTheme="majorBidi" w:cstheme="majorBidi"/>
          <w:bCs/>
          <w:i/>
          <w:iCs/>
          <w:sz w:val="30"/>
          <w:szCs w:val="30"/>
          <w:cs/>
        </w:rPr>
        <w:lastRenderedPageBreak/>
        <w:t>รายได้รอตัดบัญชีกิจการที่เกี่ยวข้องกัน</w:t>
      </w:r>
    </w:p>
    <w:p w14:paraId="48CFF22D" w14:textId="77777777" w:rsidR="00713C7F" w:rsidRPr="00626ECA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C8A8D80" w14:textId="77777777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4417D">
        <w:rPr>
          <w:rFonts w:asciiTheme="majorBidi" w:hAnsiTheme="majorBidi" w:cstheme="majorBidi"/>
          <w:b/>
          <w:sz w:val="30"/>
          <w:szCs w:val="30"/>
          <w:cs/>
        </w:rPr>
        <w:t>รายได้รอตัดบัญชีจากค่าตอบแทนการใช้พื้นที่และโครงสร้างพื้นฐานสรุปได้ดังนี้</w:t>
      </w:r>
    </w:p>
    <w:p w14:paraId="165A59C1" w14:textId="77777777" w:rsidR="007B122A" w:rsidRPr="00626ECA" w:rsidRDefault="007B122A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169"/>
        <w:gridCol w:w="236"/>
        <w:gridCol w:w="1207"/>
        <w:gridCol w:w="270"/>
        <w:gridCol w:w="1120"/>
        <w:gridCol w:w="237"/>
        <w:gridCol w:w="1116"/>
      </w:tblGrid>
      <w:tr w:rsidR="007B122A" w:rsidRPr="008C010D" w14:paraId="275B6832" w14:textId="77777777" w:rsidTr="007B122A">
        <w:trPr>
          <w:tblHeader/>
        </w:trPr>
        <w:tc>
          <w:tcPr>
            <w:tcW w:w="2068" w:type="pct"/>
          </w:tcPr>
          <w:p w14:paraId="75DB019A" w14:textId="77777777" w:rsidR="007B122A" w:rsidRPr="008C010D" w:rsidRDefault="007B122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0" w:type="pct"/>
            <w:gridSpan w:val="3"/>
            <w:vAlign w:val="bottom"/>
          </w:tcPr>
          <w:p w14:paraId="33987D24" w14:textId="145E83AA" w:rsidR="007B122A" w:rsidRPr="003735FD" w:rsidRDefault="007B122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7C059841" w14:textId="77777777" w:rsidR="007B122A" w:rsidRPr="008C010D" w:rsidRDefault="007B122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4" w:type="pct"/>
            <w:gridSpan w:val="3"/>
            <w:vAlign w:val="bottom"/>
          </w:tcPr>
          <w:p w14:paraId="66DF80C1" w14:textId="06FDCC73" w:rsidR="007B122A" w:rsidRPr="003735FD" w:rsidRDefault="007B122A" w:rsidP="00A431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6BA" w:rsidRPr="008C010D" w14:paraId="6A0A253C" w14:textId="77777777" w:rsidTr="002036BA">
        <w:trPr>
          <w:tblHeader/>
        </w:trPr>
        <w:tc>
          <w:tcPr>
            <w:tcW w:w="2068" w:type="pct"/>
          </w:tcPr>
          <w:p w14:paraId="4632D230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0" w:type="pct"/>
          </w:tcPr>
          <w:p w14:paraId="26B666D0" w14:textId="12FB39E8" w:rsidR="002036BA" w:rsidRPr="003735F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2036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3E92F834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2748B709" w14:textId="6F77F3DC" w:rsidR="002036BA" w:rsidRPr="003735F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2BA2AD70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1AE45B03" w14:textId="2CEA6EA7" w:rsidR="002036BA" w:rsidRPr="003735F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2036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458433D8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7BC5B052" w14:textId="7FE7B0B7" w:rsidR="002036BA" w:rsidRPr="003735F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036BA" w:rsidRPr="008C010D" w14:paraId="4BDDDADC" w14:textId="77777777" w:rsidTr="002036BA">
        <w:trPr>
          <w:tblHeader/>
        </w:trPr>
        <w:tc>
          <w:tcPr>
            <w:tcW w:w="2068" w:type="pct"/>
          </w:tcPr>
          <w:p w14:paraId="5082A6D6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0" w:type="pct"/>
          </w:tcPr>
          <w:p w14:paraId="3F47395B" w14:textId="43FF9200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2A703B31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2E9B8631" w14:textId="58B512F0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1F77D2E8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2E2BE3C" w14:textId="001C2C80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5FA8E73A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6DBB7755" w14:textId="66B0BE09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036BA" w:rsidRPr="008C010D" w14:paraId="18A6B6D3" w14:textId="77777777" w:rsidTr="007B122A">
        <w:trPr>
          <w:tblHeader/>
        </w:trPr>
        <w:tc>
          <w:tcPr>
            <w:tcW w:w="2068" w:type="pct"/>
          </w:tcPr>
          <w:p w14:paraId="192201D1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2" w:type="pct"/>
            <w:gridSpan w:val="7"/>
          </w:tcPr>
          <w:p w14:paraId="48AC64E0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36BA" w:rsidRPr="008C010D" w14:paraId="6885E548" w14:textId="77777777" w:rsidTr="002036BA">
        <w:tc>
          <w:tcPr>
            <w:tcW w:w="2068" w:type="pct"/>
          </w:tcPr>
          <w:p w14:paraId="4EC08123" w14:textId="77777777" w:rsidR="002036BA" w:rsidRPr="00AB012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3A0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  <w:r w:rsidRPr="00AB012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40" w:type="pct"/>
          </w:tcPr>
          <w:p w14:paraId="4A26F64E" w14:textId="77777777" w:rsidR="002036BA" w:rsidRPr="008C010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3C3D8F7" w14:textId="77777777" w:rsidR="002036BA" w:rsidRPr="008C010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1B675246" w14:textId="6E1AAE97" w:rsidR="002036BA" w:rsidRPr="008C010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5CC1966" w14:textId="77777777" w:rsidR="002036BA" w:rsidRPr="008C010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1F75351" w14:textId="77777777" w:rsidR="002036BA" w:rsidRPr="008C010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8442E87" w14:textId="77777777" w:rsidR="002036BA" w:rsidRPr="008C010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1AB9E4A9" w14:textId="77777777" w:rsidR="002036BA" w:rsidRPr="008C010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6BA" w:rsidRPr="008C010D" w14:paraId="5F9BA1A5" w14:textId="77777777" w:rsidTr="002036BA">
        <w:tc>
          <w:tcPr>
            <w:tcW w:w="2068" w:type="pct"/>
          </w:tcPr>
          <w:p w14:paraId="73B9FCB4" w14:textId="53A9EC05" w:rsidR="002036BA" w:rsidRPr="003C47F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148A4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0" w:type="pct"/>
          </w:tcPr>
          <w:p w14:paraId="412087C4" w14:textId="516359D0" w:rsidR="002036BA" w:rsidRPr="00D65DF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</w:t>
            </w:r>
            <w:r w:rsidR="0072414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29" w:type="pct"/>
          </w:tcPr>
          <w:p w14:paraId="18054625" w14:textId="77777777" w:rsidR="002036BA" w:rsidRPr="008C010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1D60A80D" w14:textId="782F3603" w:rsidR="002036BA" w:rsidRPr="008C010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</w:t>
            </w:r>
            <w:r w:rsidR="002036B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148" w:type="pct"/>
          </w:tcPr>
          <w:p w14:paraId="201BAD74" w14:textId="77777777" w:rsidR="002036BA" w:rsidRPr="008C010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0D9ED7E" w14:textId="6F8C756F" w:rsidR="002036BA" w:rsidRPr="008C010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</w:t>
            </w:r>
            <w:r w:rsidR="0072414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525</w:t>
            </w:r>
          </w:p>
        </w:tc>
        <w:tc>
          <w:tcPr>
            <w:tcW w:w="130" w:type="pct"/>
          </w:tcPr>
          <w:p w14:paraId="2378D703" w14:textId="77777777" w:rsidR="002036BA" w:rsidRPr="008C010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6DDD5891" w14:textId="548979E2" w:rsidR="002036BA" w:rsidRPr="008C010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334</w:t>
            </w:r>
            <w:r w:rsidR="002036B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899</w:t>
            </w:r>
          </w:p>
        </w:tc>
      </w:tr>
      <w:tr w:rsidR="002E4CC8" w:rsidRPr="008C010D" w14:paraId="2E2E490A" w14:textId="77777777" w:rsidTr="002036BA">
        <w:tc>
          <w:tcPr>
            <w:tcW w:w="2068" w:type="pct"/>
          </w:tcPr>
          <w:p w14:paraId="492C8C88" w14:textId="59EA67F6" w:rsidR="002E4CC8" w:rsidRPr="003C47FE" w:rsidRDefault="002E4CC8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รับเงินค่าตอบแทนการใช้พื้นที่และ</w:t>
            </w:r>
          </w:p>
        </w:tc>
        <w:tc>
          <w:tcPr>
            <w:tcW w:w="640" w:type="pct"/>
          </w:tcPr>
          <w:p w14:paraId="4D182089" w14:textId="77777777" w:rsidR="002E4CC8" w:rsidRDefault="002E4CC8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1A50D86" w14:textId="77777777" w:rsidR="002E4CC8" w:rsidRPr="008C010D" w:rsidRDefault="002E4CC8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24049AC8" w14:textId="77777777" w:rsidR="002E4CC8" w:rsidRPr="000F2058" w:rsidRDefault="002E4CC8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FB2C0F9" w14:textId="77777777" w:rsidR="002E4CC8" w:rsidRPr="008C010D" w:rsidRDefault="002E4CC8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7A1F3E3" w14:textId="77777777" w:rsidR="002E4CC8" w:rsidRDefault="002E4CC8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B1626BA" w14:textId="77777777" w:rsidR="002E4CC8" w:rsidRPr="008C010D" w:rsidRDefault="002E4CC8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2BD8908D" w14:textId="77777777" w:rsidR="002E4CC8" w:rsidRPr="000F2058" w:rsidRDefault="002E4CC8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6523" w:rsidRPr="008C010D" w14:paraId="311B5BF8" w14:textId="77777777" w:rsidTr="002036BA">
        <w:tc>
          <w:tcPr>
            <w:tcW w:w="2068" w:type="pct"/>
          </w:tcPr>
          <w:p w14:paraId="06E54B40" w14:textId="1D7515CF" w:rsidR="00E06523" w:rsidRPr="003C47FE" w:rsidRDefault="002E4CC8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โครงสร้างพื้นฐานในระหว่างงวด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640" w:type="pct"/>
          </w:tcPr>
          <w:p w14:paraId="25847FB0" w14:textId="6E5764FB" w:rsidR="00E06523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E0652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29" w:type="pct"/>
          </w:tcPr>
          <w:p w14:paraId="67234792" w14:textId="77777777" w:rsidR="00E06523" w:rsidRPr="008C010D" w:rsidRDefault="00E06523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4F7D9490" w14:textId="0948C8F1" w:rsidR="00E06523" w:rsidRPr="000F2058" w:rsidRDefault="00E06523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5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1FB94111" w14:textId="77777777" w:rsidR="00E06523" w:rsidRPr="008C010D" w:rsidRDefault="00E06523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101DA1B" w14:textId="42BCDA9B" w:rsidR="00E06523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E06523" w:rsidRPr="00E0652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30" w:type="pct"/>
          </w:tcPr>
          <w:p w14:paraId="5F1908BC" w14:textId="77777777" w:rsidR="00E06523" w:rsidRPr="008C010D" w:rsidRDefault="00E06523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5E7106B6" w14:textId="5FA0F05D" w:rsidR="00E06523" w:rsidRPr="000F2058" w:rsidRDefault="00E06523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0652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036BA" w:rsidRPr="00A74DEE" w14:paraId="21AB54DE" w14:textId="77777777" w:rsidTr="002036BA">
        <w:tc>
          <w:tcPr>
            <w:tcW w:w="2068" w:type="pct"/>
          </w:tcPr>
          <w:p w14:paraId="7095113A" w14:textId="76C35F23" w:rsidR="002036BA" w:rsidRPr="003C47F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งวด/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21C2D98E" w14:textId="6E86CF70" w:rsidR="002036BA" w:rsidRPr="00D65DFC" w:rsidRDefault="00126E32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148A4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148A4">
              <w:rPr>
                <w:rFonts w:ascii="Angsana New" w:hAnsi="Angsana New"/>
                <w:sz w:val="30"/>
                <w:szCs w:val="30"/>
              </w:rPr>
              <w:t>333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4B20DD40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46D4B0B9" w14:textId="3E41F756" w:rsidR="002036BA" w:rsidRPr="0048255F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148A4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148A4">
              <w:rPr>
                <w:rFonts w:ascii="Angsana New" w:hAnsi="Angsana New"/>
                <w:sz w:val="30"/>
                <w:szCs w:val="30"/>
              </w:rPr>
              <w:t>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688C8631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204EF99" w14:textId="2092C932" w:rsidR="002036BA" w:rsidRPr="0048255F" w:rsidRDefault="00126E32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148A4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148A4">
              <w:rPr>
                <w:rFonts w:ascii="Angsana New" w:hAnsi="Angsana New"/>
                <w:sz w:val="30"/>
                <w:szCs w:val="30"/>
              </w:rPr>
              <w:t>333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4268ACB4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44B6536D" w14:textId="24C2C21D" w:rsidR="002036BA" w:rsidRPr="0048255F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148A4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148A4">
              <w:rPr>
                <w:rFonts w:ascii="Angsana New" w:hAnsi="Angsana New"/>
                <w:sz w:val="30"/>
                <w:szCs w:val="30"/>
              </w:rPr>
              <w:t>374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036BA" w:rsidRPr="00A74DEE" w14:paraId="63E24387" w14:textId="77777777" w:rsidTr="002036BA">
        <w:tc>
          <w:tcPr>
            <w:tcW w:w="2068" w:type="pct"/>
          </w:tcPr>
          <w:p w14:paraId="44E37B13" w14:textId="0478A986" w:rsidR="002036BA" w:rsidRPr="003C47F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148A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263F9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63F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  <w:r w:rsidR="009148A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65F56B1B" w14:textId="13166301" w:rsidR="002036BA" w:rsidRPr="00D65DF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  <w:r w:rsidR="00126E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129" w:type="pct"/>
          </w:tcPr>
          <w:p w14:paraId="131AD788" w14:textId="77777777" w:rsidR="002036BA" w:rsidRPr="00460E67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07CB4564" w14:textId="5B2F0EB0" w:rsidR="002036BA" w:rsidRPr="007B122A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  <w:r w:rsidR="002036BA" w:rsidRPr="007B12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148" w:type="pct"/>
          </w:tcPr>
          <w:p w14:paraId="1C31BDA9" w14:textId="77777777" w:rsidR="002036BA" w:rsidRPr="00460E67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B45B5F1" w14:textId="3B0E535E" w:rsidR="002036BA" w:rsidRPr="008064DB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  <w:r w:rsidR="00E065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130" w:type="pct"/>
          </w:tcPr>
          <w:p w14:paraId="7C61A534" w14:textId="77777777" w:rsidR="002036BA" w:rsidRPr="00460E67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490BC71B" w14:textId="11A13D0C" w:rsidR="002036BA" w:rsidRPr="007B122A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  <w:r w:rsidR="002036BA" w:rsidRPr="007B12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525</w:t>
            </w:r>
          </w:p>
        </w:tc>
      </w:tr>
      <w:tr w:rsidR="002036BA" w:rsidRPr="00D17BD5" w14:paraId="11898D90" w14:textId="77777777" w:rsidTr="002036BA">
        <w:tc>
          <w:tcPr>
            <w:tcW w:w="2068" w:type="pct"/>
          </w:tcPr>
          <w:p w14:paraId="7A458162" w14:textId="77777777" w:rsidR="002036BA" w:rsidRPr="00D90E2F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578189A8" w14:textId="77777777" w:rsidR="002036BA" w:rsidRPr="00D90E2F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F8AD204" w14:textId="77777777" w:rsidR="002036BA" w:rsidRPr="00D90E2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1" w:type="pct"/>
          </w:tcPr>
          <w:p w14:paraId="2BA7B115" w14:textId="77777777" w:rsidR="002036BA" w:rsidRPr="00D90E2F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B412CFF" w14:textId="77777777" w:rsidR="002036BA" w:rsidRPr="00D90E2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6E681F94" w14:textId="77777777" w:rsidR="002036BA" w:rsidRPr="00D90E2F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B907504" w14:textId="77777777" w:rsidR="002036BA" w:rsidRPr="00D90E2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1" w:type="pct"/>
          </w:tcPr>
          <w:p w14:paraId="5FE5E4DB" w14:textId="77777777" w:rsidR="002036BA" w:rsidRPr="00D90E2F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6BA" w:rsidRPr="00A74DEE" w14:paraId="1710EF35" w14:textId="77777777" w:rsidTr="002036BA">
        <w:tc>
          <w:tcPr>
            <w:tcW w:w="2068" w:type="pct"/>
          </w:tcPr>
          <w:p w14:paraId="65088548" w14:textId="77777777" w:rsidR="002036BA" w:rsidRPr="003C47F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40" w:type="pct"/>
          </w:tcPr>
          <w:p w14:paraId="12EE0F4C" w14:textId="7AA0CF42" w:rsidR="002036BA" w:rsidRPr="00D65DF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E06523" w:rsidRPr="00E0652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129" w:type="pct"/>
          </w:tcPr>
          <w:p w14:paraId="51CD9EEA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1" w:type="pct"/>
          </w:tcPr>
          <w:p w14:paraId="58565BB6" w14:textId="0309684A" w:rsidR="002036BA" w:rsidRPr="0048255F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2036B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148" w:type="pct"/>
          </w:tcPr>
          <w:p w14:paraId="040933C1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</w:tcPr>
          <w:p w14:paraId="70133665" w14:textId="73EE02A2" w:rsidR="002036BA" w:rsidRPr="00027B5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E06523" w:rsidRPr="00E0652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130" w:type="pct"/>
          </w:tcPr>
          <w:p w14:paraId="2C1AC53E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1" w:type="pct"/>
          </w:tcPr>
          <w:p w14:paraId="1A0D9B71" w14:textId="66B1E76C" w:rsidR="002036BA" w:rsidRPr="0048255F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2036B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2036BA" w:rsidRPr="00A74DEE" w14:paraId="7CCB6C11" w14:textId="77777777" w:rsidTr="002036BA">
        <w:tc>
          <w:tcPr>
            <w:tcW w:w="2068" w:type="pct"/>
          </w:tcPr>
          <w:p w14:paraId="7FB57DB8" w14:textId="77777777" w:rsidR="002036BA" w:rsidRPr="003C47F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0A50842" w14:textId="39918B94" w:rsidR="002036BA" w:rsidRPr="00027B5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</w:t>
            </w:r>
            <w:r w:rsidR="00E06523" w:rsidRPr="00E0652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833</w:t>
            </w:r>
          </w:p>
        </w:tc>
        <w:tc>
          <w:tcPr>
            <w:tcW w:w="129" w:type="pct"/>
          </w:tcPr>
          <w:p w14:paraId="063AB51B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15427A4B" w14:textId="12D8AF3F" w:rsidR="002036BA" w:rsidRPr="0048255F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</w:t>
            </w:r>
            <w:r w:rsidR="002036B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148" w:type="pct"/>
          </w:tcPr>
          <w:p w14:paraId="325A4C8A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D3713F0" w14:textId="74A400C6" w:rsidR="002036BA" w:rsidRPr="00027B5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308</w:t>
            </w:r>
            <w:r w:rsidR="00E06523" w:rsidRPr="00E0652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833</w:t>
            </w:r>
          </w:p>
        </w:tc>
        <w:tc>
          <w:tcPr>
            <w:tcW w:w="130" w:type="pct"/>
          </w:tcPr>
          <w:p w14:paraId="5504B4CE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30991BC7" w14:textId="128A342F" w:rsidR="002036BA" w:rsidRPr="0048255F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302</w:t>
            </w:r>
            <w:r w:rsidR="002036B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2036BA" w:rsidRPr="00A74DEE" w14:paraId="4807C5A5" w14:textId="77777777" w:rsidTr="002036BA">
        <w:tc>
          <w:tcPr>
            <w:tcW w:w="2068" w:type="pct"/>
          </w:tcPr>
          <w:p w14:paraId="22FDD305" w14:textId="77777777" w:rsidR="002036BA" w:rsidRPr="003C47F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7E95309E" w14:textId="383BAD57" w:rsidR="002036BA" w:rsidRPr="00027B5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  <w:r w:rsidR="00E06523" w:rsidRPr="00E065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129" w:type="pct"/>
          </w:tcPr>
          <w:p w14:paraId="3C771A61" w14:textId="77777777" w:rsidR="002036BA" w:rsidRPr="00460E67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403BD42E" w14:textId="744C4F39" w:rsidR="002036BA" w:rsidRPr="007B122A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  <w:r w:rsidR="002036BA" w:rsidRPr="007B12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148" w:type="pct"/>
          </w:tcPr>
          <w:p w14:paraId="5247B37D" w14:textId="77777777" w:rsidR="002036BA" w:rsidRPr="00460E67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3BDA6E4" w14:textId="0FE5BFF7" w:rsidR="002036BA" w:rsidRPr="00027B5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  <w:r w:rsidR="00E06523" w:rsidRPr="00E065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130" w:type="pct"/>
          </w:tcPr>
          <w:p w14:paraId="3DB8428F" w14:textId="77777777" w:rsidR="002036BA" w:rsidRPr="00460E67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60DE3799" w14:textId="37E1F1AD" w:rsidR="002036BA" w:rsidRPr="007B122A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  <w:r w:rsidR="002036BA" w:rsidRPr="007B122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525</w:t>
            </w:r>
          </w:p>
        </w:tc>
      </w:tr>
    </w:tbl>
    <w:p w14:paraId="6D361558" w14:textId="3E64C071" w:rsidR="00081CD6" w:rsidRDefault="00081CD6" w:rsidP="00867A3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176"/>
        <w:gridCol w:w="264"/>
        <w:gridCol w:w="1169"/>
        <w:gridCol w:w="269"/>
        <w:gridCol w:w="1079"/>
        <w:gridCol w:w="271"/>
        <w:gridCol w:w="1151"/>
      </w:tblGrid>
      <w:tr w:rsidR="008977F8" w:rsidRPr="00A74DEE" w14:paraId="5A7DCEFD" w14:textId="77777777" w:rsidTr="000C614D">
        <w:tc>
          <w:tcPr>
            <w:tcW w:w="2064" w:type="pct"/>
          </w:tcPr>
          <w:p w14:paraId="713ED0F9" w14:textId="0628842F" w:rsidR="008977F8" w:rsidRPr="00657D68" w:rsidRDefault="008977F8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</w:pPr>
            <w:r w:rsidRPr="00FC4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1424" w:type="pct"/>
            <w:gridSpan w:val="3"/>
            <w:vAlign w:val="bottom"/>
          </w:tcPr>
          <w:p w14:paraId="11E3DEBC" w14:textId="77777777" w:rsidR="008977F8" w:rsidRPr="003735FD" w:rsidRDefault="008977F8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6DE48086" w14:textId="77777777" w:rsidR="008977F8" w:rsidRPr="008C010D" w:rsidRDefault="008977F8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5" w:type="pct"/>
            <w:gridSpan w:val="3"/>
            <w:vAlign w:val="bottom"/>
          </w:tcPr>
          <w:p w14:paraId="722397A7" w14:textId="77777777" w:rsidR="008977F8" w:rsidRPr="003735FD" w:rsidRDefault="008977F8" w:rsidP="000C61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6BA" w:rsidRPr="00A74DEE" w14:paraId="07165836" w14:textId="77777777" w:rsidTr="000C614D">
        <w:tc>
          <w:tcPr>
            <w:tcW w:w="2064" w:type="pct"/>
          </w:tcPr>
          <w:p w14:paraId="277A9A5A" w14:textId="77777777" w:rsidR="002036BA" w:rsidRPr="00657D68" w:rsidRDefault="002036BA" w:rsidP="002036BA">
            <w:pPr>
              <w:pStyle w:val="FSBlank"/>
              <w:rPr>
                <w:cs/>
              </w:rPr>
            </w:pPr>
          </w:p>
        </w:tc>
        <w:tc>
          <w:tcPr>
            <w:tcW w:w="642" w:type="pct"/>
          </w:tcPr>
          <w:p w14:paraId="25802B64" w14:textId="37FF70A7" w:rsidR="002036BA" w:rsidRPr="003735F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2036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410D53C0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752BDF9" w14:textId="32B8300A" w:rsidR="002036BA" w:rsidRPr="003735F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7C4ECF65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76776301" w14:textId="2DF24022" w:rsidR="002036BA" w:rsidRPr="003735F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2036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5D1E0D61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64F4315B" w14:textId="427B8734" w:rsidR="002036BA" w:rsidRPr="003735F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036BA" w:rsidRPr="00A74DEE" w14:paraId="704368A7" w14:textId="77777777" w:rsidTr="000C614D">
        <w:tc>
          <w:tcPr>
            <w:tcW w:w="2064" w:type="pct"/>
          </w:tcPr>
          <w:p w14:paraId="7F42D586" w14:textId="77777777" w:rsidR="002036BA" w:rsidRPr="00657D68" w:rsidRDefault="002036BA" w:rsidP="002036BA">
            <w:pPr>
              <w:pStyle w:val="FSBlank"/>
              <w:rPr>
                <w:cs/>
              </w:rPr>
            </w:pPr>
          </w:p>
        </w:tc>
        <w:tc>
          <w:tcPr>
            <w:tcW w:w="642" w:type="pct"/>
          </w:tcPr>
          <w:p w14:paraId="42066194" w14:textId="181275FC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09DA33D3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302DCF4" w14:textId="4AD4FC65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6FE33210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7A047D34" w14:textId="2152600D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19443B97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69AEC188" w14:textId="39AEA0A3" w:rsidR="002036BA" w:rsidRPr="008C010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036BA" w:rsidRPr="00A74DEE" w14:paraId="26A7A91C" w14:textId="77777777" w:rsidTr="000C614D">
        <w:tc>
          <w:tcPr>
            <w:tcW w:w="2064" w:type="pct"/>
          </w:tcPr>
          <w:p w14:paraId="6512BE3C" w14:textId="77777777" w:rsidR="002036BA" w:rsidRPr="00657D68" w:rsidRDefault="002036BA" w:rsidP="002036BA">
            <w:pPr>
              <w:pStyle w:val="FSBlank"/>
              <w:rPr>
                <w:cs/>
              </w:rPr>
            </w:pPr>
          </w:p>
        </w:tc>
        <w:tc>
          <w:tcPr>
            <w:tcW w:w="2936" w:type="pct"/>
            <w:gridSpan w:val="7"/>
          </w:tcPr>
          <w:p w14:paraId="1B18EF79" w14:textId="77777777" w:rsidR="002036BA" w:rsidRPr="00657D68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36BA" w:rsidRPr="00A74DEE" w14:paraId="004C5ECF" w14:textId="77777777" w:rsidTr="000C614D">
        <w:tc>
          <w:tcPr>
            <w:tcW w:w="2064" w:type="pct"/>
          </w:tcPr>
          <w:p w14:paraId="090F5AD6" w14:textId="77777777" w:rsidR="002036BA" w:rsidRPr="00430BE4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2" w:type="pct"/>
          </w:tcPr>
          <w:p w14:paraId="2D1C780B" w14:textId="75AEE848" w:rsidR="002036BA" w:rsidRPr="006D2A7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44" w:type="pct"/>
          </w:tcPr>
          <w:p w14:paraId="38360F98" w14:textId="77777777" w:rsidR="002036BA" w:rsidRPr="00657D68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0D010CA5" w14:textId="1D772E12" w:rsidR="002036BA" w:rsidRPr="00657D68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47" w:type="pct"/>
          </w:tcPr>
          <w:p w14:paraId="7C4EC1EC" w14:textId="77777777" w:rsidR="002036BA" w:rsidRPr="00657D68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14:paraId="74726C79" w14:textId="164973EF" w:rsidR="002036BA" w:rsidRPr="00657D68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48" w:type="pct"/>
          </w:tcPr>
          <w:p w14:paraId="64B853F8" w14:textId="77777777" w:rsidR="002036BA" w:rsidRPr="00657D68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0E7A2E3C" w14:textId="7FE69E9D" w:rsidR="002036BA" w:rsidRPr="00657D68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</w:tr>
      <w:tr w:rsidR="002036BA" w:rsidRPr="00A74DEE" w14:paraId="6983EB6B" w14:textId="77777777" w:rsidTr="00C4002F">
        <w:tc>
          <w:tcPr>
            <w:tcW w:w="2064" w:type="pct"/>
          </w:tcPr>
          <w:p w14:paraId="0CDDE8B8" w14:textId="30F33E5D" w:rsidR="002036BA" w:rsidRPr="000474F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9720F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B9720F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38359331" w14:textId="79384377" w:rsidR="002036BA" w:rsidRPr="006D2A7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7A5C976E" w14:textId="77777777" w:rsidR="002036BA" w:rsidRPr="00657D68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D2A434F" w14:textId="39A151F5" w:rsidR="002036BA" w:rsidRPr="00657D68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6964FA59" w14:textId="77777777" w:rsidR="002036BA" w:rsidRPr="00657D68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1E52190" w14:textId="1B160668" w:rsidR="002036BA" w:rsidRPr="00657D68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2E458D78" w14:textId="77777777" w:rsidR="002036BA" w:rsidRPr="00657D68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D510D9C" w14:textId="2B4A49DA" w:rsidR="002036BA" w:rsidRPr="00657D68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2036BA" w:rsidRPr="00A74DEE" w14:paraId="35E997AB" w14:textId="77777777" w:rsidTr="00C4002F">
        <w:tc>
          <w:tcPr>
            <w:tcW w:w="2064" w:type="pct"/>
          </w:tcPr>
          <w:p w14:paraId="04EB483C" w14:textId="77777777" w:rsidR="002036BA" w:rsidRDefault="002036BA" w:rsidP="002036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513EC989" w14:textId="2574163B" w:rsidR="002036BA" w:rsidRPr="006D2A7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144" w:type="pct"/>
          </w:tcPr>
          <w:p w14:paraId="70C67F42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A0CF5CD" w14:textId="072F1CB9" w:rsidR="002036BA" w:rsidRPr="00A82CD6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  <w:tc>
          <w:tcPr>
            <w:tcW w:w="147" w:type="pct"/>
          </w:tcPr>
          <w:p w14:paraId="2E3E5F76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9E10F3B" w14:textId="3034A704" w:rsidR="002036BA" w:rsidRPr="00B362B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148" w:type="pct"/>
          </w:tcPr>
          <w:p w14:paraId="3A120A59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123CFD9" w14:textId="49113D0A" w:rsidR="002036BA" w:rsidRPr="00A82CD6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</w:t>
            </w:r>
          </w:p>
        </w:tc>
      </w:tr>
      <w:tr w:rsidR="002036BA" w:rsidRPr="00A74DEE" w14:paraId="3DECE45E" w14:textId="77777777" w:rsidTr="00C4002F">
        <w:tc>
          <w:tcPr>
            <w:tcW w:w="2064" w:type="pct"/>
          </w:tcPr>
          <w:p w14:paraId="1EBD2690" w14:textId="77777777" w:rsidR="002036BA" w:rsidRPr="003C47FE" w:rsidRDefault="002036BA" w:rsidP="002036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42" w:type="pct"/>
            <w:tcBorders>
              <w:top w:val="double" w:sz="4" w:space="0" w:color="auto"/>
            </w:tcBorders>
          </w:tcPr>
          <w:p w14:paraId="597D2BD1" w14:textId="7777777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206D209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4AB46654" w14:textId="77777777" w:rsidR="002036BA" w:rsidRPr="009643B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5C6942A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2E2EB519" w14:textId="7777777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0E64F81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2E84F662" w14:textId="77777777" w:rsidR="002036BA" w:rsidRPr="009643B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36BA" w:rsidRPr="00A74DEE" w14:paraId="640DB892" w14:textId="77777777" w:rsidTr="00C4002F">
        <w:tc>
          <w:tcPr>
            <w:tcW w:w="2064" w:type="pct"/>
          </w:tcPr>
          <w:p w14:paraId="557745FF" w14:textId="77777777" w:rsidR="002036BA" w:rsidRPr="003C47FE" w:rsidRDefault="002036BA" w:rsidP="002036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42" w:type="pct"/>
          </w:tcPr>
          <w:p w14:paraId="5BC530E9" w14:textId="7777777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6F23C5A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06021D25" w14:textId="77777777" w:rsidR="002036BA" w:rsidRPr="009643B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A24BCC1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14:paraId="0E6A0751" w14:textId="7777777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14A761AE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745B0CFA" w14:textId="77777777" w:rsidR="002036BA" w:rsidRPr="009643B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36BA" w:rsidRPr="00A74DEE" w14:paraId="55AA1034" w14:textId="77777777" w:rsidTr="00C4002F">
        <w:tc>
          <w:tcPr>
            <w:tcW w:w="2064" w:type="pct"/>
          </w:tcPr>
          <w:p w14:paraId="7D388B70" w14:textId="77777777" w:rsidR="002036BA" w:rsidRPr="003C47FE" w:rsidRDefault="002036BA" w:rsidP="002036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42" w:type="pct"/>
          </w:tcPr>
          <w:p w14:paraId="7D4A4CFC" w14:textId="7777777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67855B6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717CEBD3" w14:textId="77777777" w:rsidR="002036BA" w:rsidRPr="009643B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06FED25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14:paraId="40E98912" w14:textId="7777777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A3C4F34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56B76BA9" w14:textId="77777777" w:rsidR="002036BA" w:rsidRPr="009643B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36BA" w:rsidRPr="00A74DEE" w14:paraId="64D06BEB" w14:textId="77777777" w:rsidTr="00C4002F">
        <w:tc>
          <w:tcPr>
            <w:tcW w:w="2064" w:type="pct"/>
          </w:tcPr>
          <w:p w14:paraId="72C90EA5" w14:textId="77777777" w:rsidR="002036BA" w:rsidRPr="003C47FE" w:rsidRDefault="002036BA" w:rsidP="002036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42" w:type="pct"/>
          </w:tcPr>
          <w:p w14:paraId="2643C0EF" w14:textId="7777777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04D675F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04835320" w14:textId="77777777" w:rsidR="002036BA" w:rsidRPr="009643B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D189B29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14:paraId="740557FF" w14:textId="7777777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C0DC541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07550C95" w14:textId="77777777" w:rsidR="002036BA" w:rsidRPr="009643B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36BA" w:rsidRPr="00A74DEE" w14:paraId="05E67ADC" w14:textId="77777777" w:rsidTr="00C4002F">
        <w:tc>
          <w:tcPr>
            <w:tcW w:w="2064" w:type="pct"/>
          </w:tcPr>
          <w:p w14:paraId="1C8F8D6A" w14:textId="77777777" w:rsidR="002036BA" w:rsidRPr="003C47FE" w:rsidRDefault="002036BA" w:rsidP="002036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642" w:type="pct"/>
          </w:tcPr>
          <w:p w14:paraId="4A30E78F" w14:textId="7777777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13040CD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8" w:type="pct"/>
          </w:tcPr>
          <w:p w14:paraId="4332C8DF" w14:textId="77777777" w:rsidR="002036BA" w:rsidRPr="009643B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E50E908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14:paraId="51089F76" w14:textId="7777777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2DA5D9D" w14:textId="77777777" w:rsidR="002036BA" w:rsidRPr="0048255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8" w:type="pct"/>
          </w:tcPr>
          <w:p w14:paraId="1E463185" w14:textId="77777777" w:rsidR="002036BA" w:rsidRPr="009643B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F529FE5" w14:textId="77777777" w:rsidR="001B67CC" w:rsidRDefault="001B6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848EBCA" w14:textId="20692D74" w:rsidR="008A2845" w:rsidRDefault="009148A4" w:rsidP="008A2845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3</w:t>
      </w:r>
      <w:r w:rsidR="008A2845" w:rsidRPr="0006192A">
        <w:rPr>
          <w:rFonts w:ascii="Angsana New" w:hAnsi="Angsana New"/>
          <w:sz w:val="30"/>
          <w:szCs w:val="30"/>
          <w:lang w:val="th-TH"/>
        </w:rPr>
        <w:tab/>
      </w:r>
      <w:r w:rsidR="008A2845">
        <w:rPr>
          <w:rFonts w:ascii="Angsana New" w:hAnsi="Angsana New" w:hint="cs"/>
          <w:sz w:val="30"/>
          <w:szCs w:val="30"/>
          <w:cs/>
          <w:lang w:val="th-TH"/>
        </w:rPr>
        <w:t>ลูกหนี้การค้า</w:t>
      </w:r>
    </w:p>
    <w:p w14:paraId="6D80372F" w14:textId="77777777" w:rsidR="00A22541" w:rsidRPr="00D56441" w:rsidRDefault="00A22541" w:rsidP="008A2845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170"/>
        <w:gridCol w:w="270"/>
        <w:gridCol w:w="1080"/>
        <w:gridCol w:w="270"/>
        <w:gridCol w:w="1170"/>
      </w:tblGrid>
      <w:tr w:rsidR="00A22541" w:rsidRPr="00071DD1" w14:paraId="542BA205" w14:textId="77777777" w:rsidTr="00A22541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144E107A" w14:textId="77777777" w:rsidR="00A22541" w:rsidRPr="00071DD1" w:rsidRDefault="00A22541" w:rsidP="00D67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DB55719" w14:textId="118E44C7" w:rsidR="00A22541" w:rsidRPr="00CC67B9" w:rsidRDefault="00A22541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0DB0C10" w14:textId="77777777" w:rsidR="00A22541" w:rsidRPr="00071DD1" w:rsidRDefault="00A22541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BF2FEF4" w14:textId="22DABA7F" w:rsidR="00A22541" w:rsidRPr="00D67BB3" w:rsidRDefault="00A22541" w:rsidP="00D67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6BA" w:rsidRPr="00071DD1" w14:paraId="7616E992" w14:textId="77777777" w:rsidTr="00A22541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44FA421E" w14:textId="77777777" w:rsidR="002036BA" w:rsidRPr="00071DD1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C75835" w14:textId="1A02DDCB" w:rsidR="002036BA" w:rsidRPr="00E540BE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2036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D8FC4E5" w14:textId="77777777" w:rsidR="002036BA" w:rsidRPr="00E540B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7F813E49" w14:textId="5087F8ED" w:rsidR="002036BA" w:rsidRPr="00CC67B9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C3F6019" w14:textId="77777777" w:rsidR="002036BA" w:rsidRPr="00071DD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565003" w14:textId="4DD4D095" w:rsidR="002036BA" w:rsidRPr="00071DD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2036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8484E04" w14:textId="77777777" w:rsidR="002036BA" w:rsidRPr="00071DD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5E1DF" w14:textId="1C9BBEBF" w:rsidR="002036BA" w:rsidRPr="00071DD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036BA" w:rsidRPr="00071DD1" w14:paraId="7A98519B" w14:textId="77777777" w:rsidTr="00A22541">
        <w:trPr>
          <w:trHeight w:val="20"/>
          <w:tblHeader/>
        </w:trPr>
        <w:tc>
          <w:tcPr>
            <w:tcW w:w="3780" w:type="dxa"/>
            <w:shd w:val="clear" w:color="auto" w:fill="auto"/>
            <w:vAlign w:val="bottom"/>
          </w:tcPr>
          <w:p w14:paraId="40AD2135" w14:textId="77777777" w:rsidR="002036BA" w:rsidRPr="00071DD1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CDFD01C" w14:textId="1334BA3B" w:rsidR="002036BA" w:rsidRPr="00E540BE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13FA48E" w14:textId="77777777" w:rsidR="002036BA" w:rsidRPr="00E540B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198A205" w14:textId="6DD4D5B1" w:rsidR="002036BA" w:rsidRPr="00CC67B9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78C69C5" w14:textId="77777777" w:rsidR="002036BA" w:rsidRPr="00071DD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C256C7" w14:textId="1BF8F16D" w:rsidR="002036BA" w:rsidRPr="00071DD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A87CA37" w14:textId="77777777" w:rsidR="002036BA" w:rsidRPr="00071DD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65631F" w14:textId="56C0E121" w:rsidR="002036BA" w:rsidRPr="00071DD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036BA" w:rsidRPr="00071DD1" w14:paraId="1EA81523" w14:textId="77777777" w:rsidTr="00A22541">
        <w:trPr>
          <w:trHeight w:val="164"/>
          <w:tblHeader/>
        </w:trPr>
        <w:tc>
          <w:tcPr>
            <w:tcW w:w="3780" w:type="dxa"/>
          </w:tcPr>
          <w:p w14:paraId="22E70974" w14:textId="77777777" w:rsidR="002036BA" w:rsidRPr="00071DD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4626ACE" w14:textId="77777777" w:rsidR="002036BA" w:rsidRPr="00071DD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036BA" w:rsidRPr="00071DD1" w14:paraId="3087CBF3" w14:textId="77777777" w:rsidTr="00A22541">
        <w:trPr>
          <w:trHeight w:val="20"/>
        </w:trPr>
        <w:tc>
          <w:tcPr>
            <w:tcW w:w="3780" w:type="dxa"/>
          </w:tcPr>
          <w:p w14:paraId="313FB150" w14:textId="77777777" w:rsidR="002036BA" w:rsidRPr="00CF08C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3821C7B" w14:textId="3700039A" w:rsidR="002036BA" w:rsidRPr="00CF08C6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762A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70" w:type="dxa"/>
          </w:tcPr>
          <w:p w14:paraId="618B9364" w14:textId="77777777" w:rsidR="002036BA" w:rsidRPr="00CF08C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A25525" w14:textId="3B519CAC" w:rsidR="002036BA" w:rsidRPr="00FA1046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2036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</w:tcPr>
          <w:p w14:paraId="68A942E8" w14:textId="77777777" w:rsidR="002036BA" w:rsidRPr="00FA104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78AFA6" w14:textId="6D03C818" w:rsidR="002036BA" w:rsidRPr="00FA1046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762A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867</w:t>
            </w:r>
          </w:p>
        </w:tc>
        <w:tc>
          <w:tcPr>
            <w:tcW w:w="270" w:type="dxa"/>
          </w:tcPr>
          <w:p w14:paraId="70F74653" w14:textId="77777777" w:rsidR="002036BA" w:rsidRPr="00FA104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51C1E1" w14:textId="0111335D" w:rsidR="002036BA" w:rsidRPr="00FA1046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2036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2036BA" w:rsidRPr="00071DD1" w14:paraId="428C2DB5" w14:textId="77777777" w:rsidTr="00A22541">
        <w:trPr>
          <w:trHeight w:val="20"/>
        </w:trPr>
        <w:tc>
          <w:tcPr>
            <w:tcW w:w="3780" w:type="dxa"/>
          </w:tcPr>
          <w:p w14:paraId="64A802BD" w14:textId="77777777" w:rsidR="002036BA" w:rsidRPr="00CF08C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8C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C7E0838" w14:textId="77777777" w:rsidR="002036BA" w:rsidRPr="00CF08C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E13FA" w14:textId="77777777" w:rsidR="002036BA" w:rsidRPr="00CF08C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212A2B" w14:textId="77777777" w:rsidR="002036BA" w:rsidRPr="00EE016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85BB759" w14:textId="77777777" w:rsidR="002036BA" w:rsidRPr="00CF08C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959165" w14:textId="77777777" w:rsidR="002036BA" w:rsidRPr="00CF08C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F7B525" w14:textId="77777777" w:rsidR="002036BA" w:rsidRPr="00CF08C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ED2409" w14:textId="77777777" w:rsidR="002036BA" w:rsidRPr="00EE016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2036BA" w:rsidRPr="00071DD1" w14:paraId="19F9E830" w14:textId="77777777" w:rsidTr="000C614D">
        <w:trPr>
          <w:trHeight w:val="20"/>
        </w:trPr>
        <w:tc>
          <w:tcPr>
            <w:tcW w:w="3780" w:type="dxa"/>
          </w:tcPr>
          <w:p w14:paraId="16C25AB0" w14:textId="2959E225" w:rsidR="002036BA" w:rsidRPr="00CF08C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9148A4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391DD4ED" w14:textId="213DECC3" w:rsidR="002036BA" w:rsidRPr="00CF08C6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62A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270" w:type="dxa"/>
          </w:tcPr>
          <w:p w14:paraId="487E4A69" w14:textId="77777777" w:rsidR="002036BA" w:rsidRPr="00CF08C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F96E78" w14:textId="2B25F8C1" w:rsidR="002036BA" w:rsidRPr="00D955EB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036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270" w:type="dxa"/>
          </w:tcPr>
          <w:p w14:paraId="0F0FC0A5" w14:textId="77777777" w:rsidR="002036BA" w:rsidRPr="00D955EB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5E459E" w14:textId="40233D00" w:rsidR="002036BA" w:rsidRPr="00D955EB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762A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276</w:t>
            </w:r>
          </w:p>
        </w:tc>
        <w:tc>
          <w:tcPr>
            <w:tcW w:w="270" w:type="dxa"/>
          </w:tcPr>
          <w:p w14:paraId="3DA1A9C5" w14:textId="77777777" w:rsidR="002036BA" w:rsidRPr="00D955EB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FACF91" w14:textId="19115E87" w:rsidR="002036BA" w:rsidRPr="00D955EB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036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</w:tr>
      <w:tr w:rsidR="002036BA" w:rsidRPr="00071DD1" w14:paraId="6FEC4534" w14:textId="77777777" w:rsidTr="00A22541">
        <w:trPr>
          <w:trHeight w:val="20"/>
        </w:trPr>
        <w:tc>
          <w:tcPr>
            <w:tcW w:w="3780" w:type="dxa"/>
          </w:tcPr>
          <w:p w14:paraId="234D2C51" w14:textId="03B49942" w:rsidR="002036BA" w:rsidRPr="00CF08C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148A4">
              <w:rPr>
                <w:rFonts w:ascii="Angsana New" w:hAnsi="Angsana New"/>
                <w:sz w:val="30"/>
                <w:szCs w:val="30"/>
              </w:rPr>
              <w:t>3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9148A4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2A9DFB6" w14:textId="7F7C2111" w:rsidR="002036BA" w:rsidRPr="00CF08C6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270" w:type="dxa"/>
          </w:tcPr>
          <w:p w14:paraId="29F8437A" w14:textId="77777777" w:rsidR="002036BA" w:rsidRPr="00CF08C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416A8D" w14:textId="005FE406" w:rsidR="002036BA" w:rsidRPr="00D955EB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270" w:type="dxa"/>
          </w:tcPr>
          <w:p w14:paraId="4CA164C9" w14:textId="77777777" w:rsidR="002036BA" w:rsidRPr="00D955EB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A44A62" w14:textId="1A452106" w:rsidR="002036BA" w:rsidRPr="00D955EB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270" w:type="dxa"/>
          </w:tcPr>
          <w:p w14:paraId="47C689DC" w14:textId="77777777" w:rsidR="002036BA" w:rsidRPr="00D955EB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A3AB38" w14:textId="24AB9BD1" w:rsidR="002036BA" w:rsidRPr="00D955EB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</w:tr>
      <w:tr w:rsidR="002036BA" w:rsidRPr="00071DD1" w14:paraId="4A807E57" w14:textId="77777777" w:rsidTr="00A22541">
        <w:trPr>
          <w:trHeight w:val="20"/>
        </w:trPr>
        <w:tc>
          <w:tcPr>
            <w:tcW w:w="3780" w:type="dxa"/>
          </w:tcPr>
          <w:p w14:paraId="5627CF21" w14:textId="2FCC2358" w:rsidR="002036BA" w:rsidRPr="00CF08C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148A4">
              <w:rPr>
                <w:rFonts w:ascii="Angsana New" w:hAnsi="Angsana New"/>
                <w:sz w:val="30"/>
                <w:szCs w:val="30"/>
              </w:rPr>
              <w:t>6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9148A4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0420CEA" w14:textId="3C9B9AC4" w:rsidR="002036BA" w:rsidRPr="00CF08C6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10F64461" w14:textId="77777777" w:rsidR="002036BA" w:rsidRPr="00CF08C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A9E8C5" w14:textId="13EBEF4D" w:rsidR="002036BA" w:rsidRPr="00D955EB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70" w:type="dxa"/>
          </w:tcPr>
          <w:p w14:paraId="5B53BBDC" w14:textId="77777777" w:rsidR="002036BA" w:rsidRPr="00D955EB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5ACF26" w14:textId="17241FED" w:rsidR="002036BA" w:rsidRPr="00D955EB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54C9B1AE" w14:textId="77777777" w:rsidR="002036BA" w:rsidRPr="00D955EB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B247FC" w14:textId="28C3016D" w:rsidR="002036BA" w:rsidRPr="00D955EB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2036BA" w:rsidRPr="00071DD1" w14:paraId="28DE1C50" w14:textId="77777777" w:rsidTr="00A22541">
        <w:trPr>
          <w:trHeight w:val="20"/>
        </w:trPr>
        <w:tc>
          <w:tcPr>
            <w:tcW w:w="3780" w:type="dxa"/>
          </w:tcPr>
          <w:p w14:paraId="3E7BA9BF" w14:textId="35ED6EAF" w:rsidR="002036BA" w:rsidRPr="00CF08C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9148A4">
              <w:rPr>
                <w:rFonts w:ascii="Angsana New" w:hAnsi="Angsana New"/>
                <w:sz w:val="30"/>
                <w:szCs w:val="30"/>
              </w:rPr>
              <w:t>12</w:t>
            </w:r>
            <w:r w:rsidRPr="00FF48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F48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2BCB92" w14:textId="274B1F54" w:rsidR="002036BA" w:rsidRPr="00CF08C6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62A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70" w:type="dxa"/>
          </w:tcPr>
          <w:p w14:paraId="102D68F3" w14:textId="77777777" w:rsidR="002036BA" w:rsidRPr="00CF08C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1FDBA3" w14:textId="28A8D4D2" w:rsidR="002036BA" w:rsidRPr="00D955EB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036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14:paraId="1639E03F" w14:textId="77777777" w:rsidR="002036BA" w:rsidRPr="00D955EB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5C972B" w14:textId="4A6D0D0A" w:rsidR="002036BA" w:rsidRPr="00D955EB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62A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70" w:type="dxa"/>
          </w:tcPr>
          <w:p w14:paraId="0C203500" w14:textId="77777777" w:rsidR="002036BA" w:rsidRPr="00D955EB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9DF573" w14:textId="3852E025" w:rsidR="002036BA" w:rsidRPr="00D955EB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036B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2036BA" w:rsidRPr="00071DD1" w14:paraId="3D9CA41C" w14:textId="77777777" w:rsidTr="00A22541">
        <w:trPr>
          <w:trHeight w:val="20"/>
        </w:trPr>
        <w:tc>
          <w:tcPr>
            <w:tcW w:w="3780" w:type="dxa"/>
          </w:tcPr>
          <w:p w14:paraId="6BF0F33D" w14:textId="77777777" w:rsidR="002036BA" w:rsidRPr="00CF08C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08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B0649F" w14:textId="7CA52EBE" w:rsidR="002036BA" w:rsidRPr="000543C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="005F1A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14:paraId="2B10EC2C" w14:textId="77777777" w:rsidR="002036BA" w:rsidRPr="00CF08C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41279B" w14:textId="3DD8BDBA" w:rsidR="002036BA" w:rsidRPr="007456A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2036BA" w:rsidRPr="00745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70" w:type="dxa"/>
          </w:tcPr>
          <w:p w14:paraId="3599340F" w14:textId="77777777" w:rsidR="002036BA" w:rsidRPr="00CF08C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6EF99E" w14:textId="42C0E175" w:rsidR="002036BA" w:rsidRPr="009B5746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="005F1A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</w:p>
        </w:tc>
        <w:tc>
          <w:tcPr>
            <w:tcW w:w="270" w:type="dxa"/>
          </w:tcPr>
          <w:p w14:paraId="296AF7E5" w14:textId="77777777" w:rsidR="002036BA" w:rsidRPr="00CF08C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B4C956" w14:textId="28A74FDE" w:rsidR="002036BA" w:rsidRPr="007456A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2036BA" w:rsidRPr="00745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</w:p>
        </w:tc>
      </w:tr>
      <w:tr w:rsidR="002036BA" w:rsidRPr="00071DD1" w14:paraId="631D12C4" w14:textId="77777777" w:rsidTr="000C614D">
        <w:trPr>
          <w:trHeight w:val="20"/>
        </w:trPr>
        <w:tc>
          <w:tcPr>
            <w:tcW w:w="3780" w:type="dxa"/>
          </w:tcPr>
          <w:p w14:paraId="13FAF1C5" w14:textId="7777777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F08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F08C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3D50A508" w14:textId="68B68EA9" w:rsidR="002036BA" w:rsidRPr="00CF08C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D7FC18" w14:textId="08C88201" w:rsidR="002036BA" w:rsidRPr="00CF08C6" w:rsidRDefault="005F1A9B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48A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48A4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DEF1CE7" w14:textId="77777777" w:rsidR="002036BA" w:rsidRPr="00CF08C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34B13E" w14:textId="75D38E96" w:rsidR="002036BA" w:rsidRPr="00F80DF4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48A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48A4">
              <w:rPr>
                <w:rFonts w:asciiTheme="majorBidi" w:hAnsiTheme="majorBidi" w:cstheme="majorBidi"/>
                <w:sz w:val="30"/>
                <w:szCs w:val="30"/>
              </w:rPr>
              <w:t>044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8083DF" w14:textId="77777777" w:rsidR="002036BA" w:rsidRPr="00F80DF4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4FCE83" w14:textId="614240F6" w:rsidR="002036BA" w:rsidRPr="00F80DF4" w:rsidRDefault="005F1A9B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48A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48A4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B262E3" w14:textId="77777777" w:rsidR="002036BA" w:rsidRPr="00F80DF4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887C7F" w14:textId="53057A2A" w:rsidR="002036BA" w:rsidRPr="00F80DF4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48A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48A4">
              <w:rPr>
                <w:rFonts w:asciiTheme="majorBidi" w:hAnsiTheme="majorBidi" w:cstheme="majorBidi"/>
                <w:sz w:val="30"/>
                <w:szCs w:val="30"/>
              </w:rPr>
              <w:t>044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036BA" w:rsidRPr="00071DD1" w14:paraId="1D06D1F9" w14:textId="77777777" w:rsidTr="00A22541">
        <w:trPr>
          <w:trHeight w:val="20"/>
        </w:trPr>
        <w:tc>
          <w:tcPr>
            <w:tcW w:w="3780" w:type="dxa"/>
          </w:tcPr>
          <w:p w14:paraId="6D65C1FE" w14:textId="77777777" w:rsidR="002036BA" w:rsidRPr="007F5722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F57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D0107A" w14:textId="31508E32" w:rsidR="002036BA" w:rsidRPr="000543C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5F1A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70" w:type="dxa"/>
          </w:tcPr>
          <w:p w14:paraId="1015050B" w14:textId="77777777" w:rsidR="002036BA" w:rsidRPr="00CF08C6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6F400E" w14:textId="254EAF60" w:rsidR="002036BA" w:rsidRPr="007456A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2036BA" w:rsidRPr="00745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</w:t>
            </w:r>
          </w:p>
        </w:tc>
        <w:tc>
          <w:tcPr>
            <w:tcW w:w="270" w:type="dxa"/>
          </w:tcPr>
          <w:p w14:paraId="73F91061" w14:textId="77777777" w:rsidR="002036BA" w:rsidRPr="00F80DF4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F65B64" w14:textId="17E181B2" w:rsidR="002036BA" w:rsidRPr="00F80DF4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5F1A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70" w:type="dxa"/>
          </w:tcPr>
          <w:p w14:paraId="6A1CD26F" w14:textId="77777777" w:rsidR="002036BA" w:rsidRPr="00F80DF4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EC1D49F" w14:textId="7165775B" w:rsidR="002036BA" w:rsidRPr="007456A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  <w:r w:rsidR="002036BA" w:rsidRPr="007456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</w:t>
            </w:r>
          </w:p>
        </w:tc>
      </w:tr>
    </w:tbl>
    <w:p w14:paraId="5D47E251" w14:textId="77777777" w:rsidR="00BA54C3" w:rsidRPr="0040290D" w:rsidRDefault="00BA54C3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5"/>
        <w:gridCol w:w="1162"/>
        <w:gridCol w:w="269"/>
        <w:gridCol w:w="1224"/>
        <w:gridCol w:w="269"/>
        <w:gridCol w:w="1099"/>
        <w:gridCol w:w="269"/>
        <w:gridCol w:w="1163"/>
      </w:tblGrid>
      <w:tr w:rsidR="00154EDF" w:rsidRPr="00071DD1" w14:paraId="40B60F05" w14:textId="77777777" w:rsidTr="002036BA">
        <w:trPr>
          <w:trHeight w:val="20"/>
          <w:tblHeader/>
        </w:trPr>
        <w:tc>
          <w:tcPr>
            <w:tcW w:w="3725" w:type="dxa"/>
            <w:shd w:val="clear" w:color="auto" w:fill="auto"/>
            <w:vAlign w:val="bottom"/>
          </w:tcPr>
          <w:p w14:paraId="0BD70811" w14:textId="340CF067" w:rsidR="00154EDF" w:rsidRPr="00071DD1" w:rsidRDefault="00154EDF" w:rsidP="00C92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655" w:type="dxa"/>
            <w:gridSpan w:val="3"/>
            <w:vAlign w:val="bottom"/>
          </w:tcPr>
          <w:p w14:paraId="127C46D6" w14:textId="56707906" w:rsidR="00154EDF" w:rsidRPr="00CC67B9" w:rsidRDefault="00154EDF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vAlign w:val="bottom"/>
          </w:tcPr>
          <w:p w14:paraId="44B63AA3" w14:textId="77777777" w:rsidR="00154EDF" w:rsidRPr="00071DD1" w:rsidRDefault="00154EDF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1" w:type="dxa"/>
            <w:gridSpan w:val="3"/>
            <w:vAlign w:val="bottom"/>
          </w:tcPr>
          <w:p w14:paraId="1DF45037" w14:textId="77777777" w:rsidR="00154EDF" w:rsidRPr="00D67BB3" w:rsidRDefault="00154EDF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6BA" w:rsidRPr="00071DD1" w14:paraId="301D2498" w14:textId="77777777" w:rsidTr="004579DA">
        <w:trPr>
          <w:trHeight w:val="749"/>
          <w:tblHeader/>
        </w:trPr>
        <w:tc>
          <w:tcPr>
            <w:tcW w:w="3725" w:type="dxa"/>
            <w:shd w:val="clear" w:color="auto" w:fill="auto"/>
            <w:vAlign w:val="bottom"/>
          </w:tcPr>
          <w:p w14:paraId="4FA591E6" w14:textId="77777777" w:rsidR="002036BA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</w:p>
          <w:p w14:paraId="6271E0EF" w14:textId="10709571" w:rsidR="002036BA" w:rsidRPr="00071DD1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2036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036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2" w:type="dxa"/>
          </w:tcPr>
          <w:p w14:paraId="50D28143" w14:textId="7777777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CF26B0" w14:textId="5C8085E8" w:rsidR="002036BA" w:rsidRPr="00E540BE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370BFD10" w14:textId="77777777" w:rsidR="002036BA" w:rsidRPr="00E540B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24" w:type="dxa"/>
          </w:tcPr>
          <w:p w14:paraId="77368291" w14:textId="7777777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1F82175" w14:textId="4F40D803" w:rsidR="002036BA" w:rsidRPr="00CC67B9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9" w:type="dxa"/>
            <w:vAlign w:val="bottom"/>
          </w:tcPr>
          <w:p w14:paraId="07286CC2" w14:textId="77777777" w:rsidR="002036BA" w:rsidRPr="00071DD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6813AA91" w14:textId="7777777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E10D7E" w14:textId="2CB10D7A" w:rsidR="002036BA" w:rsidRPr="00071DD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38CF6B66" w14:textId="77777777" w:rsidR="002036BA" w:rsidRPr="00071DD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A4978F8" w14:textId="7777777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57EC9E" w14:textId="106FFA98" w:rsidR="002036BA" w:rsidRPr="00071DD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A54C3" w:rsidRPr="00071DD1" w14:paraId="25A210DD" w14:textId="77777777" w:rsidTr="002036BA">
        <w:trPr>
          <w:trHeight w:val="164"/>
          <w:tblHeader/>
        </w:trPr>
        <w:tc>
          <w:tcPr>
            <w:tcW w:w="3725" w:type="dxa"/>
          </w:tcPr>
          <w:p w14:paraId="6911A1B9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55" w:type="dxa"/>
            <w:gridSpan w:val="7"/>
          </w:tcPr>
          <w:p w14:paraId="6476337C" w14:textId="77777777" w:rsidR="00BA54C3" w:rsidRPr="00071DD1" w:rsidRDefault="00BA54C3" w:rsidP="00C9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7332B" w:rsidRPr="00071DD1" w14:paraId="2B4AB7AA" w14:textId="77777777" w:rsidTr="002036BA">
        <w:trPr>
          <w:trHeight w:val="20"/>
        </w:trPr>
        <w:tc>
          <w:tcPr>
            <w:tcW w:w="3725" w:type="dxa"/>
          </w:tcPr>
          <w:p w14:paraId="556DA894" w14:textId="270CDE23" w:rsidR="0017332B" w:rsidRPr="00BA54C3" w:rsidRDefault="0017332B" w:rsidP="0017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2" w:type="dxa"/>
          </w:tcPr>
          <w:p w14:paraId="6AE91BBE" w14:textId="23503885" w:rsidR="0017332B" w:rsidRPr="00CF08C6" w:rsidRDefault="009148A4" w:rsidP="0017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69" w:type="dxa"/>
          </w:tcPr>
          <w:p w14:paraId="0BDA2A08" w14:textId="77777777" w:rsidR="0017332B" w:rsidRPr="00CF08C6" w:rsidRDefault="0017332B" w:rsidP="0017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B8B3EDC" w14:textId="72098EB6" w:rsidR="0017332B" w:rsidRPr="00CF08C6" w:rsidRDefault="009148A4" w:rsidP="0017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69" w:type="dxa"/>
          </w:tcPr>
          <w:p w14:paraId="37F7627A" w14:textId="77777777" w:rsidR="0017332B" w:rsidRPr="00CF08C6" w:rsidRDefault="0017332B" w:rsidP="0017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2889B305" w14:textId="0A8483CF" w:rsidR="0017332B" w:rsidRPr="00CF08C6" w:rsidRDefault="009148A4" w:rsidP="0017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69" w:type="dxa"/>
          </w:tcPr>
          <w:p w14:paraId="45A59258" w14:textId="77777777" w:rsidR="0017332B" w:rsidRPr="00CF08C6" w:rsidRDefault="0017332B" w:rsidP="0017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7BEC1767" w14:textId="79406ACE" w:rsidR="0017332B" w:rsidRPr="00CF08C6" w:rsidRDefault="009148A4" w:rsidP="0017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</w:tbl>
    <w:p w14:paraId="01E83B45" w14:textId="77777777" w:rsidR="00CE75AC" w:rsidRDefault="00CE75AC"/>
    <w:p w14:paraId="5329FA77" w14:textId="77777777" w:rsidR="00CE75AC" w:rsidRDefault="00CE75AC"/>
    <w:p w14:paraId="3E85D828" w14:textId="45366769" w:rsidR="00CE75AC" w:rsidRDefault="00CE75AC">
      <w:pPr>
        <w:sectPr w:rsidR="00CE75AC" w:rsidSect="008B27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56F24024" w14:textId="6F0C9552" w:rsidR="00480741" w:rsidRDefault="009148A4" w:rsidP="00636592">
      <w:pPr>
        <w:pStyle w:val="Heading8"/>
        <w:tabs>
          <w:tab w:val="left" w:pos="1260"/>
        </w:tabs>
        <w:spacing w:line="240" w:lineRule="auto"/>
        <w:ind w:left="117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4</w:t>
      </w:r>
      <w:r w:rsidR="00480741" w:rsidRPr="0012538E">
        <w:rPr>
          <w:rFonts w:ascii="Angsana New" w:hAnsi="Angsana New"/>
          <w:sz w:val="30"/>
          <w:szCs w:val="30"/>
          <w:lang w:val="th-TH"/>
        </w:rPr>
        <w:tab/>
      </w:r>
      <w:r w:rsidR="00480741" w:rsidRPr="0075158D">
        <w:rPr>
          <w:rFonts w:ascii="Angsana New" w:hAnsi="Angsana New" w:hint="cs"/>
          <w:sz w:val="30"/>
          <w:szCs w:val="30"/>
          <w:cs/>
          <w:lang w:val="th-TH"/>
        </w:rPr>
        <w:t>เงินลงทุนในบริษัทย่อย</w:t>
      </w:r>
    </w:p>
    <w:p w14:paraId="40EDAB64" w14:textId="77777777" w:rsidR="00480741" w:rsidRPr="00F1228E" w:rsidRDefault="00480741" w:rsidP="008B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 w:right="-43"/>
        <w:rPr>
          <w:rFonts w:ascii="Angsana New" w:hAnsi="Angsana New"/>
          <w:sz w:val="8"/>
          <w:szCs w:val="8"/>
        </w:rPr>
      </w:pPr>
    </w:p>
    <w:p w14:paraId="78D4FBE8" w14:textId="3C539EAB" w:rsidR="00480741" w:rsidRPr="008C010D" w:rsidRDefault="00480741" w:rsidP="00480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เงินลงทุน</w:t>
      </w:r>
      <w:r w:rsidRPr="008C010D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8C010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9148A4">
        <w:rPr>
          <w:rFonts w:ascii="Angsana New" w:hAnsi="Angsana New"/>
          <w:sz w:val="30"/>
          <w:szCs w:val="30"/>
        </w:rPr>
        <w:t>30</w:t>
      </w:r>
      <w:r w:rsidR="002036BA">
        <w:rPr>
          <w:rFonts w:ascii="Angsana New" w:hAnsi="Angsana New"/>
          <w:sz w:val="30"/>
          <w:szCs w:val="30"/>
        </w:rPr>
        <w:t xml:space="preserve"> </w:t>
      </w:r>
      <w:r w:rsidR="002036BA">
        <w:rPr>
          <w:rFonts w:ascii="Angsana New" w:hAnsi="Angsana New" w:hint="cs"/>
          <w:sz w:val="30"/>
          <w:szCs w:val="30"/>
          <w:cs/>
        </w:rPr>
        <w:t>มิถุนายน</w:t>
      </w:r>
      <w:r w:rsidR="00235673">
        <w:rPr>
          <w:rFonts w:ascii="Angsana New" w:hAnsi="Angsana New" w:hint="cs"/>
          <w:sz w:val="30"/>
          <w:szCs w:val="30"/>
          <w:cs/>
        </w:rPr>
        <w:t xml:space="preserve"> </w:t>
      </w:r>
      <w:r w:rsidR="009148A4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9148A4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9148A4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2036BA">
        <w:rPr>
          <w:rFonts w:ascii="Angsana New" w:hAnsi="Angsana New" w:hint="cs"/>
          <w:sz w:val="30"/>
          <w:szCs w:val="30"/>
          <w:cs/>
        </w:rPr>
        <w:t>หก</w:t>
      </w:r>
      <w:r w:rsidRPr="008C010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9148A4">
        <w:rPr>
          <w:rFonts w:ascii="Angsana New" w:hAnsi="Angsana New"/>
          <w:sz w:val="30"/>
          <w:szCs w:val="30"/>
        </w:rPr>
        <w:t>30</w:t>
      </w:r>
      <w:r w:rsidR="00235673">
        <w:rPr>
          <w:rFonts w:ascii="Angsana New" w:hAnsi="Angsana New"/>
          <w:sz w:val="30"/>
          <w:szCs w:val="30"/>
        </w:rPr>
        <w:t xml:space="preserve"> </w:t>
      </w:r>
      <w:r w:rsidR="002036BA">
        <w:rPr>
          <w:rFonts w:ascii="Angsana New" w:hAnsi="Angsana New" w:hint="cs"/>
          <w:sz w:val="30"/>
          <w:szCs w:val="30"/>
          <w:cs/>
        </w:rPr>
        <w:t>มิถุนายน</w:t>
      </w:r>
      <w:r w:rsidR="00235673">
        <w:rPr>
          <w:rFonts w:ascii="Angsana New" w:hAnsi="Angsana New" w:hint="cs"/>
          <w:sz w:val="30"/>
          <w:szCs w:val="30"/>
          <w:cs/>
        </w:rPr>
        <w:t xml:space="preserve"> </w:t>
      </w:r>
      <w:r w:rsidR="009148A4">
        <w:rPr>
          <w:rFonts w:ascii="Angsana New" w:hAnsi="Angsana New"/>
          <w:sz w:val="30"/>
          <w:szCs w:val="30"/>
        </w:rPr>
        <w:t>2565</w:t>
      </w:r>
      <w:r w:rsidR="0023567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9148A4">
        <w:rPr>
          <w:rFonts w:ascii="Angsana New" w:hAnsi="Angsana New" w:hint="cs"/>
          <w:sz w:val="30"/>
          <w:szCs w:val="30"/>
        </w:rPr>
        <w:t>25</w:t>
      </w:r>
      <w:r w:rsidR="009148A4">
        <w:rPr>
          <w:rFonts w:ascii="Angsana New" w:hAnsi="Angsana New"/>
          <w:sz w:val="30"/>
          <w:szCs w:val="30"/>
        </w:rPr>
        <w:t>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1DD0F8A8" w14:textId="77777777" w:rsidR="00480741" w:rsidRPr="00F1228E" w:rsidRDefault="00480741" w:rsidP="00480741">
      <w:pPr>
        <w:pStyle w:val="FSBlank"/>
        <w:rPr>
          <w:sz w:val="8"/>
          <w:szCs w:val="8"/>
        </w:rPr>
      </w:pPr>
    </w:p>
    <w:tbl>
      <w:tblPr>
        <w:tblW w:w="1431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890"/>
        <w:gridCol w:w="1440"/>
        <w:gridCol w:w="1080"/>
        <w:gridCol w:w="990"/>
        <w:gridCol w:w="918"/>
        <w:gridCol w:w="1170"/>
        <w:gridCol w:w="270"/>
        <w:gridCol w:w="1062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480741" w:rsidRPr="003C47FE" w14:paraId="20C1C723" w14:textId="77777777" w:rsidTr="00F1228E">
        <w:tc>
          <w:tcPr>
            <w:tcW w:w="1890" w:type="dxa"/>
          </w:tcPr>
          <w:p w14:paraId="74E004CB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2"/>
          </w:tcPr>
          <w:p w14:paraId="5124CFB0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0" w:type="dxa"/>
            <w:gridSpan w:val="13"/>
          </w:tcPr>
          <w:p w14:paraId="0C407B2B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80741" w:rsidRPr="003C47FE" w14:paraId="189BDE08" w14:textId="77777777" w:rsidTr="00F1228E">
        <w:tc>
          <w:tcPr>
            <w:tcW w:w="1890" w:type="dxa"/>
          </w:tcPr>
          <w:p w14:paraId="45014B21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DABFA6B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ลักษณะ</w:t>
            </w:r>
          </w:p>
        </w:tc>
        <w:tc>
          <w:tcPr>
            <w:tcW w:w="1080" w:type="dxa"/>
            <w:tcBorders>
              <w:left w:val="nil"/>
            </w:tcBorders>
          </w:tcPr>
          <w:p w14:paraId="29B2B503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908" w:type="dxa"/>
            <w:gridSpan w:val="2"/>
          </w:tcPr>
          <w:p w14:paraId="47D6FB46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2502" w:type="dxa"/>
            <w:gridSpan w:val="3"/>
          </w:tcPr>
          <w:p w14:paraId="1D727556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B0C33F7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3"/>
          </w:tcPr>
          <w:p w14:paraId="2E326EC3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FCFF51F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0" w:type="dxa"/>
            <w:gridSpan w:val="3"/>
          </w:tcPr>
          <w:p w14:paraId="47FB8EA3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</w:p>
        </w:tc>
      </w:tr>
      <w:tr w:rsidR="00480741" w:rsidRPr="003C47FE" w14:paraId="15972E8D" w14:textId="77777777" w:rsidTr="00F1228E">
        <w:trPr>
          <w:trHeight w:val="234"/>
        </w:trPr>
        <w:tc>
          <w:tcPr>
            <w:tcW w:w="1890" w:type="dxa"/>
          </w:tcPr>
          <w:p w14:paraId="2EA19214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76DD373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ธุรกิจ</w:t>
            </w:r>
          </w:p>
        </w:tc>
        <w:tc>
          <w:tcPr>
            <w:tcW w:w="1080" w:type="dxa"/>
            <w:tcBorders>
              <w:left w:val="nil"/>
            </w:tcBorders>
          </w:tcPr>
          <w:p w14:paraId="1B558F83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1908" w:type="dxa"/>
            <w:gridSpan w:val="2"/>
          </w:tcPr>
          <w:p w14:paraId="3C6F58ED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ความ</w:t>
            </w:r>
            <w:r w:rsidRPr="000D262C">
              <w:rPr>
                <w:rFonts w:ascii="Angsana New" w:hAnsi="Angsana New"/>
                <w:sz w:val="22"/>
                <w:szCs w:val="22"/>
                <w:cs/>
              </w:rPr>
              <w:t>เป็นเจ้าของ</w:t>
            </w:r>
          </w:p>
        </w:tc>
        <w:tc>
          <w:tcPr>
            <w:tcW w:w="2502" w:type="dxa"/>
            <w:gridSpan w:val="3"/>
          </w:tcPr>
          <w:p w14:paraId="16B348C1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6FAC09E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3"/>
          </w:tcPr>
          <w:p w14:paraId="0CBC698F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332A45AD" w14:textId="77777777" w:rsidR="00480741" w:rsidRPr="000D262C" w:rsidRDefault="00480741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0" w:type="dxa"/>
            <w:gridSpan w:val="3"/>
          </w:tcPr>
          <w:p w14:paraId="77BFD68F" w14:textId="0B5FDD73" w:rsidR="00480741" w:rsidRPr="000D262C" w:rsidRDefault="004579DA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="00480741" w:rsidRPr="000D262C">
              <w:rPr>
                <w:rFonts w:ascii="Angsana New" w:hAnsi="Angsana New" w:hint="cs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2036BA" w:rsidRPr="003C47FE" w14:paraId="7B514A07" w14:textId="77777777" w:rsidTr="00F1228E">
        <w:tc>
          <w:tcPr>
            <w:tcW w:w="1890" w:type="dxa"/>
          </w:tcPr>
          <w:p w14:paraId="63E1A1C6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2081EDD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C9500BD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B4A478D" w14:textId="4DDA8CDE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="002036B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036BA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18" w:type="dxa"/>
          </w:tcPr>
          <w:p w14:paraId="5BA7AD7C" w14:textId="4087C7BF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2036BA" w:rsidRPr="000D26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036BA" w:rsidRPr="000D262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70" w:type="dxa"/>
          </w:tcPr>
          <w:p w14:paraId="4AB74FE7" w14:textId="03B3CA76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="002036B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036BA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14:paraId="7581334C" w14:textId="77777777" w:rsidR="002036BA" w:rsidRPr="000D262C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7899D767" w14:textId="50BC23FF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2036BA" w:rsidRPr="000D26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036BA" w:rsidRPr="000D262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40E980BB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8FC5894" w14:textId="77190ACF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="002036B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036BA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14:paraId="63DF0D04" w14:textId="77777777" w:rsidR="002036BA" w:rsidRPr="000D262C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F0337D4" w14:textId="76DD57DB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2036BA" w:rsidRPr="000D262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036BA" w:rsidRPr="000D262C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3981B701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5665EC" w14:textId="6C7D764F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="002036B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036BA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14:paraId="4D90F04A" w14:textId="77777777" w:rsidR="002036BA" w:rsidRPr="000D262C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5F33C1" w14:textId="77DB9ECD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3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="002036B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036BA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2036BA" w:rsidRPr="003C47FE" w14:paraId="4428B19D" w14:textId="77777777" w:rsidTr="00F1228E">
        <w:tc>
          <w:tcPr>
            <w:tcW w:w="1890" w:type="dxa"/>
          </w:tcPr>
          <w:p w14:paraId="7891E35A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FCBFACB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F610468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7F2C845" w14:textId="290A1691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18" w:type="dxa"/>
          </w:tcPr>
          <w:p w14:paraId="67F9EBA3" w14:textId="2C61B42E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</w:tcPr>
          <w:p w14:paraId="79D1AD9E" w14:textId="249B353B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270" w:type="dxa"/>
          </w:tcPr>
          <w:p w14:paraId="7BFE8BB1" w14:textId="77777777" w:rsidR="002036BA" w:rsidRPr="000D262C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6F420AE5" w14:textId="0454119F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53A8EE4C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2CAC43C" w14:textId="08919E3C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270" w:type="dxa"/>
          </w:tcPr>
          <w:p w14:paraId="07D6F77C" w14:textId="77777777" w:rsidR="002036BA" w:rsidRPr="000D262C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E100AD" w14:textId="4628C1E6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70" w:type="dxa"/>
          </w:tcPr>
          <w:p w14:paraId="3EE3C244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A0873D" w14:textId="2B64BAA9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270" w:type="dxa"/>
          </w:tcPr>
          <w:p w14:paraId="23711584" w14:textId="77777777" w:rsidR="002036BA" w:rsidRPr="000D262C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532113" w14:textId="554CD206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2036BA" w:rsidRPr="003C47FE" w14:paraId="1B399870" w14:textId="77777777" w:rsidTr="00F1228E">
        <w:tc>
          <w:tcPr>
            <w:tcW w:w="1890" w:type="dxa"/>
          </w:tcPr>
          <w:p w14:paraId="6832BA76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0" w:type="dxa"/>
            <w:gridSpan w:val="2"/>
          </w:tcPr>
          <w:p w14:paraId="7D282651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08" w:type="dxa"/>
            <w:gridSpan w:val="2"/>
          </w:tcPr>
          <w:p w14:paraId="0852EF62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7992" w:type="dxa"/>
            <w:gridSpan w:val="11"/>
            <w:tcBorders>
              <w:left w:val="nil"/>
            </w:tcBorders>
          </w:tcPr>
          <w:p w14:paraId="70B6431D" w14:textId="77777777" w:rsidR="002036BA" w:rsidRPr="000D262C" w:rsidRDefault="002036BA" w:rsidP="002036BA">
            <w:pPr>
              <w:spacing w:line="240" w:lineRule="auto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2036BA" w:rsidRPr="003C47FE" w14:paraId="121F2C5E" w14:textId="77777777" w:rsidTr="00F1228E">
        <w:tc>
          <w:tcPr>
            <w:tcW w:w="1890" w:type="dxa"/>
          </w:tcPr>
          <w:p w14:paraId="0B99BF8E" w14:textId="14CEE90E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  <w:cs/>
              </w:rPr>
              <w:t>บริษัท ๙ เฟรชมาร์เก็ต</w:t>
            </w: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เพลส</w:t>
            </w:r>
          </w:p>
        </w:tc>
        <w:tc>
          <w:tcPr>
            <w:tcW w:w="1440" w:type="dxa"/>
          </w:tcPr>
          <w:p w14:paraId="24566D46" w14:textId="1D4CE24F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ให้เช่าและ</w:t>
            </w:r>
          </w:p>
        </w:tc>
        <w:tc>
          <w:tcPr>
            <w:tcW w:w="1080" w:type="dxa"/>
          </w:tcPr>
          <w:p w14:paraId="22AAE33C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14:paraId="10DC2F3F" w14:textId="02701565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  <w:r w:rsidR="00404B77" w:rsidRPr="00404B77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18" w:type="dxa"/>
          </w:tcPr>
          <w:p w14:paraId="6A0D2B12" w14:textId="5B772C0E" w:rsidR="002036BA" w:rsidRPr="000D262C" w:rsidRDefault="009148A4" w:rsidP="002036B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  <w:r w:rsidR="002036BA" w:rsidRPr="000D262C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70" w:type="dxa"/>
            <w:tcBorders>
              <w:left w:val="nil"/>
            </w:tcBorders>
          </w:tcPr>
          <w:p w14:paraId="163A51AB" w14:textId="31EC09AA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  <w:r w:rsidR="00404B77" w:rsidRPr="00404B77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565BD7D3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1C73972A" w14:textId="5468569B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  <w:r w:rsidR="002036BA" w:rsidRPr="000D262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197AF41C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CF3A573" w14:textId="4C274F9A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  <w:r w:rsidR="00404B77" w:rsidRPr="00404B77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4A1EE6FF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90A3A6" w14:textId="0E95E52F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  <w:r w:rsidR="002036BA" w:rsidRPr="000D262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2DE2D712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61971E" w14:textId="26FFC7AA" w:rsidR="002036BA" w:rsidRPr="000D262C" w:rsidRDefault="007E5F09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7E5F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4EF41FA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C2D2D7" w14:textId="548840CC" w:rsidR="002036BA" w:rsidRPr="000D262C" w:rsidRDefault="007E5F09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7E5F0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036BA" w:rsidRPr="003C47FE" w14:paraId="613E315A" w14:textId="77777777" w:rsidTr="00F1228E">
        <w:tc>
          <w:tcPr>
            <w:tcW w:w="1890" w:type="dxa"/>
          </w:tcPr>
          <w:p w14:paraId="2FADB74D" w14:textId="0A97328C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D262C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440" w:type="dxa"/>
          </w:tcPr>
          <w:p w14:paraId="365DD5E5" w14:textId="5A5A7892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ดำเนินการ</w:t>
            </w:r>
          </w:p>
        </w:tc>
        <w:tc>
          <w:tcPr>
            <w:tcW w:w="1080" w:type="dxa"/>
          </w:tcPr>
          <w:p w14:paraId="48E392A0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D7CD532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190BCD89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74D8C999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BBAE1B4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0B717842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B1F227E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147AFD30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D4FE3DE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CE595CA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EB02D90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7D0DC95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2AB0FDB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78C0239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036BA" w:rsidRPr="003C47FE" w14:paraId="3716FB9A" w14:textId="77777777" w:rsidTr="00F1228E">
        <w:tc>
          <w:tcPr>
            <w:tcW w:w="1890" w:type="dxa"/>
          </w:tcPr>
          <w:p w14:paraId="5BC79E37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40D7881" w14:textId="54391432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เกี่ยวกับ</w:t>
            </w:r>
          </w:p>
        </w:tc>
        <w:tc>
          <w:tcPr>
            <w:tcW w:w="1080" w:type="dxa"/>
          </w:tcPr>
          <w:p w14:paraId="63D49C24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E770284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66A8824E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99BCA04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8A1F9EF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18FE10AE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5D2A84B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D8F3137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960015E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3214CB0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F87D81A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97A20F4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D4F23BB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1A96C6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036BA" w:rsidRPr="003C47FE" w14:paraId="2D0B59C1" w14:textId="77777777" w:rsidTr="00F1228E">
        <w:tc>
          <w:tcPr>
            <w:tcW w:w="1890" w:type="dxa"/>
          </w:tcPr>
          <w:p w14:paraId="1BE46D8C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54B4C48" w14:textId="4B8981AF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080" w:type="dxa"/>
          </w:tcPr>
          <w:p w14:paraId="54BA3761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6EB5A2F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0DEF7DAA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7B4AC43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9416773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4D2A69D6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F2B2662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56C702A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C17F120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8A0164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264059D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23818EC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D20FB1D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4E6F2A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036BA" w:rsidRPr="003C47FE" w14:paraId="77439C26" w14:textId="77777777" w:rsidTr="00F1228E">
        <w:tc>
          <w:tcPr>
            <w:tcW w:w="1890" w:type="dxa"/>
          </w:tcPr>
          <w:p w14:paraId="10DDA6BD" w14:textId="5A693C1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  <w:cs/>
              </w:rPr>
              <w:t>บริษัท ๙ โฮเทล แอนด์</w:t>
            </w:r>
          </w:p>
        </w:tc>
        <w:tc>
          <w:tcPr>
            <w:tcW w:w="1440" w:type="dxa"/>
          </w:tcPr>
          <w:p w14:paraId="225252F0" w14:textId="204F5055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ดำเนินกิจการโรงแรม</w:t>
            </w:r>
          </w:p>
        </w:tc>
        <w:tc>
          <w:tcPr>
            <w:tcW w:w="1080" w:type="dxa"/>
          </w:tcPr>
          <w:p w14:paraId="4B449675" w14:textId="775DF48C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14:paraId="214CD51B" w14:textId="2D170F63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  <w:r w:rsidR="00404B77" w:rsidRPr="00404B77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18" w:type="dxa"/>
          </w:tcPr>
          <w:p w14:paraId="1B98350B" w14:textId="6FEC4A5E" w:rsidR="002036BA" w:rsidRPr="000D262C" w:rsidRDefault="009148A4" w:rsidP="002036B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  <w:r w:rsidR="002036BA" w:rsidRPr="000D262C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70" w:type="dxa"/>
            <w:tcBorders>
              <w:left w:val="nil"/>
            </w:tcBorders>
          </w:tcPr>
          <w:p w14:paraId="39379E5E" w14:textId="2B53564D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="00404B77" w:rsidRPr="00404B77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25C35EE8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531CAD31" w14:textId="42FD6465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="002036BA" w:rsidRPr="000D262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0E2D1283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22BD9AB" w14:textId="6386C28F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="00404B77" w:rsidRPr="00404B77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174A6A29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D7763F" w14:textId="70674F11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  <w:r w:rsidR="002036BA" w:rsidRPr="000D262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10E01014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D583C9" w14:textId="408D72E1" w:rsidR="002036BA" w:rsidRPr="000D262C" w:rsidRDefault="007E5F09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7E5F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02DC2E2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9A4486" w14:textId="5EDE1178" w:rsidR="002036BA" w:rsidRPr="000D262C" w:rsidRDefault="007E5F09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7E5F0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036BA" w:rsidRPr="003C47FE" w14:paraId="776FB7E8" w14:textId="77777777" w:rsidTr="00F1228E">
        <w:tc>
          <w:tcPr>
            <w:tcW w:w="1890" w:type="dxa"/>
          </w:tcPr>
          <w:p w14:paraId="50F5D6B5" w14:textId="657ADF4D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D262C">
              <w:rPr>
                <w:rFonts w:ascii="Angsana New" w:hAnsi="Angsana New"/>
                <w:sz w:val="22"/>
                <w:szCs w:val="22"/>
                <w:cs/>
              </w:rPr>
              <w:t>เซอร์วิส จำกัด</w:t>
            </w:r>
          </w:p>
        </w:tc>
        <w:tc>
          <w:tcPr>
            <w:tcW w:w="1440" w:type="dxa"/>
          </w:tcPr>
          <w:p w14:paraId="023ABF51" w14:textId="4399E5C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  <w:cs/>
              </w:rPr>
              <w:t>รีสอร์ท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และห้องชุด</w:t>
            </w:r>
          </w:p>
        </w:tc>
        <w:tc>
          <w:tcPr>
            <w:tcW w:w="1080" w:type="dxa"/>
          </w:tcPr>
          <w:p w14:paraId="22CA2692" w14:textId="1D2A35C8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03685F5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06BDED76" w14:textId="22C7E857" w:rsidR="002036BA" w:rsidRPr="000D262C" w:rsidRDefault="002036BA" w:rsidP="002036B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F4B7918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D717485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148FF440" w14:textId="66BAAE91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199FE3C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BBB2C79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6A5EE5C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B5EF13" w14:textId="678B514C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CA199D3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E96F91D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0DF8FA0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95A88B" w14:textId="55DBAD11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036BA" w:rsidRPr="003C47FE" w14:paraId="72291E79" w14:textId="77777777" w:rsidTr="00F1228E">
        <w:tc>
          <w:tcPr>
            <w:tcW w:w="1890" w:type="dxa"/>
          </w:tcPr>
          <w:p w14:paraId="2E1B83BF" w14:textId="26584174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  <w:cs/>
              </w:rPr>
              <w:t xml:space="preserve">บริษัท ๙ สมาร์ท </w:t>
            </w:r>
          </w:p>
        </w:tc>
        <w:tc>
          <w:tcPr>
            <w:tcW w:w="1440" w:type="dxa"/>
          </w:tcPr>
          <w:p w14:paraId="7099F15A" w14:textId="5315C1A1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พัฒนา</w:t>
            </w:r>
          </w:p>
        </w:tc>
        <w:tc>
          <w:tcPr>
            <w:tcW w:w="1080" w:type="dxa"/>
          </w:tcPr>
          <w:p w14:paraId="5CCD0806" w14:textId="0EC96DB8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14:paraId="40B9B19C" w14:textId="7B322193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  <w:r w:rsidR="00404B77" w:rsidRPr="00404B77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18" w:type="dxa"/>
          </w:tcPr>
          <w:p w14:paraId="2EDF88F0" w14:textId="4CFC78F7" w:rsidR="002036BA" w:rsidRPr="000D262C" w:rsidRDefault="009148A4" w:rsidP="002036B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  <w:r w:rsidR="002036BA" w:rsidRPr="000D262C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70" w:type="dxa"/>
            <w:tcBorders>
              <w:left w:val="nil"/>
            </w:tcBorders>
          </w:tcPr>
          <w:p w14:paraId="50951BCE" w14:textId="4DC2CA8A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80</w:t>
            </w:r>
            <w:r w:rsidR="00404B77" w:rsidRPr="00404B77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035885A8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760C2D02" w14:textId="059EEE90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80</w:t>
            </w:r>
            <w:r w:rsidR="002036BA" w:rsidRPr="000D262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4C27A1A8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277194A8" w14:textId="5C3ADBFD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80</w:t>
            </w:r>
            <w:r w:rsidR="00404B77" w:rsidRPr="00404B77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4B60B6B7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4E6179" w14:textId="498B14BF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80</w:t>
            </w:r>
            <w:r w:rsidR="002036BA" w:rsidRPr="000D262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51FE3460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02C236A" w14:textId="490A8A23" w:rsidR="002036BA" w:rsidRPr="000D262C" w:rsidRDefault="007E5F09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7E5F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857597F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113B9F" w14:textId="7D01E4D6" w:rsidR="002036BA" w:rsidRPr="000D262C" w:rsidRDefault="007E5F09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7E5F0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036BA" w:rsidRPr="003C47FE" w14:paraId="470B0A2F" w14:textId="77777777" w:rsidTr="00F1228E">
        <w:tc>
          <w:tcPr>
            <w:tcW w:w="1890" w:type="dxa"/>
          </w:tcPr>
          <w:p w14:paraId="05A8C869" w14:textId="35D580E3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D262C">
              <w:rPr>
                <w:rFonts w:ascii="Angsana New" w:hAnsi="Angsana New"/>
                <w:sz w:val="22"/>
                <w:szCs w:val="22"/>
                <w:cs/>
              </w:rPr>
              <w:t>ดีเวล</w:t>
            </w: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ล</w:t>
            </w:r>
            <w:r w:rsidRPr="000D262C">
              <w:rPr>
                <w:rFonts w:ascii="Angsana New" w:hAnsi="Angsana New"/>
                <w:sz w:val="22"/>
                <w:szCs w:val="22"/>
                <w:cs/>
              </w:rPr>
              <w:t>อปเมนท์ จำกัด</w:t>
            </w:r>
          </w:p>
        </w:tc>
        <w:tc>
          <w:tcPr>
            <w:tcW w:w="1440" w:type="dxa"/>
          </w:tcPr>
          <w:p w14:paraId="371D269B" w14:textId="419BEA56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080" w:type="dxa"/>
          </w:tcPr>
          <w:p w14:paraId="745EE691" w14:textId="3CEC44FB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7C035D8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23DE9256" w14:textId="200739FF" w:rsidR="002036BA" w:rsidRPr="000D262C" w:rsidRDefault="002036BA" w:rsidP="002036B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CA0B241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E32641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443F5FC2" w14:textId="41F99CF5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E496EA4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72266942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6A10775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A7DE5C" w14:textId="79DD830E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50A3482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38D24D5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8CAF5C5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4339BD" w14:textId="4A960F80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036BA" w:rsidRPr="003C47FE" w14:paraId="5C25BC9F" w14:textId="77777777" w:rsidTr="00F1228E">
        <w:tc>
          <w:tcPr>
            <w:tcW w:w="1890" w:type="dxa"/>
          </w:tcPr>
          <w:p w14:paraId="55B8C103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BD16B21" w14:textId="405FFB16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เพื่อขาย</w:t>
            </w:r>
          </w:p>
        </w:tc>
        <w:tc>
          <w:tcPr>
            <w:tcW w:w="1080" w:type="dxa"/>
          </w:tcPr>
          <w:p w14:paraId="1C079F11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B6E0CFD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77F5407D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16B801E9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C2DFCEC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7B4CA2D4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60F8897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CF7E025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C5EDCBC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46E459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0B31230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CD6579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2BAA8FA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DF14660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036BA" w:rsidRPr="003C47FE" w14:paraId="310C6C5F" w14:textId="77777777" w:rsidTr="00F1228E">
        <w:tc>
          <w:tcPr>
            <w:tcW w:w="1890" w:type="dxa"/>
          </w:tcPr>
          <w:p w14:paraId="13EF3034" w14:textId="282FE4C1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  <w:cs/>
              </w:rPr>
              <w:t xml:space="preserve">บริษัท ๙ สมาร์ท </w:t>
            </w:r>
          </w:p>
        </w:tc>
        <w:tc>
          <w:tcPr>
            <w:tcW w:w="1440" w:type="dxa"/>
          </w:tcPr>
          <w:p w14:paraId="5A18E42D" w14:textId="0CE5C93B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ให้บริการ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ที่พักแรม</w:t>
            </w:r>
          </w:p>
        </w:tc>
        <w:tc>
          <w:tcPr>
            <w:tcW w:w="1080" w:type="dxa"/>
          </w:tcPr>
          <w:p w14:paraId="07F66F6A" w14:textId="4F1F1A63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14:paraId="141CD98D" w14:textId="72164FC5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  <w:r w:rsidR="00404B77" w:rsidRPr="00404B77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18" w:type="dxa"/>
          </w:tcPr>
          <w:p w14:paraId="31D2B7DC" w14:textId="2E065160" w:rsidR="002036BA" w:rsidRPr="000D262C" w:rsidRDefault="009148A4" w:rsidP="002036B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  <w:r w:rsidR="002036BA" w:rsidRPr="000D262C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70" w:type="dxa"/>
            <w:tcBorders>
              <w:left w:val="nil"/>
            </w:tcBorders>
          </w:tcPr>
          <w:p w14:paraId="7BE45141" w14:textId="1922BC86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="00404B77" w:rsidRPr="00404B77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010E1EC2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15BE9A92" w14:textId="7C188D88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="002036BA" w:rsidRPr="000D262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4C3C9F51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CB8C852" w14:textId="2C498D03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="00404B77" w:rsidRPr="00404B77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67E9C482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E249D73" w14:textId="29772310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 w:rsidR="002036BA" w:rsidRPr="000D262C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2DB8FFAC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353A7C" w14:textId="0192C4B9" w:rsidR="002036BA" w:rsidRPr="000D262C" w:rsidRDefault="007E5F09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7E5F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E116815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D2E0F2" w14:textId="515BBD28" w:rsidR="002036BA" w:rsidRPr="000D262C" w:rsidRDefault="007E5F09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7E5F0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036BA" w:rsidRPr="003C47FE" w14:paraId="1B34FB99" w14:textId="77777777" w:rsidTr="00F1228E">
        <w:tc>
          <w:tcPr>
            <w:tcW w:w="1890" w:type="dxa"/>
          </w:tcPr>
          <w:p w14:paraId="7E2E7B9C" w14:textId="5ABE5E3A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0D262C">
              <w:rPr>
                <w:rFonts w:ascii="Angsana New" w:hAnsi="Angsana New"/>
                <w:sz w:val="22"/>
                <w:szCs w:val="22"/>
                <w:cs/>
              </w:rPr>
              <w:t>เรสซิเดนซ์ จำกัด</w:t>
            </w:r>
          </w:p>
        </w:tc>
        <w:tc>
          <w:tcPr>
            <w:tcW w:w="1440" w:type="dxa"/>
          </w:tcPr>
          <w:p w14:paraId="5849162B" w14:textId="66658DF6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6E44B43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F28026F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3CF245E6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5705FD9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319D2C3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00B74EE5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35A68AF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E6EAB9D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6BA6131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72F6B01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128F18F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C7DFE1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0E487FD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41D92B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036BA" w:rsidRPr="003C47FE" w14:paraId="300C000B" w14:textId="77777777" w:rsidTr="00F1228E">
        <w:tc>
          <w:tcPr>
            <w:tcW w:w="1890" w:type="dxa"/>
          </w:tcPr>
          <w:p w14:paraId="484F8548" w14:textId="7A79B123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บริษัท นวนคร</w:t>
            </w:r>
          </w:p>
        </w:tc>
        <w:tc>
          <w:tcPr>
            <w:tcW w:w="1440" w:type="dxa"/>
          </w:tcPr>
          <w:p w14:paraId="2DB8F7B2" w14:textId="2AD82C84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ให้เช่าและ</w:t>
            </w:r>
          </w:p>
        </w:tc>
        <w:tc>
          <w:tcPr>
            <w:tcW w:w="1080" w:type="dxa"/>
          </w:tcPr>
          <w:p w14:paraId="2C0327A8" w14:textId="16B43933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990" w:type="dxa"/>
          </w:tcPr>
          <w:p w14:paraId="10151028" w14:textId="670243A4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  <w:r w:rsidR="00404B77" w:rsidRPr="00404B77">
              <w:rPr>
                <w:rFonts w:ascii="Angsana New" w:hAnsi="Angsana New"/>
                <w:sz w:val="22"/>
                <w:szCs w:val="22"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918" w:type="dxa"/>
          </w:tcPr>
          <w:p w14:paraId="131983E2" w14:textId="72B114C3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left w:val="nil"/>
            </w:tcBorders>
          </w:tcPr>
          <w:p w14:paraId="54E5352A" w14:textId="5AB94992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404B77" w:rsidRPr="00404B77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783571B5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35582AB6" w14:textId="01BA0E04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26B48A2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8CE3163" w14:textId="1E70ADC3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="00404B77" w:rsidRPr="00404B77">
              <w:rPr>
                <w:rFonts w:ascii="Angsana New" w:hAnsi="Angsana New"/>
                <w:sz w:val="22"/>
                <w:szCs w:val="22"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59498831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FAA8D9" w14:textId="5BD2AEC6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F2C7FFF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373A84" w14:textId="2A24D034" w:rsidR="002036BA" w:rsidRPr="000D262C" w:rsidRDefault="007E5F09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7E5F0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6CCD4D6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0DEB64" w14:textId="06D3A99E" w:rsidR="002036BA" w:rsidRPr="000D262C" w:rsidRDefault="007E5F09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7E5F0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036BA" w:rsidRPr="003C47FE" w14:paraId="55E530FC" w14:textId="77777777" w:rsidTr="00F1228E">
        <w:tc>
          <w:tcPr>
            <w:tcW w:w="1890" w:type="dxa"/>
          </w:tcPr>
          <w:p w14:paraId="455121C3" w14:textId="0210C935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 xml:space="preserve">   ดีเวลลอปเมนท์ จำกัด</w:t>
            </w:r>
            <w:r>
              <w:rPr>
                <w:rFonts w:ascii="Angsana New" w:hAnsi="Angsana New"/>
                <w:sz w:val="22"/>
                <w:szCs w:val="22"/>
              </w:rPr>
              <w:t>*</w:t>
            </w:r>
          </w:p>
        </w:tc>
        <w:tc>
          <w:tcPr>
            <w:tcW w:w="1440" w:type="dxa"/>
          </w:tcPr>
          <w:p w14:paraId="548916CC" w14:textId="23A2FE65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ดำเนินการ</w:t>
            </w:r>
          </w:p>
        </w:tc>
        <w:tc>
          <w:tcPr>
            <w:tcW w:w="1080" w:type="dxa"/>
          </w:tcPr>
          <w:p w14:paraId="2A3C6B99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AF89E1A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5ED63D43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BF909E1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BFCF512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3252A8CE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822A4A7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54136EE3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891DA9A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7BFB25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55E92EE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37A228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954AF5F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D8BD5B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036BA" w:rsidRPr="003C47FE" w14:paraId="454A4DC0" w14:textId="77777777" w:rsidTr="00F1228E">
        <w:tc>
          <w:tcPr>
            <w:tcW w:w="1890" w:type="dxa"/>
          </w:tcPr>
          <w:p w14:paraId="67B70893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3D0D6BA" w14:textId="610B36EC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D262C">
              <w:rPr>
                <w:rFonts w:ascii="Angsana New" w:hAnsi="Angsana New" w:hint="cs"/>
                <w:sz w:val="22"/>
                <w:szCs w:val="22"/>
                <w:cs/>
              </w:rPr>
              <w:t>เกี่ยวกับโกดังสินค้า</w:t>
            </w:r>
          </w:p>
        </w:tc>
        <w:tc>
          <w:tcPr>
            <w:tcW w:w="1080" w:type="dxa"/>
          </w:tcPr>
          <w:p w14:paraId="2DCAA0EC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18C413E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0CAFDA9E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16292E0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DA96D0C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62" w:type="dxa"/>
          </w:tcPr>
          <w:p w14:paraId="77C93EBF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E7919F9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06E65794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DBA6E74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42C3FFF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09FC3AC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C227380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0B5E36B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E26BB1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036BA" w:rsidRPr="003C47FE" w14:paraId="3DBEA75A" w14:textId="77777777" w:rsidTr="00F1228E">
        <w:tc>
          <w:tcPr>
            <w:tcW w:w="1890" w:type="dxa"/>
          </w:tcPr>
          <w:p w14:paraId="44A644CA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D262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440" w:type="dxa"/>
          </w:tcPr>
          <w:p w14:paraId="39A9CFC7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1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94C954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0FC72A8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</w:tcPr>
          <w:p w14:paraId="4FC77A63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32AEFC43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E105713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2" w:type="dxa"/>
          </w:tcPr>
          <w:p w14:paraId="53E971B5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DBC05B2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334871" w14:textId="3213B689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140</w:t>
            </w:r>
            <w:r w:rsidR="00404B77" w:rsidRPr="00404B77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576EFB87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B45A36" w14:textId="5E97830C" w:rsidR="002036BA" w:rsidRPr="000D262C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135</w:t>
            </w:r>
            <w:r w:rsidR="002036BA" w:rsidRPr="000D262C">
              <w:rPr>
                <w:rFonts w:ascii="Angsana New" w:hAnsi="Angsana New"/>
                <w:b/>
                <w:bCs/>
                <w:sz w:val="22"/>
                <w:szCs w:val="22"/>
              </w:rPr>
              <w:t>,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270" w:type="dxa"/>
          </w:tcPr>
          <w:p w14:paraId="3CF5A03C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10F6BD" w14:textId="2D1B1355" w:rsidR="002036BA" w:rsidRPr="000D262C" w:rsidRDefault="007E5F09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E5F09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3D67B70" w14:textId="77777777" w:rsidR="002036BA" w:rsidRPr="000D262C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4A5C2B" w14:textId="61275CF4" w:rsidR="002036BA" w:rsidRPr="000D262C" w:rsidRDefault="007E5F09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7E5F09">
              <w:rPr>
                <w:rFonts w:ascii="Angsana New" w:hAnsi="Angsana New"/>
                <w:b/>
                <w:bCs/>
                <w:sz w:val="22"/>
                <w:szCs w:val="22"/>
              </w:rPr>
              <w:t>-</w:t>
            </w:r>
          </w:p>
        </w:tc>
      </w:tr>
    </w:tbl>
    <w:p w14:paraId="7EE3E668" w14:textId="77777777" w:rsidR="00794CDE" w:rsidRPr="00794CDE" w:rsidRDefault="00794CDE" w:rsidP="00794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 w:right="-43"/>
        <w:rPr>
          <w:rFonts w:ascii="Angsana New" w:hAnsi="Angsana New"/>
          <w:sz w:val="8"/>
          <w:szCs w:val="8"/>
        </w:rPr>
      </w:pPr>
    </w:p>
    <w:p w14:paraId="148DFEFA" w14:textId="38324A61" w:rsidR="008B3DEB" w:rsidRPr="00F1228E" w:rsidRDefault="0047585D" w:rsidP="00F122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 w:right="-43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*</w:t>
      </w:r>
      <w:r w:rsidR="00F1228E" w:rsidRPr="00F1228E">
        <w:rPr>
          <w:rFonts w:ascii="Angsana New" w:hAnsi="Angsana New" w:hint="cs"/>
          <w:sz w:val="30"/>
          <w:szCs w:val="30"/>
          <w:cs/>
        </w:rPr>
        <w:t>บริษัทย่อยจัดตั้งในประเทศไทยเมื่อวันที่</w:t>
      </w:r>
      <w:r w:rsidR="00F1228E">
        <w:rPr>
          <w:rFonts w:ascii="Angsana New" w:hAnsi="Angsana New" w:hint="cs"/>
          <w:sz w:val="30"/>
          <w:szCs w:val="30"/>
          <w:cs/>
        </w:rPr>
        <w:t xml:space="preserve"> </w:t>
      </w:r>
      <w:r w:rsidR="009148A4">
        <w:rPr>
          <w:rFonts w:ascii="Angsana New" w:hAnsi="Angsana New"/>
          <w:sz w:val="30"/>
          <w:szCs w:val="30"/>
        </w:rPr>
        <w:t>3</w:t>
      </w:r>
      <w:r w:rsidR="00F1228E">
        <w:rPr>
          <w:rFonts w:ascii="Angsana New" w:hAnsi="Angsana New"/>
          <w:sz w:val="30"/>
          <w:szCs w:val="30"/>
        </w:rPr>
        <w:t xml:space="preserve"> </w:t>
      </w:r>
      <w:r w:rsidR="00F1228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148A4">
        <w:rPr>
          <w:rFonts w:ascii="Angsana New" w:hAnsi="Angsana New"/>
          <w:sz w:val="30"/>
          <w:szCs w:val="30"/>
        </w:rPr>
        <w:t>2565</w:t>
      </w:r>
      <w:r w:rsidR="00F1228E">
        <w:rPr>
          <w:rFonts w:ascii="Angsana New" w:hAnsi="Angsana New"/>
          <w:sz w:val="30"/>
          <w:szCs w:val="30"/>
        </w:rPr>
        <w:t xml:space="preserve"> </w:t>
      </w:r>
      <w:r w:rsidR="00F1228E">
        <w:rPr>
          <w:rFonts w:ascii="Angsana New" w:hAnsi="Angsana New" w:hint="cs"/>
          <w:sz w:val="30"/>
          <w:szCs w:val="30"/>
          <w:cs/>
        </w:rPr>
        <w:t xml:space="preserve">และบริษัทได้ชำระค่าหุ้นสามัญเต็มมูลค่าในบริษัทย่อยดังกล่าวเมื่อวันที่ </w:t>
      </w:r>
      <w:r w:rsidR="009148A4">
        <w:rPr>
          <w:rFonts w:ascii="Angsana New" w:hAnsi="Angsana New"/>
          <w:sz w:val="30"/>
          <w:szCs w:val="30"/>
        </w:rPr>
        <w:t>3</w:t>
      </w:r>
      <w:r w:rsidR="00F1228E">
        <w:rPr>
          <w:rFonts w:ascii="Angsana New" w:hAnsi="Angsana New"/>
          <w:sz w:val="30"/>
          <w:szCs w:val="30"/>
        </w:rPr>
        <w:t xml:space="preserve"> </w:t>
      </w:r>
      <w:r w:rsidR="00F1228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9148A4">
        <w:rPr>
          <w:rFonts w:ascii="Angsana New" w:hAnsi="Angsana New"/>
          <w:sz w:val="30"/>
          <w:szCs w:val="30"/>
        </w:rPr>
        <w:t>2565</w:t>
      </w:r>
      <w:r w:rsidR="00F1228E" w:rsidRPr="00F1228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59B9FB9" w14:textId="6C8C575E" w:rsidR="00F1228E" w:rsidRPr="001174E0" w:rsidRDefault="00F1228E" w:rsidP="002A3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3"/>
        </w:tabs>
        <w:rPr>
          <w:cs/>
        </w:rPr>
        <w:sectPr w:rsidR="00F1228E" w:rsidRPr="001174E0" w:rsidSect="0049547F">
          <w:headerReference w:type="default" r:id="rId14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0473D6C5" w14:textId="14EED006" w:rsidR="00081CD6" w:rsidRDefault="009148A4" w:rsidP="00081CD6">
      <w:pPr>
        <w:pStyle w:val="Heading8"/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5</w:t>
      </w:r>
      <w:r w:rsidR="00081CD6" w:rsidRPr="0006192A">
        <w:rPr>
          <w:rFonts w:ascii="Angsana New" w:hAnsi="Angsana New"/>
          <w:sz w:val="30"/>
          <w:szCs w:val="30"/>
          <w:cs/>
          <w:lang w:val="th-TH"/>
        </w:rPr>
        <w:tab/>
      </w:r>
      <w:r w:rsidR="00081CD6" w:rsidRPr="0075158D">
        <w:rPr>
          <w:rFonts w:ascii="Angsana New" w:hAnsi="Angsana New"/>
          <w:sz w:val="30"/>
          <w:szCs w:val="30"/>
          <w:cs/>
          <w:lang w:val="th-TH"/>
        </w:rPr>
        <w:t>เงินลงทุนในก</w:t>
      </w:r>
      <w:r w:rsidR="00081CD6" w:rsidRPr="0075158D">
        <w:rPr>
          <w:rFonts w:ascii="Angsana New" w:hAnsi="Angsana New" w:hint="cs"/>
          <w:sz w:val="30"/>
          <w:szCs w:val="30"/>
          <w:cs/>
          <w:lang w:val="th-TH"/>
        </w:rPr>
        <w:t>ารร่วมค้า</w:t>
      </w:r>
    </w:p>
    <w:p w14:paraId="21FEEE80" w14:textId="77777777" w:rsidR="002036BA" w:rsidRPr="00052CD9" w:rsidRDefault="002036BA" w:rsidP="002036BA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99"/>
        <w:gridCol w:w="1170"/>
        <w:gridCol w:w="272"/>
        <w:gridCol w:w="1274"/>
        <w:gridCol w:w="272"/>
        <w:gridCol w:w="1078"/>
        <w:gridCol w:w="272"/>
        <w:gridCol w:w="1153"/>
      </w:tblGrid>
      <w:tr w:rsidR="001B009C" w:rsidRPr="008C010D" w14:paraId="31C54B25" w14:textId="77777777" w:rsidTr="001B009C">
        <w:trPr>
          <w:tblHeader/>
        </w:trPr>
        <w:tc>
          <w:tcPr>
            <w:tcW w:w="1520" w:type="pct"/>
          </w:tcPr>
          <w:p w14:paraId="0DCDB5A6" w14:textId="77777777" w:rsidR="001B009C" w:rsidRPr="008C010D" w:rsidRDefault="001B009C" w:rsidP="0093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0" w:type="pct"/>
          </w:tcPr>
          <w:p w14:paraId="27BE5289" w14:textId="77777777" w:rsidR="001B009C" w:rsidRPr="00081CD6" w:rsidRDefault="001B009C" w:rsidP="0093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9" w:type="pct"/>
            <w:gridSpan w:val="3"/>
          </w:tcPr>
          <w:p w14:paraId="2D07BD6D" w14:textId="0CA71502" w:rsidR="001B009C" w:rsidRPr="008C010D" w:rsidRDefault="001B009C" w:rsidP="0093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CFAC0E9" w14:textId="77777777" w:rsidR="001B009C" w:rsidRPr="008C010D" w:rsidRDefault="001B009C" w:rsidP="0093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3" w:type="pct"/>
            <w:gridSpan w:val="3"/>
            <w:vAlign w:val="center"/>
          </w:tcPr>
          <w:p w14:paraId="5AC77AF7" w14:textId="77777777" w:rsidR="001B009C" w:rsidRPr="008C010D" w:rsidRDefault="001B009C" w:rsidP="0093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6BA" w:rsidRPr="008C010D" w14:paraId="343B02E7" w14:textId="77777777" w:rsidTr="009346C9">
        <w:trPr>
          <w:tblHeader/>
        </w:trPr>
        <w:tc>
          <w:tcPr>
            <w:tcW w:w="1520" w:type="pct"/>
          </w:tcPr>
          <w:p w14:paraId="78E0961E" w14:textId="77777777" w:rsidR="002036BA" w:rsidRPr="00660A10" w:rsidRDefault="002036BA" w:rsidP="0093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490" w:type="pct"/>
          </w:tcPr>
          <w:p w14:paraId="5AEBE845" w14:textId="77777777" w:rsidR="002036BA" w:rsidRPr="00081CD6" w:rsidRDefault="002036BA" w:rsidP="0093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273A8426" w14:textId="77777777" w:rsidR="002036BA" w:rsidRPr="00E07FB7" w:rsidRDefault="002036BA" w:rsidP="0093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AEC5A8F" w14:textId="77777777" w:rsidR="002036BA" w:rsidRPr="008C010D" w:rsidRDefault="002036BA" w:rsidP="0093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285ACEA2" w14:textId="77777777" w:rsidR="002036BA" w:rsidRPr="008C010D" w:rsidRDefault="002036BA" w:rsidP="0093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EB5D68C" w14:textId="77777777" w:rsidR="002036BA" w:rsidRPr="008C010D" w:rsidRDefault="002036BA" w:rsidP="0093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60F48D74" w14:textId="77777777" w:rsidR="002036BA" w:rsidRPr="008C010D" w:rsidRDefault="002036BA" w:rsidP="0093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0E377C1" w14:textId="77777777" w:rsidR="002036BA" w:rsidRPr="008C010D" w:rsidRDefault="002036BA" w:rsidP="0093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175EE12" w14:textId="77777777" w:rsidR="002036BA" w:rsidRPr="008C010D" w:rsidRDefault="002036BA" w:rsidP="00934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6BA" w:rsidRPr="008C010D" w14:paraId="1F18C6AB" w14:textId="77777777" w:rsidTr="009346C9">
        <w:trPr>
          <w:tblHeader/>
        </w:trPr>
        <w:tc>
          <w:tcPr>
            <w:tcW w:w="1520" w:type="pct"/>
          </w:tcPr>
          <w:p w14:paraId="56EB3401" w14:textId="506EF426" w:rsidR="002036BA" w:rsidRPr="00660A10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9148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490" w:type="pct"/>
          </w:tcPr>
          <w:p w14:paraId="1836ED45" w14:textId="77777777" w:rsidR="002036BA" w:rsidRPr="00081CD6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E3940EB" w14:textId="7C5F9016" w:rsidR="002036BA" w:rsidRPr="003735F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457C2A79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4" w:type="pct"/>
          </w:tcPr>
          <w:p w14:paraId="47763926" w14:textId="0091710D" w:rsidR="002036BA" w:rsidRPr="003735F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8" w:type="pct"/>
          </w:tcPr>
          <w:p w14:paraId="1D7B54CD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F7108D4" w14:textId="3E83F35F" w:rsidR="002036BA" w:rsidRPr="003735F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8" w:type="pct"/>
          </w:tcPr>
          <w:p w14:paraId="4E6C6403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2F45AD5E" w14:textId="46EB2F38" w:rsidR="002036BA" w:rsidRPr="003735FD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036BA" w:rsidRPr="008C010D" w14:paraId="05141BD0" w14:textId="77777777" w:rsidTr="009346C9">
        <w:trPr>
          <w:tblHeader/>
        </w:trPr>
        <w:tc>
          <w:tcPr>
            <w:tcW w:w="1520" w:type="pct"/>
          </w:tcPr>
          <w:p w14:paraId="148A4798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</w:tcPr>
          <w:p w14:paraId="17E951E9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1" w:type="pct"/>
            <w:gridSpan w:val="7"/>
          </w:tcPr>
          <w:p w14:paraId="6CF81A41" w14:textId="77777777" w:rsidR="002036BA" w:rsidRPr="008C010D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36BA" w:rsidRPr="004446C0" w14:paraId="6413AA32" w14:textId="77777777" w:rsidTr="009346C9">
        <w:tc>
          <w:tcPr>
            <w:tcW w:w="1520" w:type="pct"/>
          </w:tcPr>
          <w:p w14:paraId="6F7BB920" w14:textId="067B705B" w:rsidR="002036BA" w:rsidRPr="00A27F15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9148A4">
              <w:rPr>
                <w:rFonts w:ascii="Angsana New" w:hAnsi="Angsana New"/>
                <w:sz w:val="30"/>
                <w:szCs w:val="30"/>
              </w:rPr>
              <w:t>1</w:t>
            </w:r>
            <w:r w:rsidRPr="00A27F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90" w:type="pct"/>
          </w:tcPr>
          <w:p w14:paraId="7879F429" w14:textId="77777777" w:rsidR="002036BA" w:rsidRPr="002566A4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7998CCB1" w14:textId="11BBF08B" w:rsidR="002036BA" w:rsidRPr="0006192A" w:rsidRDefault="009148A4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890</w:t>
            </w:r>
            <w:r w:rsidR="007E5F09" w:rsidRPr="007E5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686</w:t>
            </w:r>
          </w:p>
        </w:tc>
        <w:tc>
          <w:tcPr>
            <w:tcW w:w="148" w:type="pct"/>
          </w:tcPr>
          <w:p w14:paraId="75F18F9E" w14:textId="77777777" w:rsidR="002036BA" w:rsidRPr="0006192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4F1FA133" w14:textId="2D8B58BC" w:rsidR="002036BA" w:rsidRPr="0006192A" w:rsidRDefault="009148A4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719</w:t>
            </w:r>
            <w:r w:rsidR="002036B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468</w:t>
            </w:r>
          </w:p>
        </w:tc>
        <w:tc>
          <w:tcPr>
            <w:tcW w:w="148" w:type="pct"/>
          </w:tcPr>
          <w:p w14:paraId="0B7804A9" w14:textId="77777777" w:rsidR="002036BA" w:rsidRPr="0006192A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165786C9" w14:textId="566C025B" w:rsidR="002036BA" w:rsidRPr="0006192A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705</w:t>
            </w:r>
            <w:r w:rsidR="007E5F09" w:rsidRPr="007E5F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48" w:type="pct"/>
          </w:tcPr>
          <w:p w14:paraId="36DA9A1F" w14:textId="77777777" w:rsidR="002036BA" w:rsidRPr="0006192A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7B576D93" w14:textId="6BED134A" w:rsidR="002036BA" w:rsidRPr="0006192A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609</w:t>
            </w:r>
            <w:r w:rsidR="002036B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943</w:t>
            </w:r>
          </w:p>
        </w:tc>
      </w:tr>
      <w:tr w:rsidR="002036BA" w:rsidRPr="004446C0" w14:paraId="7754700A" w14:textId="77777777" w:rsidTr="009346C9">
        <w:tc>
          <w:tcPr>
            <w:tcW w:w="1520" w:type="pct"/>
          </w:tcPr>
          <w:p w14:paraId="61751B80" w14:textId="5A7CB15C" w:rsidR="002036BA" w:rsidRPr="00E07FB7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081CD6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562DD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688F">
              <w:rPr>
                <w:rFonts w:ascii="Angsana New" w:hAnsi="Angsana New"/>
                <w:sz w:val="30"/>
                <w:szCs w:val="30"/>
              </w:rPr>
              <w:t>(</w:t>
            </w:r>
            <w:r w:rsidR="00A4688F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A4688F">
              <w:rPr>
                <w:rFonts w:ascii="Angsana New" w:hAnsi="Angsana New"/>
                <w:sz w:val="30"/>
                <w:szCs w:val="30"/>
              </w:rPr>
              <w:t>)</w:t>
            </w:r>
            <w:r w:rsidR="00562DDC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</w:p>
        </w:tc>
        <w:tc>
          <w:tcPr>
            <w:tcW w:w="490" w:type="pct"/>
          </w:tcPr>
          <w:p w14:paraId="64ACE772" w14:textId="77777777" w:rsidR="002036BA" w:rsidRPr="002566A4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5837FA79" w14:textId="77777777" w:rsidR="002036BA" w:rsidRPr="00F1154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7690C9AC" w14:textId="77777777" w:rsidR="002036BA" w:rsidRPr="00F1154F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2B95C3E5" w14:textId="77777777" w:rsidR="002036BA" w:rsidRPr="00F1154F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48" w:type="pct"/>
          </w:tcPr>
          <w:p w14:paraId="2B88FE23" w14:textId="77777777" w:rsidR="002036BA" w:rsidRPr="00F1154F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418A454E" w14:textId="77777777" w:rsidR="002036BA" w:rsidRPr="00F1154F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0918AD7" w14:textId="77777777" w:rsidR="002036BA" w:rsidRPr="00F1154F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1A883B37" w14:textId="77777777" w:rsidR="002036BA" w:rsidRPr="00F1154F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36BA" w:rsidRPr="008C010D" w14:paraId="2A688AFE" w14:textId="77777777" w:rsidTr="009346C9">
        <w:tc>
          <w:tcPr>
            <w:tcW w:w="1520" w:type="pct"/>
          </w:tcPr>
          <w:p w14:paraId="7D5B1F46" w14:textId="466A9B33" w:rsidR="002036BA" w:rsidRPr="00E07FB7" w:rsidRDefault="00A4688F" w:rsidP="002036BA">
            <w:pPr>
              <w:pStyle w:val="a"/>
              <w:tabs>
                <w:tab w:val="clear" w:pos="1080"/>
              </w:tabs>
              <w:ind w:left="90" w:right="-43" w:firstLine="74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การร่วมค้า</w:t>
            </w:r>
            <w:r w:rsidR="002036BA" w:rsidRPr="00E07FB7">
              <w:rPr>
                <w:rFonts w:asciiTheme="majorBidi" w:hAnsiTheme="majorBidi" w:cstheme="majorBidi"/>
                <w:cs/>
                <w:lang w:val="en-US"/>
              </w:rPr>
              <w:t>ที่ใช้วิธีส่วนได้เสีย</w:t>
            </w:r>
          </w:p>
        </w:tc>
        <w:tc>
          <w:tcPr>
            <w:tcW w:w="490" w:type="pct"/>
          </w:tcPr>
          <w:p w14:paraId="2BCBB325" w14:textId="77777777" w:rsidR="002036BA" w:rsidRPr="002566A4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40A46FE1" w14:textId="50E2D557" w:rsidR="002036BA" w:rsidRPr="00F1154F" w:rsidRDefault="007E5F09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9148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485C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  <w:r w:rsidRPr="007E5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485C9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629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7F64D19E" w14:textId="77777777" w:rsidR="002036BA" w:rsidRPr="00F1154F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59CA9428" w14:textId="5AC0C335" w:rsidR="002036BA" w:rsidRPr="00F1154F" w:rsidRDefault="009148A4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78</w:t>
            </w:r>
            <w:r w:rsidR="002036BA" w:rsidRPr="00F43E4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550</w:t>
            </w:r>
          </w:p>
        </w:tc>
        <w:tc>
          <w:tcPr>
            <w:tcW w:w="148" w:type="pct"/>
          </w:tcPr>
          <w:p w14:paraId="4BA2A2D0" w14:textId="77777777" w:rsidR="002036BA" w:rsidRPr="00F1154F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394CEF10" w14:textId="6CED7A85" w:rsidR="002036BA" w:rsidRPr="00F1154F" w:rsidRDefault="007E5F09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7E5F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77C090F" w14:textId="77777777" w:rsidR="002036BA" w:rsidRPr="00F1154F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4C7472E5" w14:textId="72FB666B" w:rsidR="002036BA" w:rsidRPr="00F1154F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36BA" w:rsidRPr="008C010D" w14:paraId="6BB7B65D" w14:textId="77777777" w:rsidTr="009346C9">
        <w:tc>
          <w:tcPr>
            <w:tcW w:w="1520" w:type="pct"/>
          </w:tcPr>
          <w:p w14:paraId="24127E95" w14:textId="77777777" w:rsidR="002036BA" w:rsidRPr="009140DD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490" w:type="pct"/>
          </w:tcPr>
          <w:p w14:paraId="748EE521" w14:textId="77777777" w:rsidR="002036BA" w:rsidRPr="002566A4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28F91C60" w14:textId="012B1686" w:rsidR="002036BA" w:rsidRDefault="009148A4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70</w:t>
            </w:r>
            <w:r w:rsidR="007E5F09" w:rsidRPr="007E5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148" w:type="pct"/>
          </w:tcPr>
          <w:p w14:paraId="77C24C3D" w14:textId="77777777" w:rsidR="002036BA" w:rsidRPr="00F1154F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73F3B74B" w14:textId="760C7341" w:rsidR="002036BA" w:rsidRPr="00E16FE3" w:rsidRDefault="009148A4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  <w:r w:rsidR="002036BA" w:rsidRPr="00F43E4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987</w:t>
            </w:r>
          </w:p>
        </w:tc>
        <w:tc>
          <w:tcPr>
            <w:tcW w:w="148" w:type="pct"/>
          </w:tcPr>
          <w:p w14:paraId="67CBB141" w14:textId="77777777" w:rsidR="002036BA" w:rsidRPr="00F1154F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0C5BF1F1" w14:textId="3EBD34F4" w:rsidR="002036BA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="007E5F09" w:rsidRPr="007E5F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8" w:type="pct"/>
          </w:tcPr>
          <w:p w14:paraId="3E5D7089" w14:textId="77777777" w:rsidR="002036BA" w:rsidRPr="00F1154F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21B30446" w14:textId="00833F22" w:rsidR="002036BA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2036BA" w:rsidRPr="00F43E4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987</w:t>
            </w:r>
          </w:p>
        </w:tc>
      </w:tr>
      <w:tr w:rsidR="002036BA" w:rsidRPr="008C010D" w14:paraId="794E3DCB" w14:textId="77777777" w:rsidTr="009346C9">
        <w:tc>
          <w:tcPr>
            <w:tcW w:w="1520" w:type="pct"/>
          </w:tcPr>
          <w:p w14:paraId="01DBEBD3" w14:textId="77777777" w:rsidR="002036BA" w:rsidRPr="00E07FB7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Theme="majorBidi" w:hAnsiTheme="majorBidi" w:cstheme="majorBidi"/>
                <w:cs/>
              </w:rPr>
            </w:pPr>
            <w:r w:rsidRPr="00F8366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90" w:type="pct"/>
          </w:tcPr>
          <w:p w14:paraId="6CF2AFA1" w14:textId="77777777" w:rsidR="002036BA" w:rsidRPr="002566A4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35489340" w14:textId="4CBB175D" w:rsidR="002036BA" w:rsidRDefault="007E5F09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E5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9148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89</w:t>
            </w:r>
            <w:r w:rsidRPr="007E5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9148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991</w:t>
            </w:r>
            <w:r w:rsidRPr="007E5F09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3C45CE0D" w14:textId="77777777" w:rsidR="002036BA" w:rsidRPr="00F1154F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</w:tcPr>
          <w:p w14:paraId="5CFE8D5B" w14:textId="5A4C7C7F" w:rsidR="002036BA" w:rsidRPr="00E16FE3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9148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38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9148A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996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2C81C496" w14:textId="77777777" w:rsidR="002036BA" w:rsidRPr="00F1154F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</w:tcPr>
          <w:p w14:paraId="095F70E2" w14:textId="6C16B62D" w:rsidR="002036BA" w:rsidRDefault="007E5F09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7E5F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D7A3F08" w14:textId="77777777" w:rsidR="002036BA" w:rsidRPr="00F1154F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</w:tcPr>
          <w:p w14:paraId="45D0E0D6" w14:textId="23BD7D58" w:rsidR="002036BA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F43E4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036BA" w:rsidRPr="00B362BD" w14:paraId="5A33BB76" w14:textId="77777777" w:rsidTr="009346C9">
        <w:tc>
          <w:tcPr>
            <w:tcW w:w="1520" w:type="pct"/>
          </w:tcPr>
          <w:p w14:paraId="49A57C99" w14:textId="7EEC4B46" w:rsidR="002036BA" w:rsidRDefault="002036BA" w:rsidP="002036B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F215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9148A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มิถุนายน</w:t>
            </w:r>
          </w:p>
        </w:tc>
        <w:tc>
          <w:tcPr>
            <w:tcW w:w="490" w:type="pct"/>
          </w:tcPr>
          <w:p w14:paraId="6CA9CA21" w14:textId="77777777" w:rsidR="002036BA" w:rsidRPr="002566A4" w:rsidRDefault="002036BA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8BC37F1" w14:textId="64B7EAEB" w:rsidR="002036BA" w:rsidRPr="0006192A" w:rsidRDefault="00485C94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846,066</w:t>
            </w:r>
          </w:p>
        </w:tc>
        <w:tc>
          <w:tcPr>
            <w:tcW w:w="148" w:type="pct"/>
          </w:tcPr>
          <w:p w14:paraId="77BAFE60" w14:textId="77777777" w:rsidR="002036BA" w:rsidRPr="0006192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</w:tcPr>
          <w:p w14:paraId="5BBDA34E" w14:textId="12450751" w:rsidR="002036BA" w:rsidRPr="0006192A" w:rsidRDefault="009148A4" w:rsidP="002036B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785</w:t>
            </w:r>
            <w:r w:rsidR="002036B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009</w:t>
            </w:r>
          </w:p>
        </w:tc>
        <w:tc>
          <w:tcPr>
            <w:tcW w:w="148" w:type="pct"/>
          </w:tcPr>
          <w:p w14:paraId="152EE00C" w14:textId="77777777" w:rsidR="002036BA" w:rsidRPr="0006192A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255F7BD" w14:textId="2951185C" w:rsidR="002036BA" w:rsidRPr="0006192A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755</w:t>
            </w:r>
            <w:r w:rsidR="007E5F09" w:rsidRPr="007E5F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148" w:type="pct"/>
          </w:tcPr>
          <w:p w14:paraId="770DDD28" w14:textId="77777777" w:rsidR="002036BA" w:rsidRPr="0006192A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9EA3D04" w14:textId="1E00FA88" w:rsidR="002036BA" w:rsidRPr="0006192A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  <w:r w:rsidR="002036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</w:p>
        </w:tc>
      </w:tr>
    </w:tbl>
    <w:p w14:paraId="03F47B4A" w14:textId="23034A43" w:rsidR="009A3D64" w:rsidRDefault="009A3D64" w:rsidP="00CD3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FF00FF"/>
          <w:sz w:val="30"/>
          <w:szCs w:val="30"/>
        </w:rPr>
      </w:pPr>
    </w:p>
    <w:p w14:paraId="50449EC4" w14:textId="638B5B3F" w:rsidR="00FA3398" w:rsidRPr="00FA3398" w:rsidRDefault="00FA3398" w:rsidP="00CD3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3B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148A4">
        <w:rPr>
          <w:rFonts w:ascii="Angsana New" w:hAnsi="Angsana New"/>
          <w:sz w:val="30"/>
          <w:szCs w:val="30"/>
        </w:rPr>
        <w:t>1</w:t>
      </w:r>
      <w:r w:rsidRPr="003C43B5">
        <w:rPr>
          <w:rFonts w:ascii="Angsana New" w:hAnsi="Angsana New"/>
          <w:sz w:val="30"/>
          <w:szCs w:val="30"/>
        </w:rPr>
        <w:t xml:space="preserve"> </w:t>
      </w:r>
      <w:r w:rsidR="00D72C6C" w:rsidRPr="003C43B5">
        <w:rPr>
          <w:rFonts w:ascii="Angsana New" w:hAnsi="Angsana New" w:hint="cs"/>
          <w:sz w:val="30"/>
          <w:szCs w:val="30"/>
          <w:cs/>
        </w:rPr>
        <w:t>เมษายน</w:t>
      </w:r>
      <w:r w:rsidRPr="003C43B5">
        <w:rPr>
          <w:rFonts w:ascii="Angsana New" w:hAnsi="Angsana New"/>
          <w:sz w:val="30"/>
          <w:szCs w:val="30"/>
          <w:cs/>
        </w:rPr>
        <w:t xml:space="preserve"> </w:t>
      </w:r>
      <w:r w:rsidR="009148A4">
        <w:rPr>
          <w:rFonts w:ascii="Angsana New" w:hAnsi="Angsana New"/>
          <w:sz w:val="30"/>
          <w:szCs w:val="30"/>
        </w:rPr>
        <w:t>2565</w:t>
      </w:r>
      <w:r w:rsidRPr="003C43B5">
        <w:rPr>
          <w:rFonts w:ascii="Angsana New" w:hAnsi="Angsana New"/>
          <w:sz w:val="30"/>
          <w:szCs w:val="30"/>
        </w:rPr>
        <w:t xml:space="preserve"> </w:t>
      </w:r>
      <w:r w:rsidRPr="003C43B5">
        <w:rPr>
          <w:rFonts w:ascii="Angsana New" w:hAnsi="Angsana New"/>
          <w:sz w:val="30"/>
          <w:szCs w:val="30"/>
          <w:cs/>
        </w:rPr>
        <w:t xml:space="preserve">บริษัทได้ชำระค่าหุ้นเพิ่มทุนให้กับบริษัท อาร์ อี เอ็น โคราช เอนเนอร์ยี่ จำกัด จำนวน  </w:t>
      </w:r>
      <w:r w:rsidR="009148A4">
        <w:rPr>
          <w:rFonts w:ascii="Angsana New" w:hAnsi="Angsana New"/>
          <w:spacing w:val="-2"/>
          <w:sz w:val="30"/>
          <w:szCs w:val="30"/>
        </w:rPr>
        <w:t>7</w:t>
      </w:r>
      <w:r w:rsidRPr="003C43B5">
        <w:rPr>
          <w:rFonts w:ascii="Angsana New" w:hAnsi="Angsana New"/>
          <w:spacing w:val="-2"/>
          <w:sz w:val="30"/>
          <w:szCs w:val="30"/>
        </w:rPr>
        <w:t>,</w:t>
      </w:r>
      <w:r w:rsidR="009148A4">
        <w:rPr>
          <w:rFonts w:ascii="Angsana New" w:hAnsi="Angsana New"/>
          <w:spacing w:val="-2"/>
          <w:sz w:val="30"/>
          <w:szCs w:val="30"/>
        </w:rPr>
        <w:t>000</w:t>
      </w:r>
      <w:r w:rsidRPr="003C43B5">
        <w:rPr>
          <w:rFonts w:ascii="Angsana New" w:hAnsi="Angsana New"/>
          <w:spacing w:val="-2"/>
          <w:sz w:val="30"/>
          <w:szCs w:val="30"/>
        </w:rPr>
        <w:t>,</w:t>
      </w:r>
      <w:r w:rsidR="009148A4">
        <w:rPr>
          <w:rFonts w:ascii="Angsana New" w:hAnsi="Angsana New"/>
          <w:spacing w:val="-2"/>
          <w:sz w:val="30"/>
          <w:szCs w:val="30"/>
        </w:rPr>
        <w:t>000</w:t>
      </w:r>
      <w:r w:rsidRPr="003C43B5">
        <w:rPr>
          <w:rFonts w:ascii="Angsana New" w:hAnsi="Angsana New"/>
          <w:spacing w:val="-2"/>
          <w:sz w:val="30"/>
          <w:szCs w:val="30"/>
        </w:rPr>
        <w:t xml:space="preserve"> </w:t>
      </w:r>
      <w:r w:rsidRPr="003C43B5">
        <w:rPr>
          <w:rFonts w:ascii="Angsana New" w:hAnsi="Angsana New"/>
          <w:spacing w:val="-2"/>
          <w:sz w:val="30"/>
          <w:szCs w:val="30"/>
          <w:cs/>
        </w:rPr>
        <w:t xml:space="preserve">หุ้น ในอัตราหุ้นละ </w:t>
      </w:r>
      <w:r w:rsidR="009148A4">
        <w:rPr>
          <w:rFonts w:ascii="Angsana New" w:hAnsi="Angsana New"/>
          <w:spacing w:val="-2"/>
          <w:sz w:val="30"/>
          <w:szCs w:val="30"/>
        </w:rPr>
        <w:t>10</w:t>
      </w:r>
      <w:r w:rsidRPr="003C43B5">
        <w:rPr>
          <w:rFonts w:ascii="Angsana New" w:hAnsi="Angsana New"/>
          <w:spacing w:val="-2"/>
          <w:sz w:val="30"/>
          <w:szCs w:val="30"/>
        </w:rPr>
        <w:t>.</w:t>
      </w:r>
      <w:r w:rsidR="009148A4">
        <w:rPr>
          <w:rFonts w:ascii="Angsana New" w:hAnsi="Angsana New"/>
          <w:spacing w:val="-2"/>
          <w:sz w:val="30"/>
          <w:szCs w:val="30"/>
        </w:rPr>
        <w:t>00</w:t>
      </w:r>
      <w:r w:rsidRPr="003C43B5">
        <w:rPr>
          <w:rFonts w:ascii="Angsana New" w:hAnsi="Angsana New"/>
          <w:spacing w:val="-2"/>
          <w:sz w:val="30"/>
          <w:szCs w:val="30"/>
        </w:rPr>
        <w:t xml:space="preserve"> </w:t>
      </w:r>
      <w:r w:rsidRPr="003C43B5">
        <w:rPr>
          <w:rFonts w:ascii="Angsana New" w:hAnsi="Angsana New"/>
          <w:spacing w:val="-2"/>
          <w:sz w:val="30"/>
          <w:szCs w:val="30"/>
          <w:cs/>
        </w:rPr>
        <w:t xml:space="preserve">บาท เป็นจำนวนเงินรวม </w:t>
      </w:r>
      <w:r w:rsidR="009148A4">
        <w:rPr>
          <w:rFonts w:ascii="Angsana New" w:hAnsi="Angsana New"/>
          <w:spacing w:val="-2"/>
          <w:sz w:val="30"/>
          <w:szCs w:val="30"/>
        </w:rPr>
        <w:t>70</w:t>
      </w:r>
      <w:r w:rsidRPr="003C43B5">
        <w:rPr>
          <w:rFonts w:ascii="Angsana New" w:hAnsi="Angsana New"/>
          <w:spacing w:val="-2"/>
          <w:sz w:val="30"/>
          <w:szCs w:val="30"/>
        </w:rPr>
        <w:t>.</w:t>
      </w:r>
      <w:r w:rsidR="009148A4">
        <w:rPr>
          <w:rFonts w:ascii="Angsana New" w:hAnsi="Angsana New"/>
          <w:spacing w:val="-2"/>
          <w:sz w:val="30"/>
          <w:szCs w:val="30"/>
        </w:rPr>
        <w:t>0</w:t>
      </w:r>
      <w:r w:rsidRPr="003C43B5">
        <w:rPr>
          <w:rFonts w:ascii="Angsana New" w:hAnsi="Angsana New"/>
          <w:spacing w:val="-2"/>
          <w:sz w:val="30"/>
          <w:szCs w:val="30"/>
        </w:rPr>
        <w:t xml:space="preserve"> </w:t>
      </w:r>
      <w:r w:rsidRPr="003C43B5">
        <w:rPr>
          <w:rFonts w:ascii="Angsana New" w:hAnsi="Angsana New"/>
          <w:spacing w:val="-2"/>
          <w:sz w:val="30"/>
          <w:szCs w:val="30"/>
          <w:cs/>
        </w:rPr>
        <w:t>ล้านบาท ซึ่งเป็นการเพิ่มทุนตามสัดส่วนการลงทุน</w:t>
      </w:r>
      <w:r w:rsidRPr="003C43B5">
        <w:rPr>
          <w:rFonts w:ascii="Angsana New" w:hAnsi="Angsana New"/>
          <w:sz w:val="30"/>
          <w:szCs w:val="30"/>
          <w:cs/>
        </w:rPr>
        <w:t>ของบริษัท</w:t>
      </w:r>
      <w:r w:rsidRPr="00FA3398">
        <w:rPr>
          <w:rFonts w:ascii="Angsana New" w:hAnsi="Angsana New"/>
          <w:sz w:val="30"/>
          <w:szCs w:val="30"/>
          <w:cs/>
        </w:rPr>
        <w:t xml:space="preserve"> </w:t>
      </w:r>
    </w:p>
    <w:p w14:paraId="5DD50965" w14:textId="77777777" w:rsidR="00FA3398" w:rsidRDefault="00FA3398" w:rsidP="00CD3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color w:val="FF00FF"/>
          <w:sz w:val="30"/>
          <w:szCs w:val="30"/>
        </w:rPr>
      </w:pPr>
    </w:p>
    <w:p w14:paraId="5457409E" w14:textId="334F69CB" w:rsidR="009A3D64" w:rsidRPr="00F27DC2" w:rsidRDefault="00C008F3" w:rsidP="00C008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  <w:sectPr w:rsidR="009A3D64" w:rsidRPr="00F27DC2" w:rsidSect="0049547F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  <w:r w:rsidRPr="00F27DC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148A4">
        <w:rPr>
          <w:rFonts w:ascii="Angsana New" w:hAnsi="Angsana New"/>
          <w:sz w:val="30"/>
          <w:szCs w:val="30"/>
        </w:rPr>
        <w:t>26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 xml:space="preserve">มีนาคม </w:t>
      </w:r>
      <w:r w:rsidR="009148A4">
        <w:rPr>
          <w:rFonts w:ascii="Angsana New" w:hAnsi="Angsana New"/>
          <w:sz w:val="30"/>
          <w:szCs w:val="30"/>
        </w:rPr>
        <w:t>2564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>บริษัทได้ชำระค่าหุ้นเพิ่ม</w:t>
      </w:r>
      <w:r w:rsidR="00E93654">
        <w:rPr>
          <w:rFonts w:ascii="Angsana New" w:hAnsi="Angsana New" w:hint="cs"/>
          <w:sz w:val="30"/>
          <w:szCs w:val="30"/>
          <w:cs/>
        </w:rPr>
        <w:t>ทุน</w:t>
      </w:r>
      <w:r w:rsidRPr="00F27DC2">
        <w:rPr>
          <w:rFonts w:ascii="Angsana New" w:hAnsi="Angsana New"/>
          <w:sz w:val="30"/>
          <w:szCs w:val="30"/>
          <w:cs/>
        </w:rPr>
        <w:t xml:space="preserve">ให้กับบริษัท อาร์ อี เอ็น โคราช เอนเนอร์ยี่ จำกัด จำนวน 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="009148A4">
        <w:rPr>
          <w:rFonts w:ascii="Angsana New" w:hAnsi="Angsana New"/>
          <w:sz w:val="30"/>
          <w:szCs w:val="30"/>
        </w:rPr>
        <w:t>3</w:t>
      </w:r>
      <w:r w:rsidR="00E93654">
        <w:rPr>
          <w:rFonts w:ascii="Angsana New" w:hAnsi="Angsana New"/>
          <w:sz w:val="30"/>
          <w:szCs w:val="30"/>
        </w:rPr>
        <w:t>,</w:t>
      </w:r>
      <w:r w:rsidR="009148A4">
        <w:rPr>
          <w:rFonts w:ascii="Angsana New" w:hAnsi="Angsana New"/>
          <w:sz w:val="30"/>
          <w:szCs w:val="30"/>
        </w:rPr>
        <w:t>465</w:t>
      </w:r>
      <w:r w:rsidR="00E93654">
        <w:rPr>
          <w:rFonts w:ascii="Angsana New" w:hAnsi="Angsana New"/>
          <w:sz w:val="30"/>
          <w:szCs w:val="30"/>
        </w:rPr>
        <w:t>,</w:t>
      </w:r>
      <w:r w:rsidR="009148A4">
        <w:rPr>
          <w:rFonts w:ascii="Angsana New" w:hAnsi="Angsana New"/>
          <w:sz w:val="30"/>
          <w:szCs w:val="30"/>
        </w:rPr>
        <w:t>000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 xml:space="preserve">หุ้น ในอัตราหุ้นละ </w:t>
      </w:r>
      <w:r w:rsidR="009148A4">
        <w:rPr>
          <w:rFonts w:ascii="Angsana New" w:hAnsi="Angsana New"/>
          <w:sz w:val="30"/>
          <w:szCs w:val="30"/>
        </w:rPr>
        <w:t>7</w:t>
      </w:r>
      <w:r w:rsidRPr="00F27DC2">
        <w:rPr>
          <w:rFonts w:ascii="Angsana New" w:hAnsi="Angsana New"/>
          <w:sz w:val="30"/>
          <w:szCs w:val="30"/>
        </w:rPr>
        <w:t>.</w:t>
      </w:r>
      <w:r w:rsidR="009148A4">
        <w:rPr>
          <w:rFonts w:ascii="Angsana New" w:hAnsi="Angsana New"/>
          <w:sz w:val="30"/>
          <w:szCs w:val="30"/>
        </w:rPr>
        <w:t>50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>บาท เป็นจำนวนเงิน</w:t>
      </w:r>
      <w:r w:rsidR="00E93654">
        <w:rPr>
          <w:rFonts w:ascii="Angsana New" w:hAnsi="Angsana New" w:hint="cs"/>
          <w:sz w:val="30"/>
          <w:szCs w:val="30"/>
          <w:cs/>
        </w:rPr>
        <w:t>รวม</w:t>
      </w:r>
      <w:r w:rsidRPr="00F27DC2">
        <w:rPr>
          <w:rFonts w:ascii="Angsana New" w:hAnsi="Angsana New"/>
          <w:sz w:val="30"/>
          <w:szCs w:val="30"/>
          <w:cs/>
        </w:rPr>
        <w:t xml:space="preserve"> </w:t>
      </w:r>
      <w:r w:rsidR="009148A4">
        <w:rPr>
          <w:rFonts w:ascii="Angsana New" w:hAnsi="Angsana New"/>
          <w:sz w:val="30"/>
          <w:szCs w:val="30"/>
        </w:rPr>
        <w:t>26</w:t>
      </w:r>
      <w:r w:rsidR="00E93654">
        <w:rPr>
          <w:rFonts w:ascii="Angsana New" w:hAnsi="Angsana New"/>
          <w:sz w:val="30"/>
          <w:szCs w:val="30"/>
        </w:rPr>
        <w:t>.</w:t>
      </w:r>
      <w:r w:rsidR="009148A4">
        <w:rPr>
          <w:rFonts w:ascii="Angsana New" w:hAnsi="Angsana New"/>
          <w:sz w:val="30"/>
          <w:szCs w:val="30"/>
        </w:rPr>
        <w:t>0</w:t>
      </w:r>
      <w:r w:rsidRPr="00F27DC2">
        <w:rPr>
          <w:rFonts w:ascii="Angsana New" w:hAnsi="Angsana New"/>
          <w:sz w:val="30"/>
          <w:szCs w:val="30"/>
        </w:rPr>
        <w:t xml:space="preserve"> </w:t>
      </w:r>
      <w:r w:rsidRPr="00F27DC2">
        <w:rPr>
          <w:rFonts w:ascii="Angsana New" w:hAnsi="Angsana New"/>
          <w:sz w:val="30"/>
          <w:szCs w:val="30"/>
          <w:cs/>
        </w:rPr>
        <w:t>ล้านบาท</w:t>
      </w:r>
      <w:r w:rsidR="00636522">
        <w:rPr>
          <w:rFonts w:ascii="Angsana New" w:hAnsi="Angsana New"/>
          <w:sz w:val="30"/>
          <w:szCs w:val="30"/>
        </w:rPr>
        <w:t xml:space="preserve"> </w:t>
      </w:r>
      <w:r w:rsidR="00636522" w:rsidRPr="00636522">
        <w:rPr>
          <w:rFonts w:ascii="Angsana New" w:hAnsi="Angsana New"/>
          <w:sz w:val="30"/>
          <w:szCs w:val="30"/>
          <w:cs/>
        </w:rPr>
        <w:t>ซึ่งเป็นการเพิ่มทุนตามสัดส่วนการลงทุนของบริษัท</w:t>
      </w:r>
      <w:r w:rsidR="00636522">
        <w:rPr>
          <w:rFonts w:ascii="Angsana New" w:hAnsi="Angsana New"/>
          <w:sz w:val="30"/>
          <w:szCs w:val="30"/>
        </w:rPr>
        <w:t xml:space="preserve"> </w:t>
      </w:r>
    </w:p>
    <w:p w14:paraId="3256DA32" w14:textId="16908511" w:rsidR="0064247E" w:rsidRPr="008C010D" w:rsidRDefault="0064247E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1F5F40">
        <w:rPr>
          <w:rFonts w:ascii="Angsana New" w:hAnsi="Angsana New"/>
          <w:sz w:val="30"/>
          <w:szCs w:val="30"/>
          <w:cs/>
        </w:rPr>
        <w:lastRenderedPageBreak/>
        <w:t>เงินลงทุน</w:t>
      </w:r>
      <w:r w:rsidRPr="001F5F40">
        <w:rPr>
          <w:rFonts w:ascii="Angsana New" w:hAnsi="Angsana New" w:hint="cs"/>
          <w:sz w:val="30"/>
          <w:szCs w:val="30"/>
          <w:cs/>
        </w:rPr>
        <w:t>ใน</w:t>
      </w:r>
      <w:r w:rsidRPr="001F5F40">
        <w:rPr>
          <w:rFonts w:ascii="Angsana New" w:hAnsi="Angsana New"/>
          <w:sz w:val="30"/>
          <w:szCs w:val="30"/>
          <w:cs/>
        </w:rPr>
        <w:t>ก</w:t>
      </w:r>
      <w:r w:rsidRPr="001F5F40">
        <w:rPr>
          <w:rFonts w:ascii="Angsana New" w:hAnsi="Angsana New" w:hint="cs"/>
          <w:sz w:val="30"/>
          <w:szCs w:val="30"/>
          <w:cs/>
        </w:rPr>
        <w:t>ารร่วมค้า</w:t>
      </w:r>
      <w:r w:rsidRPr="001F5F40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9148A4">
        <w:rPr>
          <w:rFonts w:ascii="Angsana New" w:hAnsi="Angsana New"/>
          <w:sz w:val="30"/>
          <w:szCs w:val="30"/>
        </w:rPr>
        <w:t>30</w:t>
      </w:r>
      <w:r w:rsidR="00751D81">
        <w:rPr>
          <w:rFonts w:ascii="Angsana New" w:hAnsi="Angsana New"/>
          <w:sz w:val="30"/>
          <w:szCs w:val="30"/>
        </w:rPr>
        <w:t xml:space="preserve"> </w:t>
      </w:r>
      <w:r w:rsidR="002036BA">
        <w:rPr>
          <w:rFonts w:ascii="Angsana New" w:hAnsi="Angsana New" w:hint="cs"/>
          <w:sz w:val="30"/>
          <w:szCs w:val="30"/>
          <w:cs/>
        </w:rPr>
        <w:t>มิถุนายน</w:t>
      </w:r>
      <w:r w:rsidR="00751D81">
        <w:rPr>
          <w:rFonts w:ascii="Angsana New" w:hAnsi="Angsana New" w:hint="cs"/>
          <w:sz w:val="30"/>
          <w:szCs w:val="30"/>
          <w:cs/>
        </w:rPr>
        <w:t xml:space="preserve"> </w:t>
      </w:r>
      <w:r w:rsidR="009148A4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9148A4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9148A4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2036BA">
        <w:rPr>
          <w:rFonts w:ascii="Angsana New" w:hAnsi="Angsana New" w:hint="cs"/>
          <w:sz w:val="30"/>
          <w:szCs w:val="30"/>
          <w:cs/>
        </w:rPr>
        <w:t>หก</w:t>
      </w:r>
      <w:r w:rsidR="00224F23">
        <w:rPr>
          <w:rFonts w:ascii="Angsana New" w:hAnsi="Angsana New" w:hint="cs"/>
          <w:sz w:val="30"/>
          <w:szCs w:val="30"/>
          <w:cs/>
        </w:rPr>
        <w:t>เ</w:t>
      </w:r>
      <w:r w:rsidRPr="008C010D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9148A4">
        <w:rPr>
          <w:rFonts w:ascii="Angsana New" w:hAnsi="Angsana New"/>
          <w:sz w:val="30"/>
          <w:szCs w:val="30"/>
        </w:rPr>
        <w:t>30</w:t>
      </w:r>
      <w:r w:rsidR="00751D81">
        <w:rPr>
          <w:rFonts w:ascii="Angsana New" w:hAnsi="Angsana New"/>
          <w:sz w:val="30"/>
          <w:szCs w:val="30"/>
        </w:rPr>
        <w:t xml:space="preserve"> </w:t>
      </w:r>
      <w:r w:rsidR="002036BA">
        <w:rPr>
          <w:rFonts w:ascii="Angsana New" w:hAnsi="Angsana New" w:hint="cs"/>
          <w:sz w:val="30"/>
          <w:szCs w:val="30"/>
          <w:cs/>
        </w:rPr>
        <w:t>มิถุนายน</w:t>
      </w:r>
      <w:r w:rsidR="00751D81">
        <w:rPr>
          <w:rFonts w:ascii="Angsana New" w:hAnsi="Angsana New" w:hint="cs"/>
          <w:sz w:val="30"/>
          <w:szCs w:val="30"/>
          <w:cs/>
        </w:rPr>
        <w:t xml:space="preserve"> </w:t>
      </w:r>
      <w:r w:rsidR="009148A4">
        <w:rPr>
          <w:rFonts w:ascii="Angsana New" w:hAnsi="Angsana New"/>
          <w:sz w:val="30"/>
          <w:szCs w:val="30"/>
        </w:rPr>
        <w:t>2565</w:t>
      </w:r>
      <w:r w:rsidR="00751D81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9148A4">
        <w:rPr>
          <w:rFonts w:ascii="Angsana New" w:hAnsi="Angsana New" w:hint="cs"/>
          <w:sz w:val="30"/>
          <w:szCs w:val="30"/>
        </w:rPr>
        <w:t>25</w:t>
      </w:r>
      <w:r w:rsidR="009148A4">
        <w:rPr>
          <w:rFonts w:ascii="Angsana New" w:hAnsi="Angsana New"/>
          <w:sz w:val="30"/>
          <w:szCs w:val="30"/>
        </w:rPr>
        <w:t>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48FD801D" w14:textId="77777777" w:rsidR="00A33B81" w:rsidRPr="006811CF" w:rsidRDefault="00A33B81" w:rsidP="00AF2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43"/>
        <w:rPr>
          <w:rFonts w:ascii="Angsana New" w:hAnsi="Angsana New"/>
          <w:sz w:val="30"/>
          <w:szCs w:val="30"/>
        </w:rPr>
      </w:pPr>
    </w:p>
    <w:tbl>
      <w:tblPr>
        <w:tblW w:w="143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90"/>
        <w:gridCol w:w="809"/>
        <w:gridCol w:w="811"/>
        <w:gridCol w:w="810"/>
        <w:gridCol w:w="900"/>
        <w:gridCol w:w="270"/>
        <w:gridCol w:w="810"/>
        <w:gridCol w:w="270"/>
        <w:gridCol w:w="897"/>
        <w:gridCol w:w="270"/>
        <w:gridCol w:w="900"/>
        <w:gridCol w:w="273"/>
        <w:gridCol w:w="990"/>
        <w:gridCol w:w="270"/>
        <w:gridCol w:w="990"/>
        <w:gridCol w:w="270"/>
        <w:gridCol w:w="917"/>
        <w:gridCol w:w="270"/>
        <w:gridCol w:w="900"/>
      </w:tblGrid>
      <w:tr w:rsidR="00657596" w:rsidRPr="00A33B81" w14:paraId="2CBFB76B" w14:textId="77777777" w:rsidTr="002B4CAA">
        <w:tc>
          <w:tcPr>
            <w:tcW w:w="1710" w:type="dxa"/>
          </w:tcPr>
          <w:p w14:paraId="720220EE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6B650F5" w14:textId="181C649A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2B4CA2A5" w14:textId="58C852C6" w:rsidR="00657596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1" w:type="dxa"/>
            <w:gridSpan w:val="2"/>
          </w:tcPr>
          <w:p w14:paraId="36084D0A" w14:textId="5B4748FF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14:paraId="77803BD7" w14:textId="3F08A4D6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CC8DC7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7" w:type="dxa"/>
            <w:gridSpan w:val="3"/>
          </w:tcPr>
          <w:p w14:paraId="0D84A4B0" w14:textId="6B2C3595" w:rsidR="00657596" w:rsidRPr="00657596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759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34AEB7E6" w14:textId="77777777" w:rsidR="00657596" w:rsidRPr="00657596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07" w:type="dxa"/>
            <w:gridSpan w:val="7"/>
          </w:tcPr>
          <w:p w14:paraId="1A543D48" w14:textId="19A4672C" w:rsidR="00657596" w:rsidRPr="00657596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759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57596" w:rsidRPr="00A33B81" w14:paraId="1A08268A" w14:textId="77777777" w:rsidTr="00DE7633">
        <w:tc>
          <w:tcPr>
            <w:tcW w:w="1710" w:type="dxa"/>
          </w:tcPr>
          <w:p w14:paraId="18EE7372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6192273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CF8C99" w14:textId="1D4B6D4C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09" w:type="dxa"/>
          </w:tcPr>
          <w:p w14:paraId="4B517531" w14:textId="71ACB614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1621" w:type="dxa"/>
            <w:gridSpan w:val="2"/>
          </w:tcPr>
          <w:p w14:paraId="0F09A7B4" w14:textId="09D20352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ความเป็นเจ้าของ</w:t>
            </w:r>
          </w:p>
        </w:tc>
        <w:tc>
          <w:tcPr>
            <w:tcW w:w="1980" w:type="dxa"/>
            <w:gridSpan w:val="3"/>
          </w:tcPr>
          <w:p w14:paraId="49A8777D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0736223" w14:textId="5EFCD6C4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65887F9A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67" w:type="dxa"/>
            <w:gridSpan w:val="3"/>
          </w:tcPr>
          <w:p w14:paraId="381E5F84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941B33" w14:textId="00432E63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มูลค่าตามวิธีส่วนได้เสีย</w:t>
            </w:r>
          </w:p>
        </w:tc>
        <w:tc>
          <w:tcPr>
            <w:tcW w:w="273" w:type="dxa"/>
          </w:tcPr>
          <w:p w14:paraId="0CE45A2F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2C5740DE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646AB5" w14:textId="2A604145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3A5E6CFC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87" w:type="dxa"/>
            <w:gridSpan w:val="3"/>
          </w:tcPr>
          <w:p w14:paraId="49B4B3E8" w14:textId="77777777" w:rsidR="00657596" w:rsidRPr="00A33B81" w:rsidRDefault="00657596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สำหรับงวด</w:t>
            </w:r>
          </w:p>
          <w:p w14:paraId="5387C11C" w14:textId="0920BB51" w:rsidR="00657596" w:rsidRPr="00A33B81" w:rsidRDefault="001756A1" w:rsidP="00657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หก</w:t>
            </w:r>
            <w:r w:rsidR="00657596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2036BA" w:rsidRPr="00A33B81" w14:paraId="0AF04ACA" w14:textId="77777777" w:rsidTr="00721212">
        <w:tc>
          <w:tcPr>
            <w:tcW w:w="1710" w:type="dxa"/>
          </w:tcPr>
          <w:p w14:paraId="4F62B15B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83AC495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21943769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1" w:type="dxa"/>
          </w:tcPr>
          <w:p w14:paraId="4E1E8239" w14:textId="1D1BB9B2" w:rsidR="002036BA" w:rsidRPr="00A33B81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036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036B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0" w:type="dxa"/>
          </w:tcPr>
          <w:p w14:paraId="03769EB3" w14:textId="2D0A1472" w:rsidR="002036BA" w:rsidRPr="00A33B81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2036BA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78B2F245" w14:textId="1E2CCCA9" w:rsidR="002036BA" w:rsidRPr="00A33B81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036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036B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32FA658D" w14:textId="77777777" w:rsidR="002036BA" w:rsidRPr="00067C94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4053895" w14:textId="17F7B0AA" w:rsidR="002036BA" w:rsidRPr="00A33B81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2036BA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85385A4" w14:textId="77777777" w:rsidR="002036BA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75854D0" w14:textId="23613D92" w:rsidR="002036BA" w:rsidRPr="00A33B81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036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036B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72BAA19A" w14:textId="77777777" w:rsidR="002036BA" w:rsidRPr="00A33B81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CD67C50" w14:textId="30BED7F3" w:rsidR="002036BA" w:rsidRPr="00A33B81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2036BA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73" w:type="dxa"/>
          </w:tcPr>
          <w:p w14:paraId="4B6C1481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C5B740E" w14:textId="5CFA7217" w:rsidR="002036BA" w:rsidRPr="00A33B81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036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036B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2B7FF2BC" w14:textId="77777777" w:rsidR="002036BA" w:rsidRPr="00A33B81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68FF23B" w14:textId="52099755" w:rsidR="002036BA" w:rsidRPr="00A33B81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2036BA"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B4CBCC4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09F2844C" w14:textId="686F5DDB" w:rsidR="002036BA" w:rsidRPr="00A33B81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036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036B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37CA09F6" w14:textId="77777777" w:rsidR="002036BA" w:rsidRPr="00A33B81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ECFE9A" w14:textId="5FF9D303" w:rsidR="002036BA" w:rsidRPr="00A33B81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036B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2036B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</w:tr>
      <w:tr w:rsidR="002036BA" w:rsidRPr="00A33B81" w14:paraId="7C18EB84" w14:textId="77777777" w:rsidTr="00721212">
        <w:tc>
          <w:tcPr>
            <w:tcW w:w="1710" w:type="dxa"/>
          </w:tcPr>
          <w:p w14:paraId="3F71EFFD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1109721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448274C6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1" w:type="dxa"/>
          </w:tcPr>
          <w:p w14:paraId="5BC6BB13" w14:textId="5B11818A" w:rsidR="002036BA" w:rsidRPr="00A33B81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810" w:type="dxa"/>
          </w:tcPr>
          <w:p w14:paraId="7203BE5C" w14:textId="20C683B2" w:rsidR="002036BA" w:rsidRPr="00A33B81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00" w:type="dxa"/>
          </w:tcPr>
          <w:p w14:paraId="14AAD64C" w14:textId="58BDEB8B" w:rsidR="002036BA" w:rsidRPr="00A33B81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3B5BA6F5" w14:textId="77777777" w:rsidR="002036BA" w:rsidRPr="00067C94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EBD349" w14:textId="2DD4F8C7" w:rsidR="002036BA" w:rsidRPr="00A33B81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693F6036" w14:textId="77777777" w:rsidR="002036BA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A1581C5" w14:textId="0E7A5D40" w:rsidR="002036BA" w:rsidRPr="00A33B81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76202BEB" w14:textId="77777777" w:rsidR="002036BA" w:rsidRPr="00A33B81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41CFE8" w14:textId="5AF3817B" w:rsidR="002036BA" w:rsidRPr="00A33B81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3" w:type="dxa"/>
          </w:tcPr>
          <w:p w14:paraId="36D1C2BC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8287CC4" w14:textId="091411EC" w:rsidR="002036BA" w:rsidRPr="00A33B81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34473635" w14:textId="77777777" w:rsidR="002036BA" w:rsidRPr="00A33B81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F76247" w14:textId="411CCFBC" w:rsidR="002036BA" w:rsidRPr="00A33B81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6F81FB28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88D24AA" w14:textId="64071421" w:rsidR="002036BA" w:rsidRPr="00A33B81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09C486C5" w14:textId="77777777" w:rsidR="002036BA" w:rsidRPr="00A33B81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72F474" w14:textId="4570FA2B" w:rsidR="002036BA" w:rsidRPr="00A33B81" w:rsidRDefault="009148A4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2036BA" w:rsidRPr="00A33B81" w14:paraId="48AC437A" w14:textId="77777777" w:rsidTr="000C614D">
        <w:tc>
          <w:tcPr>
            <w:tcW w:w="1710" w:type="dxa"/>
          </w:tcPr>
          <w:p w14:paraId="63101DF0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C596B1B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</w:tcPr>
          <w:p w14:paraId="0D6EF2BB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1" w:type="dxa"/>
            <w:gridSpan w:val="2"/>
          </w:tcPr>
          <w:p w14:paraId="7462B697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197" w:type="dxa"/>
            <w:gridSpan w:val="15"/>
          </w:tcPr>
          <w:p w14:paraId="0A03A3B6" w14:textId="3F5AEB4F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2036BA" w:rsidRPr="00A33B81" w14:paraId="0368E659" w14:textId="77777777" w:rsidTr="00721212">
        <w:tc>
          <w:tcPr>
            <w:tcW w:w="1710" w:type="dxa"/>
          </w:tcPr>
          <w:p w14:paraId="13A5684E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990" w:type="dxa"/>
          </w:tcPr>
          <w:p w14:paraId="4B9F28AA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</w:t>
            </w:r>
          </w:p>
        </w:tc>
        <w:tc>
          <w:tcPr>
            <w:tcW w:w="809" w:type="dxa"/>
          </w:tcPr>
          <w:p w14:paraId="33E7E1AB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1" w:type="dxa"/>
          </w:tcPr>
          <w:p w14:paraId="61C923C7" w14:textId="38E84835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3D2935" w:rsidRPr="003D293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10" w:type="dxa"/>
          </w:tcPr>
          <w:p w14:paraId="7C6E6E25" w14:textId="28D608F1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2036BA" w:rsidRPr="00A33B8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900" w:type="dxa"/>
          </w:tcPr>
          <w:p w14:paraId="33846E03" w14:textId="2190C7E7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55E0B" w:rsidRPr="00E55E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55E0B" w:rsidRPr="00E55E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7B98FB20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A7D4A91" w14:textId="383A1CBE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036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2036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17DDD0D8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3A2A8F1" w14:textId="74805489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214FC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024835" w:rsidRPr="000248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214FC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  <w:tc>
          <w:tcPr>
            <w:tcW w:w="270" w:type="dxa"/>
          </w:tcPr>
          <w:p w14:paraId="02380098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7B6EEE" w14:textId="213DCF45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791</w:t>
            </w:r>
            <w:r w:rsidR="002036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988</w:t>
            </w:r>
          </w:p>
        </w:tc>
        <w:tc>
          <w:tcPr>
            <w:tcW w:w="273" w:type="dxa"/>
          </w:tcPr>
          <w:p w14:paraId="4F5B84A4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FC72CE" w14:textId="53F1FFD7" w:rsidR="002036BA" w:rsidRPr="00BE085F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599</w:t>
            </w:r>
            <w:r w:rsidR="00154224" w:rsidRPr="001542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270" w:type="dxa"/>
          </w:tcPr>
          <w:p w14:paraId="63CCF98A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98DFF85" w14:textId="54F34B24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599</w:t>
            </w:r>
            <w:r w:rsidR="002036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270" w:type="dxa"/>
          </w:tcPr>
          <w:p w14:paraId="679069BB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A3511A9" w14:textId="050C1CD2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1542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270" w:type="dxa"/>
          </w:tcPr>
          <w:p w14:paraId="50F35B5B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049F88" w14:textId="0962E1C5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2036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996</w:t>
            </w:r>
          </w:p>
        </w:tc>
      </w:tr>
      <w:tr w:rsidR="002036BA" w:rsidRPr="00A33B81" w14:paraId="1C11BD0A" w14:textId="77777777" w:rsidTr="00721212">
        <w:tc>
          <w:tcPr>
            <w:tcW w:w="1710" w:type="dxa"/>
          </w:tcPr>
          <w:p w14:paraId="6A5991D0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นวนคร</w:t>
            </w:r>
            <w:r w:rsidRPr="00A33B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990" w:type="dxa"/>
          </w:tcPr>
          <w:p w14:paraId="093BBC39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</w:t>
            </w:r>
          </w:p>
        </w:tc>
        <w:tc>
          <w:tcPr>
            <w:tcW w:w="809" w:type="dxa"/>
          </w:tcPr>
          <w:p w14:paraId="53B07A26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344ADA6C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6AA3A2D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869B20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CCCD36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F9FF1B" w14:textId="36E6F835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97F50B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2BC788A" w14:textId="33A1A086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6915C9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7576B8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62583B3F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DE5C7E2" w14:textId="77777777" w:rsidR="002036BA" w:rsidRPr="00BE085F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3322DCD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13DF52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6B426E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DE0302F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A533B8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BDFFF9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36BA" w:rsidRPr="00A33B81" w14:paraId="02504C5A" w14:textId="77777777" w:rsidTr="00721212">
        <w:tc>
          <w:tcPr>
            <w:tcW w:w="1710" w:type="dxa"/>
          </w:tcPr>
          <w:p w14:paraId="6F8DEA58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641746" w14:textId="4C49A4CA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พลังงาน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809" w:type="dxa"/>
          </w:tcPr>
          <w:p w14:paraId="44DDA216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059FEEAD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941DAA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42F326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F2CAA6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76E453" w14:textId="2CE98728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A6817A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7223719" w14:textId="12A081F6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A85F9F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6930AD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127D357E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79D1AD" w14:textId="77777777" w:rsidR="002036BA" w:rsidRPr="00BE085F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46DCED0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A3C9CC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D814E7B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44ACA770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A05CF7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91B2B13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36BA" w:rsidRPr="00A33B81" w14:paraId="1D63C780" w14:textId="77777777" w:rsidTr="00721212">
        <w:tc>
          <w:tcPr>
            <w:tcW w:w="1710" w:type="dxa"/>
          </w:tcPr>
          <w:p w14:paraId="014168CD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5E3021" w14:textId="67B65A30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และไอน้ำ</w:t>
            </w:r>
          </w:p>
        </w:tc>
        <w:tc>
          <w:tcPr>
            <w:tcW w:w="809" w:type="dxa"/>
          </w:tcPr>
          <w:p w14:paraId="4969298C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626BB0B5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66E938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0DDE89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1F1BC3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78FA8F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30F6F2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B7E8831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3B9752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28DE43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7FE37007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4DB3E5" w14:textId="77777777" w:rsidR="002036BA" w:rsidRPr="00BE085F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6FB3061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7BF16C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6E9A390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C34914B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7B6DD1D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4D668A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36BA" w:rsidRPr="00A33B81" w14:paraId="2235829B" w14:textId="77777777" w:rsidTr="00721212">
        <w:tc>
          <w:tcPr>
            <w:tcW w:w="1710" w:type="dxa"/>
          </w:tcPr>
          <w:p w14:paraId="5D8DC101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บริษัท</w:t>
            </w: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A33B81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ไทธนันต์</w:t>
            </w:r>
          </w:p>
        </w:tc>
        <w:tc>
          <w:tcPr>
            <w:tcW w:w="990" w:type="dxa"/>
          </w:tcPr>
          <w:p w14:paraId="223238EE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โทรคมนาคม</w:t>
            </w:r>
          </w:p>
        </w:tc>
        <w:tc>
          <w:tcPr>
            <w:tcW w:w="809" w:type="dxa"/>
          </w:tcPr>
          <w:p w14:paraId="7BBECCB6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1" w:type="dxa"/>
          </w:tcPr>
          <w:p w14:paraId="61C0628B" w14:textId="3FD2FAE2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3D2935" w:rsidRPr="003D293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2C915539" w14:textId="50382C76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2036BA" w:rsidRPr="00A33B8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5E7F46AB" w14:textId="49250179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55E0B" w:rsidRPr="00E55E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270" w:type="dxa"/>
          </w:tcPr>
          <w:p w14:paraId="3B82B58C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3C6FB97" w14:textId="0E315382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036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270" w:type="dxa"/>
          </w:tcPr>
          <w:p w14:paraId="01D1A2D3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3AEB829" w14:textId="79AC6BE9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931</w:t>
            </w:r>
          </w:p>
        </w:tc>
        <w:tc>
          <w:tcPr>
            <w:tcW w:w="270" w:type="dxa"/>
          </w:tcPr>
          <w:p w14:paraId="30DBAA61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240887" w14:textId="7F85108E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774</w:t>
            </w:r>
          </w:p>
        </w:tc>
        <w:tc>
          <w:tcPr>
            <w:tcW w:w="273" w:type="dxa"/>
          </w:tcPr>
          <w:p w14:paraId="5F681336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6B5D54F" w14:textId="05DA472D" w:rsidR="002036BA" w:rsidRPr="00BE085F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270" w:type="dxa"/>
          </w:tcPr>
          <w:p w14:paraId="78C5179B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278254" w14:textId="62DC5E6E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270" w:type="dxa"/>
          </w:tcPr>
          <w:p w14:paraId="52BFB571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1FA0A398" w14:textId="52528B15" w:rsidR="002036BA" w:rsidRPr="00A33B81" w:rsidRDefault="0015422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0B0B523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220563" w14:textId="706AAF13" w:rsidR="002036BA" w:rsidRPr="00A33B81" w:rsidRDefault="0015422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036BA" w:rsidRPr="00A33B81" w14:paraId="41968624" w14:textId="77777777" w:rsidTr="00721212">
        <w:tc>
          <w:tcPr>
            <w:tcW w:w="1710" w:type="dxa"/>
          </w:tcPr>
          <w:p w14:paraId="79E02D67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990" w:type="dxa"/>
          </w:tcPr>
          <w:p w14:paraId="283AB1FE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6ECB3490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04AC699C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5C2B5C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F85046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25887D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2C5DD4" w14:textId="207B818C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024EB9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1186408" w14:textId="626035F1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FC274D3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08AE66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021760B1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E50D6A" w14:textId="77777777" w:rsidR="002036BA" w:rsidRPr="00BE085F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406E4E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D48C29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611FB53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2AE397DD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845C4BC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995D21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36BA" w:rsidRPr="00A33B81" w14:paraId="29794267" w14:textId="77777777" w:rsidTr="00721212">
        <w:tc>
          <w:tcPr>
            <w:tcW w:w="1710" w:type="dxa"/>
          </w:tcPr>
          <w:p w14:paraId="2D74C270" w14:textId="2256F001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อาร์ อี เอ็น โคราช</w:t>
            </w:r>
          </w:p>
        </w:tc>
        <w:tc>
          <w:tcPr>
            <w:tcW w:w="990" w:type="dxa"/>
          </w:tcPr>
          <w:p w14:paraId="73540E4A" w14:textId="7A9C9C6D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</w:t>
            </w:r>
          </w:p>
        </w:tc>
        <w:tc>
          <w:tcPr>
            <w:tcW w:w="809" w:type="dxa"/>
          </w:tcPr>
          <w:p w14:paraId="7AB51149" w14:textId="79A81709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1" w:type="dxa"/>
          </w:tcPr>
          <w:p w14:paraId="0F6506A6" w14:textId="39546490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3D2935" w:rsidRPr="003D293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810" w:type="dxa"/>
          </w:tcPr>
          <w:p w14:paraId="31BCBBCA" w14:textId="7E9AB3DF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="002036BA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14:paraId="307CF1AD" w14:textId="0B3D650A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E55E0B" w:rsidRPr="00E55E0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54E3B98D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5043A7" w14:textId="0D6CD0E8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2036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033A631C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6403449" w14:textId="436FA70A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024835" w:rsidRPr="0002483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889</w:t>
            </w:r>
          </w:p>
        </w:tc>
        <w:tc>
          <w:tcPr>
            <w:tcW w:w="270" w:type="dxa"/>
          </w:tcPr>
          <w:p w14:paraId="7822AD75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6552A5" w14:textId="02AEB4B2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</w:t>
            </w:r>
            <w:r w:rsidR="002036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  <w:tc>
          <w:tcPr>
            <w:tcW w:w="273" w:type="dxa"/>
          </w:tcPr>
          <w:p w14:paraId="7B206891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5880B5" w14:textId="7F007E47" w:rsidR="002036BA" w:rsidRPr="00BE085F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="00154224" w:rsidRPr="0015422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4F4E674F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DDE2D73" w14:textId="188858C5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="002036B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70" w:type="dxa"/>
          </w:tcPr>
          <w:p w14:paraId="1F824FE6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653FEA18" w14:textId="3287F8FA" w:rsidR="002036BA" w:rsidRPr="00A33B81" w:rsidRDefault="0015422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00475C1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626618E" w14:textId="3B97E589" w:rsidR="002036BA" w:rsidRPr="00A33B81" w:rsidRDefault="0015422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542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036BA" w:rsidRPr="00A33B81" w14:paraId="224D0CD2" w14:textId="77777777" w:rsidTr="00721212">
        <w:tc>
          <w:tcPr>
            <w:tcW w:w="1710" w:type="dxa"/>
          </w:tcPr>
          <w:p w14:paraId="31CD4FFF" w14:textId="60BB1296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เอนเนอร์ยี่ จำกัด</w:t>
            </w:r>
          </w:p>
        </w:tc>
        <w:tc>
          <w:tcPr>
            <w:tcW w:w="990" w:type="dxa"/>
          </w:tcPr>
          <w:p w14:paraId="2C82B95D" w14:textId="6529F86F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</w:t>
            </w:r>
          </w:p>
        </w:tc>
        <w:tc>
          <w:tcPr>
            <w:tcW w:w="809" w:type="dxa"/>
          </w:tcPr>
          <w:p w14:paraId="2E0DE274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65B5426C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C2119B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12A687C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EAB1E3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2F73C95" w14:textId="3F523C93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13768C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1DBEA4F" w14:textId="71F8CE69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B8ABCC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A37572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50DD6311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2E560C" w14:textId="77777777" w:rsidR="002036BA" w:rsidRPr="00BE085F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A7E028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74F112F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5309D2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</w:tcPr>
          <w:p w14:paraId="5FAC9DA5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28B38E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7D4F03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36BA" w:rsidRPr="00A33B81" w14:paraId="1A74105A" w14:textId="77777777" w:rsidTr="00721212">
        <w:tc>
          <w:tcPr>
            <w:tcW w:w="1710" w:type="dxa"/>
          </w:tcPr>
          <w:p w14:paraId="069CBA49" w14:textId="77777777" w:rsidR="002036BA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5A3371F" w14:textId="6D964AE4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พลังงาน</w:t>
            </w:r>
            <w:r w:rsidRPr="00A33B81">
              <w:rPr>
                <w:rFonts w:asciiTheme="majorBidi" w:hAnsiTheme="majorBidi" w:cstheme="majorBidi"/>
                <w:sz w:val="24"/>
                <w:szCs w:val="24"/>
                <w:cs/>
              </w:rPr>
              <w:t>ไฟฟ้า</w:t>
            </w:r>
          </w:p>
        </w:tc>
        <w:tc>
          <w:tcPr>
            <w:tcW w:w="809" w:type="dxa"/>
          </w:tcPr>
          <w:p w14:paraId="2186675F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3C386973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5B32349F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199B6B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4CFDC6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16C21AC" w14:textId="56B72D2D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0F0C8F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0C54C078" w14:textId="12B7D911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686E2C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5758C4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</w:tcPr>
          <w:p w14:paraId="48F51552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3FB484" w14:textId="77777777" w:rsidR="002036BA" w:rsidRPr="00BE085F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FFD21F8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0CDDDD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A85F05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635226D8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A91930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F3835C8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36BA" w:rsidRPr="00A33B81" w14:paraId="3B279C8B" w14:textId="77777777" w:rsidTr="00721212">
        <w:tc>
          <w:tcPr>
            <w:tcW w:w="1710" w:type="dxa"/>
          </w:tcPr>
          <w:p w14:paraId="46A4F409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33B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</w:tcPr>
          <w:p w14:paraId="4132D8C2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</w:tcPr>
          <w:p w14:paraId="56B25BFF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</w:tcPr>
          <w:p w14:paraId="13803775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8DC339C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2B4B2AC" w14:textId="496D710D" w:rsidR="002036BA" w:rsidRPr="000F4DD3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D53D931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93769DF" w14:textId="20827FCC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CF62CD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7DE54D60" w14:textId="0220561F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</w:t>
            </w:r>
            <w:r w:rsidR="002214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024835" w:rsidRPr="000248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2214F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066</w:t>
            </w:r>
          </w:p>
        </w:tc>
        <w:tc>
          <w:tcPr>
            <w:tcW w:w="270" w:type="dxa"/>
          </w:tcPr>
          <w:p w14:paraId="60D65302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3B6CBD" w14:textId="32CC2976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890</w:t>
            </w:r>
            <w:r w:rsidR="002036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686</w:t>
            </w:r>
          </w:p>
        </w:tc>
        <w:tc>
          <w:tcPr>
            <w:tcW w:w="273" w:type="dxa"/>
          </w:tcPr>
          <w:p w14:paraId="17C74F8D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443933D" w14:textId="2E346EA8" w:rsidR="002036BA" w:rsidRPr="00BE085F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775</w:t>
            </w:r>
            <w:r w:rsidR="00154224" w:rsidRPr="001542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270" w:type="dxa"/>
          </w:tcPr>
          <w:p w14:paraId="3F745BC9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F1F294" w14:textId="271298ED" w:rsidR="002036BA" w:rsidRPr="00A33B81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705</w:t>
            </w:r>
            <w:r w:rsidR="002036B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930</w:t>
            </w:r>
          </w:p>
        </w:tc>
        <w:tc>
          <w:tcPr>
            <w:tcW w:w="270" w:type="dxa"/>
          </w:tcPr>
          <w:p w14:paraId="75F3F952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</w:tcPr>
          <w:p w14:paraId="2BB0ABD0" w14:textId="7F2C9C4F" w:rsidR="002036BA" w:rsidRPr="00404EB2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</w:t>
            </w:r>
            <w:r w:rsidR="00154224" w:rsidRPr="001542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991</w:t>
            </w:r>
          </w:p>
        </w:tc>
        <w:tc>
          <w:tcPr>
            <w:tcW w:w="270" w:type="dxa"/>
          </w:tcPr>
          <w:p w14:paraId="33BC0921" w14:textId="77777777" w:rsidR="002036BA" w:rsidRPr="00A33B81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FB7042A" w14:textId="3F0323F0" w:rsidR="002036BA" w:rsidRPr="003C62EB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</w:t>
            </w:r>
            <w:r w:rsidR="00154224" w:rsidRPr="001542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996</w:t>
            </w:r>
          </w:p>
        </w:tc>
      </w:tr>
    </w:tbl>
    <w:p w14:paraId="79AD5FCD" w14:textId="77777777" w:rsidR="0064247E" w:rsidRPr="007663F9" w:rsidRDefault="0064247E" w:rsidP="0064247E">
      <w:pPr>
        <w:pStyle w:val="FSBlank"/>
        <w:rPr>
          <w:sz w:val="30"/>
          <w:szCs w:val="30"/>
        </w:rPr>
      </w:pPr>
    </w:p>
    <w:p w14:paraId="0B413D7A" w14:textId="4220C2C2" w:rsidR="0064247E" w:rsidRPr="008C010D" w:rsidRDefault="00141065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4247E" w:rsidRPr="008C010D">
        <w:rPr>
          <w:rFonts w:ascii="Angsana New" w:hAnsi="Angsana New" w:hint="cs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12CAEDF5" w14:textId="77777777" w:rsidR="009D1B05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</w:pPr>
    </w:p>
    <w:p w14:paraId="0E177CBD" w14:textId="77777777" w:rsidR="009D1B05" w:rsidRPr="008C010D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  <w:sectPr w:rsidR="009D1B05" w:rsidRPr="008C010D" w:rsidSect="008667B7"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61922FF" w14:textId="3024C200" w:rsidR="00EA5EC7" w:rsidRPr="0012538E" w:rsidRDefault="009148A4" w:rsidP="00EA5EC7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6</w:t>
      </w:r>
      <w:r w:rsidR="00EA5EC7" w:rsidRPr="0012538E">
        <w:rPr>
          <w:rFonts w:ascii="Angsana New" w:hAnsi="Angsana New"/>
          <w:sz w:val="30"/>
          <w:szCs w:val="30"/>
          <w:lang w:val="th-TH"/>
        </w:rPr>
        <w:tab/>
      </w:r>
      <w:r w:rsidR="00EA5EC7" w:rsidRPr="00EB7395">
        <w:rPr>
          <w:rFonts w:ascii="Angsana New" w:hAnsi="Angsana New"/>
          <w:sz w:val="30"/>
          <w:szCs w:val="30"/>
          <w:cs/>
          <w:lang w:val="th-TH"/>
        </w:rPr>
        <w:t>ที่ดิน อาคารและอุปกรณ์</w:t>
      </w:r>
    </w:p>
    <w:p w14:paraId="7D605D49" w14:textId="5F2D8F56" w:rsidR="00EA5EC7" w:rsidRDefault="00EA5EC7" w:rsidP="00EA5EC7">
      <w:pPr>
        <w:pStyle w:val="FSBlank"/>
        <w:rPr>
          <w:sz w:val="30"/>
          <w:szCs w:val="30"/>
        </w:rPr>
      </w:pPr>
    </w:p>
    <w:tbl>
      <w:tblPr>
        <w:tblW w:w="91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32"/>
        <w:gridCol w:w="178"/>
        <w:gridCol w:w="1296"/>
      </w:tblGrid>
      <w:tr w:rsidR="00454808" w:rsidRPr="005B3016" w14:paraId="4BAF7D1A" w14:textId="77777777" w:rsidTr="00454808">
        <w:trPr>
          <w:cantSplit/>
          <w:trHeight w:val="389"/>
          <w:tblHeader/>
        </w:trPr>
        <w:tc>
          <w:tcPr>
            <w:tcW w:w="6300" w:type="dxa"/>
            <w:vAlign w:val="bottom"/>
          </w:tcPr>
          <w:p w14:paraId="5C66C06F" w14:textId="0574AD29" w:rsidR="00454808" w:rsidRPr="00EF18DB" w:rsidRDefault="00454808" w:rsidP="000C614D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bookmarkStart w:id="1" w:name="_Hlk101272957"/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036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148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036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9148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32" w:type="dxa"/>
            <w:vAlign w:val="bottom"/>
          </w:tcPr>
          <w:p w14:paraId="6CF13DF6" w14:textId="77777777" w:rsidR="00454808" w:rsidRPr="005B3016" w:rsidRDefault="00454808" w:rsidP="000C614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7DE2E5D3" w14:textId="77777777" w:rsidR="00454808" w:rsidRPr="005B3016" w:rsidRDefault="00454808" w:rsidP="000C614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497B961" w14:textId="77777777" w:rsidR="00454808" w:rsidRPr="005B3016" w:rsidRDefault="00454808" w:rsidP="000C614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4808" w:rsidRPr="005B3016" w14:paraId="24960AFF" w14:textId="77777777" w:rsidTr="00454808">
        <w:trPr>
          <w:cantSplit/>
          <w:trHeight w:val="389"/>
          <w:tblHeader/>
        </w:trPr>
        <w:tc>
          <w:tcPr>
            <w:tcW w:w="6300" w:type="dxa"/>
          </w:tcPr>
          <w:p w14:paraId="265F377F" w14:textId="77777777" w:rsidR="00454808" w:rsidRPr="006747B6" w:rsidRDefault="00454808" w:rsidP="000C614D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6" w:type="dxa"/>
            <w:gridSpan w:val="3"/>
            <w:vAlign w:val="bottom"/>
          </w:tcPr>
          <w:p w14:paraId="2DE0CFF1" w14:textId="171DE23F" w:rsidR="00454808" w:rsidRPr="003C439B" w:rsidRDefault="00454808" w:rsidP="000C614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54808" w:rsidRPr="005B3016" w14:paraId="381B21C9" w14:textId="77777777" w:rsidTr="00454808">
        <w:trPr>
          <w:cantSplit/>
        </w:trPr>
        <w:tc>
          <w:tcPr>
            <w:tcW w:w="6300" w:type="dxa"/>
          </w:tcPr>
          <w:p w14:paraId="2B30A630" w14:textId="77777777" w:rsidR="00454808" w:rsidRPr="00CB5126" w:rsidRDefault="00454808" w:rsidP="000C614D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ซื้อสินทรัพย์และโอนเข้า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332" w:type="dxa"/>
          </w:tcPr>
          <w:p w14:paraId="04645935" w14:textId="01D220BA" w:rsidR="00454808" w:rsidRPr="005B3016" w:rsidRDefault="009148A4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184149">
              <w:rPr>
                <w:rFonts w:asciiTheme="majorBidi" w:hAnsiTheme="majorBidi" w:cstheme="majorBidi"/>
                <w:sz w:val="30"/>
                <w:szCs w:val="30"/>
              </w:rPr>
              <w:t>6,230</w:t>
            </w:r>
          </w:p>
        </w:tc>
        <w:tc>
          <w:tcPr>
            <w:tcW w:w="178" w:type="dxa"/>
            <w:vAlign w:val="bottom"/>
          </w:tcPr>
          <w:p w14:paraId="18BEEA99" w14:textId="77777777" w:rsidR="00454808" w:rsidRPr="005B3016" w:rsidRDefault="00454808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F3AA6BA" w14:textId="404CFC82" w:rsidR="00454808" w:rsidRPr="005B3016" w:rsidRDefault="009148A4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84149">
              <w:rPr>
                <w:rFonts w:asciiTheme="majorBidi" w:hAnsiTheme="majorBidi" w:cstheme="majorBidi"/>
                <w:sz w:val="30"/>
                <w:szCs w:val="30"/>
              </w:rPr>
              <w:t>6,114</w:t>
            </w:r>
          </w:p>
        </w:tc>
      </w:tr>
      <w:tr w:rsidR="00CE7742" w:rsidRPr="005B3016" w14:paraId="5AF204FB" w14:textId="77777777" w:rsidTr="00454808">
        <w:trPr>
          <w:cantSplit/>
        </w:trPr>
        <w:tc>
          <w:tcPr>
            <w:tcW w:w="6300" w:type="dxa"/>
          </w:tcPr>
          <w:p w14:paraId="72388965" w14:textId="7F83DD6E" w:rsidR="00CE7742" w:rsidRDefault="00CE7742" w:rsidP="000C614D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77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จำหน่าย</w:t>
            </w:r>
            <w:r w:rsidR="00184149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สินทรัพย์</w:t>
            </w:r>
            <w:r w:rsidRPr="00CE77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และโอนออก - ราคาตามบัญชีสุทธิ</w:t>
            </w:r>
          </w:p>
        </w:tc>
        <w:tc>
          <w:tcPr>
            <w:tcW w:w="1332" w:type="dxa"/>
          </w:tcPr>
          <w:p w14:paraId="7DFBD635" w14:textId="2ECE0164" w:rsidR="00CE7742" w:rsidRPr="005B3016" w:rsidRDefault="00084C07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084C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84149">
              <w:rPr>
                <w:rFonts w:asciiTheme="majorBidi" w:hAnsiTheme="majorBidi" w:cstheme="majorBidi"/>
                <w:sz w:val="30"/>
                <w:szCs w:val="30"/>
              </w:rPr>
              <w:t>6,339</w:t>
            </w:r>
            <w:r w:rsidRPr="00084C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4155AC76" w14:textId="77777777" w:rsidR="00CE7742" w:rsidRPr="005B3016" w:rsidRDefault="00CE7742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EC5F26D" w14:textId="053C10BF" w:rsidR="00CE7742" w:rsidRPr="005B3016" w:rsidRDefault="00084C07" w:rsidP="000C6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084C0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84149">
              <w:rPr>
                <w:rFonts w:asciiTheme="majorBidi" w:hAnsiTheme="majorBidi" w:cstheme="majorBidi"/>
                <w:sz w:val="30"/>
                <w:szCs w:val="30"/>
              </w:rPr>
              <w:t>6,339</w:t>
            </w:r>
            <w:r w:rsidRPr="00084C0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bookmarkEnd w:id="1"/>
    </w:tbl>
    <w:p w14:paraId="5F7D13A0" w14:textId="77777777" w:rsidR="00454808" w:rsidRPr="00D51E29" w:rsidRDefault="00454808" w:rsidP="00EA5EC7">
      <w:pPr>
        <w:pStyle w:val="FSBlank"/>
        <w:rPr>
          <w:sz w:val="30"/>
          <w:szCs w:val="30"/>
        </w:rPr>
      </w:pPr>
    </w:p>
    <w:p w14:paraId="30086370" w14:textId="5B3250FF" w:rsidR="00EA5EC7" w:rsidRDefault="00B438A3" w:rsidP="00C946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color w:val="FF00FF"/>
          <w:sz w:val="30"/>
          <w:szCs w:val="30"/>
        </w:rPr>
        <w:tab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บริษัทได้จำนองที่ดินบางแปลง</w:t>
      </w:r>
      <w:r w:rsidR="004F6500">
        <w:rPr>
          <w:rFonts w:ascii="Angsana New" w:hAnsi="Angsana New" w:hint="cs"/>
          <w:b/>
          <w:sz w:val="30"/>
          <w:szCs w:val="30"/>
          <w:cs/>
        </w:rPr>
        <w:t xml:space="preserve"> และที่ดินพัฒนาเสร็จแล้วพร้อมขาย 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รวมทั้งโครงการระบบผลิตน้ำเพื่อ</w:t>
      </w:r>
      <w:r w:rsidR="00144226">
        <w:rPr>
          <w:rFonts w:ascii="Angsana New" w:hAnsi="Angsana New"/>
          <w:b/>
          <w:sz w:val="30"/>
          <w:szCs w:val="30"/>
        </w:rPr>
        <w:br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การอุตสาหกรรม ระบบบำบัดน้ำเสีย เครื่องจักร</w:t>
      </w:r>
      <w:r w:rsidR="009E0204">
        <w:rPr>
          <w:rFonts w:ascii="Angsana New" w:hAnsi="Angsana New" w:hint="cs"/>
          <w:b/>
          <w:sz w:val="30"/>
          <w:szCs w:val="30"/>
          <w:cs/>
        </w:rPr>
        <w:t>และ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อุปกรณ์</w:t>
      </w:r>
      <w:r w:rsidR="009E020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A7C30">
        <w:rPr>
          <w:rFonts w:ascii="Angsana New" w:hAnsi="Angsana New" w:hint="cs"/>
          <w:b/>
          <w:sz w:val="30"/>
          <w:szCs w:val="30"/>
          <w:cs/>
        </w:rPr>
        <w:t xml:space="preserve">ที่ดินส่วนกลางเพื่อการสาธารณูปโภคบางแปลง </w:t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เพื่อ</w:t>
      </w:r>
      <w:r w:rsidR="002C21FA">
        <w:rPr>
          <w:rFonts w:ascii="Angsana New" w:hAnsi="Angsana New"/>
          <w:b/>
          <w:sz w:val="30"/>
          <w:szCs w:val="30"/>
        </w:rPr>
        <w:br/>
      </w:r>
      <w:r w:rsidR="00EA5EC7" w:rsidRPr="0012538E">
        <w:rPr>
          <w:rFonts w:ascii="Angsana New" w:hAnsi="Angsana New" w:hint="cs"/>
          <w:b/>
          <w:sz w:val="30"/>
          <w:szCs w:val="30"/>
          <w:cs/>
        </w:rPr>
        <w:t>ค้ำประกันวงเงินสินเชื่อที่ได้รับจากสถาบันการเงินในประเทศ</w:t>
      </w:r>
      <w:r w:rsidR="00EA5EC7" w:rsidRPr="0012538E">
        <w:rPr>
          <w:rFonts w:ascii="Angsana New" w:hAnsi="Angsana New" w:hint="cs"/>
          <w:sz w:val="30"/>
          <w:szCs w:val="30"/>
          <w:cs/>
        </w:rPr>
        <w:t xml:space="preserve">บางแห่ง </w:t>
      </w:r>
    </w:p>
    <w:p w14:paraId="345A37DB" w14:textId="77777777" w:rsidR="00294B17" w:rsidRPr="00A51DCD" w:rsidRDefault="00294B17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1E3B8113" w14:textId="56C86D84" w:rsidR="009B553F" w:rsidRPr="0087374B" w:rsidRDefault="007E7D45" w:rsidP="008737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ab/>
      </w:r>
      <w:r w:rsidR="00EA5EC7" w:rsidRPr="007E7D45">
        <w:rPr>
          <w:rFonts w:ascii="Angsana New" w:hAnsi="Angsana New" w:hint="cs"/>
          <w:b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โดยบริษัทบันทึกเป็นรายได้เงินอุดหนุนจากรัฐบาลรอตัดบัญชีในงบแสดงฐานะการเงิน และรับรู้เป็นรายได้ตามวิธีเส้นตรงตลอดอายุการให้ประโยชน์ของสินทรัพย์</w:t>
      </w:r>
    </w:p>
    <w:p w14:paraId="2C415180" w14:textId="022CE268" w:rsidR="007E7D45" w:rsidRDefault="007E7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  <w:cs/>
        </w:rPr>
      </w:pPr>
    </w:p>
    <w:p w14:paraId="5835ECCD" w14:textId="6A21C2F6" w:rsidR="005A398F" w:rsidRDefault="005A398F" w:rsidP="00C616E7">
      <w:pPr>
        <w:pStyle w:val="FSContent"/>
        <w:rPr>
          <w:b/>
        </w:rPr>
      </w:pPr>
      <w:r w:rsidRPr="008C010D">
        <w:rPr>
          <w:rFonts w:hint="cs"/>
          <w:b/>
          <w:cs/>
        </w:rPr>
        <w:t>เงินอุดหนุนจากรัฐบาลรอตัดบัญชีสรุปได้ดังนี้</w:t>
      </w:r>
    </w:p>
    <w:p w14:paraId="27CA51FC" w14:textId="77777777" w:rsidR="007C52FE" w:rsidRPr="00506DE7" w:rsidRDefault="007C52FE" w:rsidP="007C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64"/>
        <w:gridCol w:w="269"/>
        <w:gridCol w:w="1192"/>
        <w:gridCol w:w="270"/>
        <w:gridCol w:w="1168"/>
        <w:gridCol w:w="270"/>
        <w:gridCol w:w="1074"/>
      </w:tblGrid>
      <w:tr w:rsidR="00C04CFB" w:rsidRPr="003C47FE" w14:paraId="7357B63F" w14:textId="77777777" w:rsidTr="00C04CFB">
        <w:trPr>
          <w:cantSplit/>
        </w:trPr>
        <w:tc>
          <w:tcPr>
            <w:tcW w:w="2006" w:type="pct"/>
          </w:tcPr>
          <w:p w14:paraId="237C9BC4" w14:textId="77777777" w:rsidR="00C04CFB" w:rsidRPr="003C47FE" w:rsidRDefault="00C04CFB" w:rsidP="008D44F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1" w:type="pct"/>
            <w:gridSpan w:val="3"/>
          </w:tcPr>
          <w:p w14:paraId="0C21748E" w14:textId="4D15C5FF" w:rsidR="00C04CFB" w:rsidRPr="00884D6D" w:rsidRDefault="00C04C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A812F05" w14:textId="77777777" w:rsidR="00C04CFB" w:rsidRPr="003C47FE" w:rsidRDefault="00C04CFB" w:rsidP="008D44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pct"/>
            <w:gridSpan w:val="3"/>
          </w:tcPr>
          <w:p w14:paraId="33A8F1F9" w14:textId="5D210273" w:rsidR="00C04CFB" w:rsidRDefault="00C04CFB" w:rsidP="008D44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36BA" w:rsidRPr="003C47FE" w14:paraId="685FDE9D" w14:textId="77777777" w:rsidTr="008D44FB">
        <w:trPr>
          <w:cantSplit/>
        </w:trPr>
        <w:tc>
          <w:tcPr>
            <w:tcW w:w="2006" w:type="pct"/>
          </w:tcPr>
          <w:p w14:paraId="2319C7EC" w14:textId="77777777" w:rsidR="002036BA" w:rsidRPr="003C47FE" w:rsidRDefault="002036BA" w:rsidP="002036B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2F1779A9" w14:textId="300F26DD" w:rsidR="002036BA" w:rsidRPr="003735F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2036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32A30277" w14:textId="77777777" w:rsidR="002036BA" w:rsidRPr="003C47FE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32A2604E" w14:textId="0FF548EA" w:rsidR="002036BA" w:rsidRPr="003735F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036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1A555858" w14:textId="77777777" w:rsidR="002036BA" w:rsidRPr="003C47FE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72AF0CC" w14:textId="6BB05BCA" w:rsidR="002036BA" w:rsidRPr="003735F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2036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</w:tcPr>
          <w:p w14:paraId="2564B13B" w14:textId="77777777" w:rsidR="002036BA" w:rsidRPr="003C47FE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2EFE639" w14:textId="09C30735" w:rsidR="002036BA" w:rsidRPr="003735FD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2036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036B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036BA" w:rsidRPr="003C47FE" w14:paraId="68C3FE75" w14:textId="77777777" w:rsidTr="008D44FB">
        <w:trPr>
          <w:cantSplit/>
        </w:trPr>
        <w:tc>
          <w:tcPr>
            <w:tcW w:w="2006" w:type="pct"/>
          </w:tcPr>
          <w:p w14:paraId="7B00C54B" w14:textId="77777777" w:rsidR="002036BA" w:rsidRPr="003C47FE" w:rsidRDefault="002036BA" w:rsidP="002036B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</w:tcPr>
          <w:p w14:paraId="679DD8DD" w14:textId="1A8EEBFE" w:rsidR="002036BA" w:rsidRPr="003C47FE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2D9571A0" w14:textId="77777777" w:rsidR="002036BA" w:rsidRPr="003C47FE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5934CAB6" w14:textId="39AC2121" w:rsidR="002036BA" w:rsidRPr="003C47FE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59517BD0" w14:textId="77777777" w:rsidR="002036BA" w:rsidRPr="003C47FE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607B048" w14:textId="0D2362E7" w:rsidR="002036BA" w:rsidRPr="003C47FE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10028C35" w14:textId="77777777" w:rsidR="002036BA" w:rsidRPr="003C47FE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CC97CC2" w14:textId="0FD60EF8" w:rsidR="002036BA" w:rsidRPr="003C47FE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036BA" w:rsidRPr="003C47FE" w14:paraId="01350DD0" w14:textId="77777777" w:rsidTr="008D44FB">
        <w:trPr>
          <w:cantSplit/>
        </w:trPr>
        <w:tc>
          <w:tcPr>
            <w:tcW w:w="2006" w:type="pct"/>
          </w:tcPr>
          <w:p w14:paraId="4205C27E" w14:textId="77777777" w:rsidR="002036BA" w:rsidRPr="003C47FE" w:rsidRDefault="002036BA" w:rsidP="002036BA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4" w:type="pct"/>
            <w:gridSpan w:val="7"/>
          </w:tcPr>
          <w:p w14:paraId="72033C81" w14:textId="77777777" w:rsidR="002036BA" w:rsidRPr="003C47FE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36BA" w:rsidRPr="003C47FE" w14:paraId="778831B2" w14:textId="77777777" w:rsidTr="008D44FB">
        <w:trPr>
          <w:cantSplit/>
        </w:trPr>
        <w:tc>
          <w:tcPr>
            <w:tcW w:w="2006" w:type="pct"/>
          </w:tcPr>
          <w:p w14:paraId="6B5F9C3B" w14:textId="6FCF7204" w:rsidR="002036BA" w:rsidRPr="003C47F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9148A4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7" w:type="pct"/>
          </w:tcPr>
          <w:p w14:paraId="4DF98210" w14:textId="4F3FF054" w:rsidR="002036BA" w:rsidRPr="003C47FE" w:rsidRDefault="009148A4" w:rsidP="002036B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  <w:r w:rsidR="00CE774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46" w:type="pct"/>
          </w:tcPr>
          <w:p w14:paraId="77FF8423" w14:textId="77777777" w:rsidR="002036BA" w:rsidRPr="00C108B2" w:rsidRDefault="002036BA" w:rsidP="002036B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207D3B3D" w14:textId="0A36A9C0" w:rsidR="002036BA" w:rsidRPr="003C47FE" w:rsidRDefault="009148A4" w:rsidP="002036B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  <w:r w:rsidR="002036B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147" w:type="pct"/>
          </w:tcPr>
          <w:p w14:paraId="7F5644D6" w14:textId="77777777" w:rsidR="002036BA" w:rsidRPr="003C47FE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2B9BAFFE" w14:textId="015E6529" w:rsidR="002036BA" w:rsidRPr="003C47FE" w:rsidRDefault="009148A4" w:rsidP="002036B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  <w:r w:rsidR="00CE774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47" w:type="pct"/>
          </w:tcPr>
          <w:p w14:paraId="0EBB6CA2" w14:textId="77777777" w:rsidR="002036BA" w:rsidRPr="003C47F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7432FA9" w14:textId="167EB7BF" w:rsidR="002036BA" w:rsidRPr="003C47FE" w:rsidRDefault="009148A4" w:rsidP="002036B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  <w:r w:rsidR="002036B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209</w:t>
            </w:r>
          </w:p>
        </w:tc>
      </w:tr>
      <w:tr w:rsidR="002036BA" w:rsidRPr="003C47FE" w14:paraId="10D21D7D" w14:textId="77777777" w:rsidTr="008D44FB">
        <w:trPr>
          <w:cantSplit/>
        </w:trPr>
        <w:tc>
          <w:tcPr>
            <w:tcW w:w="2006" w:type="pct"/>
          </w:tcPr>
          <w:p w14:paraId="3EE7688F" w14:textId="77777777" w:rsidR="002036BA" w:rsidRPr="003C47F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4EA30932" w14:textId="248C54E6" w:rsidR="002036BA" w:rsidRPr="002E6E2F" w:rsidRDefault="00CE7742" w:rsidP="002036B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148A4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148A4">
              <w:rPr>
                <w:rFonts w:ascii="Angsana New" w:hAnsi="Angsana New"/>
                <w:sz w:val="30"/>
                <w:szCs w:val="30"/>
                <w:lang w:val="en-US" w:bidi="th-TH"/>
              </w:rPr>
              <w:t>220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6" w:type="pct"/>
          </w:tcPr>
          <w:p w14:paraId="5FA4956F" w14:textId="77777777" w:rsidR="002036BA" w:rsidRPr="00C108B2" w:rsidRDefault="002036BA" w:rsidP="002036B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805AE19" w14:textId="5B8F54BC" w:rsidR="002036BA" w:rsidRPr="00C108B2" w:rsidRDefault="002036BA" w:rsidP="002036B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148A4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148A4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14:paraId="1CF4C8B4" w14:textId="77777777" w:rsidR="002036BA" w:rsidRPr="00C108B2" w:rsidRDefault="002036BA" w:rsidP="002036B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75C47023" w14:textId="1A39C61A" w:rsidR="002036BA" w:rsidRPr="00DE0AD0" w:rsidRDefault="00CE7742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148A4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148A4">
              <w:rPr>
                <w:rFonts w:ascii="Angsana New" w:hAnsi="Angsana New"/>
                <w:sz w:val="30"/>
                <w:szCs w:val="30"/>
              </w:rPr>
              <w:t>220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0C0EEB40" w14:textId="77777777" w:rsidR="002036BA" w:rsidRPr="003C47FE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363A588" w14:textId="73BB9C35" w:rsidR="002036BA" w:rsidRPr="003C47F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148A4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148A4">
              <w:rPr>
                <w:rFonts w:ascii="Angsana New" w:hAnsi="Angsana New"/>
                <w:sz w:val="30"/>
                <w:szCs w:val="30"/>
              </w:rPr>
              <w:t>643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036BA" w:rsidRPr="003C47FE" w14:paraId="33D3FDC8" w14:textId="77777777" w:rsidTr="008D44FB">
        <w:trPr>
          <w:cantSplit/>
        </w:trPr>
        <w:tc>
          <w:tcPr>
            <w:tcW w:w="2006" w:type="pct"/>
          </w:tcPr>
          <w:p w14:paraId="67C1F809" w14:textId="36FA1D5E" w:rsidR="002036BA" w:rsidRPr="003C47F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2" w:name="_Hlk8133177"/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148A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250D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50D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9148A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175550E1" w14:textId="4E280F39" w:rsidR="002036BA" w:rsidRPr="00973EE9" w:rsidRDefault="009148A4" w:rsidP="002036B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243</w:t>
            </w:r>
            <w:r w:rsidR="00CE774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146" w:type="pct"/>
          </w:tcPr>
          <w:p w14:paraId="3F0C98E3" w14:textId="77777777" w:rsidR="002036BA" w:rsidRPr="003C47FE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1520B70" w14:textId="4DCBB172" w:rsidR="002036BA" w:rsidRPr="003C47FE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2036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566</w:t>
            </w:r>
          </w:p>
        </w:tc>
        <w:tc>
          <w:tcPr>
            <w:tcW w:w="147" w:type="pct"/>
          </w:tcPr>
          <w:p w14:paraId="238DB2C3" w14:textId="77777777" w:rsidR="002036BA" w:rsidRPr="003C47FE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E0FABF9" w14:textId="6A8A2C9D" w:rsidR="002036BA" w:rsidRPr="00DE0AD0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243</w:t>
            </w:r>
            <w:r w:rsidR="00CE77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147" w:type="pct"/>
          </w:tcPr>
          <w:p w14:paraId="0A452DBA" w14:textId="77777777" w:rsidR="002036BA" w:rsidRPr="003C47FE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AF7E9E0" w14:textId="3B2173B8" w:rsidR="002036BA" w:rsidRPr="003C47FE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2036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566</w:t>
            </w:r>
          </w:p>
        </w:tc>
      </w:tr>
      <w:bookmarkEnd w:id="2"/>
      <w:tr w:rsidR="002036BA" w:rsidRPr="003C47FE" w14:paraId="79F7D478" w14:textId="77777777" w:rsidTr="008D44FB">
        <w:trPr>
          <w:cantSplit/>
        </w:trPr>
        <w:tc>
          <w:tcPr>
            <w:tcW w:w="2006" w:type="pct"/>
          </w:tcPr>
          <w:p w14:paraId="66BBBF77" w14:textId="77777777" w:rsidR="002036BA" w:rsidRPr="00506DE7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4BAD21F4" w14:textId="77777777" w:rsidR="002036BA" w:rsidRPr="00973EE9" w:rsidRDefault="002036BA" w:rsidP="002036B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4BFC72CB" w14:textId="77777777" w:rsidR="002036BA" w:rsidRPr="00506DE7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2ECCB7D4" w14:textId="77777777" w:rsidR="002036BA" w:rsidRPr="00506DE7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EB510EF" w14:textId="77777777" w:rsidR="002036BA" w:rsidRPr="00506DE7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0357A7A0" w14:textId="77777777" w:rsidR="002036BA" w:rsidRPr="00DE0AD0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C64FE8" w14:textId="77777777" w:rsidR="002036BA" w:rsidRPr="00506DE7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56F46C9E" w14:textId="77777777" w:rsidR="002036BA" w:rsidRPr="00506DE7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036BA" w:rsidRPr="003C47FE" w14:paraId="74F08682" w14:textId="77777777" w:rsidTr="008D44FB">
        <w:trPr>
          <w:cantSplit/>
        </w:trPr>
        <w:tc>
          <w:tcPr>
            <w:tcW w:w="2006" w:type="pct"/>
          </w:tcPr>
          <w:p w14:paraId="339EEF17" w14:textId="77777777" w:rsidR="002036BA" w:rsidRPr="003C47F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87" w:type="pct"/>
          </w:tcPr>
          <w:p w14:paraId="7347039E" w14:textId="4B5307C9" w:rsidR="002036BA" w:rsidRPr="002E6E2F" w:rsidRDefault="009148A4" w:rsidP="002036B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CE774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6" w:type="pct"/>
          </w:tcPr>
          <w:p w14:paraId="0662C26F" w14:textId="77777777" w:rsidR="002036BA" w:rsidRPr="00C108B2" w:rsidRDefault="002036BA" w:rsidP="002036B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15C9BD85" w14:textId="052612E4" w:rsidR="002036BA" w:rsidRPr="003C47FE" w:rsidRDefault="009148A4" w:rsidP="002036B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2036B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7" w:type="pct"/>
          </w:tcPr>
          <w:p w14:paraId="77785CB2" w14:textId="77777777" w:rsidR="002036BA" w:rsidRPr="003C47FE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F892082" w14:textId="01F6E465" w:rsidR="002036BA" w:rsidRPr="00DE0AD0" w:rsidRDefault="009148A4" w:rsidP="002036B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CE774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147" w:type="pct"/>
          </w:tcPr>
          <w:p w14:paraId="2AB10135" w14:textId="77777777" w:rsidR="002036BA" w:rsidRPr="003C47FE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</w:tcPr>
          <w:p w14:paraId="638809E5" w14:textId="02914BC4" w:rsidR="002036BA" w:rsidRPr="003C47FE" w:rsidRDefault="009148A4" w:rsidP="002036B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2036B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</w:tr>
      <w:tr w:rsidR="002036BA" w:rsidRPr="003C47FE" w14:paraId="4414C120" w14:textId="77777777" w:rsidTr="008D44FB">
        <w:trPr>
          <w:cantSplit/>
        </w:trPr>
        <w:tc>
          <w:tcPr>
            <w:tcW w:w="2006" w:type="pct"/>
          </w:tcPr>
          <w:p w14:paraId="4A650DC8" w14:textId="77777777" w:rsidR="002036BA" w:rsidRPr="003C47F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87" w:type="pct"/>
          </w:tcPr>
          <w:p w14:paraId="21CE8282" w14:textId="05FB3839" w:rsidR="002036BA" w:rsidRPr="002E6E2F" w:rsidRDefault="009148A4" w:rsidP="002036B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218</w:t>
            </w:r>
            <w:r w:rsidR="00CE774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146" w:type="pct"/>
          </w:tcPr>
          <w:p w14:paraId="0A716855" w14:textId="77777777" w:rsidR="002036BA" w:rsidRPr="00C108B2" w:rsidRDefault="002036BA" w:rsidP="002036B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48" w:type="pct"/>
          </w:tcPr>
          <w:p w14:paraId="3BBC33B6" w14:textId="5D904AF4" w:rsidR="002036BA" w:rsidRPr="003C47FE" w:rsidRDefault="009148A4" w:rsidP="002036BA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230</w:t>
            </w:r>
            <w:r w:rsidR="002036B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147" w:type="pct"/>
          </w:tcPr>
          <w:p w14:paraId="3E1894C0" w14:textId="77777777" w:rsidR="002036BA" w:rsidRPr="003C47FE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00F561A" w14:textId="09435585" w:rsidR="002036BA" w:rsidRPr="00DE0AD0" w:rsidRDefault="009148A4" w:rsidP="002036BA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218</w:t>
            </w:r>
            <w:r w:rsidR="00CE774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147" w:type="pct"/>
          </w:tcPr>
          <w:p w14:paraId="776700CE" w14:textId="77777777" w:rsidR="002036BA" w:rsidRPr="003C47FE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</w:tcPr>
          <w:p w14:paraId="4596C51D" w14:textId="051C97F6" w:rsidR="002036BA" w:rsidRPr="003C47FE" w:rsidRDefault="009148A4" w:rsidP="002036BA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230</w:t>
            </w:r>
            <w:r w:rsidR="002036B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923</w:t>
            </w:r>
          </w:p>
        </w:tc>
      </w:tr>
      <w:tr w:rsidR="002036BA" w:rsidRPr="003C47FE" w14:paraId="54B58471" w14:textId="77777777" w:rsidTr="008D44FB">
        <w:trPr>
          <w:cantSplit/>
        </w:trPr>
        <w:tc>
          <w:tcPr>
            <w:tcW w:w="2006" w:type="pct"/>
          </w:tcPr>
          <w:p w14:paraId="6B41CF6D" w14:textId="77777777" w:rsidR="002036BA" w:rsidRPr="003C47FE" w:rsidRDefault="002036BA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6BF6A87" w14:textId="7554D478" w:rsidR="002036BA" w:rsidRPr="00973EE9" w:rsidRDefault="009148A4" w:rsidP="002036BA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243</w:t>
            </w:r>
            <w:r w:rsidR="00FC00F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346</w:t>
            </w:r>
          </w:p>
        </w:tc>
        <w:tc>
          <w:tcPr>
            <w:tcW w:w="146" w:type="pct"/>
          </w:tcPr>
          <w:p w14:paraId="0866A679" w14:textId="77777777" w:rsidR="002036BA" w:rsidRPr="003C47FE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650D12DF" w14:textId="59F24F5C" w:rsidR="002036BA" w:rsidRPr="003C47FE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2036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566</w:t>
            </w:r>
          </w:p>
        </w:tc>
        <w:tc>
          <w:tcPr>
            <w:tcW w:w="147" w:type="pct"/>
          </w:tcPr>
          <w:p w14:paraId="4199E794" w14:textId="77777777" w:rsidR="002036BA" w:rsidRPr="003C47FE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855E830" w14:textId="5EC80025" w:rsidR="002036BA" w:rsidRPr="00DE0AD0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243</w:t>
            </w:r>
            <w:r w:rsidR="00FC00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346</w:t>
            </w:r>
          </w:p>
        </w:tc>
        <w:tc>
          <w:tcPr>
            <w:tcW w:w="147" w:type="pct"/>
          </w:tcPr>
          <w:p w14:paraId="22B967F5" w14:textId="77777777" w:rsidR="002036BA" w:rsidRPr="003C47FE" w:rsidRDefault="002036BA" w:rsidP="002036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DD5F8C5" w14:textId="43324A52" w:rsidR="002036BA" w:rsidRPr="003C47FE" w:rsidRDefault="009148A4" w:rsidP="002036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  <w:r w:rsidR="002036B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566</w:t>
            </w:r>
          </w:p>
        </w:tc>
      </w:tr>
    </w:tbl>
    <w:p w14:paraId="7FD46FFA" w14:textId="1DC8DEE6" w:rsidR="002C372E" w:rsidRDefault="002C372E" w:rsidP="00CE4BD6">
      <w:pPr>
        <w:pStyle w:val="FSBlank"/>
        <w:rPr>
          <w:sz w:val="30"/>
          <w:szCs w:val="30"/>
        </w:rPr>
      </w:pPr>
    </w:p>
    <w:p w14:paraId="3E1BDF91" w14:textId="77777777" w:rsidR="002C372E" w:rsidRDefault="002C3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</w:rPr>
      </w:pPr>
      <w:r>
        <w:rPr>
          <w:sz w:val="30"/>
          <w:szCs w:val="30"/>
        </w:rPr>
        <w:br w:type="page"/>
      </w:r>
    </w:p>
    <w:p w14:paraId="13D8C95A" w14:textId="6AD6FB9B" w:rsidR="00205DB0" w:rsidRPr="00205DB0" w:rsidRDefault="009148A4" w:rsidP="00205DB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7</w:t>
      </w:r>
      <w:r w:rsidR="00205DB0" w:rsidRPr="0012538E">
        <w:rPr>
          <w:rFonts w:ascii="Angsana New" w:hAnsi="Angsana New"/>
          <w:sz w:val="30"/>
          <w:szCs w:val="30"/>
          <w:lang w:val="th-TH"/>
        </w:rPr>
        <w:tab/>
      </w:r>
      <w:r w:rsidR="00205DB0">
        <w:rPr>
          <w:rFonts w:ascii="Angsana New" w:hAnsi="Angsana New" w:hint="cs"/>
          <w:sz w:val="30"/>
          <w:szCs w:val="30"/>
          <w:cs/>
          <w:lang w:val="th-TH"/>
        </w:rPr>
        <w:t>หุ้นทุนซื้อคืน</w:t>
      </w:r>
    </w:p>
    <w:p w14:paraId="5AF38560" w14:textId="4B5096A1" w:rsidR="00B43AE3" w:rsidRDefault="00B43AE3" w:rsidP="00CE4BD6">
      <w:pPr>
        <w:pStyle w:val="FSBlank"/>
        <w:rPr>
          <w:sz w:val="30"/>
          <w:szCs w:val="30"/>
        </w:rPr>
      </w:pPr>
    </w:p>
    <w:p w14:paraId="14DEF44E" w14:textId="5FDA6DF6" w:rsidR="00205DB0" w:rsidRPr="006D7EE3" w:rsidRDefault="00205DB0" w:rsidP="00205D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ในการประชุมคณะกรรมการของบริษัทเมื่อวันที่ </w:t>
      </w:r>
      <w:r w:rsidR="009148A4">
        <w:rPr>
          <w:rFonts w:ascii="Angsana New" w:hAnsi="Angsana New"/>
          <w:sz w:val="30"/>
          <w:szCs w:val="30"/>
          <w:lang w:eastAsia="x-none"/>
        </w:rPr>
        <w:t>15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มิถุนายน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9148A4">
        <w:rPr>
          <w:rFonts w:ascii="Angsana New" w:hAnsi="Angsana New"/>
          <w:sz w:val="30"/>
          <w:szCs w:val="30"/>
          <w:lang w:eastAsia="x-none"/>
        </w:rPr>
        <w:t>2564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คณะกรรมการบริษัทมีมติอนุมัติการจำหน่ายหุ้นทุนซื้อคืนจำนวนรวม </w:t>
      </w:r>
      <w:r w:rsidR="009148A4">
        <w:rPr>
          <w:rFonts w:ascii="Angsana New" w:hAnsi="Angsana New"/>
          <w:sz w:val="30"/>
          <w:szCs w:val="30"/>
          <w:lang w:eastAsia="x-none"/>
        </w:rPr>
        <w:t>70</w:t>
      </w:r>
      <w:r w:rsidRPr="006D7EE3">
        <w:rPr>
          <w:rFonts w:ascii="Angsana New" w:hAnsi="Angsana New"/>
          <w:sz w:val="30"/>
          <w:szCs w:val="30"/>
          <w:lang w:eastAsia="x-none"/>
        </w:rPr>
        <w:t>.</w:t>
      </w:r>
      <w:r w:rsidR="009148A4">
        <w:rPr>
          <w:rFonts w:ascii="Angsana New" w:hAnsi="Angsana New"/>
          <w:sz w:val="30"/>
          <w:szCs w:val="30"/>
          <w:lang w:eastAsia="x-none"/>
        </w:rPr>
        <w:t>7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ล้านหุ้น คิดเป็นร้อยละ </w:t>
      </w:r>
      <w:r w:rsidR="009148A4">
        <w:rPr>
          <w:rFonts w:ascii="Angsana New" w:hAnsi="Angsana New"/>
          <w:sz w:val="30"/>
          <w:szCs w:val="30"/>
          <w:lang w:eastAsia="x-none"/>
        </w:rPr>
        <w:t>3</w:t>
      </w:r>
      <w:r w:rsidRPr="006D7EE3">
        <w:rPr>
          <w:rFonts w:ascii="Angsana New" w:hAnsi="Angsana New"/>
          <w:sz w:val="30"/>
          <w:szCs w:val="30"/>
          <w:lang w:eastAsia="x-none"/>
        </w:rPr>
        <w:t>.</w:t>
      </w:r>
      <w:r w:rsidR="009148A4">
        <w:rPr>
          <w:rFonts w:ascii="Angsana New" w:hAnsi="Angsana New"/>
          <w:sz w:val="30"/>
          <w:szCs w:val="30"/>
          <w:lang w:eastAsia="x-none"/>
        </w:rPr>
        <w:t>5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ของหุ้นที่ออกและชำระแล้ว มีกำหนดระยะเวลาตั้งแต่วันที่ </w:t>
      </w:r>
      <w:r w:rsidR="009148A4">
        <w:rPr>
          <w:rFonts w:ascii="Angsana New" w:hAnsi="Angsana New"/>
          <w:sz w:val="30"/>
          <w:szCs w:val="30"/>
          <w:lang w:eastAsia="x-none"/>
        </w:rPr>
        <w:t>1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กรกฎาคม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9148A4">
        <w:rPr>
          <w:rFonts w:ascii="Angsana New" w:hAnsi="Angsana New"/>
          <w:sz w:val="30"/>
          <w:szCs w:val="30"/>
          <w:lang w:eastAsia="x-none"/>
        </w:rPr>
        <w:t>2564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ถึงวันที่ </w:t>
      </w:r>
      <w:r w:rsidR="009148A4">
        <w:rPr>
          <w:rFonts w:ascii="Angsana New" w:hAnsi="Angsana New"/>
          <w:sz w:val="30"/>
          <w:szCs w:val="30"/>
          <w:lang w:eastAsia="x-none"/>
        </w:rPr>
        <w:t>24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กุมภาพันธ์ </w:t>
      </w:r>
      <w:r w:rsidR="009148A4">
        <w:rPr>
          <w:rFonts w:ascii="Angsana New" w:hAnsi="Angsana New"/>
          <w:sz w:val="30"/>
          <w:szCs w:val="30"/>
          <w:lang w:eastAsia="x-none"/>
        </w:rPr>
        <w:t>2566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โดยการจำหน่ายหุ้นทุนซื้อคืนเป็นไปตามหลักเกณฑ์ของตลาดหลักทรัพย์แห่งประเทศไทย</w:t>
      </w:r>
    </w:p>
    <w:p w14:paraId="484F0DA8" w14:textId="77777777" w:rsidR="00205DB0" w:rsidRPr="006D7EE3" w:rsidRDefault="00205DB0" w:rsidP="00205DB0">
      <w:pPr>
        <w:ind w:left="540"/>
        <w:rPr>
          <w:rFonts w:ascii="Angsana New" w:hAnsi="Angsana New"/>
          <w:sz w:val="30"/>
          <w:szCs w:val="30"/>
        </w:rPr>
      </w:pPr>
    </w:p>
    <w:p w14:paraId="1BCBBE26" w14:textId="35D5088C" w:rsidR="00205DB0" w:rsidRPr="006D7EE3" w:rsidRDefault="00205DB0" w:rsidP="00205D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D7EE3">
        <w:rPr>
          <w:rFonts w:ascii="Angsana New" w:hAnsi="Angsana New"/>
          <w:sz w:val="30"/>
          <w:szCs w:val="30"/>
          <w:cs/>
          <w:lang w:eastAsia="x-none"/>
        </w:rPr>
        <w:t>ในระหว่างงว</w:t>
      </w:r>
      <w:r w:rsidR="00DF7BB6">
        <w:rPr>
          <w:rFonts w:ascii="Angsana New" w:hAnsi="Angsana New" w:hint="cs"/>
          <w:sz w:val="30"/>
          <w:szCs w:val="30"/>
          <w:cs/>
          <w:lang w:eastAsia="x-none"/>
        </w:rPr>
        <w:t>ด</w:t>
      </w:r>
      <w:r w:rsidR="00D8482E">
        <w:rPr>
          <w:rFonts w:ascii="Angsana New" w:hAnsi="Angsana New" w:hint="cs"/>
          <w:sz w:val="30"/>
          <w:szCs w:val="30"/>
          <w:cs/>
          <w:lang w:eastAsia="x-none"/>
        </w:rPr>
        <w:t>หก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เดือนสิ้นสุดวันที่ </w:t>
      </w:r>
      <w:r w:rsidR="009148A4">
        <w:rPr>
          <w:rFonts w:ascii="Angsana New" w:hAnsi="Angsana New"/>
          <w:sz w:val="30"/>
          <w:szCs w:val="30"/>
          <w:lang w:eastAsia="x-none"/>
        </w:rPr>
        <w:t>30</w:t>
      </w:r>
      <w:r w:rsidR="00DF7BB6">
        <w:rPr>
          <w:rFonts w:ascii="Angsana New" w:hAnsi="Angsana New"/>
          <w:sz w:val="30"/>
          <w:szCs w:val="30"/>
          <w:lang w:eastAsia="x-none"/>
        </w:rPr>
        <w:t xml:space="preserve"> </w:t>
      </w:r>
      <w:r w:rsidR="00D8482E">
        <w:rPr>
          <w:rFonts w:ascii="Angsana New" w:hAnsi="Angsana New" w:hint="cs"/>
          <w:sz w:val="30"/>
          <w:szCs w:val="30"/>
          <w:cs/>
          <w:lang w:eastAsia="x-none"/>
        </w:rPr>
        <w:t>มิถุนายน</w:t>
      </w:r>
      <w:r w:rsidR="00DF7BB6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9148A4">
        <w:rPr>
          <w:rFonts w:ascii="Angsana New" w:hAnsi="Angsana New"/>
          <w:sz w:val="30"/>
          <w:szCs w:val="30"/>
          <w:lang w:eastAsia="x-none"/>
        </w:rPr>
        <w:t>2565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บริษัทได้จำหน่ายหุ้นทุนซื้อคืนจำนวน</w:t>
      </w:r>
      <w:r w:rsidR="003B2579">
        <w:rPr>
          <w:rFonts w:ascii="Angsana New" w:hAnsi="Angsana New"/>
          <w:sz w:val="30"/>
          <w:szCs w:val="30"/>
          <w:lang w:eastAsia="x-none"/>
        </w:rPr>
        <w:t xml:space="preserve"> </w:t>
      </w:r>
      <w:r w:rsidR="009148A4">
        <w:rPr>
          <w:rFonts w:ascii="Angsana New" w:hAnsi="Angsana New"/>
          <w:sz w:val="30"/>
          <w:szCs w:val="30"/>
          <w:lang w:eastAsia="x-none"/>
        </w:rPr>
        <w:t>7</w:t>
      </w:r>
      <w:r w:rsidR="003B2579">
        <w:rPr>
          <w:rFonts w:ascii="Angsana New" w:hAnsi="Angsana New"/>
          <w:sz w:val="30"/>
          <w:szCs w:val="30"/>
          <w:lang w:eastAsia="x-none"/>
        </w:rPr>
        <w:t>.</w:t>
      </w:r>
      <w:r w:rsidR="009148A4">
        <w:rPr>
          <w:rFonts w:ascii="Angsana New" w:hAnsi="Angsana New"/>
          <w:sz w:val="30"/>
          <w:szCs w:val="30"/>
          <w:lang w:eastAsia="x-none"/>
        </w:rPr>
        <w:t>3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ล้านหุ้น </w:t>
      </w:r>
      <w:r>
        <w:rPr>
          <w:rFonts w:ascii="Angsana New" w:hAnsi="Angsana New"/>
          <w:sz w:val="30"/>
          <w:szCs w:val="30"/>
          <w:lang w:eastAsia="x-none"/>
        </w:rPr>
        <w:br/>
      </w:r>
      <w:r w:rsidRPr="006D7EE3">
        <w:rPr>
          <w:rFonts w:ascii="Angsana New" w:hAnsi="Angsana New"/>
          <w:sz w:val="30"/>
          <w:szCs w:val="30"/>
          <w:cs/>
          <w:lang w:eastAsia="x-none"/>
        </w:rPr>
        <w:t>เป็นจำนวนเงิน</w:t>
      </w:r>
      <w:r w:rsidR="003B2579">
        <w:rPr>
          <w:rFonts w:ascii="Angsana New" w:hAnsi="Angsana New"/>
          <w:sz w:val="30"/>
          <w:szCs w:val="30"/>
          <w:lang w:eastAsia="x-none"/>
        </w:rPr>
        <w:t xml:space="preserve"> </w:t>
      </w:r>
      <w:r w:rsidR="009148A4">
        <w:rPr>
          <w:rFonts w:ascii="Angsana New" w:hAnsi="Angsana New"/>
          <w:sz w:val="30"/>
          <w:szCs w:val="30"/>
          <w:lang w:eastAsia="x-none"/>
        </w:rPr>
        <w:t>18</w:t>
      </w:r>
      <w:r w:rsidR="003B2579">
        <w:rPr>
          <w:rFonts w:ascii="Angsana New" w:hAnsi="Angsana New"/>
          <w:sz w:val="30"/>
          <w:szCs w:val="30"/>
          <w:lang w:eastAsia="x-none"/>
        </w:rPr>
        <w:t>.</w:t>
      </w:r>
      <w:r w:rsidR="009148A4">
        <w:rPr>
          <w:rFonts w:ascii="Angsana New" w:hAnsi="Angsana New"/>
          <w:sz w:val="30"/>
          <w:szCs w:val="30"/>
          <w:lang w:eastAsia="x-none"/>
        </w:rPr>
        <w:t>6</w:t>
      </w:r>
      <w:r w:rsidR="00DF7BB6" w:rsidRPr="006D7EE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ล้านบาท โดยมีต้นทุนหุ้นทุนซื้อคืนจำนวน</w:t>
      </w:r>
      <w:r w:rsidR="003B2579">
        <w:rPr>
          <w:rFonts w:ascii="Angsana New" w:hAnsi="Angsana New"/>
          <w:sz w:val="30"/>
          <w:szCs w:val="30"/>
          <w:lang w:eastAsia="x-none"/>
        </w:rPr>
        <w:t xml:space="preserve"> </w:t>
      </w:r>
      <w:r w:rsidR="009148A4">
        <w:rPr>
          <w:rFonts w:ascii="Angsana New" w:hAnsi="Angsana New"/>
          <w:sz w:val="30"/>
          <w:szCs w:val="30"/>
          <w:lang w:eastAsia="x-none"/>
        </w:rPr>
        <w:t>15</w:t>
      </w:r>
      <w:r w:rsidR="003B2579">
        <w:rPr>
          <w:rFonts w:ascii="Angsana New" w:hAnsi="Angsana New"/>
          <w:sz w:val="30"/>
          <w:szCs w:val="30"/>
          <w:lang w:eastAsia="x-none"/>
        </w:rPr>
        <w:t>.</w:t>
      </w:r>
      <w:r w:rsidR="009148A4">
        <w:rPr>
          <w:rFonts w:ascii="Angsana New" w:hAnsi="Angsana New"/>
          <w:sz w:val="30"/>
          <w:szCs w:val="30"/>
          <w:lang w:eastAsia="x-none"/>
        </w:rPr>
        <w:t>6</w:t>
      </w:r>
      <w:r w:rsidR="00DF7BB6" w:rsidRPr="006D7EE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ล้านบาท ทั้งนี้ บริษัทรับรู้ส่วนเกิน</w:t>
      </w:r>
      <w:r w:rsidR="00F85E47">
        <w:rPr>
          <w:rFonts w:ascii="Angsana New" w:hAnsi="Angsana New" w:hint="cs"/>
          <w:sz w:val="30"/>
          <w:szCs w:val="30"/>
          <w:cs/>
          <w:lang w:eastAsia="x-none"/>
        </w:rPr>
        <w:t>ทุน</w:t>
      </w:r>
      <w:r w:rsidR="002C372E">
        <w:rPr>
          <w:rFonts w:ascii="Angsana New" w:hAnsi="Angsana New"/>
          <w:sz w:val="30"/>
          <w:szCs w:val="30"/>
          <w:lang w:eastAsia="x-none"/>
        </w:rPr>
        <w:br/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หุ้นทุนซื้อคืนจำนวน </w:t>
      </w:r>
      <w:r w:rsidR="009148A4">
        <w:rPr>
          <w:rFonts w:ascii="Angsana New" w:hAnsi="Angsana New"/>
          <w:sz w:val="30"/>
          <w:szCs w:val="30"/>
          <w:lang w:eastAsia="x-none"/>
        </w:rPr>
        <w:t>3</w:t>
      </w:r>
      <w:r w:rsidR="003B2579">
        <w:rPr>
          <w:rFonts w:ascii="Angsana New" w:hAnsi="Angsana New"/>
          <w:sz w:val="30"/>
          <w:szCs w:val="30"/>
          <w:lang w:eastAsia="x-none"/>
        </w:rPr>
        <w:t>.</w:t>
      </w:r>
      <w:r w:rsidR="009148A4">
        <w:rPr>
          <w:rFonts w:ascii="Angsana New" w:hAnsi="Angsana New"/>
          <w:sz w:val="30"/>
          <w:szCs w:val="30"/>
          <w:lang w:eastAsia="x-none"/>
        </w:rPr>
        <w:t>0</w:t>
      </w:r>
      <w:r w:rsidR="00DF7BB6" w:rsidRPr="006D7EE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ล้านบาท โดยแสดงเป็นรายการแยกต่างหากในส่วนของผู้ถือหุ้น และโอนบัญชีสำรอง</w:t>
      </w:r>
      <w:r w:rsidR="002C372E">
        <w:rPr>
          <w:rFonts w:ascii="Angsana New" w:hAnsi="Angsana New"/>
          <w:sz w:val="30"/>
          <w:szCs w:val="30"/>
          <w:lang w:eastAsia="x-none"/>
        </w:rPr>
        <w:br/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หุ้นทุนซื้อคืน</w:t>
      </w:r>
      <w:r w:rsidR="00FF7898" w:rsidRPr="006D7EE3">
        <w:rPr>
          <w:rFonts w:ascii="Angsana New" w:hAnsi="Angsana New"/>
          <w:sz w:val="30"/>
          <w:szCs w:val="30"/>
          <w:cs/>
          <w:lang w:eastAsia="x-none"/>
        </w:rPr>
        <w:t xml:space="preserve">จำนวน </w:t>
      </w:r>
      <w:r w:rsidR="009148A4">
        <w:rPr>
          <w:rFonts w:ascii="Angsana New" w:hAnsi="Angsana New"/>
          <w:sz w:val="30"/>
          <w:szCs w:val="30"/>
          <w:lang w:eastAsia="x-none"/>
        </w:rPr>
        <w:t>15</w:t>
      </w:r>
      <w:r w:rsidR="003B2579">
        <w:rPr>
          <w:rFonts w:ascii="Angsana New" w:hAnsi="Angsana New"/>
          <w:sz w:val="30"/>
          <w:szCs w:val="30"/>
          <w:lang w:eastAsia="x-none"/>
        </w:rPr>
        <w:t>.</w:t>
      </w:r>
      <w:r w:rsidR="009148A4">
        <w:rPr>
          <w:rFonts w:ascii="Angsana New" w:hAnsi="Angsana New"/>
          <w:sz w:val="30"/>
          <w:szCs w:val="30"/>
          <w:lang w:eastAsia="x-none"/>
        </w:rPr>
        <w:t>6</w:t>
      </w:r>
      <w:r w:rsidR="00FF7898"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 ล้านบาท</w:t>
      </w:r>
      <w:r w:rsidR="00FF7898"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85E47" w:rsidRPr="006D7EE3">
        <w:rPr>
          <w:rFonts w:ascii="Angsana New" w:hAnsi="Angsana New"/>
          <w:sz w:val="30"/>
          <w:szCs w:val="30"/>
          <w:cs/>
          <w:lang w:eastAsia="x-none"/>
        </w:rPr>
        <w:t>ไป</w:t>
      </w:r>
      <w:r w:rsidR="00FF7898">
        <w:rPr>
          <w:rFonts w:ascii="Angsana New" w:hAnsi="Angsana New" w:hint="cs"/>
          <w:sz w:val="30"/>
          <w:szCs w:val="30"/>
          <w:cs/>
          <w:lang w:eastAsia="x-none"/>
        </w:rPr>
        <w:t>ยัง</w:t>
      </w:r>
      <w:r w:rsidR="00F85E47" w:rsidRPr="006D7EE3">
        <w:rPr>
          <w:rFonts w:ascii="Angsana New" w:hAnsi="Angsana New"/>
          <w:sz w:val="30"/>
          <w:szCs w:val="30"/>
          <w:cs/>
          <w:lang w:eastAsia="x-none"/>
        </w:rPr>
        <w:t>กำไรสะสม</w:t>
      </w:r>
    </w:p>
    <w:p w14:paraId="724A82A8" w14:textId="77777777" w:rsidR="00205DB0" w:rsidRPr="006D7EE3" w:rsidRDefault="00205DB0" w:rsidP="00205DB0">
      <w:pPr>
        <w:ind w:left="540"/>
        <w:rPr>
          <w:rFonts w:ascii="Angsana New" w:hAnsi="Angsana New"/>
          <w:sz w:val="30"/>
          <w:szCs w:val="30"/>
        </w:rPr>
      </w:pPr>
    </w:p>
    <w:p w14:paraId="08E1D008" w14:textId="216A78E6" w:rsidR="0075144C" w:rsidRDefault="00205DB0" w:rsidP="00DF7BB6">
      <w:pPr>
        <w:spacing w:line="240" w:lineRule="auto"/>
        <w:ind w:left="540"/>
        <w:jc w:val="thaiDistribute"/>
        <w:rPr>
          <w:rFonts w:ascii="Angsana New" w:hAnsi="Angsana New"/>
          <w:i/>
          <w:iCs/>
          <w:spacing w:val="-3"/>
          <w:sz w:val="30"/>
          <w:szCs w:val="30"/>
          <w:lang w:eastAsia="x-none"/>
        </w:rPr>
      </w:pPr>
      <w:r w:rsidRPr="00087889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ณ วันที่ </w:t>
      </w:r>
      <w:r w:rsidR="009148A4">
        <w:rPr>
          <w:rFonts w:ascii="Angsana New" w:hAnsi="Angsana New"/>
          <w:spacing w:val="-2"/>
          <w:sz w:val="30"/>
          <w:szCs w:val="30"/>
          <w:lang w:eastAsia="x-none"/>
        </w:rPr>
        <w:t>30</w:t>
      </w:r>
      <w:r w:rsidR="00DF7BB6" w:rsidRPr="00087889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="00D8482E" w:rsidRPr="00087889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มิถุนายน</w:t>
      </w:r>
      <w:r w:rsidR="00DF7BB6" w:rsidRPr="00087889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 </w:t>
      </w:r>
      <w:r w:rsidR="009148A4">
        <w:rPr>
          <w:rFonts w:ascii="Angsana New" w:hAnsi="Angsana New"/>
          <w:spacing w:val="-2"/>
          <w:sz w:val="30"/>
          <w:szCs w:val="30"/>
          <w:lang w:eastAsia="x-none"/>
        </w:rPr>
        <w:t>2565</w:t>
      </w:r>
      <w:r w:rsidR="00DF7BB6" w:rsidRPr="00087889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Pr="00087889">
        <w:rPr>
          <w:rFonts w:ascii="Angsana New" w:hAnsi="Angsana New"/>
          <w:spacing w:val="-2"/>
          <w:sz w:val="30"/>
          <w:szCs w:val="30"/>
          <w:cs/>
          <w:lang w:eastAsia="x-none"/>
        </w:rPr>
        <w:t>บริษัท</w:t>
      </w:r>
      <w:r w:rsidRPr="00087889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ถือ</w:t>
      </w:r>
      <w:r w:rsidRPr="00087889">
        <w:rPr>
          <w:rFonts w:ascii="Angsana New" w:hAnsi="Angsana New"/>
          <w:spacing w:val="-2"/>
          <w:sz w:val="30"/>
          <w:szCs w:val="30"/>
          <w:cs/>
          <w:lang w:eastAsia="x-none"/>
        </w:rPr>
        <w:t>หุ้น</w:t>
      </w:r>
      <w:r w:rsidRPr="00087889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ของบริษัทจำนวน</w:t>
      </w:r>
      <w:r w:rsidR="003B2579" w:rsidRPr="00087889">
        <w:rPr>
          <w:rFonts w:ascii="Angsana New" w:hAnsi="Angsana New"/>
          <w:spacing w:val="-2"/>
          <w:sz w:val="30"/>
          <w:szCs w:val="30"/>
          <w:lang w:eastAsia="x-none"/>
        </w:rPr>
        <w:t xml:space="preserve"> </w:t>
      </w:r>
      <w:r w:rsidR="009148A4">
        <w:rPr>
          <w:rFonts w:ascii="Angsana New" w:hAnsi="Angsana New"/>
          <w:spacing w:val="-2"/>
          <w:sz w:val="30"/>
          <w:szCs w:val="30"/>
          <w:lang w:eastAsia="x-none"/>
        </w:rPr>
        <w:t>52</w:t>
      </w:r>
      <w:r w:rsidR="003B2579" w:rsidRPr="00087889">
        <w:rPr>
          <w:rFonts w:ascii="Angsana New" w:hAnsi="Angsana New"/>
          <w:spacing w:val="-2"/>
          <w:sz w:val="30"/>
          <w:szCs w:val="30"/>
          <w:lang w:eastAsia="x-none"/>
        </w:rPr>
        <w:t>.</w:t>
      </w:r>
      <w:r w:rsidR="009148A4">
        <w:rPr>
          <w:rFonts w:ascii="Angsana New" w:hAnsi="Angsana New"/>
          <w:spacing w:val="-2"/>
          <w:sz w:val="30"/>
          <w:szCs w:val="30"/>
          <w:lang w:eastAsia="x-none"/>
        </w:rPr>
        <w:t>7</w:t>
      </w:r>
      <w:r w:rsidR="00DF7BB6" w:rsidRPr="00087889">
        <w:rPr>
          <w:rFonts w:ascii="Angsana New" w:hAnsi="Angsana New" w:hint="cs"/>
          <w:spacing w:val="-2"/>
          <w:sz w:val="30"/>
          <w:szCs w:val="30"/>
          <w:cs/>
          <w:lang w:eastAsia="x-none"/>
        </w:rPr>
        <w:t xml:space="preserve"> </w:t>
      </w:r>
      <w:r w:rsidRPr="00087889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ล้านหุ้น</w:t>
      </w:r>
      <w:r w:rsidRPr="00087889">
        <w:rPr>
          <w:rFonts w:ascii="Angsana New" w:hAnsi="Angsana New"/>
          <w:spacing w:val="-2"/>
          <w:sz w:val="30"/>
          <w:szCs w:val="30"/>
          <w:cs/>
          <w:lang w:eastAsia="x-none"/>
        </w:rPr>
        <w:t xml:space="preserve"> </w:t>
      </w:r>
      <w:r w:rsidRPr="00087889">
        <w:rPr>
          <w:rFonts w:ascii="Angsana New" w:hAnsi="Angsana New"/>
          <w:i/>
          <w:iCs/>
          <w:spacing w:val="-2"/>
          <w:sz w:val="30"/>
          <w:szCs w:val="30"/>
          <w:cs/>
          <w:lang w:eastAsia="x-none"/>
        </w:rPr>
        <w:t>(</w:t>
      </w:r>
      <w:r w:rsidR="009148A4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31</w:t>
      </w:r>
      <w:r w:rsidR="00F425EB" w:rsidRPr="00087889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 xml:space="preserve"> </w:t>
      </w:r>
      <w:r w:rsidR="00F425EB" w:rsidRPr="00087889">
        <w:rPr>
          <w:rFonts w:ascii="Angsana New" w:hAnsi="Angsana New" w:hint="cs"/>
          <w:i/>
          <w:iCs/>
          <w:spacing w:val="-2"/>
          <w:sz w:val="30"/>
          <w:szCs w:val="30"/>
          <w:cs/>
          <w:lang w:eastAsia="x-none"/>
        </w:rPr>
        <w:t xml:space="preserve">ธันวาคม </w:t>
      </w:r>
      <w:r w:rsidR="009148A4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2564</w:t>
      </w:r>
      <w:r w:rsidRPr="00087889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 xml:space="preserve">: </w:t>
      </w:r>
      <w:r w:rsidR="009148A4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60</w:t>
      </w:r>
      <w:r w:rsidR="00DF7BB6" w:rsidRPr="00087889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.</w:t>
      </w:r>
      <w:r w:rsidR="009148A4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>0</w:t>
      </w:r>
      <w:r w:rsidRPr="00087889">
        <w:rPr>
          <w:rFonts w:ascii="Angsana New" w:hAnsi="Angsana New"/>
          <w:i/>
          <w:iCs/>
          <w:spacing w:val="-2"/>
          <w:sz w:val="30"/>
          <w:szCs w:val="30"/>
          <w:lang w:eastAsia="x-none"/>
        </w:rPr>
        <w:t xml:space="preserve"> </w:t>
      </w:r>
      <w:r w:rsidRPr="00087889">
        <w:rPr>
          <w:rFonts w:ascii="Angsana New" w:hAnsi="Angsana New"/>
          <w:i/>
          <w:iCs/>
          <w:spacing w:val="-2"/>
          <w:sz w:val="30"/>
          <w:szCs w:val="30"/>
          <w:cs/>
          <w:lang w:eastAsia="x-none"/>
        </w:rPr>
        <w:t>ล้านหุ้น</w:t>
      </w:r>
      <w:r w:rsidRPr="00087889">
        <w:rPr>
          <w:rFonts w:ascii="Angsana New" w:hAnsi="Angsana New" w:hint="cs"/>
          <w:i/>
          <w:iCs/>
          <w:spacing w:val="-2"/>
          <w:sz w:val="30"/>
          <w:szCs w:val="30"/>
          <w:cs/>
          <w:lang w:eastAsia="x-none"/>
        </w:rPr>
        <w:t xml:space="preserve">) </w:t>
      </w:r>
      <w:r w:rsidRPr="00087889">
        <w:rPr>
          <w:rFonts w:ascii="Angsana New" w:hAnsi="Angsana New" w:hint="cs"/>
          <w:spacing w:val="-2"/>
          <w:sz w:val="30"/>
          <w:szCs w:val="30"/>
          <w:cs/>
          <w:lang w:eastAsia="x-none"/>
        </w:rPr>
        <w:t>ซึ่งคิดเป็น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ร้อยละ </w:t>
      </w:r>
      <w:r w:rsidR="009148A4">
        <w:rPr>
          <w:rFonts w:ascii="Angsana New" w:hAnsi="Angsana New"/>
          <w:sz w:val="30"/>
          <w:szCs w:val="30"/>
          <w:lang w:eastAsia="x-none"/>
        </w:rPr>
        <w:t>2</w:t>
      </w:r>
      <w:r w:rsidR="003B2579">
        <w:rPr>
          <w:rFonts w:ascii="Angsana New" w:hAnsi="Angsana New"/>
          <w:sz w:val="30"/>
          <w:szCs w:val="30"/>
          <w:lang w:eastAsia="x-none"/>
        </w:rPr>
        <w:t>.</w:t>
      </w:r>
      <w:r w:rsidR="009148A4">
        <w:rPr>
          <w:rFonts w:ascii="Angsana New" w:hAnsi="Angsana New"/>
          <w:sz w:val="30"/>
          <w:szCs w:val="30"/>
          <w:lang w:eastAsia="x-none"/>
        </w:rPr>
        <w:t>6</w:t>
      </w:r>
      <w:r w:rsidR="00DF7BB6" w:rsidRPr="006D7EE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2C372E">
        <w:rPr>
          <w:rFonts w:ascii="Angsana New" w:hAnsi="Angsana New"/>
          <w:i/>
          <w:iCs/>
          <w:spacing w:val="-3"/>
          <w:sz w:val="30"/>
          <w:szCs w:val="30"/>
          <w:cs/>
          <w:lang w:eastAsia="x-none"/>
        </w:rPr>
        <w:t>(</w:t>
      </w:r>
      <w:r w:rsidR="009148A4">
        <w:rPr>
          <w:rFonts w:ascii="Angsana New" w:hAnsi="Angsana New"/>
          <w:i/>
          <w:iCs/>
          <w:sz w:val="30"/>
          <w:szCs w:val="30"/>
          <w:lang w:eastAsia="x-none"/>
        </w:rPr>
        <w:t>31</w:t>
      </w:r>
      <w:r w:rsidR="00F425EB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F425EB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 xml:space="preserve">ธันวาคม </w:t>
      </w:r>
      <w:r w:rsidR="009148A4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>2564</w:t>
      </w:r>
      <w:r w:rsidRPr="002C372E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 xml:space="preserve">: </w:t>
      </w:r>
      <w:r w:rsidRPr="002C372E">
        <w:rPr>
          <w:rFonts w:ascii="Angsana New" w:hAnsi="Angsana New" w:hint="cs"/>
          <w:i/>
          <w:iCs/>
          <w:spacing w:val="-3"/>
          <w:sz w:val="30"/>
          <w:szCs w:val="30"/>
          <w:cs/>
          <w:lang w:eastAsia="x-none"/>
        </w:rPr>
        <w:t xml:space="preserve">ร้อยละ </w:t>
      </w:r>
      <w:r w:rsidR="009148A4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>2</w:t>
      </w:r>
      <w:r w:rsidR="00DF7BB6" w:rsidRPr="002C372E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>.</w:t>
      </w:r>
      <w:r w:rsidR="009148A4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>9</w:t>
      </w:r>
      <w:r w:rsidRPr="002C372E">
        <w:rPr>
          <w:rFonts w:ascii="Angsana New" w:hAnsi="Angsana New" w:hint="cs"/>
          <w:i/>
          <w:iCs/>
          <w:spacing w:val="-3"/>
          <w:sz w:val="30"/>
          <w:szCs w:val="30"/>
          <w:cs/>
          <w:lang w:eastAsia="x-none"/>
        </w:rPr>
        <w:t>)</w:t>
      </w:r>
      <w:r w:rsidRPr="002C372E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 xml:space="preserve"> </w:t>
      </w:r>
      <w:r w:rsidRPr="002C372E">
        <w:rPr>
          <w:rFonts w:ascii="Angsana New" w:hAnsi="Angsana New" w:hint="cs"/>
          <w:spacing w:val="-3"/>
          <w:sz w:val="30"/>
          <w:szCs w:val="30"/>
          <w:cs/>
          <w:lang w:eastAsia="x-none"/>
        </w:rPr>
        <w:t xml:space="preserve">ของหุ้นที่บริษัทออกและชำระแล้ว </w:t>
      </w:r>
      <w:r w:rsidR="00DF7BB6" w:rsidRPr="002C372E">
        <w:rPr>
          <w:rFonts w:ascii="Angsana New" w:hAnsi="Angsana New" w:hint="cs"/>
          <w:spacing w:val="-3"/>
          <w:sz w:val="30"/>
          <w:szCs w:val="30"/>
          <w:cs/>
          <w:lang w:eastAsia="x-none"/>
        </w:rPr>
        <w:t>รวมเป็นต้นทุนทั้งหมด</w:t>
      </w:r>
      <w:r w:rsidR="003B2579">
        <w:rPr>
          <w:rFonts w:ascii="Angsana New" w:hAnsi="Angsana New"/>
          <w:spacing w:val="-3"/>
          <w:sz w:val="30"/>
          <w:szCs w:val="30"/>
          <w:lang w:eastAsia="x-none"/>
        </w:rPr>
        <w:t xml:space="preserve"> </w:t>
      </w:r>
      <w:r w:rsidR="009148A4">
        <w:rPr>
          <w:rFonts w:ascii="Angsana New" w:hAnsi="Angsana New"/>
          <w:spacing w:val="-3"/>
          <w:sz w:val="30"/>
          <w:szCs w:val="30"/>
          <w:lang w:eastAsia="x-none"/>
        </w:rPr>
        <w:t>111</w:t>
      </w:r>
      <w:r w:rsidR="003B2579">
        <w:rPr>
          <w:rFonts w:ascii="Angsana New" w:hAnsi="Angsana New"/>
          <w:spacing w:val="-3"/>
          <w:sz w:val="30"/>
          <w:szCs w:val="30"/>
          <w:lang w:eastAsia="x-none"/>
        </w:rPr>
        <w:t>.</w:t>
      </w:r>
      <w:r w:rsidR="009148A4">
        <w:rPr>
          <w:rFonts w:ascii="Angsana New" w:hAnsi="Angsana New"/>
          <w:spacing w:val="-3"/>
          <w:sz w:val="30"/>
          <w:szCs w:val="30"/>
          <w:lang w:eastAsia="x-none"/>
        </w:rPr>
        <w:t>6</w:t>
      </w:r>
      <w:r w:rsidR="00DF7BB6" w:rsidRPr="002C372E">
        <w:rPr>
          <w:rFonts w:ascii="Angsana New" w:hAnsi="Angsana New" w:hint="cs"/>
          <w:spacing w:val="-3"/>
          <w:sz w:val="30"/>
          <w:szCs w:val="30"/>
          <w:cs/>
          <w:lang w:eastAsia="x-none"/>
        </w:rPr>
        <w:t xml:space="preserve"> </w:t>
      </w:r>
      <w:r w:rsidR="00FC0F83">
        <w:rPr>
          <w:rFonts w:ascii="Angsana New" w:hAnsi="Angsana New"/>
          <w:spacing w:val="-3"/>
          <w:sz w:val="30"/>
          <w:szCs w:val="30"/>
          <w:lang w:eastAsia="x-none"/>
        </w:rPr>
        <w:br/>
      </w:r>
      <w:r w:rsidR="00DF7BB6" w:rsidRPr="002C372E">
        <w:rPr>
          <w:rFonts w:ascii="Angsana New" w:hAnsi="Angsana New" w:hint="cs"/>
          <w:spacing w:val="-3"/>
          <w:sz w:val="30"/>
          <w:szCs w:val="30"/>
          <w:cs/>
          <w:lang w:eastAsia="x-none"/>
        </w:rPr>
        <w:t xml:space="preserve">ล้านบาท </w:t>
      </w:r>
      <w:r w:rsidR="00DF7BB6" w:rsidRPr="002C372E">
        <w:rPr>
          <w:rFonts w:ascii="Angsana New" w:hAnsi="Angsana New"/>
          <w:i/>
          <w:iCs/>
          <w:spacing w:val="-3"/>
          <w:sz w:val="30"/>
          <w:szCs w:val="30"/>
          <w:cs/>
          <w:lang w:eastAsia="x-none"/>
        </w:rPr>
        <w:t>(</w:t>
      </w:r>
      <w:r w:rsidR="009148A4">
        <w:rPr>
          <w:rFonts w:ascii="Angsana New" w:hAnsi="Angsana New"/>
          <w:i/>
          <w:iCs/>
          <w:sz w:val="30"/>
          <w:szCs w:val="30"/>
          <w:lang w:eastAsia="x-none"/>
        </w:rPr>
        <w:t>31</w:t>
      </w:r>
      <w:r w:rsidR="00F425EB">
        <w:rPr>
          <w:rFonts w:ascii="Angsana New" w:hAnsi="Angsana New"/>
          <w:i/>
          <w:iCs/>
          <w:sz w:val="30"/>
          <w:szCs w:val="30"/>
          <w:lang w:eastAsia="x-none"/>
        </w:rPr>
        <w:t xml:space="preserve"> </w:t>
      </w:r>
      <w:r w:rsidR="00F425EB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 xml:space="preserve">ธันวาคม </w:t>
      </w:r>
      <w:r w:rsidR="009148A4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>2564</w:t>
      </w:r>
      <w:r w:rsidR="00DF7BB6" w:rsidRPr="002C372E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 xml:space="preserve">: </w:t>
      </w:r>
      <w:r w:rsidR="009148A4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>127</w:t>
      </w:r>
      <w:r w:rsidR="00DF7BB6" w:rsidRPr="002C372E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>.</w:t>
      </w:r>
      <w:r w:rsidR="009148A4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>2</w:t>
      </w:r>
      <w:r w:rsidR="00DF7BB6" w:rsidRPr="002C372E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 xml:space="preserve"> </w:t>
      </w:r>
      <w:r w:rsidR="00DF7BB6" w:rsidRPr="002C372E">
        <w:rPr>
          <w:rFonts w:ascii="Angsana New" w:hAnsi="Angsana New"/>
          <w:i/>
          <w:iCs/>
          <w:spacing w:val="-3"/>
          <w:sz w:val="30"/>
          <w:szCs w:val="30"/>
          <w:cs/>
          <w:lang w:eastAsia="x-none"/>
        </w:rPr>
        <w:t>ล้าน</w:t>
      </w:r>
      <w:r w:rsidR="00DF7BB6" w:rsidRPr="002C372E">
        <w:rPr>
          <w:rFonts w:ascii="Angsana New" w:hAnsi="Angsana New" w:hint="cs"/>
          <w:i/>
          <w:iCs/>
          <w:spacing w:val="-3"/>
          <w:sz w:val="30"/>
          <w:szCs w:val="30"/>
          <w:cs/>
          <w:lang w:eastAsia="x-none"/>
        </w:rPr>
        <w:t>บาท</w:t>
      </w:r>
      <w:r w:rsidR="00F425EB">
        <w:rPr>
          <w:rFonts w:ascii="Angsana New" w:hAnsi="Angsana New"/>
          <w:i/>
          <w:iCs/>
          <w:spacing w:val="-3"/>
          <w:sz w:val="30"/>
          <w:szCs w:val="30"/>
          <w:lang w:eastAsia="x-none"/>
        </w:rPr>
        <w:t>)</w:t>
      </w:r>
    </w:p>
    <w:p w14:paraId="61532650" w14:textId="77777777" w:rsidR="0075144C" w:rsidRDefault="0075144C" w:rsidP="00DF7BB6">
      <w:pPr>
        <w:spacing w:line="240" w:lineRule="auto"/>
        <w:ind w:left="540"/>
        <w:jc w:val="thaiDistribute"/>
        <w:rPr>
          <w:rFonts w:ascii="Angsana New" w:hAnsi="Angsana New"/>
          <w:i/>
          <w:iCs/>
          <w:spacing w:val="-3"/>
          <w:sz w:val="30"/>
          <w:szCs w:val="30"/>
          <w:lang w:eastAsia="x-none"/>
        </w:rPr>
      </w:pPr>
    </w:p>
    <w:p w14:paraId="4DB5BE63" w14:textId="77777777" w:rsidR="0075144C" w:rsidRDefault="0075144C" w:rsidP="00751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F1D5F">
        <w:rPr>
          <w:rFonts w:ascii="Angsana New" w:hAnsi="Angsana New" w:hint="cs"/>
          <w:sz w:val="30"/>
          <w:szCs w:val="30"/>
          <w:cs/>
          <w:lang w:eastAsia="x-none"/>
        </w:rPr>
        <w:t>บริษัทได้นำเงินฝากสถาบันการเงินแห่งหนึ่งมาค้ำประกันวงเงินสินเชื่อที่ได้รับจากบริษัทหลักทรัพย์จัดการกองทุน</w:t>
      </w:r>
    </w:p>
    <w:p w14:paraId="1A9C4F7F" w14:textId="54914B75" w:rsidR="002C372E" w:rsidRPr="00DF7BB6" w:rsidRDefault="002C372E" w:rsidP="00DF7BB6">
      <w:pPr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eastAsia="x-none"/>
        </w:rPr>
        <w:sectPr w:rsidR="002C372E" w:rsidRPr="00DF7BB6" w:rsidSect="00B545CD">
          <w:headerReference w:type="even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</w:p>
    <w:p w14:paraId="79A272BB" w14:textId="7CFE48C0" w:rsidR="006756B1" w:rsidRPr="002E3CA1" w:rsidRDefault="009148A4" w:rsidP="006756B1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8</w:t>
      </w:r>
      <w:r w:rsidR="007C5D0D" w:rsidRPr="003A450C">
        <w:rPr>
          <w:rFonts w:ascii="Angsana New" w:hAnsi="Angsana New"/>
          <w:sz w:val="30"/>
          <w:szCs w:val="30"/>
          <w:lang w:val="th-TH"/>
        </w:rPr>
        <w:tab/>
      </w:r>
      <w:r w:rsidR="007C5D0D" w:rsidRPr="003A450C">
        <w:rPr>
          <w:rFonts w:ascii="Angsana New" w:hAnsi="Angsana New"/>
          <w:sz w:val="30"/>
          <w:szCs w:val="30"/>
          <w:cs/>
          <w:lang w:val="th-TH"/>
        </w:rPr>
        <w:t>ส่วนงาน</w:t>
      </w:r>
      <w:r w:rsidR="00B25F97" w:rsidRPr="003A450C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2E3CA1" w:rsidRPr="003A450C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68187318" w14:textId="77777777" w:rsidR="0058773B" w:rsidRPr="008C5CE3" w:rsidRDefault="0058773B" w:rsidP="0058773B">
      <w:pPr>
        <w:rPr>
          <w:rFonts w:asciiTheme="majorBidi" w:hAnsiTheme="majorBidi" w:cstheme="majorBidi"/>
          <w:sz w:val="16"/>
          <w:szCs w:val="16"/>
          <w:cs/>
          <w:lang w:val="th-TH" w:eastAsia="x-none"/>
        </w:rPr>
      </w:pPr>
    </w:p>
    <w:p w14:paraId="42AC5DA3" w14:textId="495CE998" w:rsidR="00881713" w:rsidRPr="00847EFC" w:rsidRDefault="00881713" w:rsidP="00881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pacing w:val="-4"/>
          <w:sz w:val="30"/>
          <w:szCs w:val="30"/>
        </w:rPr>
      </w:pPr>
      <w:r w:rsidRPr="00847EFC">
        <w:rPr>
          <w:rFonts w:ascii="Angsana New" w:hAnsi="Angsana New" w:hint="cs"/>
          <w:spacing w:val="-4"/>
          <w:sz w:val="30"/>
          <w:szCs w:val="30"/>
          <w:cs/>
        </w:rPr>
        <w:t>การจำแนกรายได้และผลการดำเนินงานและจังหวะเวลาในการรับรู้รายได้ตามส่วนงานที่รายงาน สำหรับ</w:t>
      </w:r>
      <w:r w:rsidR="00D87090">
        <w:rPr>
          <w:rFonts w:ascii="Angsana New" w:hAnsi="Angsana New" w:hint="cs"/>
          <w:spacing w:val="-4"/>
          <w:sz w:val="30"/>
          <w:szCs w:val="30"/>
          <w:cs/>
        </w:rPr>
        <w:t>แต่ละ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>งวด</w:t>
      </w:r>
      <w:r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9148A4">
        <w:rPr>
          <w:rFonts w:ascii="Angsana New" w:hAnsi="Angsana New"/>
          <w:spacing w:val="-4"/>
          <w:sz w:val="30"/>
          <w:szCs w:val="30"/>
        </w:rPr>
        <w:t>30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9148A4">
        <w:rPr>
          <w:rFonts w:ascii="Angsana New" w:hAnsi="Angsana New"/>
          <w:spacing w:val="-4"/>
          <w:sz w:val="30"/>
          <w:szCs w:val="30"/>
        </w:rPr>
        <w:t>2565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9148A4">
        <w:rPr>
          <w:rFonts w:ascii="Angsana New" w:hAnsi="Angsana New"/>
          <w:spacing w:val="-4"/>
          <w:sz w:val="30"/>
          <w:szCs w:val="30"/>
        </w:rPr>
        <w:t>2564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14:paraId="64FBABEC" w14:textId="77777777" w:rsidR="00881713" w:rsidRPr="008C5CE3" w:rsidRDefault="00881713" w:rsidP="00881713">
      <w:pPr>
        <w:rPr>
          <w:rFonts w:asciiTheme="majorBidi" w:hAnsiTheme="majorBidi" w:cstheme="majorBidi"/>
          <w:sz w:val="16"/>
          <w:szCs w:val="16"/>
          <w:lang w:val="th-TH" w:eastAsia="x-none"/>
        </w:rPr>
      </w:pPr>
    </w:p>
    <w:tbl>
      <w:tblPr>
        <w:tblW w:w="14394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050"/>
        <w:gridCol w:w="630"/>
        <w:gridCol w:w="360"/>
        <w:gridCol w:w="270"/>
        <w:gridCol w:w="360"/>
        <w:gridCol w:w="270"/>
        <w:gridCol w:w="365"/>
        <w:gridCol w:w="270"/>
        <w:gridCol w:w="175"/>
        <w:gridCol w:w="270"/>
        <w:gridCol w:w="635"/>
        <w:gridCol w:w="270"/>
        <w:gridCol w:w="85"/>
        <w:gridCol w:w="270"/>
        <w:gridCol w:w="725"/>
        <w:gridCol w:w="270"/>
        <w:gridCol w:w="85"/>
        <w:gridCol w:w="270"/>
        <w:gridCol w:w="725"/>
        <w:gridCol w:w="175"/>
        <w:gridCol w:w="95"/>
        <w:gridCol w:w="175"/>
        <w:gridCol w:w="815"/>
        <w:gridCol w:w="175"/>
        <w:gridCol w:w="95"/>
        <w:gridCol w:w="175"/>
        <w:gridCol w:w="918"/>
        <w:gridCol w:w="77"/>
        <w:gridCol w:w="193"/>
        <w:gridCol w:w="77"/>
        <w:gridCol w:w="992"/>
        <w:gridCol w:w="77"/>
      </w:tblGrid>
      <w:tr w:rsidR="00C63062" w:rsidRPr="00A50726" w14:paraId="3D818A39" w14:textId="77777777" w:rsidTr="00645926">
        <w:trPr>
          <w:gridAfter w:val="1"/>
          <w:wAfter w:w="77" w:type="dxa"/>
          <w:trHeight w:val="481"/>
        </w:trPr>
        <w:tc>
          <w:tcPr>
            <w:tcW w:w="46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5FF705A" w14:textId="77777777" w:rsidR="00C63062" w:rsidRPr="008C5CE3" w:rsidRDefault="00C63062" w:rsidP="0093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637" w:type="dxa"/>
            <w:gridSpan w:val="29"/>
            <w:tcBorders>
              <w:top w:val="nil"/>
              <w:left w:val="nil"/>
              <w:bottom w:val="nil"/>
            </w:tcBorders>
            <w:vAlign w:val="bottom"/>
          </w:tcPr>
          <w:p w14:paraId="538557AE" w14:textId="49E11E3D" w:rsidR="00C63062" w:rsidRPr="008C5CE3" w:rsidRDefault="00C63062" w:rsidP="0093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81713" w:rsidRPr="00A50726" w14:paraId="6FDB4B3C" w14:textId="77777777" w:rsidTr="00CF6051">
        <w:trPr>
          <w:gridAfter w:val="1"/>
          <w:wAfter w:w="77" w:type="dxa"/>
          <w:trHeight w:val="56"/>
          <w:tblHeader/>
        </w:trPr>
        <w:tc>
          <w:tcPr>
            <w:tcW w:w="46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DA088A5" w14:textId="77777777" w:rsidR="00881713" w:rsidRPr="008C5CE3" w:rsidRDefault="00881713" w:rsidP="0093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0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6F6EA" w14:textId="77777777" w:rsidR="00881713" w:rsidRPr="008C5CE3" w:rsidRDefault="00881713" w:rsidP="0093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B21BC" w14:textId="77777777" w:rsidR="00881713" w:rsidRPr="008C5CE3" w:rsidRDefault="00881713" w:rsidP="0093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A0203" w14:textId="77777777" w:rsidR="00881713" w:rsidRPr="008C5CE3" w:rsidRDefault="00881713" w:rsidP="0093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C2054" w14:textId="77777777" w:rsidR="00881713" w:rsidRPr="008C5CE3" w:rsidRDefault="00881713" w:rsidP="0093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11E70" w14:textId="77777777" w:rsidR="00881713" w:rsidRPr="008C5CE3" w:rsidRDefault="00881713" w:rsidP="0093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9AC6B" w14:textId="77777777" w:rsidR="00881713" w:rsidRPr="008C5CE3" w:rsidRDefault="00881713" w:rsidP="0093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257" w:type="dxa"/>
            <w:gridSpan w:val="5"/>
            <w:vAlign w:val="bottom"/>
          </w:tcPr>
          <w:p w14:paraId="5A6856EB" w14:textId="77777777" w:rsidR="00881713" w:rsidRPr="008C5CE3" w:rsidRDefault="00881713" w:rsidP="00934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81713" w:rsidRPr="00A50726" w14:paraId="3551D622" w14:textId="77777777" w:rsidTr="00CF6051">
        <w:trPr>
          <w:gridAfter w:val="1"/>
          <w:wAfter w:w="77" w:type="dxa"/>
          <w:trHeight w:val="342"/>
          <w:tblHeader/>
        </w:trPr>
        <w:tc>
          <w:tcPr>
            <w:tcW w:w="46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AE24325" w14:textId="09F5BDE1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8C5CE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8C5CE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8C5CE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8C5CE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9148A4" w:rsidRPr="008C5CE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8C5CE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8C5CE3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6B024" w14:textId="4AAA95F0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03CC7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8871E" w14:textId="77D39049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4683D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F9394" w14:textId="37906366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D36B6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275" w14:textId="37FC56F5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D5824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B3DA9" w14:textId="4387D67E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95B67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4648D" w14:textId="2403EE5B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21884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3C6348A2" w14:textId="1F47B2A8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2"/>
            <w:vAlign w:val="bottom"/>
          </w:tcPr>
          <w:p w14:paraId="47E65009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6999334C" w14:textId="635E88D1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881713" w:rsidRPr="00A50726" w14:paraId="1B62D9B4" w14:textId="77777777" w:rsidTr="00CF6051">
        <w:trPr>
          <w:gridAfter w:val="1"/>
          <w:wAfter w:w="77" w:type="dxa"/>
          <w:trHeight w:val="180"/>
          <w:tblHeader/>
        </w:trPr>
        <w:tc>
          <w:tcPr>
            <w:tcW w:w="46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F90A2EE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637" w:type="dxa"/>
            <w:gridSpan w:val="29"/>
            <w:tcBorders>
              <w:top w:val="nil"/>
              <w:left w:val="nil"/>
              <w:bottom w:val="nil"/>
            </w:tcBorders>
            <w:vAlign w:val="bottom"/>
          </w:tcPr>
          <w:p w14:paraId="0AC7505E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8C5CE3">
              <w:rPr>
                <w:rFonts w:ascii="Angsana New" w:hAnsi="Angsana New" w:hint="cs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881713" w:rsidRPr="00FD31DD" w14:paraId="7F96B826" w14:textId="77777777" w:rsidTr="00CF6051">
        <w:trPr>
          <w:gridAfter w:val="1"/>
          <w:wAfter w:w="77" w:type="dxa"/>
          <w:trHeight w:val="24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680AB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รายได้จาก</w:t>
            </w:r>
            <w:r w:rsidRPr="008C5CE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บุคคล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ภายนอก</w:t>
            </w: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vAlign w:val="bottom"/>
          </w:tcPr>
          <w:p w14:paraId="3DC2F564" w14:textId="433C7D75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cyan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3A450C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4CCBED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C3831B1" w14:textId="2CD2E803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101</w:t>
            </w:r>
            <w:r w:rsidR="00881713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2D7310A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vAlign w:val="bottom"/>
          </w:tcPr>
          <w:p w14:paraId="34810907" w14:textId="5DB3F9B1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369</w:t>
            </w:r>
            <w:r w:rsidR="003A450C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612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5441474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FD187D9" w14:textId="67D12FC3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343</w:t>
            </w:r>
            <w:r w:rsidR="00881713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556447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  <w:vAlign w:val="bottom"/>
          </w:tcPr>
          <w:p w14:paraId="2AF4C678" w14:textId="2DA7D379" w:rsidR="00881713" w:rsidRPr="002214FC" w:rsidRDefault="009148A4" w:rsidP="00D4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15" w:right="-10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214F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</w:t>
            </w:r>
            <w:r w:rsidR="00806431" w:rsidRPr="002214F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214F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272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6EB8CC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1B41D5D" w14:textId="0DB8B080" w:rsidR="00881713" w:rsidRPr="008C5CE3" w:rsidRDefault="009148A4" w:rsidP="00D4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5" w:right="-10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</w:t>
            </w:r>
            <w:r w:rsidR="00881713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D7358D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vAlign w:val="bottom"/>
          </w:tcPr>
          <w:p w14:paraId="0C2E47FB" w14:textId="3FA9EC3D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418</w:t>
            </w:r>
            <w:r w:rsidR="00806431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565</w:t>
            </w:r>
          </w:p>
        </w:tc>
        <w:tc>
          <w:tcPr>
            <w:tcW w:w="270" w:type="dxa"/>
            <w:gridSpan w:val="2"/>
            <w:vAlign w:val="bottom"/>
          </w:tcPr>
          <w:p w14:paraId="668C0EEB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  <w:vAlign w:val="bottom"/>
          </w:tcPr>
          <w:p w14:paraId="26254A0E" w14:textId="32C08FCA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461</w:t>
            </w:r>
            <w:r w:rsidR="00881713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312</w:t>
            </w:r>
          </w:p>
        </w:tc>
      </w:tr>
      <w:tr w:rsidR="00881713" w:rsidRPr="00A50726" w14:paraId="0E5D8B14" w14:textId="77777777" w:rsidTr="00CF6051">
        <w:trPr>
          <w:gridAfter w:val="1"/>
          <w:wAfter w:w="77" w:type="dxa"/>
          <w:trHeight w:val="11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38B6E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C5CE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99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A8DE17" w14:textId="3BAEC94A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cyan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3A450C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CFE1B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8D456D" w14:textId="5E8E86B4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101</w:t>
            </w:r>
            <w:r w:rsidR="00881713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247E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DAA98" w14:textId="0D9D5FE2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369</w:t>
            </w:r>
            <w:r w:rsidR="003A450C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68B98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062228" w14:textId="56AE1853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343</w:t>
            </w:r>
            <w:r w:rsidR="00881713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92D81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36098" w14:textId="7AB754AC" w:rsidR="00881713" w:rsidRPr="002214FC" w:rsidRDefault="009148A4" w:rsidP="00D4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15" w:right="-10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214F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94</w:t>
            </w:r>
            <w:r w:rsidR="00806431" w:rsidRPr="002214F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214F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86</w:t>
            </w:r>
            <w:r w:rsidR="008A5BB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D5992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321247" w14:textId="11AD3140" w:rsidR="00881713" w:rsidRPr="008C5CE3" w:rsidRDefault="009148A4" w:rsidP="00D4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5" w:right="-10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73</w:t>
            </w:r>
            <w:r w:rsidR="00881713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782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3F845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885E08" w14:textId="2C967E2E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496</w:t>
            </w:r>
            <w:r w:rsidR="00806431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</w:t>
            </w:r>
            <w:r w:rsidR="008A5BBF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2"/>
            <w:vAlign w:val="bottom"/>
          </w:tcPr>
          <w:p w14:paraId="178C5990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49824" w14:textId="149753E2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5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518</w:t>
            </w:r>
            <w:r w:rsidR="00881713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972</w:t>
            </w:r>
          </w:p>
        </w:tc>
      </w:tr>
      <w:tr w:rsidR="00881713" w:rsidRPr="00FD31DD" w14:paraId="54E30008" w14:textId="77777777" w:rsidTr="00CF6051">
        <w:trPr>
          <w:gridAfter w:val="1"/>
          <w:wAfter w:w="77" w:type="dxa"/>
          <w:trHeight w:val="113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D2441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vAlign w:val="bottom"/>
          </w:tcPr>
          <w:p w14:paraId="4E54AEF9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96CBC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5D3FD0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5EE65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  <w:vAlign w:val="bottom"/>
          </w:tcPr>
          <w:p w14:paraId="64777EBE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27FF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794DD5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C94E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  <w:vAlign w:val="bottom"/>
          </w:tcPr>
          <w:p w14:paraId="4256A8E0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976D0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6FD072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C78D0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38D37D68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47EE150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vAlign w:val="bottom"/>
          </w:tcPr>
          <w:p w14:paraId="32968E6F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81713" w:rsidRPr="00A50726" w14:paraId="7F6A8A7F" w14:textId="77777777" w:rsidTr="00CF6051">
        <w:trPr>
          <w:gridAfter w:val="1"/>
          <w:wAfter w:w="77" w:type="dxa"/>
          <w:trHeight w:val="30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5063B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ผลการดำเนินงาน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vAlign w:val="bottom"/>
          </w:tcPr>
          <w:p w14:paraId="414CB84F" w14:textId="7EF93DC7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cyan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</w:t>
            </w:r>
            <w:r w:rsidR="00BC293A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068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7955A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3971B0" w14:textId="4EBC659A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56</w:t>
            </w:r>
            <w:r w:rsidR="00881713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B5E87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bottom w:val="double" w:sz="4" w:space="0" w:color="auto"/>
            </w:tcBorders>
            <w:vAlign w:val="bottom"/>
          </w:tcPr>
          <w:p w14:paraId="02F648F9" w14:textId="37A7750A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203</w:t>
            </w:r>
            <w:r w:rsidR="00BC293A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A2976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F565C4" w14:textId="10720B23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189</w:t>
            </w:r>
            <w:r w:rsidR="00881713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DEF23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  <w:vAlign w:val="bottom"/>
          </w:tcPr>
          <w:p w14:paraId="7BDBF0DF" w14:textId="3A779689" w:rsidR="00881713" w:rsidRPr="00C63062" w:rsidRDefault="00A159BC" w:rsidP="00D4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15" w:right="-10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6306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48F13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E1B3AE" w14:textId="3434A7BA" w:rsidR="00881713" w:rsidRPr="00C63062" w:rsidRDefault="00881713" w:rsidP="00D4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5" w:right="-10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63062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6E3A4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0847E4B8" w14:textId="113B472D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sz w:val="28"/>
                <w:szCs w:val="28"/>
              </w:rPr>
              <w:t>216</w:t>
            </w:r>
            <w:r w:rsidR="00A159BC" w:rsidRPr="008C5CE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70" w:type="dxa"/>
            <w:gridSpan w:val="2"/>
            <w:vAlign w:val="bottom"/>
          </w:tcPr>
          <w:p w14:paraId="491E2E07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25D88B73" w14:textId="728E51D7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245</w:t>
            </w:r>
            <w:r w:rsidR="00881713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425</w:t>
            </w:r>
          </w:p>
        </w:tc>
      </w:tr>
      <w:tr w:rsidR="00881713" w:rsidRPr="00A50726" w14:paraId="4E519AAD" w14:textId="77777777" w:rsidTr="00CF6051">
        <w:trPr>
          <w:gridAfter w:val="1"/>
          <w:wAfter w:w="77" w:type="dxa"/>
          <w:trHeight w:val="33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03488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99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0FC0BC3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5C272F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580CC5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EE9B1D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2C16E31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AD32A9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C7D1D63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DD4E50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121A78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88E4B68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EF9824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3AC823C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0C0CF3AB" w14:textId="5C5051AD" w:rsidR="00881713" w:rsidRPr="008C5CE3" w:rsidRDefault="009C5C2C" w:rsidP="008C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  <w:cs/>
              </w:rPr>
            </w:pPr>
            <w:r w:rsidRPr="008C5CE3">
              <w:rPr>
                <w:rFonts w:ascii="Angsana New" w:hAnsi="Angsana New"/>
                <w:sz w:val="28"/>
                <w:szCs w:val="28"/>
              </w:rPr>
              <w:t>(</w:t>
            </w:r>
            <w:r w:rsidR="009148A4" w:rsidRPr="008C5CE3">
              <w:rPr>
                <w:rFonts w:ascii="Angsana New" w:hAnsi="Angsana New"/>
                <w:sz w:val="28"/>
                <w:szCs w:val="28"/>
              </w:rPr>
              <w:t>4</w:t>
            </w:r>
            <w:r w:rsidRPr="008C5CE3">
              <w:rPr>
                <w:rFonts w:ascii="Angsana New" w:hAnsi="Angsana New"/>
                <w:sz w:val="28"/>
                <w:szCs w:val="28"/>
              </w:rPr>
              <w:t>,</w:t>
            </w:r>
            <w:r w:rsidR="009148A4" w:rsidRPr="008C5CE3">
              <w:rPr>
                <w:rFonts w:ascii="Angsana New" w:hAnsi="Angsana New"/>
                <w:sz w:val="28"/>
                <w:szCs w:val="28"/>
              </w:rPr>
              <w:t>618</w:t>
            </w:r>
            <w:r w:rsidRPr="008C5CE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67EC9F9D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7BB44896" w14:textId="4B070C9D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9148A4" w:rsidRPr="008C5CE3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9148A4" w:rsidRPr="008C5CE3">
              <w:rPr>
                <w:rFonts w:ascii="Angsana New" w:hAnsi="Angsana New"/>
                <w:color w:val="000000"/>
                <w:sz w:val="28"/>
                <w:szCs w:val="28"/>
              </w:rPr>
              <w:t>573</w:t>
            </w:r>
            <w:r w:rsidRPr="008C5CE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81713" w:rsidRPr="00A50726" w14:paraId="2BA58D9E" w14:textId="77777777" w:rsidTr="00CF6051">
        <w:trPr>
          <w:gridAfter w:val="1"/>
          <w:wAfter w:w="77" w:type="dxa"/>
          <w:trHeight w:val="33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0D9AC" w14:textId="4557B889" w:rsid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C5CE3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8C5CE3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BB02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368A1" w:rsidRPr="008C5CE3">
              <w:rPr>
                <w:rFonts w:ascii="Angsana New" w:hAnsi="Angsana New"/>
                <w:sz w:val="28"/>
                <w:szCs w:val="28"/>
              </w:rPr>
              <w:t>(</w:t>
            </w:r>
            <w:r w:rsidR="00D368A1" w:rsidRPr="008C5CE3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D368A1" w:rsidRPr="008C5CE3">
              <w:rPr>
                <w:rFonts w:ascii="Angsana New" w:hAnsi="Angsana New"/>
                <w:sz w:val="28"/>
                <w:szCs w:val="28"/>
              </w:rPr>
              <w:t>)</w:t>
            </w:r>
            <w:r w:rsidR="007C1BD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C5CE3">
              <w:rPr>
                <w:rFonts w:ascii="Angsana New" w:hAnsi="Angsana New"/>
                <w:sz w:val="28"/>
                <w:szCs w:val="28"/>
                <w:cs/>
              </w:rPr>
              <w:t>ของการร่วมค้า</w:t>
            </w:r>
          </w:p>
          <w:p w14:paraId="2BA7C62D" w14:textId="15558618" w:rsidR="00881713" w:rsidRPr="008C5CE3" w:rsidRDefault="008C5CE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881713" w:rsidRPr="008C5CE3">
              <w:rPr>
                <w:rFonts w:ascii="Angsana New" w:hAnsi="Angsana New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  <w:vAlign w:val="bottom"/>
          </w:tcPr>
          <w:p w14:paraId="5E6A7254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B0F362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left w:val="nil"/>
              <w:right w:val="nil"/>
            </w:tcBorders>
            <w:vAlign w:val="bottom"/>
          </w:tcPr>
          <w:p w14:paraId="0375BB8A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A854CE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  <w:vAlign w:val="bottom"/>
          </w:tcPr>
          <w:p w14:paraId="12CA3B1B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4A2D3C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7FB63A00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DBFEB9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EC7C842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15A9001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0A532BF1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3C96B29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5120C21F" w14:textId="7D945EE5" w:rsidR="00881713" w:rsidRPr="008C5CE3" w:rsidRDefault="009C5C2C" w:rsidP="008C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8C5CE3">
              <w:rPr>
                <w:rFonts w:ascii="Angsana New" w:hAnsi="Angsana New"/>
                <w:sz w:val="28"/>
                <w:szCs w:val="28"/>
              </w:rPr>
              <w:t>(</w:t>
            </w:r>
            <w:r w:rsidR="009148A4" w:rsidRPr="008C5CE3">
              <w:rPr>
                <w:rFonts w:ascii="Angsana New" w:hAnsi="Angsana New"/>
                <w:sz w:val="28"/>
                <w:szCs w:val="28"/>
              </w:rPr>
              <w:t>2</w:t>
            </w:r>
            <w:r w:rsidR="00D352E2">
              <w:rPr>
                <w:rFonts w:ascii="Angsana New" w:hAnsi="Angsana New"/>
                <w:sz w:val="28"/>
                <w:szCs w:val="28"/>
              </w:rPr>
              <w:t>4,629</w:t>
            </w:r>
            <w:r w:rsidRPr="008C5CE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0C4069F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2B3F04BD" w14:textId="1836E4AB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78</w:t>
            </w:r>
            <w:r w:rsidR="00881713" w:rsidRPr="008C5C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550</w:t>
            </w:r>
          </w:p>
        </w:tc>
      </w:tr>
      <w:tr w:rsidR="00881713" w:rsidRPr="00A50726" w14:paraId="4E70663D" w14:textId="77777777" w:rsidTr="00CF6051">
        <w:trPr>
          <w:gridAfter w:val="1"/>
          <w:wAfter w:w="77" w:type="dxa"/>
          <w:trHeight w:val="407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36C0C4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28"/>
                <w:szCs w:val="28"/>
                <w:cs/>
              </w:rPr>
            </w:pPr>
            <w:r w:rsidRPr="008C5CE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  <w:vAlign w:val="bottom"/>
          </w:tcPr>
          <w:p w14:paraId="148DD4EE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2E6B01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left w:val="nil"/>
              <w:right w:val="nil"/>
            </w:tcBorders>
            <w:vAlign w:val="bottom"/>
          </w:tcPr>
          <w:p w14:paraId="2FCBD636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E5AF15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  <w:vAlign w:val="bottom"/>
          </w:tcPr>
          <w:p w14:paraId="3B7A8DD3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9F9F48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71AE7FDE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6C6B5F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06001F1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E3739A3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57AB202B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AFDF87F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5C330909" w14:textId="1EE3E268" w:rsidR="00881713" w:rsidRPr="008C5CE3" w:rsidRDefault="009C5C2C" w:rsidP="008C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85"/>
              <w:rPr>
                <w:rFonts w:ascii="Angsana New" w:hAnsi="Angsana New"/>
                <w:sz w:val="28"/>
                <w:szCs w:val="28"/>
              </w:rPr>
            </w:pPr>
            <w:r w:rsidRPr="008C5CE3">
              <w:rPr>
                <w:rFonts w:ascii="Angsana New" w:hAnsi="Angsana New"/>
                <w:sz w:val="28"/>
                <w:szCs w:val="28"/>
              </w:rPr>
              <w:t>(</w:t>
            </w:r>
            <w:r w:rsidR="009148A4" w:rsidRPr="008C5CE3">
              <w:rPr>
                <w:rFonts w:ascii="Angsana New" w:hAnsi="Angsana New"/>
                <w:sz w:val="28"/>
                <w:szCs w:val="28"/>
              </w:rPr>
              <w:t>39</w:t>
            </w:r>
            <w:r w:rsidRPr="008C5CE3">
              <w:rPr>
                <w:rFonts w:ascii="Angsana New" w:hAnsi="Angsana New"/>
                <w:sz w:val="28"/>
                <w:szCs w:val="28"/>
              </w:rPr>
              <w:t>,</w:t>
            </w:r>
            <w:r w:rsidR="009148A4" w:rsidRPr="008C5CE3">
              <w:rPr>
                <w:rFonts w:ascii="Angsana New" w:hAnsi="Angsana New"/>
                <w:sz w:val="28"/>
                <w:szCs w:val="28"/>
              </w:rPr>
              <w:t>096</w:t>
            </w:r>
            <w:r w:rsidRPr="008C5CE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2CEE8380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vAlign w:val="bottom"/>
          </w:tcPr>
          <w:p w14:paraId="5537882F" w14:textId="50304ED6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="009148A4" w:rsidRPr="008C5CE3">
              <w:rPr>
                <w:rFonts w:ascii="Angsana New" w:hAnsi="Angsana New"/>
                <w:color w:val="000000"/>
                <w:sz w:val="28"/>
                <w:szCs w:val="28"/>
              </w:rPr>
              <w:t>18</w:t>
            </w: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9148A4" w:rsidRPr="008C5CE3">
              <w:rPr>
                <w:rFonts w:ascii="Angsana New" w:hAnsi="Angsana New"/>
                <w:color w:val="000000"/>
                <w:sz w:val="28"/>
                <w:szCs w:val="28"/>
              </w:rPr>
              <w:t>724</w:t>
            </w:r>
            <w:r w:rsidRPr="008C5CE3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81713" w:rsidRPr="00A50726" w14:paraId="3D1EF75D" w14:textId="77777777" w:rsidTr="00CF6051">
        <w:trPr>
          <w:gridAfter w:val="1"/>
          <w:wAfter w:w="77" w:type="dxa"/>
          <w:trHeight w:val="271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F12F8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5C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  <w:vAlign w:val="bottom"/>
          </w:tcPr>
          <w:p w14:paraId="625781A5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1570B4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left w:val="nil"/>
              <w:right w:val="nil"/>
            </w:tcBorders>
            <w:vAlign w:val="bottom"/>
          </w:tcPr>
          <w:p w14:paraId="1B919A76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DF5804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  <w:vAlign w:val="bottom"/>
          </w:tcPr>
          <w:p w14:paraId="02405F4F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95029B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4191FB42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60E2A1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7E2F12F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84B88D8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44CD881B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BEB5225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BB2338" w14:textId="2C6ED839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sz w:val="28"/>
                <w:szCs w:val="28"/>
              </w:rPr>
              <w:t>14</w:t>
            </w:r>
            <w:r w:rsidR="00D352E2">
              <w:rPr>
                <w:rFonts w:ascii="Angsana New" w:hAnsi="Angsana New"/>
                <w:b/>
                <w:bCs/>
                <w:sz w:val="28"/>
                <w:szCs w:val="28"/>
              </w:rPr>
              <w:t>7,657</w:t>
            </w:r>
          </w:p>
        </w:tc>
        <w:tc>
          <w:tcPr>
            <w:tcW w:w="270" w:type="dxa"/>
            <w:gridSpan w:val="2"/>
            <w:vAlign w:val="bottom"/>
          </w:tcPr>
          <w:p w14:paraId="7F42E3A5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43C02" w14:textId="7815F492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sz w:val="28"/>
                <w:szCs w:val="28"/>
              </w:rPr>
              <w:t>264</w:t>
            </w:r>
            <w:r w:rsidR="00881713" w:rsidRPr="008C5CE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sz w:val="28"/>
                <w:szCs w:val="28"/>
              </w:rPr>
              <w:t>678</w:t>
            </w:r>
          </w:p>
        </w:tc>
      </w:tr>
      <w:tr w:rsidR="00881713" w:rsidRPr="00BC0CD0" w14:paraId="58801454" w14:textId="77777777" w:rsidTr="00CF6051">
        <w:trPr>
          <w:gridAfter w:val="1"/>
          <w:wAfter w:w="77" w:type="dxa"/>
          <w:trHeight w:val="62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46E12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  <w:vAlign w:val="bottom"/>
          </w:tcPr>
          <w:p w14:paraId="0CFF86BA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E04D69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810" w:type="dxa"/>
            <w:gridSpan w:val="3"/>
            <w:tcBorders>
              <w:left w:val="nil"/>
              <w:right w:val="nil"/>
            </w:tcBorders>
            <w:vAlign w:val="bottom"/>
          </w:tcPr>
          <w:p w14:paraId="550685B1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43BB41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  <w:vAlign w:val="bottom"/>
          </w:tcPr>
          <w:p w14:paraId="1F73924B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C00D75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75D0FC8B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7565CB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BCEFBFB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5EA5A0ED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131B8EA6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33C3506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57CADBEE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C640E82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</w:tcBorders>
            <w:vAlign w:val="bottom"/>
          </w:tcPr>
          <w:p w14:paraId="458D4AEC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14"/>
                <w:szCs w:val="14"/>
                <w:lang w:val="en-GB"/>
              </w:rPr>
            </w:pPr>
          </w:p>
        </w:tc>
      </w:tr>
      <w:tr w:rsidR="00881713" w:rsidRPr="00A50726" w14:paraId="436BD8DA" w14:textId="77777777" w:rsidTr="00CF6051">
        <w:trPr>
          <w:gridAfter w:val="1"/>
          <w:wAfter w:w="77" w:type="dxa"/>
          <w:trHeight w:val="132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98B721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C5C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  <w:vAlign w:val="bottom"/>
          </w:tcPr>
          <w:p w14:paraId="31B633F2" w14:textId="77777777" w:rsidR="00881713" w:rsidRPr="008C5CE3" w:rsidRDefault="00881713" w:rsidP="00881713">
            <w:pPr>
              <w:pStyle w:val="FSBlank"/>
              <w:rPr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F3A547" w14:textId="77777777" w:rsidR="00881713" w:rsidRPr="008C5CE3" w:rsidRDefault="00881713" w:rsidP="00881713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left w:val="nil"/>
              <w:right w:val="nil"/>
            </w:tcBorders>
            <w:vAlign w:val="bottom"/>
          </w:tcPr>
          <w:p w14:paraId="5F1870E1" w14:textId="77777777" w:rsidR="00881713" w:rsidRPr="008C5CE3" w:rsidRDefault="00881713" w:rsidP="00881713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AF4AA5" w14:textId="77777777" w:rsidR="00881713" w:rsidRPr="008C5CE3" w:rsidRDefault="00881713" w:rsidP="00881713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  <w:vAlign w:val="bottom"/>
          </w:tcPr>
          <w:p w14:paraId="2ACF6CCA" w14:textId="77777777" w:rsidR="00881713" w:rsidRPr="008C5CE3" w:rsidRDefault="00881713" w:rsidP="00881713">
            <w:pPr>
              <w:pStyle w:val="FSBlank"/>
              <w:rPr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8D5AD8" w14:textId="77777777" w:rsidR="00881713" w:rsidRPr="008C5CE3" w:rsidRDefault="00881713" w:rsidP="00881713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33E30C07" w14:textId="77777777" w:rsidR="00881713" w:rsidRPr="008C5CE3" w:rsidRDefault="00881713" w:rsidP="00881713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513040" w14:textId="77777777" w:rsidR="00881713" w:rsidRPr="008C5CE3" w:rsidRDefault="00881713" w:rsidP="00881713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DB4DA92" w14:textId="77777777" w:rsidR="00881713" w:rsidRPr="008C5CE3" w:rsidRDefault="00881713" w:rsidP="00881713">
            <w:pPr>
              <w:pStyle w:val="FSBlank"/>
              <w:rPr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E31EC48" w14:textId="77777777" w:rsidR="00881713" w:rsidRPr="008C5CE3" w:rsidRDefault="00881713" w:rsidP="00881713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4C424672" w14:textId="77777777" w:rsidR="00881713" w:rsidRPr="008C5CE3" w:rsidRDefault="00881713" w:rsidP="00881713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25955769" w14:textId="77777777" w:rsidR="00881713" w:rsidRPr="008C5CE3" w:rsidRDefault="00881713" w:rsidP="00881713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6D47225F" w14:textId="77777777" w:rsidR="00881713" w:rsidRPr="008C5CE3" w:rsidRDefault="00881713" w:rsidP="00881713">
            <w:pPr>
              <w:pStyle w:val="FSBlank"/>
              <w:rPr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CFE7E70" w14:textId="77777777" w:rsidR="00881713" w:rsidRPr="008C5CE3" w:rsidRDefault="00881713" w:rsidP="00881713">
            <w:pPr>
              <w:pStyle w:val="FSBlank"/>
              <w:rPr>
                <w:sz w:val="28"/>
                <w:szCs w:val="28"/>
                <w:highlight w:val="cyan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2A456621" w14:textId="77777777" w:rsidR="00881713" w:rsidRPr="008C5CE3" w:rsidRDefault="00881713" w:rsidP="00881713">
            <w:pPr>
              <w:pStyle w:val="FSBlank"/>
              <w:rPr>
                <w:sz w:val="28"/>
                <w:szCs w:val="28"/>
                <w:highlight w:val="cyan"/>
              </w:rPr>
            </w:pPr>
          </w:p>
        </w:tc>
      </w:tr>
      <w:tr w:rsidR="00881713" w:rsidRPr="00AE1E7C" w14:paraId="28FD528C" w14:textId="77777777" w:rsidTr="00CF6051">
        <w:trPr>
          <w:gridAfter w:val="1"/>
          <w:wAfter w:w="77" w:type="dxa"/>
          <w:trHeight w:val="132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B0D5F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28"/>
                <w:szCs w:val="28"/>
              </w:rPr>
            </w:pPr>
            <w:r w:rsidRPr="008C5CE3">
              <w:rPr>
                <w:rFonts w:ascii="Angsana New" w:hAnsi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  <w:vAlign w:val="bottom"/>
          </w:tcPr>
          <w:p w14:paraId="74ECB7BF" w14:textId="2F8561E4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643B8B" w:rsidRPr="008C5C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681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520A1B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left w:val="nil"/>
              <w:right w:val="nil"/>
            </w:tcBorders>
            <w:vAlign w:val="bottom"/>
          </w:tcPr>
          <w:p w14:paraId="3E5A810E" w14:textId="1B8B216B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  <w:r w:rsidR="00881713" w:rsidRPr="008C5C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338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15C85C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left w:val="nil"/>
              <w:right w:val="nil"/>
            </w:tcBorders>
            <w:vAlign w:val="bottom"/>
          </w:tcPr>
          <w:p w14:paraId="2BB435D5" w14:textId="17F2E0A7" w:rsidR="00881713" w:rsidRPr="008C5CE3" w:rsidRDefault="00643B8B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820000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  <w:vAlign w:val="bottom"/>
          </w:tcPr>
          <w:p w14:paraId="0546CEC1" w14:textId="45EA6E7C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7671EC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2FD19DD" w14:textId="2DB77A5F" w:rsidR="00881713" w:rsidRPr="008C5CE3" w:rsidRDefault="00643B8B" w:rsidP="00D4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02D616CB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vAlign w:val="bottom"/>
          </w:tcPr>
          <w:p w14:paraId="6A35259D" w14:textId="4A8A0164" w:rsidR="00881713" w:rsidRPr="00D47464" w:rsidRDefault="00881713" w:rsidP="00D4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47464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13F0D6E6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1970FE63" w14:textId="31ACFEBE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="00643B8B" w:rsidRPr="008C5C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681</w:t>
            </w:r>
          </w:p>
        </w:tc>
        <w:tc>
          <w:tcPr>
            <w:tcW w:w="270" w:type="dxa"/>
            <w:gridSpan w:val="2"/>
            <w:vAlign w:val="bottom"/>
          </w:tcPr>
          <w:p w14:paraId="1EDBE4B9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vAlign w:val="bottom"/>
          </w:tcPr>
          <w:p w14:paraId="74E24EFE" w14:textId="54DBB1C9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101</w:t>
            </w:r>
            <w:r w:rsidR="00881713" w:rsidRPr="008C5C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338</w:t>
            </w:r>
          </w:p>
        </w:tc>
      </w:tr>
      <w:tr w:rsidR="00881713" w:rsidRPr="00AE1E7C" w14:paraId="7426FD4B" w14:textId="77777777" w:rsidTr="008C5CE3">
        <w:trPr>
          <w:gridAfter w:val="1"/>
          <w:wAfter w:w="77" w:type="dxa"/>
          <w:trHeight w:val="132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548A78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28"/>
                <w:szCs w:val="28"/>
              </w:rPr>
            </w:pPr>
            <w:r w:rsidRPr="008C5CE3">
              <w:rPr>
                <w:rFonts w:ascii="Angsana New" w:hAnsi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50ED9E" w14:textId="52794D41" w:rsidR="00881713" w:rsidRPr="008C5CE3" w:rsidRDefault="00643B8B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B89FF0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DC965A" w14:textId="570B1BBD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80BE34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0DC3FA" w14:textId="31ECCCF1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369</w:t>
            </w:r>
            <w:r w:rsidR="00643B8B" w:rsidRPr="008C5C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612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244E06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D20DD9" w14:textId="3CA51082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343</w:t>
            </w:r>
            <w:r w:rsidR="00881713" w:rsidRPr="008C5C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852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96A3D95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C971B8" w14:textId="46A77658" w:rsidR="00881713" w:rsidRPr="002214FC" w:rsidRDefault="009148A4" w:rsidP="00D4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214FC">
              <w:rPr>
                <w:rFonts w:ascii="Angsana New" w:hAnsi="Angsana New"/>
                <w:color w:val="000000"/>
                <w:sz w:val="28"/>
                <w:szCs w:val="28"/>
              </w:rPr>
              <w:t>17</w:t>
            </w:r>
            <w:r w:rsidR="00643B8B" w:rsidRPr="002214F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214FC">
              <w:rPr>
                <w:rFonts w:ascii="Angsana New" w:hAnsi="Angsana New"/>
                <w:color w:val="000000"/>
                <w:sz w:val="28"/>
                <w:szCs w:val="28"/>
              </w:rPr>
              <w:t>272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A1C6B98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58988F" w14:textId="122DB602" w:rsidR="00881713" w:rsidRPr="008C5CE3" w:rsidRDefault="009148A4" w:rsidP="00D4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5" w:right="-10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  <w:r w:rsidR="00881713" w:rsidRPr="008C5C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122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4E186D4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3AFE6DE6" w14:textId="248B7C75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386</w:t>
            </w:r>
            <w:r w:rsidR="00643B8B" w:rsidRPr="008C5C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884</w:t>
            </w:r>
          </w:p>
        </w:tc>
        <w:tc>
          <w:tcPr>
            <w:tcW w:w="270" w:type="dxa"/>
            <w:gridSpan w:val="2"/>
            <w:vAlign w:val="bottom"/>
          </w:tcPr>
          <w:p w14:paraId="4DCAE632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tcBorders>
              <w:bottom w:val="single" w:sz="4" w:space="0" w:color="auto"/>
            </w:tcBorders>
            <w:vAlign w:val="bottom"/>
          </w:tcPr>
          <w:p w14:paraId="7BEDFD9A" w14:textId="11D9CA4A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359</w:t>
            </w:r>
            <w:r w:rsidR="00881713" w:rsidRPr="008C5C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color w:val="000000"/>
                <w:sz w:val="28"/>
                <w:szCs w:val="28"/>
              </w:rPr>
              <w:t>974</w:t>
            </w:r>
          </w:p>
        </w:tc>
      </w:tr>
      <w:tr w:rsidR="00881713" w:rsidRPr="00FD31DD" w14:paraId="1F5E8A93" w14:textId="77777777" w:rsidTr="008C5CE3">
        <w:trPr>
          <w:gridAfter w:val="1"/>
          <w:wAfter w:w="77" w:type="dxa"/>
          <w:trHeight w:val="395"/>
        </w:trPr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02C4C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b/>
                <w:bCs/>
                <w:sz w:val="28"/>
                <w:szCs w:val="28"/>
                <w:cs/>
              </w:rPr>
            </w:pPr>
            <w:r w:rsidRPr="008C5C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401170" w14:textId="24675E2F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="00643B8B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E9C782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97AD8D" w14:textId="6710C6E4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101</w:t>
            </w:r>
            <w:r w:rsidR="00881713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E9E6A5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421B69" w14:textId="7FB42D64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369</w:t>
            </w:r>
            <w:r w:rsidR="00643B8B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227252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889232" w14:textId="03DADA5C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343</w:t>
            </w:r>
            <w:r w:rsidR="00881713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5D8345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81D8B0" w14:textId="0155C2B5" w:rsidR="00881713" w:rsidRPr="002214FC" w:rsidRDefault="009148A4" w:rsidP="00D4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15" w:right="-10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214F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</w:t>
            </w:r>
            <w:r w:rsidR="00643B8B" w:rsidRPr="002214F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2214F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272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6662C40F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085168" w14:textId="0697869E" w:rsidR="00881713" w:rsidRPr="008C5CE3" w:rsidRDefault="009148A4" w:rsidP="00D47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15" w:right="-10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</w:t>
            </w:r>
            <w:r w:rsidR="00881713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122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  <w:vAlign w:val="bottom"/>
          </w:tcPr>
          <w:p w14:paraId="3827FA71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F9E09" w14:textId="1FE1178B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418</w:t>
            </w:r>
            <w:r w:rsidR="00643B8B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565</w:t>
            </w:r>
          </w:p>
        </w:tc>
        <w:tc>
          <w:tcPr>
            <w:tcW w:w="270" w:type="dxa"/>
            <w:gridSpan w:val="2"/>
            <w:vAlign w:val="bottom"/>
          </w:tcPr>
          <w:p w14:paraId="021EA913" w14:textId="77777777" w:rsidR="00881713" w:rsidRPr="008C5CE3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8DD4B" w14:textId="1F2D948A" w:rsidR="00881713" w:rsidRPr="008C5CE3" w:rsidRDefault="009148A4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6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461</w:t>
            </w:r>
            <w:r w:rsidR="00881713"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C5CE3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312</w:t>
            </w:r>
          </w:p>
        </w:tc>
      </w:tr>
      <w:tr w:rsidR="0064323C" w:rsidRPr="00A50726" w14:paraId="3637B34F" w14:textId="77777777" w:rsidTr="00CF6051">
        <w:trPr>
          <w:trHeight w:val="481"/>
          <w:tblHeader/>
        </w:trPr>
        <w:tc>
          <w:tcPr>
            <w:tcW w:w="14394" w:type="dxa"/>
            <w:gridSpan w:val="32"/>
            <w:tcBorders>
              <w:top w:val="nil"/>
              <w:left w:val="nil"/>
            </w:tcBorders>
            <w:noWrap/>
            <w:vAlign w:val="bottom"/>
          </w:tcPr>
          <w:p w14:paraId="5BC21392" w14:textId="77777777" w:rsidR="001F72FE" w:rsidRDefault="0064323C" w:rsidP="00CF6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lastRenderedPageBreak/>
              <w:t xml:space="preserve">รายละเอียดสินทรัพย์และหนี้สินจำแนกตามส่วนงานที่รายงาน ณ วันที่ </w:t>
            </w:r>
            <w:r w:rsidR="009148A4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86030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88171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="0086030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9148A4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="00A05B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วันที่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9148A4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="009148A4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  <w:r w:rsidRPr="006B6B82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B6B8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มีดังนี</w:t>
            </w:r>
            <w:r w:rsidR="00CF605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้</w:t>
            </w:r>
          </w:p>
          <w:p w14:paraId="6808D747" w14:textId="189308B7" w:rsidR="00CF6051" w:rsidRPr="00CF6051" w:rsidRDefault="00CF6051" w:rsidP="00CF60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63062" w:rsidRPr="00A50726" w14:paraId="0F0C9852" w14:textId="77777777" w:rsidTr="005B734E">
        <w:trPr>
          <w:trHeight w:val="245"/>
          <w:tblHeader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6A27D" w14:textId="77777777" w:rsidR="00C63062" w:rsidRPr="00D33D2E" w:rsidRDefault="00C63062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344" w:type="dxa"/>
            <w:gridSpan w:val="31"/>
            <w:tcBorders>
              <w:top w:val="nil"/>
              <w:left w:val="nil"/>
              <w:bottom w:val="nil"/>
            </w:tcBorders>
            <w:vAlign w:val="bottom"/>
          </w:tcPr>
          <w:p w14:paraId="50274EF3" w14:textId="42CB82D5" w:rsidR="00C63062" w:rsidRPr="00D33D2E" w:rsidRDefault="00C63062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4323C" w:rsidRPr="00A50726" w14:paraId="08574A46" w14:textId="77777777" w:rsidTr="00CF6051">
        <w:trPr>
          <w:trHeight w:val="481"/>
          <w:tblHeader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3C45AC" w14:textId="77777777" w:rsidR="0064323C" w:rsidRPr="00D33D2E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25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9C70E" w14:textId="77777777" w:rsidR="0064323C" w:rsidRPr="00D33D2E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62966" w14:textId="77777777" w:rsidR="0064323C" w:rsidRPr="00D33D2E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EE234" w14:textId="77777777" w:rsidR="0064323C" w:rsidRPr="00D33D2E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8CEEB" w14:textId="77777777" w:rsidR="0064323C" w:rsidRPr="00D33D2E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6C1BF" w14:textId="77777777" w:rsidR="0064323C" w:rsidRPr="00D33D2E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394F3" w14:textId="77777777" w:rsidR="0064323C" w:rsidRPr="00D33D2E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09" w:type="dxa"/>
            <w:gridSpan w:val="7"/>
            <w:vAlign w:val="bottom"/>
          </w:tcPr>
          <w:p w14:paraId="2B6622F1" w14:textId="77777777" w:rsidR="0064323C" w:rsidRPr="00D33D2E" w:rsidRDefault="0064323C" w:rsidP="00694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81713" w:rsidRPr="00A50726" w14:paraId="217B4FB6" w14:textId="77777777" w:rsidTr="00CF6051">
        <w:trPr>
          <w:trHeight w:val="342"/>
          <w:tblHeader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C9274A" w14:textId="77777777" w:rsidR="00881713" w:rsidRPr="00D33D2E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4FCC7" w14:textId="1D89CAA6" w:rsidR="00881713" w:rsidRPr="00D33D2E" w:rsidRDefault="009148A4" w:rsidP="00881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817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71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22F4A" w14:textId="77777777" w:rsidR="00881713" w:rsidRPr="00D33D2E" w:rsidRDefault="00881713" w:rsidP="00881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2D1148" w14:textId="2F9B2CCF" w:rsidR="00881713" w:rsidRPr="00D33D2E" w:rsidRDefault="009148A4" w:rsidP="00881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81713" w:rsidRPr="00D33D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CEA79" w14:textId="77777777" w:rsidR="00881713" w:rsidRPr="00D33D2E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BBEC57" w14:textId="3F53385C" w:rsidR="00881713" w:rsidRPr="00D33D2E" w:rsidRDefault="009148A4" w:rsidP="00881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817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71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668AEA" w14:textId="77777777" w:rsidR="00881713" w:rsidRPr="00D33D2E" w:rsidRDefault="00881713" w:rsidP="00881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EC0D86" w14:textId="58770D14" w:rsidR="00881713" w:rsidRPr="00D33D2E" w:rsidRDefault="009148A4" w:rsidP="00881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81713" w:rsidRPr="00D33D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F9158" w14:textId="77777777" w:rsidR="00881713" w:rsidRPr="00D33D2E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079144" w14:textId="5B313868" w:rsidR="00881713" w:rsidRPr="00D33D2E" w:rsidRDefault="009148A4" w:rsidP="00881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817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71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CD5AA" w14:textId="77777777" w:rsidR="00881713" w:rsidRPr="00D33D2E" w:rsidRDefault="00881713" w:rsidP="00881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DAD42" w14:textId="644937EF" w:rsidR="00881713" w:rsidRPr="00D33D2E" w:rsidRDefault="009148A4" w:rsidP="00881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81713" w:rsidRPr="00D33D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C6FED" w14:textId="77777777" w:rsidR="00881713" w:rsidRPr="00D33D2E" w:rsidRDefault="00881713" w:rsidP="00881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2E0EC4B8" w14:textId="0A692DF3" w:rsidR="00881713" w:rsidRPr="00D33D2E" w:rsidRDefault="009148A4" w:rsidP="00881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817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81713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079D96CC" w14:textId="77777777" w:rsidR="00881713" w:rsidRPr="00D33D2E" w:rsidRDefault="00881713" w:rsidP="00881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gridSpan w:val="2"/>
          </w:tcPr>
          <w:p w14:paraId="43AEBC51" w14:textId="2BDD5EA2" w:rsidR="00881713" w:rsidRPr="00D33D2E" w:rsidRDefault="009148A4" w:rsidP="008817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81713" w:rsidRPr="00D33D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6030F" w:rsidRPr="00A50726" w14:paraId="25A16BBE" w14:textId="77777777" w:rsidTr="00CF6051">
        <w:trPr>
          <w:trHeight w:val="342"/>
          <w:tblHeader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ADBC42" w14:textId="77777777" w:rsidR="0086030F" w:rsidRPr="00D33D2E" w:rsidRDefault="0086030F" w:rsidP="0086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1BD9DD" w14:textId="34CE5135" w:rsidR="0086030F" w:rsidRPr="00D33D2E" w:rsidRDefault="009148A4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81BB5D" w14:textId="77777777" w:rsidR="0086030F" w:rsidRPr="00D33D2E" w:rsidRDefault="0086030F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FDD4F2" w14:textId="3D0C7397" w:rsidR="0086030F" w:rsidRPr="00D33D2E" w:rsidRDefault="009148A4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F32FD" w14:textId="77777777" w:rsidR="0086030F" w:rsidRPr="00D33D2E" w:rsidRDefault="0086030F" w:rsidP="0086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B3DD1E" w14:textId="2969691A" w:rsidR="0086030F" w:rsidRPr="00D33D2E" w:rsidRDefault="009148A4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368D22" w14:textId="77777777" w:rsidR="0086030F" w:rsidRPr="00D33D2E" w:rsidRDefault="0086030F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D124E5" w14:textId="18E6C0AB" w:rsidR="0086030F" w:rsidRPr="00D33D2E" w:rsidRDefault="009148A4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15357" w14:textId="77777777" w:rsidR="0086030F" w:rsidRPr="00D33D2E" w:rsidRDefault="0086030F" w:rsidP="0086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66E488" w14:textId="5545589A" w:rsidR="0086030F" w:rsidRPr="00D33D2E" w:rsidRDefault="009148A4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A0A86" w14:textId="77777777" w:rsidR="0086030F" w:rsidRPr="00D33D2E" w:rsidRDefault="0086030F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29DB4" w14:textId="1A34BD2B" w:rsidR="0086030F" w:rsidRPr="00D33D2E" w:rsidRDefault="009148A4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8F93A" w14:textId="77777777" w:rsidR="0086030F" w:rsidRPr="00D33D2E" w:rsidRDefault="0086030F" w:rsidP="00860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3"/>
          </w:tcPr>
          <w:p w14:paraId="4BFE030E" w14:textId="4FC4B79F" w:rsidR="0086030F" w:rsidRPr="00D33D2E" w:rsidRDefault="009148A4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2"/>
          </w:tcPr>
          <w:p w14:paraId="6AC819E2" w14:textId="77777777" w:rsidR="0086030F" w:rsidRPr="00D33D2E" w:rsidRDefault="0086030F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gridSpan w:val="2"/>
          </w:tcPr>
          <w:p w14:paraId="1995DF3A" w14:textId="512051AF" w:rsidR="0086030F" w:rsidRPr="00D33D2E" w:rsidRDefault="009148A4" w:rsidP="00860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F0A29" w:rsidRPr="00A50726" w14:paraId="4C4F2CB0" w14:textId="77777777" w:rsidTr="00CF6051">
        <w:trPr>
          <w:trHeight w:val="180"/>
          <w:tblHeader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AF304A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344" w:type="dxa"/>
            <w:gridSpan w:val="31"/>
            <w:tcBorders>
              <w:top w:val="nil"/>
              <w:left w:val="nil"/>
            </w:tcBorders>
            <w:vAlign w:val="bottom"/>
          </w:tcPr>
          <w:p w14:paraId="27DC5FAD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D33D2E">
              <w:rPr>
                <w:rFonts w:ascii="Angsana New" w:hAnsi="Angsana New" w:hint="cs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6F0A29" w:rsidRPr="00A50726" w14:paraId="5E13D49E" w14:textId="77777777" w:rsidTr="00CF6051">
        <w:trPr>
          <w:trHeight w:val="3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7248A9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D33D2E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D33D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990" w:type="dxa"/>
            <w:gridSpan w:val="2"/>
            <w:tcBorders>
              <w:bottom w:val="double" w:sz="4" w:space="0" w:color="auto"/>
            </w:tcBorders>
            <w:vAlign w:val="bottom"/>
          </w:tcPr>
          <w:p w14:paraId="7F5A445F" w14:textId="2B60E7B7" w:rsidR="006F0A29" w:rsidRPr="00D33D2E" w:rsidRDefault="009148A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946</w:t>
            </w:r>
            <w:r w:rsidR="00610DC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72</w:t>
            </w:r>
            <w:r w:rsidR="0092568E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4FDED91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C8FB3A8" w14:textId="1D72EA41" w:rsidR="006F0A29" w:rsidRPr="00D33D2E" w:rsidRDefault="009148A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934</w:t>
            </w:r>
            <w:r w:rsidR="0002270A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FEC2806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vAlign w:val="bottom"/>
          </w:tcPr>
          <w:p w14:paraId="71C8288C" w14:textId="01ED45EF" w:rsidR="006F0A29" w:rsidRPr="00D33D2E" w:rsidRDefault="009148A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</w:t>
            </w:r>
            <w:r w:rsidR="00610DC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26C86FCF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760FDE" w14:textId="67C9DD31" w:rsidR="006F0A29" w:rsidRPr="00D33D2E" w:rsidRDefault="009148A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  <w:r w:rsidR="0002270A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271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364BB647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bottom w:val="double" w:sz="4" w:space="0" w:color="auto"/>
            </w:tcBorders>
            <w:vAlign w:val="bottom"/>
          </w:tcPr>
          <w:p w14:paraId="119C9ABC" w14:textId="7BFDDE5A" w:rsidR="006F0A29" w:rsidRPr="00D33D2E" w:rsidRDefault="009148A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7F275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485C94">
              <w:rPr>
                <w:rFonts w:ascii="Angsana New" w:hAnsi="Angsana New"/>
                <w:color w:val="000000"/>
                <w:sz w:val="28"/>
                <w:szCs w:val="28"/>
              </w:rPr>
              <w:t>59,43</w:t>
            </w:r>
            <w:r w:rsidR="0070656C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FE8E913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426261" w14:textId="02EC0347" w:rsidR="006F0A29" w:rsidRPr="00D33D2E" w:rsidRDefault="009148A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02270A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337</w:t>
            </w:r>
            <w:r w:rsidR="0002270A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571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EC51355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vAlign w:val="bottom"/>
          </w:tcPr>
          <w:p w14:paraId="29837388" w14:textId="2FA8AA2E" w:rsidR="006F0A29" w:rsidRPr="00D33D2E" w:rsidRDefault="009148A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7F275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D352E2">
              <w:rPr>
                <w:rFonts w:ascii="Angsana New" w:hAnsi="Angsana New"/>
                <w:color w:val="000000"/>
                <w:sz w:val="28"/>
                <w:szCs w:val="28"/>
              </w:rPr>
              <w:t>74,281</w:t>
            </w:r>
          </w:p>
        </w:tc>
        <w:tc>
          <w:tcPr>
            <w:tcW w:w="270" w:type="dxa"/>
            <w:gridSpan w:val="2"/>
            <w:vAlign w:val="bottom"/>
          </w:tcPr>
          <w:p w14:paraId="32F3DF1B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tcBorders>
              <w:bottom w:val="double" w:sz="4" w:space="0" w:color="auto"/>
            </w:tcBorders>
            <w:vAlign w:val="bottom"/>
          </w:tcPr>
          <w:p w14:paraId="50C2D936" w14:textId="3E07664C" w:rsidR="006F0A29" w:rsidRPr="00D33D2E" w:rsidRDefault="009148A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02270A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334</w:t>
            </w:r>
            <w:r w:rsidR="0002270A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504</w:t>
            </w:r>
          </w:p>
        </w:tc>
      </w:tr>
      <w:tr w:rsidR="006F0A29" w:rsidRPr="00A50726" w14:paraId="174C8C9D" w14:textId="77777777" w:rsidTr="00CF6051">
        <w:trPr>
          <w:trHeight w:val="31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08FBC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3D2E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หนี้สินตามส่วนงาน</w:t>
            </w:r>
            <w:r w:rsidRPr="00D33D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ที่รายงาน</w:t>
            </w:r>
          </w:p>
        </w:tc>
        <w:tc>
          <w:tcPr>
            <w:tcW w:w="990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26ED13" w14:textId="575CF876" w:rsidR="006F0A29" w:rsidRPr="00D33D2E" w:rsidRDefault="009148A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610DC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1BA36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3167F5" w14:textId="4071F255" w:rsidR="006F0A29" w:rsidRPr="00D33D2E" w:rsidRDefault="009148A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02270A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E00A4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1B56DE" w14:textId="708C8DD2" w:rsidR="006F0A29" w:rsidRPr="00D33D2E" w:rsidRDefault="009148A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 w:rsidR="007F275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03A79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FF3CB" w14:textId="0C744058" w:rsidR="006F0A29" w:rsidRPr="00D33D2E" w:rsidRDefault="009148A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</w:t>
            </w:r>
            <w:r w:rsidR="0002270A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8A9A8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817610" w14:textId="33D6B419" w:rsidR="006F0A29" w:rsidRPr="00D33D2E" w:rsidRDefault="009148A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984</w:t>
            </w:r>
            <w:r w:rsidR="007F275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963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0A17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DF2319" w14:textId="0852E037" w:rsidR="006F0A29" w:rsidRPr="00D33D2E" w:rsidRDefault="009148A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999</w:t>
            </w:r>
            <w:r w:rsidR="0002270A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287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22A9C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3962CF" w14:textId="2ADD7A60" w:rsidR="006F0A29" w:rsidRPr="00D33D2E" w:rsidRDefault="009148A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7F275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042</w:t>
            </w:r>
            <w:r w:rsidR="007F275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653</w:t>
            </w:r>
          </w:p>
        </w:tc>
        <w:tc>
          <w:tcPr>
            <w:tcW w:w="270" w:type="dxa"/>
            <w:gridSpan w:val="2"/>
            <w:vAlign w:val="bottom"/>
          </w:tcPr>
          <w:p w14:paraId="42908B9F" w14:textId="77777777" w:rsidR="006F0A29" w:rsidRPr="00D33D2E" w:rsidRDefault="006F0A29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6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49263B" w14:textId="6910E339" w:rsidR="006F0A29" w:rsidRPr="00D33D2E" w:rsidRDefault="009148A4" w:rsidP="006F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02270A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049</w:t>
            </w:r>
            <w:r w:rsidR="0002270A" w:rsidRPr="00D33D2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372</w:t>
            </w:r>
          </w:p>
        </w:tc>
      </w:tr>
    </w:tbl>
    <w:p w14:paraId="4B79C0A8" w14:textId="77777777" w:rsidR="00D33D2E" w:rsidRPr="00D33D2E" w:rsidRDefault="00D33D2E" w:rsidP="00D33D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B0AC960" w14:textId="3CCE254D" w:rsidR="00F239A4" w:rsidRDefault="00B47D16" w:rsidP="00B52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7D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7DC2C23" w14:textId="77777777" w:rsidR="00B47D16" w:rsidRPr="00D33D2E" w:rsidRDefault="00B47D16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4960066" w14:textId="41F80937" w:rsidR="00B47D16" w:rsidRDefault="0045352F" w:rsidP="00AF2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B47D16">
        <w:rPr>
          <w:rFonts w:ascii="Angsana New" w:hAnsi="Angsana New" w:hint="cs"/>
          <w:sz w:val="30"/>
          <w:szCs w:val="30"/>
          <w:cs/>
        </w:rPr>
        <w:t>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14:paraId="299A200C" w14:textId="77777777" w:rsidR="00D6135C" w:rsidRPr="00D33D2E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28"/>
          <w:szCs w:val="28"/>
        </w:rPr>
      </w:pPr>
    </w:p>
    <w:p w14:paraId="18CC41C8" w14:textId="77777777" w:rsidR="00D6135C" w:rsidRDefault="00D6135C" w:rsidP="00AF2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1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6F044BD4" w14:textId="77777777" w:rsidR="00D6135C" w:rsidRPr="00D33D2E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2DDEA5F" w14:textId="08930B68" w:rsidR="00D6135C" w:rsidRPr="00D6135C" w:rsidRDefault="0045352F" w:rsidP="00AF21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8549C4">
        <w:rPr>
          <w:rFonts w:ascii="Angsana New" w:hAnsi="Angsana New" w:hint="cs"/>
          <w:sz w:val="30"/>
          <w:szCs w:val="30"/>
          <w:cs/>
        </w:rPr>
        <w:t>บริษัทมีรายได้จากลูกค้า</w:t>
      </w:r>
      <w:r w:rsidR="0086030F">
        <w:rPr>
          <w:rFonts w:ascii="Angsana New" w:hAnsi="Angsana New" w:hint="cs"/>
          <w:sz w:val="30"/>
          <w:szCs w:val="30"/>
          <w:cs/>
        </w:rPr>
        <w:t>ราย</w:t>
      </w:r>
      <w:r w:rsidR="008549C4">
        <w:rPr>
          <w:rFonts w:ascii="Angsana New" w:hAnsi="Angsana New" w:hint="cs"/>
          <w:sz w:val="30"/>
          <w:szCs w:val="30"/>
          <w:cs/>
        </w:rPr>
        <w:t>หนึ่ง</w:t>
      </w:r>
      <w:r w:rsidR="005A07F1">
        <w:rPr>
          <w:rFonts w:ascii="Angsana New" w:hAnsi="Angsana New" w:hint="cs"/>
          <w:sz w:val="30"/>
          <w:szCs w:val="30"/>
          <w:cs/>
        </w:rPr>
        <w:t xml:space="preserve">จากส่วนงานธุรกิจอสังหาริมทรัพย์เป็นเงินประมาณ </w:t>
      </w:r>
      <w:r w:rsidR="009148A4">
        <w:rPr>
          <w:rFonts w:ascii="Angsana New" w:hAnsi="Angsana New"/>
          <w:sz w:val="30"/>
          <w:szCs w:val="30"/>
        </w:rPr>
        <w:t>32</w:t>
      </w:r>
      <w:r w:rsidR="005A07F1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86030F">
        <w:rPr>
          <w:rFonts w:ascii="Angsana New" w:hAnsi="Angsana New" w:hint="cs"/>
          <w:sz w:val="30"/>
          <w:szCs w:val="30"/>
          <w:cs/>
        </w:rPr>
        <w:t xml:space="preserve"> </w:t>
      </w:r>
      <w:r w:rsidR="008549C4" w:rsidRPr="008549C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148A4">
        <w:rPr>
          <w:rFonts w:ascii="Angsana New" w:hAnsi="Angsana New"/>
          <w:i/>
          <w:iCs/>
          <w:sz w:val="30"/>
          <w:szCs w:val="30"/>
        </w:rPr>
        <w:t>2564</w:t>
      </w:r>
      <w:r w:rsidR="008549C4" w:rsidRPr="008549C4">
        <w:rPr>
          <w:rFonts w:ascii="Angsana New" w:hAnsi="Angsana New"/>
          <w:i/>
          <w:iCs/>
          <w:sz w:val="30"/>
          <w:szCs w:val="30"/>
        </w:rPr>
        <w:t>:</w:t>
      </w:r>
      <w:r w:rsidR="009F6A1F">
        <w:rPr>
          <w:rFonts w:ascii="Angsana New" w:hAnsi="Angsana New"/>
          <w:i/>
          <w:iCs/>
          <w:sz w:val="30"/>
          <w:szCs w:val="30"/>
        </w:rPr>
        <w:t xml:space="preserve"> </w:t>
      </w:r>
      <w:r w:rsidR="009148A4">
        <w:rPr>
          <w:rFonts w:ascii="Angsana New" w:hAnsi="Angsana New"/>
          <w:i/>
          <w:iCs/>
          <w:sz w:val="30"/>
          <w:szCs w:val="30"/>
        </w:rPr>
        <w:t>48</w:t>
      </w:r>
      <w:r w:rsidR="00706620">
        <w:rPr>
          <w:rFonts w:ascii="Angsana New" w:hAnsi="Angsana New"/>
          <w:i/>
          <w:iCs/>
          <w:sz w:val="30"/>
          <w:szCs w:val="30"/>
        </w:rPr>
        <w:t xml:space="preserve"> </w:t>
      </w:r>
      <w:r w:rsidR="0070662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8549C4" w:rsidRPr="008549C4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8549C4">
        <w:rPr>
          <w:rFonts w:ascii="Angsana New" w:hAnsi="Angsana New" w:hint="cs"/>
          <w:sz w:val="30"/>
          <w:szCs w:val="30"/>
          <w:cs/>
        </w:rPr>
        <w:t xml:space="preserve"> </w:t>
      </w:r>
      <w:r w:rsidR="009F6A1F">
        <w:rPr>
          <w:rFonts w:ascii="Angsana New" w:hAnsi="Angsana New" w:hint="cs"/>
          <w:sz w:val="30"/>
          <w:szCs w:val="30"/>
          <w:cs/>
        </w:rPr>
        <w:t>จากรายได้ของกลุ่มบริษัท</w:t>
      </w:r>
    </w:p>
    <w:p w14:paraId="302C404E" w14:textId="77777777" w:rsidR="00536273" w:rsidRDefault="00536273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2CABCE86" w14:textId="77777777" w:rsidR="00FD31DD" w:rsidRPr="00BC453A" w:rsidRDefault="00FD31DD" w:rsidP="00BC4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"/>
          <w:szCs w:val="2"/>
          <w:cs/>
        </w:rPr>
        <w:sectPr w:rsidR="00FD31DD" w:rsidRPr="00BC453A" w:rsidSect="008667B7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C09D1A8" w14:textId="72505340" w:rsidR="001E559A" w:rsidRPr="001E559A" w:rsidRDefault="009148A4" w:rsidP="001E559A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9</w:t>
      </w:r>
      <w:r w:rsidR="001E559A" w:rsidRPr="0012538E">
        <w:rPr>
          <w:rFonts w:ascii="Angsana New" w:hAnsi="Angsana New"/>
          <w:sz w:val="30"/>
          <w:szCs w:val="30"/>
          <w:lang w:val="th-TH"/>
        </w:rPr>
        <w:tab/>
      </w:r>
      <w:r w:rsidR="001E559A">
        <w:rPr>
          <w:rFonts w:ascii="Angsana New" w:hAnsi="Angsana New" w:hint="cs"/>
          <w:sz w:val="30"/>
          <w:szCs w:val="30"/>
          <w:cs/>
          <w:lang w:val="th-TH"/>
        </w:rPr>
        <w:t>เงินปันผล</w:t>
      </w:r>
    </w:p>
    <w:p w14:paraId="7B50E404" w14:textId="77777777" w:rsidR="001E559A" w:rsidRDefault="001E559A" w:rsidP="00DC6D01">
      <w:pPr>
        <w:pStyle w:val="Heading8"/>
        <w:spacing w:line="240" w:lineRule="auto"/>
        <w:ind w:left="117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75D5B66" w14:textId="07C9CBC2" w:rsidR="004C5B8C" w:rsidRPr="00740951" w:rsidRDefault="004C5B8C" w:rsidP="004C5B8C">
      <w:pPr>
        <w:pStyle w:val="block"/>
        <w:spacing w:after="0" w:line="240" w:lineRule="atLeast"/>
        <w:ind w:right="-252"/>
        <w:jc w:val="thaiDistribute"/>
        <w:rPr>
          <w:rFonts w:ascii="Angsana New" w:hAnsi="Angsana New"/>
          <w:sz w:val="30"/>
          <w:szCs w:val="30"/>
          <w:lang w:val="en-US"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 xml:space="preserve">รายละเอียดเงินปันผลในระหว่างงวดหกเดือนสิ้นสุดวันที่ </w:t>
      </w:r>
      <w:r w:rsidR="009148A4">
        <w:rPr>
          <w:rFonts w:ascii="Angsana New" w:hAnsi="Angsana New"/>
          <w:sz w:val="30"/>
          <w:szCs w:val="30"/>
          <w:lang w:val="en-US" w:bidi="th-TH"/>
        </w:rPr>
        <w:t>30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มิถุนายน </w:t>
      </w:r>
      <w:r w:rsidR="009148A4">
        <w:rPr>
          <w:rFonts w:ascii="Angsana New" w:hAnsi="Angsana New"/>
          <w:sz w:val="30"/>
          <w:szCs w:val="30"/>
          <w:lang w:val="en-US" w:bidi="th-TH"/>
        </w:rPr>
        <w:t>2565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>มีดังนี้</w:t>
      </w:r>
    </w:p>
    <w:p w14:paraId="038839C4" w14:textId="77777777" w:rsidR="004C5B8C" w:rsidRPr="00190D6F" w:rsidRDefault="004C5B8C" w:rsidP="004C5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sz w:val="30"/>
          <w:szCs w:val="30"/>
          <w:lang w:val="en-GB"/>
        </w:rPr>
      </w:pPr>
      <w:r>
        <w:rPr>
          <w:cs/>
          <w:lang w:val="en-GB"/>
        </w:rPr>
        <w:tab/>
      </w:r>
    </w:p>
    <w:tbl>
      <w:tblPr>
        <w:tblStyle w:val="TableGrid"/>
        <w:tblW w:w="919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620"/>
        <w:gridCol w:w="270"/>
        <w:gridCol w:w="1440"/>
        <w:gridCol w:w="241"/>
        <w:gridCol w:w="1440"/>
        <w:gridCol w:w="258"/>
        <w:gridCol w:w="1316"/>
      </w:tblGrid>
      <w:tr w:rsidR="004C5B8C" w:rsidRPr="00082759" w14:paraId="07FC876A" w14:textId="77777777" w:rsidTr="00F2631D">
        <w:trPr>
          <w:trHeight w:val="144"/>
          <w:tblHeader/>
        </w:trPr>
        <w:tc>
          <w:tcPr>
            <w:tcW w:w="2610" w:type="dxa"/>
            <w:vAlign w:val="bottom"/>
          </w:tcPr>
          <w:p w14:paraId="1C1CC249" w14:textId="77777777" w:rsidR="004C5B8C" w:rsidRPr="00082759" w:rsidRDefault="004C5B8C" w:rsidP="00B1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6563932" w14:textId="77777777" w:rsidR="004C5B8C" w:rsidRPr="00082759" w:rsidRDefault="004C5B8C" w:rsidP="00B1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04DD025E" w14:textId="77777777" w:rsidR="004C5B8C" w:rsidRPr="00082759" w:rsidRDefault="004C5B8C" w:rsidP="00B1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DB08367" w14:textId="77777777" w:rsidR="004C5B8C" w:rsidRPr="00082759" w:rsidRDefault="004C5B8C" w:rsidP="00B1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41" w:type="dxa"/>
          </w:tcPr>
          <w:p w14:paraId="67ADC32F" w14:textId="77777777" w:rsidR="004C5B8C" w:rsidRPr="00082759" w:rsidRDefault="004C5B8C" w:rsidP="00B1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025C7D5" w14:textId="77777777" w:rsidR="004C5B8C" w:rsidRPr="00082759" w:rsidRDefault="004C5B8C" w:rsidP="00B1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58" w:type="dxa"/>
          </w:tcPr>
          <w:p w14:paraId="146FDD1F" w14:textId="77777777" w:rsidR="004C5B8C" w:rsidRPr="00082759" w:rsidRDefault="004C5B8C" w:rsidP="00B1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0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6" w:type="dxa"/>
            <w:vAlign w:val="bottom"/>
          </w:tcPr>
          <w:p w14:paraId="22829E38" w14:textId="77777777" w:rsidR="004C5B8C" w:rsidRPr="00082759" w:rsidRDefault="004C5B8C" w:rsidP="00B1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3" w:right="-100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082759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C5B8C" w:rsidRPr="00082759" w14:paraId="6F9D7138" w14:textId="77777777" w:rsidTr="00F2631D">
        <w:trPr>
          <w:trHeight w:val="144"/>
          <w:tblHeader/>
        </w:trPr>
        <w:tc>
          <w:tcPr>
            <w:tcW w:w="2610" w:type="dxa"/>
          </w:tcPr>
          <w:p w14:paraId="7DE3A267" w14:textId="77777777" w:rsidR="004C5B8C" w:rsidRPr="00082759" w:rsidRDefault="004C5B8C" w:rsidP="00B1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DA52C4" w14:textId="77777777" w:rsidR="004C5B8C" w:rsidRPr="00082759" w:rsidRDefault="004C5B8C" w:rsidP="00B1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2A5DABA" w14:textId="77777777" w:rsidR="004C5B8C" w:rsidRPr="00082759" w:rsidRDefault="004C5B8C" w:rsidP="00B1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FC5143E" w14:textId="77777777" w:rsidR="004C5B8C" w:rsidRPr="00082759" w:rsidRDefault="004C5B8C" w:rsidP="00B1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6A68656" w14:textId="77777777" w:rsidR="004C5B8C" w:rsidRPr="00082759" w:rsidRDefault="004C5B8C" w:rsidP="00B1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D7C55BA" w14:textId="77777777" w:rsidR="004C5B8C" w:rsidRPr="00082759" w:rsidRDefault="004C5B8C" w:rsidP="00B1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827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58" w:type="dxa"/>
          </w:tcPr>
          <w:p w14:paraId="05F19B2A" w14:textId="77777777" w:rsidR="004C5B8C" w:rsidRPr="00082759" w:rsidRDefault="004C5B8C" w:rsidP="00B1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dxa"/>
          </w:tcPr>
          <w:p w14:paraId="20DA3E86" w14:textId="77777777" w:rsidR="004C5B8C" w:rsidRPr="00082759" w:rsidRDefault="004C5B8C" w:rsidP="00B1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827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C5B8C" w:rsidRPr="00082759" w14:paraId="1A04264A" w14:textId="77777777" w:rsidTr="00F2631D">
        <w:trPr>
          <w:trHeight w:val="144"/>
        </w:trPr>
        <w:tc>
          <w:tcPr>
            <w:tcW w:w="2610" w:type="dxa"/>
            <w:shd w:val="clear" w:color="auto" w:fill="auto"/>
          </w:tcPr>
          <w:p w14:paraId="060D69AF" w14:textId="3B80AF94" w:rsidR="004C5B8C" w:rsidRPr="00082759" w:rsidRDefault="004C5B8C" w:rsidP="00B1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"/>
                <w:tab w:val="left" w:pos="540"/>
              </w:tabs>
              <w:spacing w:line="380" w:lineRule="exact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8275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0827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9148A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4B9C0743" w14:textId="7A4E5FF1" w:rsidR="004C5B8C" w:rsidRPr="00082759" w:rsidRDefault="009148A4" w:rsidP="00F2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2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05372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5372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BCF6105" w14:textId="77777777" w:rsidR="004C5B8C" w:rsidRPr="00082759" w:rsidRDefault="004C5B8C" w:rsidP="00B1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DC9C1D4" w14:textId="0B6AF8E5" w:rsidR="004C5B8C" w:rsidRPr="00082759" w:rsidRDefault="00053727" w:rsidP="00F263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1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9148A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  <w:shd w:val="clear" w:color="auto" w:fill="auto"/>
          </w:tcPr>
          <w:p w14:paraId="601DA0A7" w14:textId="77777777" w:rsidR="004C5B8C" w:rsidRPr="00082759" w:rsidRDefault="004C5B8C" w:rsidP="00B1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line="380" w:lineRule="exact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BA9212C" w14:textId="6ED6330E" w:rsidR="004C5B8C" w:rsidRPr="00082759" w:rsidRDefault="009148A4" w:rsidP="00B1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80" w:lineRule="exact"/>
              <w:ind w:left="-122" w:right="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439D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</w:t>
            </w:r>
          </w:p>
        </w:tc>
        <w:tc>
          <w:tcPr>
            <w:tcW w:w="258" w:type="dxa"/>
            <w:shd w:val="clear" w:color="auto" w:fill="auto"/>
          </w:tcPr>
          <w:p w14:paraId="526A9483" w14:textId="77777777" w:rsidR="004C5B8C" w:rsidRPr="00082759" w:rsidRDefault="004C5B8C" w:rsidP="00B1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</w:tcPr>
          <w:p w14:paraId="5DD0456C" w14:textId="48BBF263" w:rsidR="004C5B8C" w:rsidRPr="00082759" w:rsidRDefault="009148A4" w:rsidP="00B16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56" w:right="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 w:rsidR="00790CF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</w:tbl>
    <w:p w14:paraId="731A196A" w14:textId="77777777" w:rsidR="00280E43" w:rsidRDefault="00280E43" w:rsidP="00280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  <w:sectPr w:rsidR="00280E43" w:rsidSect="001E559A">
          <w:headerReference w:type="default" r:id="rId22"/>
          <w:footerReference w:type="default" r:id="rId2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E972C0F" w14:textId="14AEC011" w:rsidR="004C5B8C" w:rsidRPr="004C5B8C" w:rsidRDefault="009148A4" w:rsidP="00750C1A">
      <w:pPr>
        <w:pStyle w:val="Heading8"/>
        <w:tabs>
          <w:tab w:val="left" w:pos="540"/>
          <w:tab w:val="center" w:pos="63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lastRenderedPageBreak/>
        <w:t>10</w:t>
      </w:r>
      <w:r w:rsidR="004C5B8C" w:rsidRPr="00280E43">
        <w:rPr>
          <w:rFonts w:ascii="Angsana New" w:hAnsi="Angsana New"/>
          <w:sz w:val="30"/>
          <w:szCs w:val="30"/>
          <w:lang w:val="en-US"/>
        </w:rPr>
        <w:tab/>
      </w:r>
      <w:r w:rsidR="004C5B8C" w:rsidRPr="00280E43">
        <w:rPr>
          <w:rFonts w:ascii="Angsana New" w:hAnsi="Angsana New" w:hint="cs"/>
          <w:sz w:val="30"/>
          <w:szCs w:val="30"/>
          <w:cs/>
          <w:lang w:val="en-US"/>
        </w:rPr>
        <w:t>เครื่องมือทางการเงิน</w:t>
      </w:r>
    </w:p>
    <w:p w14:paraId="2A78C6AE" w14:textId="77777777" w:rsidR="002453DD" w:rsidRPr="00ED4FFB" w:rsidRDefault="002453DD" w:rsidP="004C5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</w:rPr>
      </w:pPr>
    </w:p>
    <w:p w14:paraId="28EE8592" w14:textId="5F5A301A" w:rsidR="004C5B8C" w:rsidRPr="003C47FE" w:rsidRDefault="004C5B8C" w:rsidP="004C5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533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187067B" w14:textId="77777777" w:rsidR="004C5B8C" w:rsidRPr="00ED4FFB" w:rsidRDefault="004C5B8C" w:rsidP="004C5B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highlight w:val="yellow"/>
        </w:rPr>
      </w:pPr>
    </w:p>
    <w:p w14:paraId="141091B9" w14:textId="11259B72" w:rsidR="004C5B8C" w:rsidRDefault="004C5B8C" w:rsidP="004C5B8C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</w:t>
      </w:r>
      <w:r w:rsidR="001F425D">
        <w:rPr>
          <w:rFonts w:ascii="Angsana New" w:hAnsi="Angsana New"/>
          <w:sz w:val="30"/>
          <w:szCs w:val="30"/>
          <w:lang w:bidi="th-TH"/>
        </w:rPr>
        <w:br/>
      </w:r>
      <w:r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AD066FD" w14:textId="77777777" w:rsidR="00280E43" w:rsidRPr="00ED4FFB" w:rsidRDefault="00280E43" w:rsidP="004C5B8C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18"/>
          <w:szCs w:val="18"/>
          <w:lang w:bidi="th-TH"/>
        </w:rPr>
      </w:pPr>
    </w:p>
    <w:tbl>
      <w:tblPr>
        <w:tblStyle w:val="TableGrid"/>
        <w:tblW w:w="137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980"/>
        <w:gridCol w:w="360"/>
        <w:gridCol w:w="1800"/>
        <w:gridCol w:w="270"/>
        <w:gridCol w:w="1170"/>
        <w:gridCol w:w="270"/>
        <w:gridCol w:w="1170"/>
        <w:gridCol w:w="270"/>
        <w:gridCol w:w="1080"/>
        <w:gridCol w:w="270"/>
        <w:gridCol w:w="1170"/>
      </w:tblGrid>
      <w:tr w:rsidR="00280E43" w:rsidRPr="00032D1D" w14:paraId="3B8CD020" w14:textId="77777777" w:rsidTr="00750C1A">
        <w:tc>
          <w:tcPr>
            <w:tcW w:w="3960" w:type="dxa"/>
            <w:shd w:val="clear" w:color="auto" w:fill="auto"/>
          </w:tcPr>
          <w:p w14:paraId="0915D9BD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3" w:name="_Hlk110435841"/>
            <w:r>
              <w:rPr>
                <w:lang w:eastAsia="x-none"/>
              </w:rPr>
              <w:br w:type="page"/>
            </w:r>
          </w:p>
        </w:tc>
        <w:tc>
          <w:tcPr>
            <w:tcW w:w="9810" w:type="dxa"/>
            <w:gridSpan w:val="11"/>
          </w:tcPr>
          <w:p w14:paraId="264EE3FB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280E43" w:rsidRPr="00032D1D" w14:paraId="745550D5" w14:textId="77777777" w:rsidTr="00750C1A">
        <w:tc>
          <w:tcPr>
            <w:tcW w:w="3960" w:type="dxa"/>
            <w:shd w:val="clear" w:color="auto" w:fill="auto"/>
          </w:tcPr>
          <w:p w14:paraId="24194174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5"/>
          </w:tcPr>
          <w:p w14:paraId="77F0D335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CE390D0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</w:tcPr>
          <w:p w14:paraId="71375F70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D4FFB" w:rsidRPr="00032D1D" w14:paraId="06FBA827" w14:textId="77777777" w:rsidTr="00750C1A">
        <w:tc>
          <w:tcPr>
            <w:tcW w:w="3960" w:type="dxa"/>
            <w:shd w:val="clear" w:color="auto" w:fill="auto"/>
          </w:tcPr>
          <w:p w14:paraId="080AF30B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71AA39F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4403CE32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610A4049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360" w:type="dxa"/>
          </w:tcPr>
          <w:p w14:paraId="61510E7A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DA555FA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4AE05B18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1C138A8D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34B70D1A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6D7E7C07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6913BA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2691B9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B14729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03F1BF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A5DFDFD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E57EF8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44C271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E4346D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BC2F75" w14:textId="2662FD48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9148A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C759111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4B12CB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1CB283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F93159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E6CA13" w14:textId="7A6BDC04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9148A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E2EADA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58B6FE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70E33F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CAD1D6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E0D295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80E43" w:rsidRPr="00032D1D" w14:paraId="157299C2" w14:textId="77777777" w:rsidTr="00750C1A">
        <w:tc>
          <w:tcPr>
            <w:tcW w:w="3960" w:type="dxa"/>
            <w:shd w:val="clear" w:color="auto" w:fill="auto"/>
          </w:tcPr>
          <w:p w14:paraId="7F6E83C1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810" w:type="dxa"/>
            <w:gridSpan w:val="11"/>
          </w:tcPr>
          <w:p w14:paraId="4DC18E08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D4FFB" w:rsidRPr="00032D1D" w14:paraId="47AA5061" w14:textId="77777777" w:rsidTr="00750C1A">
        <w:trPr>
          <w:tblHeader/>
        </w:trPr>
        <w:tc>
          <w:tcPr>
            <w:tcW w:w="3960" w:type="dxa"/>
            <w:shd w:val="clear" w:color="auto" w:fill="auto"/>
          </w:tcPr>
          <w:p w14:paraId="68815A93" w14:textId="648963C5" w:rsidR="00280E43" w:rsidRPr="00032D1D" w:rsidRDefault="00280E43" w:rsidP="00750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148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9148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980" w:type="dxa"/>
          </w:tcPr>
          <w:p w14:paraId="457CB4F6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C3708FF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661115A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E3870F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C10A5C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7694D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4F8ECE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265AE3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799F97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EC37B4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21B1AF" w14:textId="77777777" w:rsidR="00280E43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3"/>
      <w:tr w:rsidR="00ED4FFB" w:rsidRPr="00032D1D" w14:paraId="277C534B" w14:textId="77777777" w:rsidTr="00750C1A">
        <w:tc>
          <w:tcPr>
            <w:tcW w:w="3960" w:type="dxa"/>
          </w:tcPr>
          <w:p w14:paraId="6BDA6FDA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980" w:type="dxa"/>
          </w:tcPr>
          <w:p w14:paraId="3601FD80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566E25B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068224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BB8B0D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D241BF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115ED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230143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F42AD9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1CB9ED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56C94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31513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FFB" w:rsidRPr="00032D1D" w14:paraId="1BB8CD8F" w14:textId="77777777" w:rsidTr="00750C1A">
        <w:tc>
          <w:tcPr>
            <w:tcW w:w="3960" w:type="dxa"/>
          </w:tcPr>
          <w:p w14:paraId="67943278" w14:textId="77777777" w:rsidR="00280E43" w:rsidRPr="00A217C7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80" w:type="dxa"/>
          </w:tcPr>
          <w:p w14:paraId="3B6117B6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16D76D19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1811299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9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B37277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3B14E0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CA073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C45C21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0F3DAC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BDC79A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F29CC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13628E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FFB" w:rsidRPr="00032D1D" w14:paraId="5EBC9DD4" w14:textId="77777777" w:rsidTr="00750C1A">
        <w:tc>
          <w:tcPr>
            <w:tcW w:w="3960" w:type="dxa"/>
          </w:tcPr>
          <w:p w14:paraId="1BB2B70D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980" w:type="dxa"/>
          </w:tcPr>
          <w:p w14:paraId="322527DE" w14:textId="60723E4D" w:rsidR="00280E43" w:rsidRPr="0047177D" w:rsidRDefault="009148A4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280E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360" w:type="dxa"/>
          </w:tcPr>
          <w:p w14:paraId="567747B0" w14:textId="77777777" w:rsidR="00280E43" w:rsidRPr="0047177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9061530" w14:textId="77777777" w:rsidR="00280E43" w:rsidRPr="0047177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679BA5" w14:textId="77777777" w:rsidR="00280E43" w:rsidRPr="0047177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CACE2D" w14:textId="66915274" w:rsidR="00280E43" w:rsidRPr="0047177D" w:rsidRDefault="009148A4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280E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3D5467E5" w14:textId="77777777" w:rsidR="00280E43" w:rsidRPr="0047177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2283F8" w14:textId="76A68566" w:rsidR="00280E43" w:rsidRPr="0047177D" w:rsidRDefault="009148A4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280E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492DC1BF" w14:textId="77777777" w:rsidR="00280E43" w:rsidRPr="0047177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6E9181" w14:textId="77777777" w:rsidR="00280E43" w:rsidRPr="0047177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D0E8E3" w14:textId="77777777" w:rsidR="00280E43" w:rsidRPr="0047177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83435F" w14:textId="77E6CCF7" w:rsidR="00280E43" w:rsidRPr="0047177D" w:rsidRDefault="009148A4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280E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</w:tr>
      <w:tr w:rsidR="00ED4FFB" w:rsidRPr="00032D1D" w14:paraId="711A3156" w14:textId="77777777" w:rsidTr="001F425D">
        <w:trPr>
          <w:trHeight w:val="234"/>
        </w:trPr>
        <w:tc>
          <w:tcPr>
            <w:tcW w:w="3960" w:type="dxa"/>
          </w:tcPr>
          <w:p w14:paraId="04FFB3D9" w14:textId="77777777" w:rsidR="00280E43" w:rsidRPr="00ED4FFB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980" w:type="dxa"/>
            <w:vAlign w:val="bottom"/>
          </w:tcPr>
          <w:p w14:paraId="60A33989" w14:textId="77777777" w:rsidR="00280E43" w:rsidRPr="00ED4FFB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360" w:type="dxa"/>
          </w:tcPr>
          <w:p w14:paraId="70E33554" w14:textId="77777777" w:rsidR="00280E43" w:rsidRPr="00ED4FFB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800" w:type="dxa"/>
          </w:tcPr>
          <w:p w14:paraId="5781BB52" w14:textId="77777777" w:rsidR="00280E43" w:rsidRPr="00ED4FFB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270" w:type="dxa"/>
          </w:tcPr>
          <w:p w14:paraId="26FC1088" w14:textId="77777777" w:rsidR="00280E43" w:rsidRPr="00ED4FFB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2F12FFC8" w14:textId="77777777" w:rsidR="00280E43" w:rsidRPr="00ED4FFB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270" w:type="dxa"/>
          </w:tcPr>
          <w:p w14:paraId="06EB7559" w14:textId="77777777" w:rsidR="00280E43" w:rsidRPr="00ED4FFB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12019B12" w14:textId="77777777" w:rsidR="00280E43" w:rsidRPr="00ED4FFB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62A6BCCE" w14:textId="77777777" w:rsidR="00280E43" w:rsidRPr="00ED4FFB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31A61EAD" w14:textId="77777777" w:rsidR="00280E43" w:rsidRPr="00ED4FFB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4CF3A5A5" w14:textId="77777777" w:rsidR="00280E43" w:rsidRPr="00ED4FFB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A2679C4" w14:textId="77777777" w:rsidR="00280E43" w:rsidRPr="00ED4FFB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highlight w:val="cyan"/>
              </w:rPr>
            </w:pPr>
          </w:p>
        </w:tc>
      </w:tr>
      <w:tr w:rsidR="00ED4FFB" w:rsidRPr="00032D1D" w14:paraId="0A6CD140" w14:textId="77777777" w:rsidTr="00750C1A">
        <w:tc>
          <w:tcPr>
            <w:tcW w:w="3960" w:type="dxa"/>
          </w:tcPr>
          <w:p w14:paraId="14E3A7FB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980" w:type="dxa"/>
            <w:vAlign w:val="bottom"/>
          </w:tcPr>
          <w:p w14:paraId="7CB005D9" w14:textId="77777777" w:rsidR="00280E43" w:rsidRPr="00E64F58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</w:tcPr>
          <w:p w14:paraId="07DD427B" w14:textId="77777777" w:rsidR="00280E43" w:rsidRPr="00E64F58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</w:tcPr>
          <w:p w14:paraId="4E4C2AD8" w14:textId="77777777" w:rsidR="00280E43" w:rsidRPr="00E64F58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5B148938" w14:textId="77777777" w:rsidR="00280E43" w:rsidRPr="00E64F58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DE100A3" w14:textId="77777777" w:rsidR="00280E43" w:rsidRPr="00E64F58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7BE23824" w14:textId="77777777" w:rsidR="00280E43" w:rsidRPr="00E64F58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090AF7F" w14:textId="77777777" w:rsidR="00280E43" w:rsidRPr="00E64F58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39A95CB3" w14:textId="77777777" w:rsidR="00280E43" w:rsidRPr="00E64F58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31561665" w14:textId="77777777" w:rsidR="00280E43" w:rsidRPr="00E64F58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4EA5F296" w14:textId="77777777" w:rsidR="00280E43" w:rsidRPr="00E64F58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4F5852C9" w14:textId="77777777" w:rsidR="00280E43" w:rsidRPr="00E64F58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ED4FFB" w:rsidRPr="00A7632D" w14:paraId="49DE6FAA" w14:textId="77777777" w:rsidTr="00750C1A">
        <w:tc>
          <w:tcPr>
            <w:tcW w:w="3960" w:type="dxa"/>
          </w:tcPr>
          <w:p w14:paraId="0BA42AC4" w14:textId="77777777" w:rsidR="00280E43" w:rsidRPr="00032D1D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980" w:type="dxa"/>
            <w:vAlign w:val="bottom"/>
          </w:tcPr>
          <w:p w14:paraId="3409629E" w14:textId="77777777" w:rsidR="00280E43" w:rsidRPr="005B10E8" w:rsidRDefault="00280E43" w:rsidP="00C9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71910D3" w14:textId="77777777" w:rsidR="00280E43" w:rsidRPr="005B10E8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7A76F27" w14:textId="6839787D" w:rsidR="00280E43" w:rsidRPr="005B10E8" w:rsidRDefault="009148A4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</w:t>
            </w:r>
            <w:r w:rsidR="00280E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  <w:tc>
          <w:tcPr>
            <w:tcW w:w="270" w:type="dxa"/>
          </w:tcPr>
          <w:p w14:paraId="7D6018B6" w14:textId="77777777" w:rsidR="00280E43" w:rsidRPr="005B10E8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A0ED62" w14:textId="76219FD5" w:rsidR="00280E43" w:rsidRPr="005B10E8" w:rsidRDefault="009148A4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</w:t>
            </w:r>
            <w:r w:rsidR="00280E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  <w:tc>
          <w:tcPr>
            <w:tcW w:w="270" w:type="dxa"/>
          </w:tcPr>
          <w:p w14:paraId="3ABFBEC4" w14:textId="77777777" w:rsidR="00280E43" w:rsidRPr="005B10E8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0629D6" w14:textId="77777777" w:rsidR="00280E43" w:rsidRPr="005B10E8" w:rsidRDefault="00280E43" w:rsidP="00E87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C7FDF45" w14:textId="77777777" w:rsidR="00280E43" w:rsidRPr="005B10E8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A51C74" w14:textId="7713D358" w:rsidR="00280E43" w:rsidRPr="005B10E8" w:rsidRDefault="009148A4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</w:t>
            </w:r>
            <w:r w:rsidR="00280E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  <w:tc>
          <w:tcPr>
            <w:tcW w:w="270" w:type="dxa"/>
            <w:vAlign w:val="bottom"/>
          </w:tcPr>
          <w:p w14:paraId="1941656F" w14:textId="77777777" w:rsidR="00280E43" w:rsidRPr="005B10E8" w:rsidRDefault="00280E43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DD1E40" w14:textId="665915EE" w:rsidR="00280E43" w:rsidRPr="00A7632D" w:rsidRDefault="009148A4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</w:t>
            </w:r>
            <w:r w:rsidR="00280E4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</w:tr>
      <w:tr w:rsidR="00ED4FFB" w:rsidRPr="00032D1D" w14:paraId="57DD346E" w14:textId="77777777" w:rsidTr="00750C1A">
        <w:trPr>
          <w:tblHeader/>
        </w:trPr>
        <w:tc>
          <w:tcPr>
            <w:tcW w:w="3960" w:type="dxa"/>
            <w:shd w:val="clear" w:color="auto" w:fill="auto"/>
          </w:tcPr>
          <w:p w14:paraId="2E90C7E7" w14:textId="77777777" w:rsidR="00ED4FFB" w:rsidRPr="00032D1D" w:rsidRDefault="00ED4FFB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351B247" w14:textId="77777777" w:rsidR="00ED4FFB" w:rsidRPr="00032D1D" w:rsidRDefault="00ED4FFB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030FA99" w14:textId="77777777" w:rsidR="00ED4FFB" w:rsidRPr="00032D1D" w:rsidRDefault="00ED4FFB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20AB141" w14:textId="77777777" w:rsidR="00ED4FFB" w:rsidRDefault="00ED4FFB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F3EC3C9" w14:textId="77777777" w:rsidR="00ED4FFB" w:rsidRPr="00032D1D" w:rsidRDefault="00ED4FFB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E9C032" w14:textId="77777777" w:rsidR="00ED4FFB" w:rsidRDefault="00ED4FFB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7F37A0" w14:textId="77777777" w:rsidR="00ED4FFB" w:rsidRPr="00032D1D" w:rsidRDefault="00ED4FFB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85B988" w14:textId="77777777" w:rsidR="00ED4FFB" w:rsidRDefault="00ED4FFB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2B9064" w14:textId="77777777" w:rsidR="00ED4FFB" w:rsidRPr="00032D1D" w:rsidRDefault="00ED4FFB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F1B15" w14:textId="77777777" w:rsidR="00ED4FFB" w:rsidRDefault="00ED4FFB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CEA46F" w14:textId="77777777" w:rsidR="00ED4FFB" w:rsidRPr="00032D1D" w:rsidRDefault="00ED4FFB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870BD2" w14:textId="77777777" w:rsidR="00ED4FFB" w:rsidRDefault="00ED4FFB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D4FFB" w14:paraId="0C972297" w14:textId="77777777" w:rsidTr="00750C1A">
        <w:tc>
          <w:tcPr>
            <w:tcW w:w="3960" w:type="dxa"/>
            <w:shd w:val="clear" w:color="auto" w:fill="auto"/>
          </w:tcPr>
          <w:p w14:paraId="32306537" w14:textId="77777777" w:rsidR="00ED4FFB" w:rsidRPr="00032D1D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>
              <w:rPr>
                <w:lang w:eastAsia="x-none"/>
              </w:rPr>
              <w:br w:type="page"/>
            </w:r>
          </w:p>
        </w:tc>
        <w:tc>
          <w:tcPr>
            <w:tcW w:w="9810" w:type="dxa"/>
            <w:gridSpan w:val="11"/>
          </w:tcPr>
          <w:p w14:paraId="05A7ACA6" w14:textId="77777777" w:rsidR="00ED4FFB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ED4FFB" w14:paraId="73000AAD" w14:textId="77777777" w:rsidTr="00750C1A">
        <w:tc>
          <w:tcPr>
            <w:tcW w:w="3960" w:type="dxa"/>
            <w:shd w:val="clear" w:color="auto" w:fill="auto"/>
          </w:tcPr>
          <w:p w14:paraId="1D16BCDF" w14:textId="77777777" w:rsidR="00ED4FFB" w:rsidRPr="00032D1D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5"/>
          </w:tcPr>
          <w:p w14:paraId="0C586B77" w14:textId="77777777" w:rsidR="00ED4FFB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71F6D67" w14:textId="77777777" w:rsidR="00ED4FFB" w:rsidRPr="00032D1D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gridSpan w:val="5"/>
          </w:tcPr>
          <w:p w14:paraId="4BB4D299" w14:textId="77777777" w:rsidR="00ED4FFB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ED4FFB" w14:paraId="238F33BA" w14:textId="77777777" w:rsidTr="00750C1A">
        <w:tc>
          <w:tcPr>
            <w:tcW w:w="3960" w:type="dxa"/>
            <w:shd w:val="clear" w:color="auto" w:fill="auto"/>
          </w:tcPr>
          <w:p w14:paraId="63A6798B" w14:textId="77777777" w:rsidR="00ED4FFB" w:rsidRPr="00032D1D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491BC84" w14:textId="77777777" w:rsidR="00ED4FFB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65F9C075" w14:textId="77777777" w:rsidR="00ED4FFB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395944A9" w14:textId="77777777" w:rsidR="00ED4FFB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360" w:type="dxa"/>
          </w:tcPr>
          <w:p w14:paraId="30ABE069" w14:textId="77777777" w:rsidR="00ED4FFB" w:rsidRPr="00032D1D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CCCEDE4" w14:textId="77777777" w:rsidR="00ED4FFB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6CCF242F" w14:textId="77777777" w:rsidR="00ED4FFB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61AC0F8A" w14:textId="77777777" w:rsidR="00ED4FFB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20DD13B3" w14:textId="77777777" w:rsidR="00ED4FFB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5C498973" w14:textId="77777777" w:rsidR="00ED4FFB" w:rsidRPr="00032D1D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AEF4D" w14:textId="77777777" w:rsidR="00ED4FFB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2B0D60" w14:textId="77777777" w:rsidR="00ED4FFB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AD02C1" w14:textId="77777777" w:rsidR="00ED4FFB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4F68A7" w14:textId="77777777" w:rsidR="00ED4FFB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56E8D88" w14:textId="77777777" w:rsidR="00ED4FFB" w:rsidRPr="00032D1D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D388374" w14:textId="77777777" w:rsidR="00ED4FFB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17EC4E" w14:textId="77777777" w:rsidR="00ED4FFB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D14D25" w14:textId="77777777" w:rsidR="00ED4FFB" w:rsidRPr="00032D1D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8951FF" w14:textId="02B43326" w:rsidR="00ED4FFB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9148A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31B570A" w14:textId="77777777" w:rsidR="00ED4FFB" w:rsidRPr="00032D1D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E6E557" w14:textId="77777777" w:rsidR="00ED4FFB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F8F1C0" w14:textId="77777777" w:rsidR="00ED4FFB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5F46F7" w14:textId="77777777" w:rsidR="00ED4FFB" w:rsidRPr="00032D1D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324102" w14:textId="11B8ECB5" w:rsidR="00ED4FFB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9148A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BF4A3F2" w14:textId="77777777" w:rsidR="00ED4FFB" w:rsidRPr="00032D1D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259EC" w14:textId="77777777" w:rsidR="00ED4FFB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8098DD" w14:textId="77777777" w:rsidR="00ED4FFB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751FDD" w14:textId="77777777" w:rsidR="00ED4FFB" w:rsidRPr="00032D1D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54495D" w14:textId="77777777" w:rsidR="00ED4FFB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D4FFB" w14:paraId="2B424BEF" w14:textId="77777777" w:rsidTr="00750C1A">
        <w:tc>
          <w:tcPr>
            <w:tcW w:w="3960" w:type="dxa"/>
            <w:shd w:val="clear" w:color="auto" w:fill="auto"/>
          </w:tcPr>
          <w:p w14:paraId="47C0303A" w14:textId="77777777" w:rsidR="00ED4FFB" w:rsidRPr="00032D1D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9810" w:type="dxa"/>
            <w:gridSpan w:val="11"/>
          </w:tcPr>
          <w:p w14:paraId="3306E9C0" w14:textId="77777777" w:rsidR="00ED4FFB" w:rsidRDefault="00ED4FFB" w:rsidP="00D350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5FAD" w:rsidRPr="00032D1D" w14:paraId="215F1204" w14:textId="77777777" w:rsidTr="00750C1A">
        <w:trPr>
          <w:tblHeader/>
        </w:trPr>
        <w:tc>
          <w:tcPr>
            <w:tcW w:w="3960" w:type="dxa"/>
            <w:shd w:val="clear" w:color="auto" w:fill="auto"/>
          </w:tcPr>
          <w:p w14:paraId="7387A8CF" w14:textId="59AF1568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148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E208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2082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9148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980" w:type="dxa"/>
          </w:tcPr>
          <w:p w14:paraId="366409CE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6D90060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DF022DD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07656C5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EB9F48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A4D38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8142CD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EC63B3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B9B0D4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196F3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8AB44" w14:textId="77777777" w:rsidR="00965FA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5FAD" w:rsidRPr="00032D1D" w14:paraId="1AA076F3" w14:textId="77777777" w:rsidTr="00750C1A">
        <w:tc>
          <w:tcPr>
            <w:tcW w:w="3960" w:type="dxa"/>
          </w:tcPr>
          <w:p w14:paraId="5742F3C6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980" w:type="dxa"/>
          </w:tcPr>
          <w:p w14:paraId="3E8EE858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0B7443A6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653FC51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036E10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A25653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660F4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525054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E05857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A9F9CA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0A1B6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88919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5FAD" w:rsidRPr="00032D1D" w14:paraId="0B56A8A2" w14:textId="77777777" w:rsidTr="00750C1A">
        <w:tc>
          <w:tcPr>
            <w:tcW w:w="3960" w:type="dxa"/>
          </w:tcPr>
          <w:p w14:paraId="19000D37" w14:textId="77777777" w:rsidR="00965FAD" w:rsidRPr="00A217C7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80" w:type="dxa"/>
          </w:tcPr>
          <w:p w14:paraId="3207AEA7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6BC414EE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C63ED9D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249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9F8352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7D87C2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DBBFA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B12207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31436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DB3D84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39D50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46CDEB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5FAD" w:rsidRPr="00032D1D" w14:paraId="19292F5E" w14:textId="77777777" w:rsidTr="00750C1A">
        <w:tc>
          <w:tcPr>
            <w:tcW w:w="3960" w:type="dxa"/>
          </w:tcPr>
          <w:p w14:paraId="169016C9" w14:textId="7165C42A" w:rsidR="00965FAD" w:rsidRPr="00032D1D" w:rsidRDefault="00247EE7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="00965FAD"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980" w:type="dxa"/>
          </w:tcPr>
          <w:p w14:paraId="30C6DEE2" w14:textId="007FAA90" w:rsidR="00965FAD" w:rsidRPr="0047177D" w:rsidRDefault="009148A4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656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360" w:type="dxa"/>
          </w:tcPr>
          <w:p w14:paraId="586150FA" w14:textId="77777777" w:rsidR="00965FAD" w:rsidRPr="0047177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86C6E99" w14:textId="66CD1EED" w:rsidR="00965FAD" w:rsidRPr="0047177D" w:rsidRDefault="00656046" w:rsidP="00183A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DBAD03" w14:textId="77777777" w:rsidR="00965FAD" w:rsidRPr="0047177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89263B" w14:textId="08744CB8" w:rsidR="00965FAD" w:rsidRPr="0047177D" w:rsidRDefault="009148A4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656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488C6C9E" w14:textId="77777777" w:rsidR="00965FAD" w:rsidRPr="0047177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2FB24E" w14:textId="267BD61C" w:rsidR="00965FAD" w:rsidRPr="0047177D" w:rsidRDefault="009148A4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656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16D82A10" w14:textId="77777777" w:rsidR="00965FAD" w:rsidRPr="0047177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D2657A" w14:textId="0A69E9B9" w:rsidR="00965FAD" w:rsidRPr="0047177D" w:rsidRDefault="00656046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8BE5F8" w14:textId="77777777" w:rsidR="00965FAD" w:rsidRPr="0047177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021D42" w14:textId="4388060F" w:rsidR="00965FAD" w:rsidRPr="0047177D" w:rsidRDefault="009148A4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656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965FAD" w:rsidRPr="00032D1D" w14:paraId="1198C91F" w14:textId="77777777" w:rsidTr="00750C1A">
        <w:tc>
          <w:tcPr>
            <w:tcW w:w="3960" w:type="dxa"/>
          </w:tcPr>
          <w:p w14:paraId="5C0ADA13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vAlign w:val="bottom"/>
          </w:tcPr>
          <w:p w14:paraId="275CFC32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</w:tcPr>
          <w:p w14:paraId="3543D638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</w:tcPr>
          <w:p w14:paraId="067DE3D6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69A32C7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49AD251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2830E9F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8D4AF25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524FFFEC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6219E6A3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16B1D641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F7549B0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965FAD" w:rsidRPr="00032D1D" w14:paraId="59E36451" w14:textId="77777777" w:rsidTr="00750C1A">
        <w:tc>
          <w:tcPr>
            <w:tcW w:w="3960" w:type="dxa"/>
          </w:tcPr>
          <w:p w14:paraId="2D68581F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980" w:type="dxa"/>
            <w:vAlign w:val="bottom"/>
          </w:tcPr>
          <w:p w14:paraId="17095709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</w:tcPr>
          <w:p w14:paraId="5C5CA978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00" w:type="dxa"/>
          </w:tcPr>
          <w:p w14:paraId="69DE3915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D40C854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951EEFF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274A741F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6E5587AD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6242DD73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3A366A4E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549910E5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F2A03E0" w14:textId="77777777" w:rsidR="00965FAD" w:rsidRPr="00E64F5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965FAD" w:rsidRPr="00A7632D" w14:paraId="4BBDAD98" w14:textId="77777777" w:rsidTr="00750C1A">
        <w:tc>
          <w:tcPr>
            <w:tcW w:w="3960" w:type="dxa"/>
          </w:tcPr>
          <w:p w14:paraId="038C5D42" w14:textId="77777777" w:rsidR="00965FAD" w:rsidRPr="00032D1D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980" w:type="dxa"/>
            <w:vAlign w:val="bottom"/>
          </w:tcPr>
          <w:p w14:paraId="3AE25AAF" w14:textId="01A30A41" w:rsidR="00965FAD" w:rsidRPr="005B10E8" w:rsidRDefault="00656046" w:rsidP="00AC2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18BDBDC6" w14:textId="77777777" w:rsidR="00965FAD" w:rsidRPr="005B10E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26125F" w14:textId="196DB498" w:rsidR="00965FAD" w:rsidRPr="005B10E8" w:rsidRDefault="009148A4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  <w:r w:rsidR="00656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  <w:tc>
          <w:tcPr>
            <w:tcW w:w="270" w:type="dxa"/>
          </w:tcPr>
          <w:p w14:paraId="499B9E41" w14:textId="77777777" w:rsidR="00965FAD" w:rsidRPr="005B10E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12F1FC" w14:textId="7B4CEE6C" w:rsidR="00965FAD" w:rsidRPr="005B10E8" w:rsidRDefault="009148A4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</w:t>
            </w:r>
            <w:r w:rsidR="00656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  <w:tc>
          <w:tcPr>
            <w:tcW w:w="270" w:type="dxa"/>
          </w:tcPr>
          <w:p w14:paraId="5BDA5099" w14:textId="77777777" w:rsidR="00965FAD" w:rsidRPr="005B10E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52E7C1" w14:textId="3BA6D5EE" w:rsidR="00965FAD" w:rsidRPr="005B10E8" w:rsidRDefault="00656046" w:rsidP="00AC2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491BFB7" w14:textId="77777777" w:rsidR="00965FAD" w:rsidRPr="005B10E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7498D6" w14:textId="676E5648" w:rsidR="00965FAD" w:rsidRPr="005B10E8" w:rsidRDefault="009148A4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="00656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  <w:tc>
          <w:tcPr>
            <w:tcW w:w="270" w:type="dxa"/>
            <w:vAlign w:val="bottom"/>
          </w:tcPr>
          <w:p w14:paraId="62181CE9" w14:textId="77777777" w:rsidR="00965FAD" w:rsidRPr="005B10E8" w:rsidRDefault="00965FAD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1A084F" w14:textId="2FFA86F7" w:rsidR="00965FAD" w:rsidRPr="00A7632D" w:rsidRDefault="009148A4" w:rsidP="0096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 w:rsidR="006560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729</w:t>
            </w:r>
          </w:p>
        </w:tc>
      </w:tr>
    </w:tbl>
    <w:p w14:paraId="2097790F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0BE886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1F425D">
          <w:headerReference w:type="default" r:id="rId24"/>
          <w:pgSz w:w="16834" w:h="11909" w:orient="landscape" w:code="9"/>
          <w:pgMar w:top="1152" w:right="1354" w:bottom="1152" w:left="1260" w:header="720" w:footer="720" w:gutter="0"/>
          <w:cols w:space="720"/>
          <w:docGrid w:linePitch="245"/>
        </w:sectPr>
      </w:pPr>
    </w:p>
    <w:p w14:paraId="337875AB" w14:textId="5C34FDFE" w:rsidR="00FB4E90" w:rsidRPr="00B03FBE" w:rsidRDefault="009148A4" w:rsidP="00696692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lang w:val="en-US"/>
        </w:rPr>
        <w:lastRenderedPageBreak/>
        <w:t>1</w:t>
      </w:r>
      <w:r>
        <w:rPr>
          <w:rFonts w:ascii="Angsana New" w:hAnsi="Angsana New"/>
          <w:sz w:val="30"/>
          <w:szCs w:val="30"/>
          <w:lang w:val="en-US"/>
        </w:rPr>
        <w:t>1</w:t>
      </w:r>
      <w:r w:rsidR="00FB4E90" w:rsidRPr="00B03FBE">
        <w:rPr>
          <w:rFonts w:ascii="Angsana New" w:hAnsi="Angsana New"/>
          <w:sz w:val="30"/>
          <w:szCs w:val="30"/>
          <w:cs/>
          <w:lang w:val="th-TH"/>
        </w:rPr>
        <w:tab/>
        <w:t>ภาระผูกพันกับบุคคลหรือกิจการที่ไม่เกี่ยวข้องกัน</w:t>
      </w:r>
    </w:p>
    <w:p w14:paraId="2F46EDD9" w14:textId="77777777" w:rsidR="00FB4E90" w:rsidRPr="00BE196E" w:rsidRDefault="00FB4E90" w:rsidP="00D56BE9">
      <w:pPr>
        <w:pStyle w:val="FSBlank"/>
        <w:rPr>
          <w:sz w:val="30"/>
          <w:szCs w:val="30"/>
        </w:rPr>
      </w:pPr>
    </w:p>
    <w:p w14:paraId="4F1F77AC" w14:textId="77777777" w:rsidR="00FB4E90" w:rsidRPr="00B03FBE" w:rsidRDefault="00FB4E90" w:rsidP="00B7556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03FBE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14:paraId="053ED329" w14:textId="77777777" w:rsidR="00FB4E90" w:rsidRPr="00725D01" w:rsidRDefault="00FB4E90" w:rsidP="00D56BE9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5C2438" w:rsidRPr="00A16777" w14:paraId="08CDEFF9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56377EEB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A0CF1F6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37D780B" w14:textId="3C8DF2F5" w:rsidR="005C2438" w:rsidRPr="009E1667" w:rsidRDefault="003C0AA0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148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9148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31" w:type="pct"/>
            <w:shd w:val="clear" w:color="auto" w:fill="auto"/>
          </w:tcPr>
          <w:p w14:paraId="30EDE3BD" w14:textId="4975775C" w:rsidR="005C2438" w:rsidRDefault="005C2438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CF31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31468441" w14:textId="77777777" w:rsidR="003D2B17" w:rsidRDefault="005C2438" w:rsidP="00C7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94C8D19" w14:textId="77777777" w:rsidR="005C2438" w:rsidRPr="00D57F65" w:rsidRDefault="005C2438" w:rsidP="00C7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C2438" w:rsidRPr="00A16777" w14:paraId="0E405686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5F7BC88C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pct"/>
            <w:shd w:val="clear" w:color="auto" w:fill="auto"/>
          </w:tcPr>
          <w:p w14:paraId="2AC97954" w14:textId="77777777" w:rsidR="005C2438" w:rsidRPr="00F146B2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2438" w:rsidRPr="00494CD6" w14:paraId="5CB13F8C" w14:textId="77777777" w:rsidTr="007C5784">
        <w:tc>
          <w:tcPr>
            <w:tcW w:w="3969" w:type="pct"/>
            <w:shd w:val="clear" w:color="auto" w:fill="auto"/>
          </w:tcPr>
          <w:p w14:paraId="219B7B9F" w14:textId="77777777" w:rsidR="002E0747" w:rsidRDefault="005C2438" w:rsidP="00BF072B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สัญญาที่ยังไม่ได้รับรู้ (ส่วนใหญ่เป็นสัญญาค่าก่อสร้างระบบบำบัดน้ำเสีย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</w:p>
          <w:p w14:paraId="2CA769F9" w14:textId="39F0FF63" w:rsidR="005C2438" w:rsidRPr="003C47FE" w:rsidRDefault="002E0747" w:rsidP="00BF072B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</w:t>
            </w:r>
            <w:r w:rsidR="005C2438"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และระบบผลิตน้ำ</w:t>
            </w:r>
            <w:r w:rsidR="005C2438" w:rsidRPr="00494CD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เพื่อการอุตสาหกรรม)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ADEC6" w14:textId="22896612" w:rsidR="00A8268E" w:rsidRPr="00745F23" w:rsidRDefault="009148A4" w:rsidP="007C57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5D7A2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5C2438" w:rsidRPr="00F20B0B" w14:paraId="45E6B3FA" w14:textId="77777777" w:rsidTr="003D2B17">
        <w:tc>
          <w:tcPr>
            <w:tcW w:w="3969" w:type="pct"/>
            <w:shd w:val="clear" w:color="auto" w:fill="auto"/>
          </w:tcPr>
          <w:p w14:paraId="16DFD419" w14:textId="77777777" w:rsidR="005C2438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D88EB0" w14:textId="6320764B" w:rsidR="005C2438" w:rsidRPr="00745F23" w:rsidRDefault="009148A4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5D7A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070</w:t>
            </w:r>
          </w:p>
        </w:tc>
      </w:tr>
    </w:tbl>
    <w:p w14:paraId="58B8371E" w14:textId="130107D0" w:rsidR="00843ECD" w:rsidRDefault="00843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7E125AF" w14:textId="0C9C06A9" w:rsidR="00FB4E90" w:rsidRPr="00B03FBE" w:rsidRDefault="0015573F" w:rsidP="009D763D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ภาระผูกพันตามสัญญาเช่า</w:t>
      </w:r>
    </w:p>
    <w:p w14:paraId="536F8742" w14:textId="77777777" w:rsidR="00FB4E90" w:rsidRDefault="00FB4E90" w:rsidP="00E55016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725D01" w:rsidRPr="00A16777" w14:paraId="7DAD669D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78A4E343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AF7DF2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857BB7A" w14:textId="3CD3C055" w:rsidR="00725D01" w:rsidRPr="009E1667" w:rsidRDefault="003C0AA0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148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9148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31" w:type="pct"/>
            <w:shd w:val="clear" w:color="auto" w:fill="auto"/>
          </w:tcPr>
          <w:p w14:paraId="259F062A" w14:textId="77777777" w:rsidR="00CF31D2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60BC4CA7" w14:textId="77777777" w:rsidR="00CF31D2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FF9653B" w14:textId="32D582E1" w:rsidR="00725D01" w:rsidRPr="00D57F65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5D01" w:rsidRPr="00A16777" w14:paraId="465302BB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0046A19B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pct"/>
            <w:shd w:val="clear" w:color="auto" w:fill="auto"/>
          </w:tcPr>
          <w:p w14:paraId="30B2617F" w14:textId="77777777" w:rsidR="00725D01" w:rsidRDefault="00725D0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164" w:rsidRPr="00494CD6" w14:paraId="3F7B750C" w14:textId="77777777" w:rsidTr="003D2B17">
        <w:tc>
          <w:tcPr>
            <w:tcW w:w="3969" w:type="pct"/>
            <w:shd w:val="clear" w:color="auto" w:fill="auto"/>
          </w:tcPr>
          <w:p w14:paraId="799C8DA2" w14:textId="77777777" w:rsidR="00D74164" w:rsidRPr="003C47FE" w:rsidRDefault="00D74164" w:rsidP="00D7416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ภายในระยะเวลาหนึ่งปี</w:t>
            </w:r>
          </w:p>
        </w:tc>
        <w:tc>
          <w:tcPr>
            <w:tcW w:w="1031" w:type="pct"/>
            <w:shd w:val="clear" w:color="auto" w:fill="auto"/>
          </w:tcPr>
          <w:p w14:paraId="05F2678E" w14:textId="07FB5B29" w:rsidR="00D74164" w:rsidRPr="00DC0773" w:rsidRDefault="009148A4" w:rsidP="00CB5D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583</w:t>
            </w:r>
          </w:p>
        </w:tc>
      </w:tr>
      <w:tr w:rsidR="00D74164" w:rsidRPr="00494CD6" w14:paraId="6E21628A" w14:textId="77777777" w:rsidTr="003D2B17">
        <w:tc>
          <w:tcPr>
            <w:tcW w:w="3969" w:type="pct"/>
            <w:shd w:val="clear" w:color="auto" w:fill="auto"/>
          </w:tcPr>
          <w:p w14:paraId="7E462B9E" w14:textId="77777777" w:rsidR="00D74164" w:rsidRPr="003C47FE" w:rsidRDefault="00D74164" w:rsidP="00D7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031" w:type="pct"/>
            <w:shd w:val="clear" w:color="auto" w:fill="auto"/>
          </w:tcPr>
          <w:p w14:paraId="65043991" w14:textId="77A9E366" w:rsidR="00D74164" w:rsidRPr="00DC0773" w:rsidRDefault="009148A4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B5D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458</w:t>
            </w:r>
          </w:p>
        </w:tc>
      </w:tr>
      <w:tr w:rsidR="00D74164" w:rsidRPr="00494CD6" w14:paraId="139F6EE8" w14:textId="77777777" w:rsidTr="003D2B17">
        <w:tc>
          <w:tcPr>
            <w:tcW w:w="3969" w:type="pct"/>
            <w:shd w:val="clear" w:color="auto" w:fill="auto"/>
          </w:tcPr>
          <w:p w14:paraId="11CE336F" w14:textId="77777777" w:rsidR="00D74164" w:rsidRPr="003C47FE" w:rsidRDefault="00D74164" w:rsidP="00D7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ภายหลังจากห้าปี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</w:tcPr>
          <w:p w14:paraId="2E97E0FF" w14:textId="13C2C4A9" w:rsidR="00D74164" w:rsidRPr="00DC0773" w:rsidRDefault="009148A4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B5D4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601</w:t>
            </w:r>
          </w:p>
        </w:tc>
      </w:tr>
      <w:tr w:rsidR="00D74164" w:rsidRPr="00F20B0B" w14:paraId="6F7529B9" w14:textId="77777777" w:rsidTr="003D2B17">
        <w:tc>
          <w:tcPr>
            <w:tcW w:w="3969" w:type="pct"/>
            <w:shd w:val="clear" w:color="auto" w:fill="auto"/>
          </w:tcPr>
          <w:p w14:paraId="666E6CB5" w14:textId="77777777" w:rsidR="00D74164" w:rsidRDefault="00D74164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D3EF6" w14:textId="2981F7AA" w:rsidR="00D74164" w:rsidRPr="00DC0773" w:rsidRDefault="009148A4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B5D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642</w:t>
            </w:r>
          </w:p>
        </w:tc>
      </w:tr>
    </w:tbl>
    <w:p w14:paraId="7CCE8D8C" w14:textId="77777777" w:rsidR="00C7401E" w:rsidRDefault="00C7401E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B193111" w14:textId="7BB26899" w:rsidR="00FB4E90" w:rsidRDefault="00EB0ABD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AB43DC">
        <w:rPr>
          <w:rFonts w:ascii="Angsana New" w:hAnsi="Angsana New" w:hint="cs"/>
          <w:sz w:val="30"/>
          <w:szCs w:val="30"/>
          <w:cs/>
        </w:rPr>
        <w:t>ได้ทำ</w:t>
      </w:r>
      <w:r w:rsidR="00FA0CB8" w:rsidRPr="00B03FBE">
        <w:rPr>
          <w:rFonts w:ascii="Angsana New" w:hAnsi="Angsana New"/>
          <w:sz w:val="30"/>
          <w:szCs w:val="30"/>
          <w:cs/>
        </w:rPr>
        <w:t>สัญญาเช่าอุปกรณ์สำนักงาน โดยมี</w:t>
      </w:r>
      <w:r w:rsidR="00FA0CB8" w:rsidRPr="00CC3176">
        <w:rPr>
          <w:rFonts w:ascii="Angsana New" w:hAnsi="Angsana New"/>
          <w:sz w:val="30"/>
          <w:szCs w:val="30"/>
          <w:cs/>
        </w:rPr>
        <w:t xml:space="preserve">ระยะเวลา </w:t>
      </w:r>
      <w:r w:rsidR="009148A4">
        <w:rPr>
          <w:rFonts w:ascii="Angsana New" w:hAnsi="Angsana New"/>
          <w:sz w:val="30"/>
          <w:szCs w:val="30"/>
        </w:rPr>
        <w:t>3</w:t>
      </w:r>
      <w:r w:rsidR="00FA0CB8" w:rsidRPr="00CC3176">
        <w:rPr>
          <w:rFonts w:ascii="Angsana New" w:hAnsi="Angsana New"/>
          <w:sz w:val="30"/>
          <w:szCs w:val="30"/>
        </w:rPr>
        <w:t xml:space="preserve"> </w:t>
      </w:r>
      <w:r w:rsidR="00AB43DC" w:rsidRPr="00CC3176">
        <w:rPr>
          <w:rFonts w:ascii="Angsana New" w:hAnsi="Angsana New" w:hint="cs"/>
          <w:sz w:val="30"/>
          <w:szCs w:val="30"/>
          <w:cs/>
        </w:rPr>
        <w:t>ถึง</w:t>
      </w:r>
      <w:r w:rsidR="00FA0CB8" w:rsidRPr="00CC3176">
        <w:rPr>
          <w:rFonts w:ascii="Angsana New" w:hAnsi="Angsana New" w:hint="cs"/>
          <w:sz w:val="30"/>
          <w:szCs w:val="30"/>
          <w:cs/>
        </w:rPr>
        <w:t xml:space="preserve"> </w:t>
      </w:r>
      <w:r w:rsidR="009148A4">
        <w:rPr>
          <w:rFonts w:ascii="Angsana New" w:hAnsi="Angsana New"/>
          <w:sz w:val="30"/>
          <w:szCs w:val="30"/>
        </w:rPr>
        <w:t>5</w:t>
      </w:r>
      <w:r w:rsidR="00FA0CB8" w:rsidRPr="00CC3176">
        <w:rPr>
          <w:rFonts w:ascii="Angsana New" w:hAnsi="Angsana New" w:hint="cs"/>
          <w:sz w:val="30"/>
          <w:szCs w:val="30"/>
          <w:cs/>
        </w:rPr>
        <w:t xml:space="preserve"> ปี</w:t>
      </w:r>
      <w:r w:rsidR="00AB43DC" w:rsidRPr="00CC3176">
        <w:rPr>
          <w:rFonts w:ascii="Angsana New" w:hAnsi="Angsana New" w:hint="cs"/>
          <w:sz w:val="30"/>
          <w:szCs w:val="30"/>
          <w:cs/>
        </w:rPr>
        <w:t xml:space="preserve"> </w:t>
      </w:r>
      <w:r w:rsidR="00BE3041" w:rsidRPr="00CC3176">
        <w:rPr>
          <w:rFonts w:ascii="Angsana New" w:hAnsi="Angsana New" w:hint="cs"/>
          <w:sz w:val="30"/>
          <w:szCs w:val="30"/>
          <w:cs/>
        </w:rPr>
        <w:t xml:space="preserve">ซึ่งจะสิ้นสุดปี </w:t>
      </w:r>
      <w:r w:rsidR="009148A4">
        <w:rPr>
          <w:rFonts w:ascii="Angsana New" w:hAnsi="Angsana New"/>
          <w:sz w:val="30"/>
          <w:szCs w:val="30"/>
        </w:rPr>
        <w:t>2567</w:t>
      </w:r>
      <w:r w:rsidR="00BE3041">
        <w:rPr>
          <w:rFonts w:ascii="Angsana New" w:hAnsi="Angsana New"/>
          <w:sz w:val="30"/>
          <w:szCs w:val="30"/>
        </w:rPr>
        <w:t xml:space="preserve"> 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และสัญญาเช่าที่ดินแปลงหนึ่ง โดยมีระยะเวลา </w:t>
      </w:r>
      <w:r w:rsidR="009148A4">
        <w:rPr>
          <w:rFonts w:ascii="Angsana New" w:hAnsi="Angsana New" w:hint="cs"/>
          <w:sz w:val="30"/>
          <w:szCs w:val="30"/>
        </w:rPr>
        <w:t>30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ปี </w:t>
      </w:r>
      <w:r w:rsidR="00BE3041" w:rsidRPr="00B03FBE">
        <w:rPr>
          <w:rFonts w:ascii="Angsana New" w:hAnsi="Angsana New" w:hint="cs"/>
          <w:sz w:val="30"/>
          <w:szCs w:val="30"/>
          <w:cs/>
        </w:rPr>
        <w:t>ซึ่งจะสิ้นสุดใน</w:t>
      </w:r>
      <w:r w:rsidR="003C1127">
        <w:rPr>
          <w:rFonts w:ascii="Angsana New" w:hAnsi="Angsana New" w:hint="cs"/>
          <w:sz w:val="30"/>
          <w:szCs w:val="30"/>
          <w:cs/>
        </w:rPr>
        <w:t>ปี</w:t>
      </w:r>
      <w:r w:rsidR="00AB43DC">
        <w:rPr>
          <w:rFonts w:ascii="Angsana New" w:hAnsi="Angsana New" w:hint="cs"/>
          <w:sz w:val="30"/>
          <w:szCs w:val="30"/>
          <w:cs/>
        </w:rPr>
        <w:t xml:space="preserve"> </w:t>
      </w:r>
      <w:r w:rsidR="009148A4">
        <w:rPr>
          <w:rFonts w:ascii="Angsana New" w:hAnsi="Angsana New"/>
          <w:sz w:val="30"/>
          <w:szCs w:val="30"/>
        </w:rPr>
        <w:t>2579</w:t>
      </w:r>
    </w:p>
    <w:p w14:paraId="250091AF" w14:textId="2E275CCE" w:rsidR="003D2B17" w:rsidRDefault="003D2B17" w:rsidP="00843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1E1A1B2" w14:textId="77777777" w:rsidR="0012174C" w:rsidRPr="0012174C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217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</w:t>
      </w:r>
    </w:p>
    <w:p w14:paraId="6804E933" w14:textId="77777777" w:rsidR="0012174C" w:rsidRPr="00463AAB" w:rsidRDefault="0012174C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734AEE" w14:textId="201C20BB" w:rsidR="00FB4E90" w:rsidRDefault="00FB4E90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B03FBE">
        <w:rPr>
          <w:rFonts w:ascii="Angsana New" w:hAnsi="Angsana New"/>
          <w:sz w:val="30"/>
          <w:szCs w:val="30"/>
          <w:cs/>
        </w:rPr>
        <w:t>ณ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วันที่</w:t>
      </w:r>
      <w:r w:rsidR="00DE5A91" w:rsidRPr="00B03FBE">
        <w:rPr>
          <w:rFonts w:ascii="Angsana New" w:hAnsi="Angsana New"/>
          <w:sz w:val="30"/>
          <w:szCs w:val="30"/>
        </w:rPr>
        <w:t xml:space="preserve"> </w:t>
      </w:r>
      <w:r w:rsidR="009148A4">
        <w:rPr>
          <w:rFonts w:ascii="Angsana New" w:hAnsi="Angsana New"/>
          <w:sz w:val="30"/>
          <w:szCs w:val="30"/>
        </w:rPr>
        <w:t>30</w:t>
      </w:r>
      <w:r w:rsidR="003C0AA0">
        <w:rPr>
          <w:rFonts w:ascii="Angsana New" w:hAnsi="Angsana New"/>
          <w:sz w:val="30"/>
          <w:szCs w:val="30"/>
        </w:rPr>
        <w:t xml:space="preserve"> </w:t>
      </w:r>
      <w:r w:rsidR="003C0AA0">
        <w:rPr>
          <w:rFonts w:ascii="Angsana New" w:hAnsi="Angsana New" w:hint="cs"/>
          <w:sz w:val="30"/>
          <w:szCs w:val="30"/>
          <w:cs/>
        </w:rPr>
        <w:t>มิถุนายน</w:t>
      </w:r>
      <w:r w:rsidR="008772F3">
        <w:rPr>
          <w:rFonts w:ascii="Angsana New" w:hAnsi="Angsana New" w:hint="cs"/>
          <w:sz w:val="30"/>
          <w:szCs w:val="30"/>
          <w:cs/>
        </w:rPr>
        <w:t xml:space="preserve"> </w:t>
      </w:r>
      <w:r w:rsidR="009148A4">
        <w:rPr>
          <w:rFonts w:ascii="Angsana New" w:hAnsi="Angsana New"/>
          <w:sz w:val="30"/>
          <w:szCs w:val="30"/>
        </w:rPr>
        <w:t>2565</w:t>
      </w:r>
      <w:r w:rsidR="00DE5A91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บริษัทมีภาระผูกพันภายใต้สัญญาบริการหลายฉบับกับบริษัทในประเทศบางแห่ง</w:t>
      </w:r>
      <w:r w:rsidR="00957BC0" w:rsidRPr="00957BC0">
        <w:rPr>
          <w:rFonts w:ascii="Angsana New" w:hAnsi="Angsana New"/>
          <w:sz w:val="30"/>
          <w:szCs w:val="30"/>
          <w:cs/>
        </w:rPr>
        <w:t xml:space="preserve"> เป็นจำนวนเงินรวม </w:t>
      </w:r>
      <w:r w:rsidR="009148A4">
        <w:rPr>
          <w:rFonts w:ascii="Angsana New" w:hAnsi="Angsana New"/>
          <w:sz w:val="30"/>
          <w:szCs w:val="30"/>
        </w:rPr>
        <w:t>59</w:t>
      </w:r>
      <w:r w:rsidR="00CB5D48">
        <w:rPr>
          <w:rFonts w:ascii="Angsana New" w:hAnsi="Angsana New"/>
          <w:sz w:val="30"/>
          <w:szCs w:val="30"/>
        </w:rPr>
        <w:t>.</w:t>
      </w:r>
      <w:r w:rsidR="009148A4">
        <w:rPr>
          <w:rFonts w:ascii="Angsana New" w:hAnsi="Angsana New"/>
          <w:sz w:val="30"/>
          <w:szCs w:val="30"/>
        </w:rPr>
        <w:t>9</w:t>
      </w:r>
      <w:r w:rsidR="00957BC0" w:rsidRPr="00957BC0">
        <w:rPr>
          <w:rFonts w:ascii="Angsana New" w:hAnsi="Angsana New"/>
          <w:sz w:val="30"/>
          <w:szCs w:val="30"/>
        </w:rPr>
        <w:t xml:space="preserve"> </w:t>
      </w:r>
      <w:r w:rsidR="00957BC0" w:rsidRPr="00957BC0">
        <w:rPr>
          <w:rFonts w:ascii="Angsana New" w:hAnsi="Angsana New"/>
          <w:sz w:val="30"/>
          <w:szCs w:val="30"/>
          <w:cs/>
        </w:rPr>
        <w:t>ล้านบาท</w:t>
      </w:r>
    </w:p>
    <w:p w14:paraId="250E5A8A" w14:textId="2B4A31F0" w:rsidR="00871828" w:rsidRPr="00463AAB" w:rsidRDefault="00B330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/>
      </w:r>
    </w:p>
    <w:p w14:paraId="32B41DF3" w14:textId="77777777" w:rsidR="0012174C" w:rsidRPr="0012174C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หนังสือค้ำประกัน</w:t>
      </w:r>
    </w:p>
    <w:p w14:paraId="42EDC77F" w14:textId="581B8F54" w:rsidR="0012174C" w:rsidRPr="00E321A3" w:rsidRDefault="0012174C" w:rsidP="005A2AE2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</w:rPr>
      </w:pPr>
    </w:p>
    <w:p w14:paraId="370B3345" w14:textId="62283896" w:rsidR="00943CCB" w:rsidRDefault="0012174C" w:rsidP="00AB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080"/>
        </w:tabs>
        <w:spacing w:line="240" w:lineRule="auto"/>
        <w:ind w:left="990" w:hanging="45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 w:rsidR="00FB4E90" w:rsidRPr="00B03FBE">
        <w:rPr>
          <w:rFonts w:ascii="Angsana New" w:hAnsi="Angsana New"/>
          <w:sz w:val="30"/>
          <w:szCs w:val="30"/>
          <w:cs/>
        </w:rPr>
        <w:t>ณ</w:t>
      </w:r>
      <w:r w:rsidR="00FB4E90" w:rsidRPr="00B03FBE">
        <w:rPr>
          <w:rFonts w:ascii="Angsana New" w:hAnsi="Angsana New"/>
          <w:sz w:val="30"/>
          <w:szCs w:val="30"/>
        </w:rPr>
        <w:t xml:space="preserve"> </w:t>
      </w:r>
      <w:r w:rsidR="00FB4E90" w:rsidRPr="00B03FBE">
        <w:rPr>
          <w:rFonts w:ascii="Angsana New" w:hAnsi="Angsana New"/>
          <w:sz w:val="30"/>
          <w:szCs w:val="30"/>
          <w:cs/>
        </w:rPr>
        <w:t>วันที่</w:t>
      </w:r>
      <w:r w:rsidR="00FB4E90" w:rsidRPr="00B03FBE">
        <w:rPr>
          <w:rFonts w:ascii="Angsana New" w:hAnsi="Angsana New"/>
          <w:sz w:val="30"/>
          <w:szCs w:val="30"/>
        </w:rPr>
        <w:t xml:space="preserve"> </w:t>
      </w:r>
      <w:r w:rsidR="009148A4">
        <w:rPr>
          <w:rFonts w:ascii="Angsana New" w:hAnsi="Angsana New"/>
          <w:sz w:val="30"/>
          <w:szCs w:val="30"/>
        </w:rPr>
        <w:t>30</w:t>
      </w:r>
      <w:r w:rsidR="003C0AA0">
        <w:rPr>
          <w:rFonts w:ascii="Angsana New" w:hAnsi="Angsana New"/>
          <w:sz w:val="30"/>
          <w:szCs w:val="30"/>
        </w:rPr>
        <w:t xml:space="preserve"> </w:t>
      </w:r>
      <w:r w:rsidR="003C0AA0">
        <w:rPr>
          <w:rFonts w:ascii="Angsana New" w:hAnsi="Angsana New" w:hint="cs"/>
          <w:sz w:val="30"/>
          <w:szCs w:val="30"/>
          <w:cs/>
        </w:rPr>
        <w:t>มิถุนายน</w:t>
      </w:r>
      <w:r w:rsidR="008772F3">
        <w:rPr>
          <w:rFonts w:ascii="Angsana New" w:hAnsi="Angsana New" w:hint="cs"/>
          <w:sz w:val="30"/>
          <w:szCs w:val="30"/>
          <w:cs/>
        </w:rPr>
        <w:t xml:space="preserve"> </w:t>
      </w:r>
      <w:r w:rsidR="009148A4">
        <w:rPr>
          <w:rFonts w:ascii="Angsana New" w:hAnsi="Angsana New"/>
          <w:sz w:val="30"/>
          <w:szCs w:val="30"/>
        </w:rPr>
        <w:t>2565</w:t>
      </w:r>
      <w:r w:rsidR="008772F3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03697E" w:rsidRPr="00B03FBE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บริษัทมีหนังสือค้ำประกันที่สถาบันการเงิน</w:t>
      </w:r>
      <w:r w:rsidR="00FB4E90" w:rsidRPr="00B03FBE">
        <w:rPr>
          <w:rFonts w:ascii="Angsana New" w:hAnsi="Angsana New" w:hint="cs"/>
          <w:sz w:val="30"/>
          <w:szCs w:val="30"/>
          <w:cs/>
        </w:rPr>
        <w:t>ในประเทศ</w:t>
      </w:r>
      <w:r w:rsidR="0049660D">
        <w:rPr>
          <w:rFonts w:ascii="Angsana New" w:hAnsi="Angsana New" w:hint="cs"/>
          <w:sz w:val="30"/>
          <w:szCs w:val="30"/>
          <w:cs/>
        </w:rPr>
        <w:t>บางแห่ง</w:t>
      </w:r>
      <w:r w:rsidR="00FB4E90" w:rsidRPr="00B03FBE">
        <w:rPr>
          <w:rFonts w:ascii="Angsana New" w:hAnsi="Angsana New" w:hint="cs"/>
          <w:sz w:val="30"/>
          <w:szCs w:val="30"/>
          <w:cs/>
        </w:rPr>
        <w:t>ออกเพื่อค้</w:t>
      </w:r>
      <w:r w:rsidR="0058773B" w:rsidRPr="00B03FBE">
        <w:rPr>
          <w:rFonts w:ascii="Angsana New" w:hAnsi="Angsana New" w:hint="cs"/>
          <w:sz w:val="30"/>
          <w:szCs w:val="30"/>
          <w:cs/>
        </w:rPr>
        <w:t>ำประกัน</w:t>
      </w:r>
      <w:r w:rsidR="0058773B" w:rsidRPr="00752024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FB4E90" w:rsidRPr="00752024">
        <w:rPr>
          <w:rFonts w:ascii="Angsana New" w:hAnsi="Angsana New" w:hint="cs"/>
          <w:spacing w:val="-4"/>
          <w:sz w:val="30"/>
          <w:szCs w:val="30"/>
          <w:cs/>
        </w:rPr>
        <w:t>ต่อหน่วยงานราชการสำหรับการจัดสรรที่ดินเพื่อสาธารณูปโภค ทำสัญญาเช่าที่ดิน</w:t>
      </w:r>
      <w:r w:rsidR="00BD4E6E">
        <w:rPr>
          <w:rFonts w:ascii="Angsana New" w:hAnsi="Angsana New"/>
          <w:spacing w:val="-4"/>
          <w:sz w:val="30"/>
          <w:szCs w:val="30"/>
        </w:rPr>
        <w:t xml:space="preserve"> </w:t>
      </w:r>
      <w:r w:rsidR="00BD4E6E">
        <w:rPr>
          <w:rFonts w:ascii="Angsana New" w:hAnsi="Angsana New" w:hint="cs"/>
          <w:spacing w:val="-4"/>
          <w:sz w:val="30"/>
          <w:szCs w:val="30"/>
          <w:cs/>
        </w:rPr>
        <w:t>และเพื่อการปฏิบัติตามสัญญากับการประปาส่วนภูมิภาค</w:t>
      </w:r>
      <w:r w:rsidR="00FB4E90" w:rsidRPr="00752024">
        <w:rPr>
          <w:rFonts w:ascii="Angsana New" w:hAnsi="Angsana New" w:hint="cs"/>
          <w:spacing w:val="-4"/>
          <w:sz w:val="30"/>
          <w:szCs w:val="30"/>
          <w:cs/>
        </w:rPr>
        <w:t>เป็นจำนวนเงินรวม</w:t>
      </w:r>
      <w:r w:rsidR="00CB5D48">
        <w:rPr>
          <w:rFonts w:ascii="Angsana New" w:hAnsi="Angsana New"/>
          <w:spacing w:val="-4"/>
          <w:sz w:val="30"/>
          <w:szCs w:val="30"/>
        </w:rPr>
        <w:t xml:space="preserve"> </w:t>
      </w:r>
      <w:r w:rsidR="009148A4">
        <w:rPr>
          <w:rFonts w:ascii="Angsana New" w:hAnsi="Angsana New"/>
          <w:spacing w:val="-4"/>
          <w:sz w:val="30"/>
          <w:szCs w:val="30"/>
        </w:rPr>
        <w:t>87</w:t>
      </w:r>
      <w:r w:rsidR="00CB5D48">
        <w:rPr>
          <w:rFonts w:ascii="Angsana New" w:hAnsi="Angsana New"/>
          <w:spacing w:val="-4"/>
          <w:sz w:val="30"/>
          <w:szCs w:val="30"/>
        </w:rPr>
        <w:t>.</w:t>
      </w:r>
      <w:r w:rsidR="009148A4">
        <w:rPr>
          <w:rFonts w:ascii="Angsana New" w:hAnsi="Angsana New"/>
          <w:spacing w:val="-4"/>
          <w:sz w:val="30"/>
          <w:szCs w:val="30"/>
        </w:rPr>
        <w:t>3</w:t>
      </w:r>
      <w:r w:rsidR="008772F3" w:rsidRPr="00957BC0">
        <w:rPr>
          <w:rFonts w:ascii="Angsana New" w:hAnsi="Angsana New"/>
          <w:sz w:val="30"/>
          <w:szCs w:val="30"/>
        </w:rPr>
        <w:t xml:space="preserve"> </w:t>
      </w:r>
      <w:r w:rsidR="00FB4E90" w:rsidRPr="008C010D">
        <w:rPr>
          <w:rFonts w:ascii="Angsana New" w:hAnsi="Angsana New" w:hint="cs"/>
          <w:sz w:val="30"/>
          <w:szCs w:val="30"/>
          <w:cs/>
        </w:rPr>
        <w:t xml:space="preserve">ล้านบาท </w:t>
      </w:r>
    </w:p>
    <w:p w14:paraId="0820E16A" w14:textId="29957BA6" w:rsidR="00D9544E" w:rsidRDefault="00D954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6D702DFA" w14:textId="6D9A5CB8" w:rsidR="00943CCB" w:rsidRDefault="009148A4" w:rsidP="00720361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/>
          <w:sz w:val="30"/>
          <w:szCs w:val="30"/>
          <w:lang w:val="en-US"/>
        </w:rPr>
        <w:t>12</w:t>
      </w:r>
      <w:r w:rsidR="006A47AF" w:rsidRPr="00B03FBE">
        <w:rPr>
          <w:rFonts w:ascii="Angsana New" w:hAnsi="Angsana New"/>
          <w:sz w:val="30"/>
          <w:szCs w:val="30"/>
          <w:cs/>
          <w:lang w:val="th-TH"/>
        </w:rPr>
        <w:tab/>
      </w:r>
      <w:r w:rsidR="006A47AF">
        <w:rPr>
          <w:rFonts w:ascii="Angsana New" w:hAnsi="Angsana New" w:hint="cs"/>
          <w:sz w:val="30"/>
          <w:szCs w:val="30"/>
          <w:cs/>
          <w:lang w:val="th-TH"/>
        </w:rPr>
        <w:t>สัญญาที่สำคัญ</w:t>
      </w:r>
      <w:r w:rsidR="0012174C">
        <w:rPr>
          <w:rFonts w:ascii="Angsana New" w:hAnsi="Angsana New" w:hint="cs"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03A0BD85" w14:textId="77777777" w:rsidR="006A47AF" w:rsidRPr="00463AAB" w:rsidRDefault="006A47AF" w:rsidP="006A47AF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p w14:paraId="489347CB" w14:textId="4C4D972C" w:rsidR="00943CCB" w:rsidRDefault="00943CCB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  <w:r w:rsidRPr="00B03FB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148A4">
        <w:rPr>
          <w:rFonts w:ascii="Angsana New" w:hAnsi="Angsana New"/>
          <w:sz w:val="30"/>
          <w:szCs w:val="30"/>
        </w:rPr>
        <w:t>1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9148A4">
        <w:rPr>
          <w:rFonts w:ascii="Angsana New" w:hAnsi="Angsana New"/>
          <w:sz w:val="30"/>
          <w:szCs w:val="30"/>
        </w:rPr>
        <w:t>2560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</w:t>
      </w:r>
      <w:r w:rsidRPr="00B03FBE">
        <w:rPr>
          <w:rFonts w:ascii="Angsana New" w:hAnsi="Angsana New" w:hint="cs"/>
          <w:b/>
          <w:sz w:val="30"/>
          <w:szCs w:val="30"/>
          <w:cs/>
        </w:rPr>
        <w:t>ล่วงหน้า</w:t>
      </w:r>
      <w:r w:rsidRPr="00B03FBE">
        <w:rPr>
          <w:rFonts w:ascii="Angsana New" w:hAnsi="Angsana New"/>
          <w:b/>
          <w:sz w:val="30"/>
          <w:szCs w:val="30"/>
          <w:cs/>
        </w:rPr>
        <w:t xml:space="preserve">จำนวน </w:t>
      </w:r>
      <w:r w:rsidR="009148A4">
        <w:rPr>
          <w:rFonts w:ascii="Angsana New" w:hAnsi="Angsana New"/>
          <w:bCs/>
          <w:sz w:val="30"/>
          <w:szCs w:val="30"/>
        </w:rPr>
        <w:t>15</w:t>
      </w:r>
      <w:r w:rsidRPr="00B03FBE">
        <w:rPr>
          <w:rFonts w:ascii="Angsana New" w:hAnsi="Angsana New"/>
          <w:b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z w:val="30"/>
          <w:szCs w:val="30"/>
          <w:cs/>
        </w:rPr>
        <w:t>ล้านบาท</w:t>
      </w:r>
      <w:r w:rsidRPr="00B03FB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ซึ่งบันทึกเป็นรายได้รอตัดบัญชีในงบแสดงฐานะการเงิน และรับรู้เป็นรายได้ตามวิธีเส้นตรงตลอดระยะเวลา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="009148A4">
        <w:rPr>
          <w:rFonts w:ascii="Angsana New" w:hAnsi="Angsana New"/>
          <w:bCs/>
          <w:spacing w:val="-2"/>
          <w:sz w:val="30"/>
          <w:szCs w:val="30"/>
        </w:rPr>
        <w:t>16</w:t>
      </w:r>
      <w:r w:rsidRPr="00B03FB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ปี</w:t>
      </w:r>
      <w:r w:rsidR="002673BB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ตามอายุสัญญา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="009148A4">
        <w:rPr>
          <w:rFonts w:ascii="Angsana New" w:hAnsi="Angsana New"/>
          <w:sz w:val="30"/>
          <w:szCs w:val="30"/>
        </w:rPr>
        <w:t>30</w:t>
      </w:r>
      <w:r w:rsidR="00A01529">
        <w:rPr>
          <w:rFonts w:ascii="Angsana New" w:hAnsi="Angsana New"/>
          <w:sz w:val="30"/>
          <w:szCs w:val="30"/>
        </w:rPr>
        <w:t xml:space="preserve"> </w:t>
      </w:r>
      <w:r w:rsidR="00A0152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148A4">
        <w:rPr>
          <w:rFonts w:ascii="Angsana New" w:hAnsi="Angsana New"/>
          <w:sz w:val="30"/>
          <w:szCs w:val="30"/>
        </w:rPr>
        <w:t>2565</w:t>
      </w:r>
      <w:r w:rsidR="00A01529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  <w:r w:rsidR="009148A4">
        <w:rPr>
          <w:rFonts w:ascii="Angsana New" w:hAnsi="Angsana New"/>
          <w:sz w:val="30"/>
          <w:szCs w:val="30"/>
        </w:rPr>
        <w:t>10</w:t>
      </w:r>
      <w:r w:rsidR="00CB5D48">
        <w:rPr>
          <w:rFonts w:ascii="Angsana New" w:hAnsi="Angsana New"/>
          <w:sz w:val="30"/>
          <w:szCs w:val="30"/>
        </w:rPr>
        <w:t>.</w:t>
      </w:r>
      <w:r w:rsidR="009148A4">
        <w:rPr>
          <w:rFonts w:ascii="Angsana New" w:hAnsi="Angsana New"/>
          <w:sz w:val="30"/>
          <w:szCs w:val="30"/>
        </w:rPr>
        <w:t>5</w:t>
      </w:r>
      <w:r w:rsidR="00287367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>ล้านบาท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</w:p>
    <w:p w14:paraId="55362497" w14:textId="77777777" w:rsidR="00F116E9" w:rsidRDefault="00F116E9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</w:p>
    <w:p w14:paraId="2CD0E799" w14:textId="09131B06" w:rsidR="00E066A5" w:rsidRDefault="00C44C2D" w:rsidP="00877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9148A4">
        <w:rPr>
          <w:rFonts w:ascii="Angsana New" w:hAnsi="Angsana New"/>
          <w:sz w:val="30"/>
          <w:szCs w:val="30"/>
        </w:rPr>
        <w:t>21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9148A4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 และสัญญาการใช้พื้นที่สำหรับระบบสายส่ง ระบบท่อ และโครงสร้างพื้นฐานกับบริษัทแห่งหนึ่ง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9148A4">
        <w:rPr>
          <w:rFonts w:ascii="Angsana New" w:hAnsi="Angsana New"/>
          <w:bCs/>
          <w:spacing w:val="-4"/>
          <w:sz w:val="30"/>
          <w:szCs w:val="30"/>
        </w:rPr>
        <w:t>50</w:t>
      </w:r>
      <w:r w:rsidRPr="00126DD7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ซึ่งบันทึกเป็นรายได้รอตัดบัญชีในงบแสดงฐานะการเงิน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148A4">
        <w:rPr>
          <w:rFonts w:ascii="Angsana New" w:hAnsi="Angsana New"/>
          <w:bCs/>
          <w:sz w:val="30"/>
          <w:szCs w:val="30"/>
        </w:rPr>
        <w:t>19</w:t>
      </w:r>
      <w:r w:rsidRPr="003C47FE">
        <w:rPr>
          <w:rFonts w:ascii="Angsana New" w:hAnsi="Angsana New"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ปี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ตามอายุสัญญา</w:t>
      </w:r>
      <w:r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="009148A4">
        <w:rPr>
          <w:rFonts w:ascii="Angsana New" w:hAnsi="Angsana New"/>
          <w:sz w:val="30"/>
          <w:szCs w:val="30"/>
        </w:rPr>
        <w:t>30</w:t>
      </w:r>
      <w:r w:rsidR="00A01529">
        <w:rPr>
          <w:rFonts w:ascii="Angsana New" w:hAnsi="Angsana New"/>
          <w:sz w:val="30"/>
          <w:szCs w:val="30"/>
        </w:rPr>
        <w:t xml:space="preserve"> </w:t>
      </w:r>
      <w:r w:rsidR="00A0152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148A4">
        <w:rPr>
          <w:rFonts w:ascii="Angsana New" w:hAnsi="Angsana New"/>
          <w:sz w:val="30"/>
          <w:szCs w:val="30"/>
        </w:rPr>
        <w:t>2565</w:t>
      </w:r>
      <w:r w:rsidR="008772F3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8772F3" w:rsidRPr="00B03FBE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="00CB5D48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="009148A4">
        <w:rPr>
          <w:rFonts w:ascii="Angsana New" w:hAnsi="Angsana New"/>
          <w:bCs/>
          <w:spacing w:val="-2"/>
          <w:sz w:val="30"/>
          <w:szCs w:val="30"/>
        </w:rPr>
        <w:t>42</w:t>
      </w:r>
      <w:r w:rsidR="00CB5D48">
        <w:rPr>
          <w:rFonts w:ascii="Angsana New" w:hAnsi="Angsana New"/>
          <w:bCs/>
          <w:spacing w:val="-2"/>
          <w:sz w:val="30"/>
          <w:szCs w:val="30"/>
        </w:rPr>
        <w:t>.</w:t>
      </w:r>
      <w:r w:rsidR="009148A4">
        <w:rPr>
          <w:rFonts w:ascii="Angsana New" w:hAnsi="Angsana New"/>
          <w:bCs/>
          <w:spacing w:val="-2"/>
          <w:sz w:val="30"/>
          <w:szCs w:val="30"/>
        </w:rPr>
        <w:t>9</w:t>
      </w:r>
      <w:r w:rsidR="008772F3"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ล้านบาท</w:t>
      </w:r>
      <w:r w:rsidR="008772F3"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</w:p>
    <w:p w14:paraId="2AAA7983" w14:textId="77777777" w:rsidR="0006725D" w:rsidRPr="009B587D" w:rsidRDefault="0006725D" w:rsidP="009B5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06725D" w:rsidRPr="009B587D" w:rsidSect="00FB032D">
      <w:headerReference w:type="default" r:id="rId2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06456" w14:textId="77777777" w:rsidR="00C3722C" w:rsidRDefault="00C3722C" w:rsidP="004956B4">
      <w:r>
        <w:separator/>
      </w:r>
    </w:p>
  </w:endnote>
  <w:endnote w:type="continuationSeparator" w:id="0">
    <w:p w14:paraId="080EF5B1" w14:textId="77777777" w:rsidR="00C3722C" w:rsidRDefault="00C3722C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2F5D6" w14:textId="77777777" w:rsidR="0008537F" w:rsidRDefault="000853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78C03" w14:textId="54627F34" w:rsidR="009D344F" w:rsidRPr="003021FF" w:rsidRDefault="009D344F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9148A4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5C5316DF" w14:textId="77777777" w:rsidR="009D344F" w:rsidRPr="009D0735" w:rsidRDefault="009D344F" w:rsidP="00745469">
    <w:pPr>
      <w:pStyle w:val="Footer"/>
      <w:rPr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23077" w14:textId="5A316ED1" w:rsidR="009D344F" w:rsidRPr="00D83FF5" w:rsidRDefault="009D344F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 w:rsidR="00A17022">
      <w:rPr>
        <w:rFonts w:ascii="Angsana New" w:hAnsi="Angsana New"/>
        <w:noProof/>
        <w:sz w:val="30"/>
        <w:szCs w:val="30"/>
      </w:rPr>
      <w:t>1263027 - 2022 Jun-FSA-NNCL Pcl. -06t-Q2 rev.4.1</w:t>
    </w:r>
    <w:r w:rsidRPr="007D3BAD">
      <w:rPr>
        <w:rFonts w:ascii="Angsana New" w:hAnsi="Angsana New"/>
        <w:sz w:val="30"/>
        <w:szCs w:val="30"/>
      </w:rPr>
      <w:fldChar w:fldCharType="end"/>
    </w:r>
    <w:r w:rsidRPr="007D3BAD">
      <w:rPr>
        <w:rFonts w:ascii="Angsana New" w:hAnsi="Angsana New"/>
        <w:sz w:val="30"/>
        <w:szCs w:val="30"/>
        <w:cs/>
      </w:rPr>
      <w:t xml:space="preserve">     </w:t>
    </w:r>
    <w:r>
      <w:rPr>
        <w:rFonts w:ascii="Angsana New" w:hAnsi="Angsana New" w:hint="cs"/>
        <w:sz w:val="30"/>
        <w:szCs w:val="30"/>
        <w:cs/>
      </w:rPr>
      <w:tab/>
    </w:r>
    <w:r w:rsidRPr="007D3BAD">
      <w:rPr>
        <w:rFonts w:ascii="Angsana New" w:hAnsi="Angsana New"/>
        <w:sz w:val="30"/>
        <w:szCs w:val="30"/>
      </w:rPr>
      <w:t xml:space="preserve"> </w:t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9148A4">
      <w:rPr>
        <w:rStyle w:val="PageNumber"/>
        <w:rFonts w:ascii="Angsana New" w:hAnsi="Angsana New"/>
        <w:noProof/>
        <w:sz w:val="30"/>
        <w:szCs w:val="30"/>
      </w:rPr>
      <w:t>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 xml:space="preserve">     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9148A4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E61DF" w14:textId="4F41F29F" w:rsidR="009D344F" w:rsidRPr="00D83FF5" w:rsidRDefault="009D344F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A17022">
      <w:rPr>
        <w:rFonts w:ascii="Angsana New" w:hAnsi="Angsana New"/>
        <w:noProof/>
        <w:sz w:val="30"/>
        <w:szCs w:val="30"/>
      </w:rPr>
      <w:t>1263027 - 2022 Jun-FSA-NNCL Pcl. -06t-Q2 rev.4.1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9148A4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B232D" w14:textId="7B2176B0" w:rsidR="009D344F" w:rsidRPr="003021FF" w:rsidRDefault="009D344F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9148A4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06816632" w14:textId="77777777" w:rsidR="009D344F" w:rsidRPr="00245B15" w:rsidRDefault="009D344F" w:rsidP="00745469">
    <w:pPr>
      <w:pStyle w:val="Footer"/>
      <w:rPr>
        <w:szCs w:val="24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48B2A" w14:textId="34D95782" w:rsidR="009D344F" w:rsidRPr="00C827F6" w:rsidRDefault="009D344F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A17022">
      <w:rPr>
        <w:rFonts w:ascii="Angsana New" w:hAnsi="Angsana New"/>
        <w:noProof/>
        <w:sz w:val="30"/>
        <w:szCs w:val="30"/>
        <w:lang w:val="fr-FR"/>
      </w:rPr>
      <w:t>1263027 - 2022 Jun-FSA-NNCL Pcl. -06t-Q2 rev.4.1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="009148A4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E7BC0DF" w14:textId="77777777" w:rsidR="009D344F" w:rsidRPr="00C827F6" w:rsidRDefault="009D344F">
    <w:pPr>
      <w:pStyle w:val="Footer"/>
      <w:rPr>
        <w:lang w:val="fr-FR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AF84" w14:textId="07977348" w:rsidR="009D344F" w:rsidRPr="003021FF" w:rsidRDefault="009D344F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9148A4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9D344F" w:rsidRPr="00245B15" w:rsidRDefault="009D344F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A8492" w14:textId="77777777" w:rsidR="00C3722C" w:rsidRDefault="00C3722C" w:rsidP="004956B4">
      <w:r>
        <w:separator/>
      </w:r>
    </w:p>
  </w:footnote>
  <w:footnote w:type="continuationSeparator" w:id="0">
    <w:p w14:paraId="7E93C59D" w14:textId="77777777" w:rsidR="00C3722C" w:rsidRDefault="00C3722C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3478D" w14:textId="77777777" w:rsidR="0008537F" w:rsidRDefault="0008537F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1C3C2" w14:textId="77777777" w:rsidR="00DC6D01" w:rsidRPr="001E2301" w:rsidRDefault="00DC6D01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2EFAF9D" w14:textId="77777777" w:rsidR="00DC6D01" w:rsidRDefault="00DC6D01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3B73340" w14:textId="4F6F8EF8" w:rsidR="003C0AA0" w:rsidRDefault="003C0AA0" w:rsidP="003C0A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="009148A4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9148A4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B5FEB3B" w14:textId="77777777" w:rsidR="00DC6D01" w:rsidRPr="001E2301" w:rsidRDefault="00DC6D01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C19D1" w14:textId="77777777" w:rsidR="00DC6D01" w:rsidRPr="001E2301" w:rsidRDefault="00DC6D01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677299D" w14:textId="77777777" w:rsidR="00DC6D01" w:rsidRDefault="00DC6D01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D522A4F" w14:textId="1406A556" w:rsidR="003C0AA0" w:rsidRDefault="003C0AA0" w:rsidP="003C0A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="009148A4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9148A4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F854A8D" w14:textId="77777777" w:rsidR="00DC6D01" w:rsidRPr="001E2301" w:rsidRDefault="00DC6D01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1B747" w14:textId="3BDBEAC7" w:rsidR="009D344F" w:rsidRPr="001E2301" w:rsidRDefault="009D344F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870FA21" w14:textId="77777777" w:rsidR="009D344F" w:rsidRDefault="009D344F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753D2DE" w14:textId="1AE94E91" w:rsidR="003C0AA0" w:rsidRDefault="003C0AA0" w:rsidP="003C0A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="009148A4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9148A4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B470FF4" w14:textId="77777777" w:rsidR="009D344F" w:rsidRPr="001E2301" w:rsidRDefault="009D344F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FB618" w14:textId="77777777" w:rsidR="009D344F" w:rsidRPr="00FA7747" w:rsidRDefault="009D344F" w:rsidP="004E349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75799FF" wp14:editId="76BBBCED">
              <wp:simplePos x="0" y="0"/>
              <wp:positionH relativeFrom="column">
                <wp:posOffset>990600</wp:posOffset>
              </wp:positionH>
              <wp:positionV relativeFrom="paragraph">
                <wp:posOffset>2587625</wp:posOffset>
              </wp:positionV>
              <wp:extent cx="3505200" cy="1371600"/>
              <wp:effectExtent l="0" t="0" r="0" b="0"/>
              <wp:wrapNone/>
              <wp:docPr id="1" name="WordArt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4BC284" w14:textId="77777777" w:rsidR="009D344F" w:rsidRDefault="009D344F" w:rsidP="001042E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5799FF" id="_x0000_t202" coordsize="21600,21600" o:spt="202" path="m,l,21600r21600,l21600,xe">
              <v:stroke joinstyle="miter"/>
              <v:path gradientshapeok="t" o:connecttype="rect"/>
            </v:shapetype>
            <v:shape id="WordArt 35" o:spid="_x0000_s1026" type="#_x0000_t202" style="position:absolute;margin-left:78pt;margin-top:203.75pt;width:276pt;height:108pt;rotation:-2098978fd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" filled="f" stroked="f">
              <o:lock v:ext="edit" shapetype="t"/>
              <v:textbox style="mso-fit-shape-to-text:t">
                <w:txbxContent>
                  <w:p w14:paraId="1B4BC284" w14:textId="77777777" w:rsidR="009D344F" w:rsidRDefault="009D344F" w:rsidP="001042E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นวนคร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14:paraId="65197761" w14:textId="77777777" w:rsidR="009D344F" w:rsidRPr="00FA7747" w:rsidRDefault="009D344F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05BB14" w14:textId="3AB4B2A4" w:rsidR="009D344F" w:rsidRDefault="009D344F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="009148A4">
      <w:rPr>
        <w:rFonts w:ascii="Angsana New" w:hAnsi="Angsana New"/>
        <w:sz w:val="32"/>
        <w:szCs w:val="32"/>
        <w:lang w:val="en-US"/>
      </w:rPr>
      <w:t>31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 w:rsidR="009148A4">
      <w:rPr>
        <w:rFonts w:ascii="Angsana New" w:hAnsi="Angsana New"/>
        <w:sz w:val="32"/>
        <w:szCs w:val="32"/>
        <w:lang w:val="en-US"/>
      </w:rPr>
      <w:t>2549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 w:rsidR="009148A4">
      <w:rPr>
        <w:rFonts w:ascii="Angsana New" w:hAnsi="Angsana New"/>
        <w:sz w:val="32"/>
        <w:szCs w:val="32"/>
        <w:lang w:val="en-US"/>
      </w:rPr>
      <w:t>2548</w:t>
    </w:r>
  </w:p>
  <w:p w14:paraId="7FE6A4E3" w14:textId="77777777" w:rsidR="009D344F" w:rsidRPr="00D8216C" w:rsidRDefault="009D344F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2E660" w14:textId="77777777" w:rsidR="009D344F" w:rsidRPr="001E2301" w:rsidRDefault="009D344F" w:rsidP="00480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72C91B2" w14:textId="77777777" w:rsidR="009D344F" w:rsidRDefault="009D344F" w:rsidP="00480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5CD67CF" w14:textId="0C951EB3" w:rsidR="003C0AA0" w:rsidRDefault="003C0AA0" w:rsidP="003C0A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="009148A4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9148A4">
      <w:rPr>
        <w:rFonts w:ascii="Angsana New" w:hAnsi="Angsana New"/>
        <w:b/>
        <w:bCs/>
        <w:sz w:val="32"/>
        <w:szCs w:val="32"/>
      </w:rPr>
      <w:t>2565</w:t>
    </w:r>
    <w:r w:rsidRPr="003C0AA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BE121C4" w14:textId="77777777" w:rsidR="009D344F" w:rsidRPr="001E2301" w:rsidRDefault="009D344F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F9FD6" w14:textId="77777777" w:rsidR="009D344F" w:rsidRPr="001E2301" w:rsidRDefault="009D344F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5C3C450" w14:textId="77777777" w:rsidR="009D344F" w:rsidRDefault="009D344F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A2CFC16" w14:textId="32F60761" w:rsidR="003C0AA0" w:rsidRDefault="003C0AA0" w:rsidP="003C0AA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="009148A4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9148A4"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A4E7507" w14:textId="77777777" w:rsidR="009D344F" w:rsidRPr="001E2301" w:rsidRDefault="009D344F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52250" w14:textId="77777777" w:rsidR="009D344F" w:rsidRPr="00206630" w:rsidRDefault="009D344F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บริษัท นวนคร จำกัด (มหาชน)</w:t>
    </w:r>
  </w:p>
  <w:p w14:paraId="32923F70" w14:textId="77777777" w:rsidR="009D344F" w:rsidRPr="00206630" w:rsidRDefault="009D344F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F988680" w14:textId="54F3611C" w:rsidR="009D344F" w:rsidRDefault="009D344F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="009148A4">
      <w:rPr>
        <w:rFonts w:ascii="Angsana New" w:hAnsi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9148A4">
      <w:rPr>
        <w:rFonts w:ascii="Angsana New" w:hAnsi="Angsana New" w:hint="cs"/>
        <w:b/>
        <w:bCs/>
        <w:sz w:val="32"/>
        <w:szCs w:val="32"/>
        <w:lang w:val="en-US"/>
      </w:rPr>
      <w:t>2550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9148A4">
      <w:rPr>
        <w:rFonts w:ascii="Angsana New" w:hAnsi="Angsana New" w:hint="cs"/>
        <w:b/>
        <w:bCs/>
        <w:sz w:val="32"/>
        <w:szCs w:val="32"/>
        <w:lang w:val="en-US"/>
      </w:rPr>
      <w:t>2549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96CBC0A" w14:textId="77777777" w:rsidR="009D344F" w:rsidRPr="00206630" w:rsidRDefault="009D344F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21CC5" w14:textId="77777777" w:rsidR="009D344F" w:rsidRPr="00FA7747" w:rsidRDefault="009D344F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7166846F" w14:textId="77777777" w:rsidR="009D344F" w:rsidRPr="00FA7747" w:rsidRDefault="009D344F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04F3927C" w14:textId="734FA10B" w:rsidR="009D344F" w:rsidRPr="00410770" w:rsidRDefault="009D344F" w:rsidP="008E49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9148A4">
      <w:rPr>
        <w:rFonts w:ascii="Angsana New" w:hAnsi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 </w:t>
    </w:r>
    <w:r w:rsidR="009148A4">
      <w:rPr>
        <w:rFonts w:ascii="Angsana New" w:hAnsi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F4751C7" w14:textId="77777777" w:rsidR="009D344F" w:rsidRPr="00074891" w:rsidRDefault="009D344F" w:rsidP="008E493A">
    <w:pPr>
      <w:pStyle w:val="Header"/>
      <w:rPr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25FF" w14:textId="77777777" w:rsidR="009D344F" w:rsidRDefault="009D344F" w:rsidP="008E493A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46CC7" w14:textId="77777777" w:rsidR="00DC6D01" w:rsidRPr="001E2301" w:rsidRDefault="00DC6D01" w:rsidP="001E55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06DCF2F" w14:textId="77777777" w:rsidR="00DC6D01" w:rsidRDefault="00DC6D01" w:rsidP="001E55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ACFBF52" w14:textId="514CA383" w:rsidR="003C0AA0" w:rsidRDefault="003C0AA0" w:rsidP="001E55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="009148A4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="009148A4">
      <w:rPr>
        <w:rFonts w:ascii="Angsana New" w:hAnsi="Angsana New"/>
        <w:b/>
        <w:bCs/>
        <w:sz w:val="32"/>
        <w:szCs w:val="32"/>
      </w:rPr>
      <w:t>2565</w:t>
    </w:r>
    <w:r w:rsidRPr="003C0AA0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A472BFA" w14:textId="77777777" w:rsidR="00DC6D01" w:rsidRPr="001E2301" w:rsidRDefault="00DC6D01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3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5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0"/>
  </w:num>
  <w:num w:numId="10">
    <w:abstractNumId w:val="16"/>
  </w:num>
  <w:num w:numId="11">
    <w:abstractNumId w:val="31"/>
  </w:num>
  <w:num w:numId="12">
    <w:abstractNumId w:val="21"/>
  </w:num>
  <w:num w:numId="13">
    <w:abstractNumId w:val="36"/>
  </w:num>
  <w:num w:numId="14">
    <w:abstractNumId w:val="8"/>
  </w:num>
  <w:num w:numId="15">
    <w:abstractNumId w:val="26"/>
  </w:num>
  <w:num w:numId="16">
    <w:abstractNumId w:val="12"/>
  </w:num>
  <w:num w:numId="17">
    <w:abstractNumId w:val="33"/>
  </w:num>
  <w:num w:numId="18">
    <w:abstractNumId w:val="25"/>
  </w:num>
  <w:num w:numId="19">
    <w:abstractNumId w:val="22"/>
  </w:num>
  <w:num w:numId="20">
    <w:abstractNumId w:val="15"/>
  </w:num>
  <w:num w:numId="21">
    <w:abstractNumId w:val="14"/>
  </w:num>
  <w:num w:numId="22">
    <w:abstractNumId w:val="23"/>
  </w:num>
  <w:num w:numId="23">
    <w:abstractNumId w:val="29"/>
  </w:num>
  <w:num w:numId="24">
    <w:abstractNumId w:val="10"/>
  </w:num>
  <w:num w:numId="25">
    <w:abstractNumId w:val="9"/>
  </w:num>
  <w:num w:numId="26">
    <w:abstractNumId w:val="18"/>
  </w:num>
  <w:num w:numId="27">
    <w:abstractNumId w:val="35"/>
  </w:num>
  <w:num w:numId="28">
    <w:abstractNumId w:val="32"/>
  </w:num>
  <w:num w:numId="29">
    <w:abstractNumId w:val="13"/>
  </w:num>
  <w:num w:numId="30">
    <w:abstractNumId w:val="37"/>
  </w:num>
  <w:num w:numId="31">
    <w:abstractNumId w:val="38"/>
  </w:num>
  <w:num w:numId="32">
    <w:abstractNumId w:val="34"/>
  </w:num>
  <w:num w:numId="33">
    <w:abstractNumId w:val="19"/>
  </w:num>
  <w:num w:numId="34">
    <w:abstractNumId w:val="30"/>
  </w:num>
  <w:num w:numId="35">
    <w:abstractNumId w:val="28"/>
  </w:num>
  <w:num w:numId="36">
    <w:abstractNumId w:val="24"/>
  </w:num>
  <w:num w:numId="37">
    <w:abstractNumId w:val="11"/>
  </w:num>
  <w:num w:numId="38">
    <w:abstractNumId w:val="17"/>
  </w:num>
  <w:num w:numId="39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07DBF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21C7"/>
    <w:rsid w:val="0001239A"/>
    <w:rsid w:val="000126DC"/>
    <w:rsid w:val="00012704"/>
    <w:rsid w:val="0001279F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70A"/>
    <w:rsid w:val="00022B18"/>
    <w:rsid w:val="00022BBC"/>
    <w:rsid w:val="00022D80"/>
    <w:rsid w:val="0002302D"/>
    <w:rsid w:val="00023172"/>
    <w:rsid w:val="00023491"/>
    <w:rsid w:val="00023E11"/>
    <w:rsid w:val="00024246"/>
    <w:rsid w:val="0002445A"/>
    <w:rsid w:val="0002466E"/>
    <w:rsid w:val="00024835"/>
    <w:rsid w:val="00024846"/>
    <w:rsid w:val="000248DE"/>
    <w:rsid w:val="00024E65"/>
    <w:rsid w:val="000250A9"/>
    <w:rsid w:val="00025121"/>
    <w:rsid w:val="0002533D"/>
    <w:rsid w:val="00025441"/>
    <w:rsid w:val="000256D4"/>
    <w:rsid w:val="0002588F"/>
    <w:rsid w:val="0002589B"/>
    <w:rsid w:val="00025DFC"/>
    <w:rsid w:val="0002702A"/>
    <w:rsid w:val="00027243"/>
    <w:rsid w:val="00027437"/>
    <w:rsid w:val="000275FA"/>
    <w:rsid w:val="00027A93"/>
    <w:rsid w:val="00027B5D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E50"/>
    <w:rsid w:val="00034F6E"/>
    <w:rsid w:val="00035092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F22"/>
    <w:rsid w:val="00040328"/>
    <w:rsid w:val="00040571"/>
    <w:rsid w:val="00040649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B66"/>
    <w:rsid w:val="00044BB1"/>
    <w:rsid w:val="00044C97"/>
    <w:rsid w:val="00044E11"/>
    <w:rsid w:val="00045621"/>
    <w:rsid w:val="00045B03"/>
    <w:rsid w:val="00045E2D"/>
    <w:rsid w:val="00046539"/>
    <w:rsid w:val="00046590"/>
    <w:rsid w:val="00046ED3"/>
    <w:rsid w:val="00047053"/>
    <w:rsid w:val="000471F2"/>
    <w:rsid w:val="000471F3"/>
    <w:rsid w:val="000472C4"/>
    <w:rsid w:val="0004740E"/>
    <w:rsid w:val="00047524"/>
    <w:rsid w:val="00047751"/>
    <w:rsid w:val="0004781B"/>
    <w:rsid w:val="00047A9D"/>
    <w:rsid w:val="00050156"/>
    <w:rsid w:val="000502CD"/>
    <w:rsid w:val="000502EB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727"/>
    <w:rsid w:val="00053DB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312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9E2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25D"/>
    <w:rsid w:val="000675DA"/>
    <w:rsid w:val="00067846"/>
    <w:rsid w:val="00067BBB"/>
    <w:rsid w:val="00067C94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3BB"/>
    <w:rsid w:val="0007262C"/>
    <w:rsid w:val="000726A8"/>
    <w:rsid w:val="00072BE4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FA"/>
    <w:rsid w:val="00074605"/>
    <w:rsid w:val="00074DAF"/>
    <w:rsid w:val="0007509B"/>
    <w:rsid w:val="000751B4"/>
    <w:rsid w:val="00075313"/>
    <w:rsid w:val="000754D3"/>
    <w:rsid w:val="00075623"/>
    <w:rsid w:val="00075699"/>
    <w:rsid w:val="000758F0"/>
    <w:rsid w:val="000758FF"/>
    <w:rsid w:val="0007599C"/>
    <w:rsid w:val="000759E5"/>
    <w:rsid w:val="00075A10"/>
    <w:rsid w:val="00075A87"/>
    <w:rsid w:val="00075D0D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CD6"/>
    <w:rsid w:val="00081E56"/>
    <w:rsid w:val="00081F06"/>
    <w:rsid w:val="0008212E"/>
    <w:rsid w:val="00082414"/>
    <w:rsid w:val="00082626"/>
    <w:rsid w:val="00082759"/>
    <w:rsid w:val="00082DD5"/>
    <w:rsid w:val="00082F02"/>
    <w:rsid w:val="0008312D"/>
    <w:rsid w:val="00083383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C07"/>
    <w:rsid w:val="00084E9B"/>
    <w:rsid w:val="0008510A"/>
    <w:rsid w:val="000852E4"/>
    <w:rsid w:val="0008537F"/>
    <w:rsid w:val="00085398"/>
    <w:rsid w:val="00085D4F"/>
    <w:rsid w:val="000862E7"/>
    <w:rsid w:val="00086EFC"/>
    <w:rsid w:val="00087319"/>
    <w:rsid w:val="000876E3"/>
    <w:rsid w:val="00087889"/>
    <w:rsid w:val="00087991"/>
    <w:rsid w:val="00087C9A"/>
    <w:rsid w:val="00090108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21B"/>
    <w:rsid w:val="00092337"/>
    <w:rsid w:val="00092559"/>
    <w:rsid w:val="000925ED"/>
    <w:rsid w:val="000928B2"/>
    <w:rsid w:val="00092977"/>
    <w:rsid w:val="00092B62"/>
    <w:rsid w:val="00092D1C"/>
    <w:rsid w:val="000931EA"/>
    <w:rsid w:val="00093516"/>
    <w:rsid w:val="000936ED"/>
    <w:rsid w:val="00093740"/>
    <w:rsid w:val="00093DD9"/>
    <w:rsid w:val="00093F26"/>
    <w:rsid w:val="00094249"/>
    <w:rsid w:val="00094589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49B"/>
    <w:rsid w:val="000A1725"/>
    <w:rsid w:val="000A1762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5D68"/>
    <w:rsid w:val="000A60B7"/>
    <w:rsid w:val="000A6107"/>
    <w:rsid w:val="000A6C35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2BA"/>
    <w:rsid w:val="000B2321"/>
    <w:rsid w:val="000B249C"/>
    <w:rsid w:val="000B25B4"/>
    <w:rsid w:val="000B29A1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8CF"/>
    <w:rsid w:val="000B491E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5C9"/>
    <w:rsid w:val="000B771A"/>
    <w:rsid w:val="000B78AD"/>
    <w:rsid w:val="000B7A60"/>
    <w:rsid w:val="000B7A6B"/>
    <w:rsid w:val="000C005A"/>
    <w:rsid w:val="000C008C"/>
    <w:rsid w:val="000C00A1"/>
    <w:rsid w:val="000C025A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CA6"/>
    <w:rsid w:val="000C24A6"/>
    <w:rsid w:val="000C2613"/>
    <w:rsid w:val="000C2638"/>
    <w:rsid w:val="000C32E5"/>
    <w:rsid w:val="000C391C"/>
    <w:rsid w:val="000C3C5D"/>
    <w:rsid w:val="000C3EE9"/>
    <w:rsid w:val="000C3EF3"/>
    <w:rsid w:val="000C3FBC"/>
    <w:rsid w:val="000C3FEC"/>
    <w:rsid w:val="000C41A1"/>
    <w:rsid w:val="000C4231"/>
    <w:rsid w:val="000C4304"/>
    <w:rsid w:val="000C4FB0"/>
    <w:rsid w:val="000C5EC2"/>
    <w:rsid w:val="000C5EC4"/>
    <w:rsid w:val="000C614D"/>
    <w:rsid w:val="000C63D1"/>
    <w:rsid w:val="000C6421"/>
    <w:rsid w:val="000C6AED"/>
    <w:rsid w:val="000C6B0B"/>
    <w:rsid w:val="000C6C18"/>
    <w:rsid w:val="000C6D34"/>
    <w:rsid w:val="000C7354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2C"/>
    <w:rsid w:val="000D26C1"/>
    <w:rsid w:val="000D2878"/>
    <w:rsid w:val="000D2BA5"/>
    <w:rsid w:val="000D2BD1"/>
    <w:rsid w:val="000D2C0C"/>
    <w:rsid w:val="000D2DC1"/>
    <w:rsid w:val="000D306C"/>
    <w:rsid w:val="000D3A0F"/>
    <w:rsid w:val="000D3B59"/>
    <w:rsid w:val="000D3D45"/>
    <w:rsid w:val="000D41FB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56EC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9EF"/>
    <w:rsid w:val="000E1C8B"/>
    <w:rsid w:val="000E1E54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D6C"/>
    <w:rsid w:val="000E5E22"/>
    <w:rsid w:val="000E5EB3"/>
    <w:rsid w:val="000E62B1"/>
    <w:rsid w:val="000E66E6"/>
    <w:rsid w:val="000E690A"/>
    <w:rsid w:val="000E6A8C"/>
    <w:rsid w:val="000E6C8A"/>
    <w:rsid w:val="000E6CEA"/>
    <w:rsid w:val="000E705E"/>
    <w:rsid w:val="000E719D"/>
    <w:rsid w:val="000E74E0"/>
    <w:rsid w:val="000E7D0A"/>
    <w:rsid w:val="000E7E13"/>
    <w:rsid w:val="000F0073"/>
    <w:rsid w:val="000F00CE"/>
    <w:rsid w:val="000F014E"/>
    <w:rsid w:val="000F01BC"/>
    <w:rsid w:val="000F01FE"/>
    <w:rsid w:val="000F0410"/>
    <w:rsid w:val="000F053D"/>
    <w:rsid w:val="000F0702"/>
    <w:rsid w:val="000F0A39"/>
    <w:rsid w:val="000F0C0E"/>
    <w:rsid w:val="000F0D9B"/>
    <w:rsid w:val="000F0DC9"/>
    <w:rsid w:val="000F141B"/>
    <w:rsid w:val="000F1830"/>
    <w:rsid w:val="000F1A44"/>
    <w:rsid w:val="000F2058"/>
    <w:rsid w:val="000F21C0"/>
    <w:rsid w:val="000F23CE"/>
    <w:rsid w:val="000F2613"/>
    <w:rsid w:val="000F2642"/>
    <w:rsid w:val="000F2899"/>
    <w:rsid w:val="000F28AD"/>
    <w:rsid w:val="000F2BFB"/>
    <w:rsid w:val="000F2D2E"/>
    <w:rsid w:val="000F2DC0"/>
    <w:rsid w:val="000F2E4A"/>
    <w:rsid w:val="000F2EEB"/>
    <w:rsid w:val="000F3183"/>
    <w:rsid w:val="000F332E"/>
    <w:rsid w:val="000F354B"/>
    <w:rsid w:val="000F3BF1"/>
    <w:rsid w:val="000F40A1"/>
    <w:rsid w:val="000F4328"/>
    <w:rsid w:val="000F4348"/>
    <w:rsid w:val="000F43E9"/>
    <w:rsid w:val="000F4605"/>
    <w:rsid w:val="000F4D8A"/>
    <w:rsid w:val="000F4DD3"/>
    <w:rsid w:val="000F538A"/>
    <w:rsid w:val="000F54CC"/>
    <w:rsid w:val="000F56A0"/>
    <w:rsid w:val="000F56D8"/>
    <w:rsid w:val="000F574E"/>
    <w:rsid w:val="000F5B54"/>
    <w:rsid w:val="000F5F6C"/>
    <w:rsid w:val="000F6007"/>
    <w:rsid w:val="000F63F0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154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7393"/>
    <w:rsid w:val="00107578"/>
    <w:rsid w:val="00107622"/>
    <w:rsid w:val="001077C4"/>
    <w:rsid w:val="0010782D"/>
    <w:rsid w:val="00107BE3"/>
    <w:rsid w:val="001100FD"/>
    <w:rsid w:val="001101C4"/>
    <w:rsid w:val="001109E4"/>
    <w:rsid w:val="00110A7F"/>
    <w:rsid w:val="00110B05"/>
    <w:rsid w:val="00110CB7"/>
    <w:rsid w:val="00111342"/>
    <w:rsid w:val="0011158C"/>
    <w:rsid w:val="00111939"/>
    <w:rsid w:val="00111EB9"/>
    <w:rsid w:val="00112213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41CD"/>
    <w:rsid w:val="00114240"/>
    <w:rsid w:val="001143EF"/>
    <w:rsid w:val="0011477F"/>
    <w:rsid w:val="00114BFB"/>
    <w:rsid w:val="00114D2D"/>
    <w:rsid w:val="00114DE9"/>
    <w:rsid w:val="001152C3"/>
    <w:rsid w:val="001153E6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FF7"/>
    <w:rsid w:val="00121271"/>
    <w:rsid w:val="001214BA"/>
    <w:rsid w:val="00121707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6E32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5BA"/>
    <w:rsid w:val="00134632"/>
    <w:rsid w:val="0013474C"/>
    <w:rsid w:val="00134827"/>
    <w:rsid w:val="001348B1"/>
    <w:rsid w:val="00134BB8"/>
    <w:rsid w:val="00134C2A"/>
    <w:rsid w:val="00134CDB"/>
    <w:rsid w:val="00134CEA"/>
    <w:rsid w:val="00134D32"/>
    <w:rsid w:val="0013528E"/>
    <w:rsid w:val="0013533C"/>
    <w:rsid w:val="00135860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916"/>
    <w:rsid w:val="00140A84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4226"/>
    <w:rsid w:val="001444CD"/>
    <w:rsid w:val="00144A50"/>
    <w:rsid w:val="00144AF3"/>
    <w:rsid w:val="00144C6B"/>
    <w:rsid w:val="00144CB1"/>
    <w:rsid w:val="00144E5E"/>
    <w:rsid w:val="001456E8"/>
    <w:rsid w:val="00145918"/>
    <w:rsid w:val="001460CA"/>
    <w:rsid w:val="0014637F"/>
    <w:rsid w:val="001464B2"/>
    <w:rsid w:val="001467DB"/>
    <w:rsid w:val="0014692E"/>
    <w:rsid w:val="00146950"/>
    <w:rsid w:val="0014696C"/>
    <w:rsid w:val="001469DA"/>
    <w:rsid w:val="00146B53"/>
    <w:rsid w:val="00146D6C"/>
    <w:rsid w:val="00147193"/>
    <w:rsid w:val="001472BD"/>
    <w:rsid w:val="001473D6"/>
    <w:rsid w:val="001473D8"/>
    <w:rsid w:val="001475CA"/>
    <w:rsid w:val="0014775B"/>
    <w:rsid w:val="00147AB3"/>
    <w:rsid w:val="00147CAF"/>
    <w:rsid w:val="0015023E"/>
    <w:rsid w:val="00150483"/>
    <w:rsid w:val="00150A2B"/>
    <w:rsid w:val="00150F1F"/>
    <w:rsid w:val="00151027"/>
    <w:rsid w:val="00151165"/>
    <w:rsid w:val="00151514"/>
    <w:rsid w:val="00151987"/>
    <w:rsid w:val="00151DAA"/>
    <w:rsid w:val="0015253E"/>
    <w:rsid w:val="00152791"/>
    <w:rsid w:val="00152959"/>
    <w:rsid w:val="001529E2"/>
    <w:rsid w:val="00152A30"/>
    <w:rsid w:val="00152B06"/>
    <w:rsid w:val="00152B69"/>
    <w:rsid w:val="00152C71"/>
    <w:rsid w:val="00152D70"/>
    <w:rsid w:val="00152E12"/>
    <w:rsid w:val="00152F30"/>
    <w:rsid w:val="001530F5"/>
    <w:rsid w:val="00153242"/>
    <w:rsid w:val="001533B1"/>
    <w:rsid w:val="00153D72"/>
    <w:rsid w:val="00154224"/>
    <w:rsid w:val="0015441B"/>
    <w:rsid w:val="00154739"/>
    <w:rsid w:val="00154BC8"/>
    <w:rsid w:val="00154C85"/>
    <w:rsid w:val="00154C94"/>
    <w:rsid w:val="00154CC4"/>
    <w:rsid w:val="00154D2E"/>
    <w:rsid w:val="00154ECD"/>
    <w:rsid w:val="00154EDF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6AD5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EC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3FEF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67CB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32B"/>
    <w:rsid w:val="00173556"/>
    <w:rsid w:val="001735F1"/>
    <w:rsid w:val="00173860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6A1"/>
    <w:rsid w:val="001756E0"/>
    <w:rsid w:val="00175ED3"/>
    <w:rsid w:val="00175FDB"/>
    <w:rsid w:val="001762F1"/>
    <w:rsid w:val="00176384"/>
    <w:rsid w:val="00176551"/>
    <w:rsid w:val="00176808"/>
    <w:rsid w:val="0017684A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8C6"/>
    <w:rsid w:val="00180F55"/>
    <w:rsid w:val="0018159A"/>
    <w:rsid w:val="0018162D"/>
    <w:rsid w:val="00181957"/>
    <w:rsid w:val="00181A60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AAE"/>
    <w:rsid w:val="00183DD0"/>
    <w:rsid w:val="00183F84"/>
    <w:rsid w:val="00184042"/>
    <w:rsid w:val="00184149"/>
    <w:rsid w:val="00184450"/>
    <w:rsid w:val="001844A6"/>
    <w:rsid w:val="0018474B"/>
    <w:rsid w:val="00184878"/>
    <w:rsid w:val="00184BD9"/>
    <w:rsid w:val="00185151"/>
    <w:rsid w:val="001853F3"/>
    <w:rsid w:val="001857A4"/>
    <w:rsid w:val="00185B0D"/>
    <w:rsid w:val="001861E7"/>
    <w:rsid w:val="00186892"/>
    <w:rsid w:val="00186A06"/>
    <w:rsid w:val="00186ABE"/>
    <w:rsid w:val="00186C19"/>
    <w:rsid w:val="00186E60"/>
    <w:rsid w:val="0018724F"/>
    <w:rsid w:val="001873BC"/>
    <w:rsid w:val="00187446"/>
    <w:rsid w:val="00187644"/>
    <w:rsid w:val="001879C7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3A9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7024"/>
    <w:rsid w:val="001970F3"/>
    <w:rsid w:val="0019727A"/>
    <w:rsid w:val="00197628"/>
    <w:rsid w:val="00197698"/>
    <w:rsid w:val="001977BE"/>
    <w:rsid w:val="00197EC9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4CC"/>
    <w:rsid w:val="001A3808"/>
    <w:rsid w:val="001A39A7"/>
    <w:rsid w:val="001A3C67"/>
    <w:rsid w:val="001A40B4"/>
    <w:rsid w:val="001A442C"/>
    <w:rsid w:val="001A480E"/>
    <w:rsid w:val="001A4A85"/>
    <w:rsid w:val="001A4AE7"/>
    <w:rsid w:val="001A4D92"/>
    <w:rsid w:val="001A4F02"/>
    <w:rsid w:val="001A52EE"/>
    <w:rsid w:val="001A54B4"/>
    <w:rsid w:val="001A57AC"/>
    <w:rsid w:val="001A598A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09C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941"/>
    <w:rsid w:val="001B2A22"/>
    <w:rsid w:val="001B2A5E"/>
    <w:rsid w:val="001B2B36"/>
    <w:rsid w:val="001B35AB"/>
    <w:rsid w:val="001B3D9B"/>
    <w:rsid w:val="001B41B5"/>
    <w:rsid w:val="001B49A5"/>
    <w:rsid w:val="001B4A59"/>
    <w:rsid w:val="001B4ADD"/>
    <w:rsid w:val="001B4D84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7CC"/>
    <w:rsid w:val="001B6DFD"/>
    <w:rsid w:val="001B6EB2"/>
    <w:rsid w:val="001B73CD"/>
    <w:rsid w:val="001B75BF"/>
    <w:rsid w:val="001B77CD"/>
    <w:rsid w:val="001C008A"/>
    <w:rsid w:val="001C0319"/>
    <w:rsid w:val="001C0700"/>
    <w:rsid w:val="001C093C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C6A17"/>
    <w:rsid w:val="001D01B2"/>
    <w:rsid w:val="001D0408"/>
    <w:rsid w:val="001D0799"/>
    <w:rsid w:val="001D0B0D"/>
    <w:rsid w:val="001D0B76"/>
    <w:rsid w:val="001D0B80"/>
    <w:rsid w:val="001D0C46"/>
    <w:rsid w:val="001D134E"/>
    <w:rsid w:val="001D145C"/>
    <w:rsid w:val="001D160D"/>
    <w:rsid w:val="001D16D2"/>
    <w:rsid w:val="001D16EA"/>
    <w:rsid w:val="001D1979"/>
    <w:rsid w:val="001D1F16"/>
    <w:rsid w:val="001D212C"/>
    <w:rsid w:val="001D23BE"/>
    <w:rsid w:val="001D2523"/>
    <w:rsid w:val="001D27C3"/>
    <w:rsid w:val="001D288E"/>
    <w:rsid w:val="001D2A31"/>
    <w:rsid w:val="001D2B8E"/>
    <w:rsid w:val="001D2BA5"/>
    <w:rsid w:val="001D2C37"/>
    <w:rsid w:val="001D2F45"/>
    <w:rsid w:val="001D31F4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476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3FE5"/>
    <w:rsid w:val="001E4178"/>
    <w:rsid w:val="001E454D"/>
    <w:rsid w:val="001E4794"/>
    <w:rsid w:val="001E4938"/>
    <w:rsid w:val="001E4A06"/>
    <w:rsid w:val="001E4A3B"/>
    <w:rsid w:val="001E4CEC"/>
    <w:rsid w:val="001E4DDB"/>
    <w:rsid w:val="001E4EBA"/>
    <w:rsid w:val="001E4FB8"/>
    <w:rsid w:val="001E52AD"/>
    <w:rsid w:val="001E559A"/>
    <w:rsid w:val="001E57CE"/>
    <w:rsid w:val="001E5938"/>
    <w:rsid w:val="001E612C"/>
    <w:rsid w:val="001E6735"/>
    <w:rsid w:val="001E6E3E"/>
    <w:rsid w:val="001E7837"/>
    <w:rsid w:val="001E789C"/>
    <w:rsid w:val="001E794D"/>
    <w:rsid w:val="001F0048"/>
    <w:rsid w:val="001F03D0"/>
    <w:rsid w:val="001F0C08"/>
    <w:rsid w:val="001F0C8B"/>
    <w:rsid w:val="001F0DE1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25D"/>
    <w:rsid w:val="001F4732"/>
    <w:rsid w:val="001F4C3D"/>
    <w:rsid w:val="001F4E50"/>
    <w:rsid w:val="001F4EAD"/>
    <w:rsid w:val="001F4F39"/>
    <w:rsid w:val="001F5127"/>
    <w:rsid w:val="001F524E"/>
    <w:rsid w:val="001F5625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2FE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A49"/>
    <w:rsid w:val="002024C0"/>
    <w:rsid w:val="0020257E"/>
    <w:rsid w:val="00202694"/>
    <w:rsid w:val="0020294A"/>
    <w:rsid w:val="00203018"/>
    <w:rsid w:val="00203512"/>
    <w:rsid w:val="002036BA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336"/>
    <w:rsid w:val="002056B9"/>
    <w:rsid w:val="002056E1"/>
    <w:rsid w:val="002056E9"/>
    <w:rsid w:val="00205DB0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07F06"/>
    <w:rsid w:val="00210027"/>
    <w:rsid w:val="00210028"/>
    <w:rsid w:val="0021056F"/>
    <w:rsid w:val="002107EE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3C3"/>
    <w:rsid w:val="002146DC"/>
    <w:rsid w:val="00214A09"/>
    <w:rsid w:val="00214A7F"/>
    <w:rsid w:val="00214BD1"/>
    <w:rsid w:val="00214CC2"/>
    <w:rsid w:val="0021527F"/>
    <w:rsid w:val="00215753"/>
    <w:rsid w:val="0021589B"/>
    <w:rsid w:val="00215FC1"/>
    <w:rsid w:val="0021611C"/>
    <w:rsid w:val="00216213"/>
    <w:rsid w:val="00216780"/>
    <w:rsid w:val="00216860"/>
    <w:rsid w:val="00216BE5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4FC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3D0"/>
    <w:rsid w:val="0022360A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F72"/>
    <w:rsid w:val="00226203"/>
    <w:rsid w:val="002262CD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5FD"/>
    <w:rsid w:val="00227952"/>
    <w:rsid w:val="002279DE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575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3"/>
    <w:rsid w:val="00235678"/>
    <w:rsid w:val="002357E5"/>
    <w:rsid w:val="00235D37"/>
    <w:rsid w:val="00235E9B"/>
    <w:rsid w:val="00236001"/>
    <w:rsid w:val="00236423"/>
    <w:rsid w:val="002367FA"/>
    <w:rsid w:val="002368FA"/>
    <w:rsid w:val="00236AC0"/>
    <w:rsid w:val="00236C68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A95"/>
    <w:rsid w:val="00241D36"/>
    <w:rsid w:val="00241D58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702"/>
    <w:rsid w:val="00244A18"/>
    <w:rsid w:val="00244D0F"/>
    <w:rsid w:val="00244E17"/>
    <w:rsid w:val="00244E58"/>
    <w:rsid w:val="002451D5"/>
    <w:rsid w:val="002452E2"/>
    <w:rsid w:val="00245330"/>
    <w:rsid w:val="002453DD"/>
    <w:rsid w:val="00245551"/>
    <w:rsid w:val="0024559C"/>
    <w:rsid w:val="00245785"/>
    <w:rsid w:val="0024582D"/>
    <w:rsid w:val="00245A27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EE7"/>
    <w:rsid w:val="00247FE7"/>
    <w:rsid w:val="00250342"/>
    <w:rsid w:val="002506C4"/>
    <w:rsid w:val="002506D1"/>
    <w:rsid w:val="002506EC"/>
    <w:rsid w:val="002507D8"/>
    <w:rsid w:val="002509AB"/>
    <w:rsid w:val="00250B7E"/>
    <w:rsid w:val="00250D4A"/>
    <w:rsid w:val="00250D4E"/>
    <w:rsid w:val="00250D61"/>
    <w:rsid w:val="00251010"/>
    <w:rsid w:val="00251303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3BC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3F9D"/>
    <w:rsid w:val="00264051"/>
    <w:rsid w:val="002640F2"/>
    <w:rsid w:val="0026419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A63"/>
    <w:rsid w:val="00265FB5"/>
    <w:rsid w:val="002660B3"/>
    <w:rsid w:val="0026625F"/>
    <w:rsid w:val="00266469"/>
    <w:rsid w:val="00266648"/>
    <w:rsid w:val="00266689"/>
    <w:rsid w:val="00266827"/>
    <w:rsid w:val="00267347"/>
    <w:rsid w:val="002673BB"/>
    <w:rsid w:val="00267622"/>
    <w:rsid w:val="002677CD"/>
    <w:rsid w:val="00267C49"/>
    <w:rsid w:val="00267C76"/>
    <w:rsid w:val="002706F8"/>
    <w:rsid w:val="002708C9"/>
    <w:rsid w:val="002709BB"/>
    <w:rsid w:val="002709F2"/>
    <w:rsid w:val="00270E19"/>
    <w:rsid w:val="00270F3A"/>
    <w:rsid w:val="00270FFE"/>
    <w:rsid w:val="0027111E"/>
    <w:rsid w:val="002711C9"/>
    <w:rsid w:val="00271517"/>
    <w:rsid w:val="00271586"/>
    <w:rsid w:val="0027162D"/>
    <w:rsid w:val="00271B1C"/>
    <w:rsid w:val="0027205A"/>
    <w:rsid w:val="002721EF"/>
    <w:rsid w:val="00272901"/>
    <w:rsid w:val="00272E51"/>
    <w:rsid w:val="0027336B"/>
    <w:rsid w:val="00273548"/>
    <w:rsid w:val="00273795"/>
    <w:rsid w:val="00273E34"/>
    <w:rsid w:val="00273ED9"/>
    <w:rsid w:val="00273FD4"/>
    <w:rsid w:val="002747DC"/>
    <w:rsid w:val="002748DA"/>
    <w:rsid w:val="00274989"/>
    <w:rsid w:val="00274E54"/>
    <w:rsid w:val="00275011"/>
    <w:rsid w:val="00275471"/>
    <w:rsid w:val="0027557C"/>
    <w:rsid w:val="002755DD"/>
    <w:rsid w:val="002756F6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8069C"/>
    <w:rsid w:val="00280882"/>
    <w:rsid w:val="00280D74"/>
    <w:rsid w:val="00280E43"/>
    <w:rsid w:val="00280FF6"/>
    <w:rsid w:val="00281026"/>
    <w:rsid w:val="002811AD"/>
    <w:rsid w:val="0028122C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367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5F6"/>
    <w:rsid w:val="0029568A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56D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46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EDE"/>
    <w:rsid w:val="002A3F48"/>
    <w:rsid w:val="002A44C0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EBB"/>
    <w:rsid w:val="002B1ECB"/>
    <w:rsid w:val="002B1EF8"/>
    <w:rsid w:val="002B20FB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B3D"/>
    <w:rsid w:val="002B3DED"/>
    <w:rsid w:val="002B3F6F"/>
    <w:rsid w:val="002B4092"/>
    <w:rsid w:val="002B43F5"/>
    <w:rsid w:val="002B464C"/>
    <w:rsid w:val="002B471E"/>
    <w:rsid w:val="002B4A0A"/>
    <w:rsid w:val="002B4BC0"/>
    <w:rsid w:val="002B4BDD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601"/>
    <w:rsid w:val="002B7776"/>
    <w:rsid w:val="002B7863"/>
    <w:rsid w:val="002B793D"/>
    <w:rsid w:val="002B7A19"/>
    <w:rsid w:val="002B7B3E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9F6"/>
    <w:rsid w:val="002C1CC6"/>
    <w:rsid w:val="002C1E84"/>
    <w:rsid w:val="002C2168"/>
    <w:rsid w:val="002C21FA"/>
    <w:rsid w:val="002C2205"/>
    <w:rsid w:val="002C2244"/>
    <w:rsid w:val="002C24E3"/>
    <w:rsid w:val="002C2529"/>
    <w:rsid w:val="002C268B"/>
    <w:rsid w:val="002C28BA"/>
    <w:rsid w:val="002C2F92"/>
    <w:rsid w:val="002C31A3"/>
    <w:rsid w:val="002C31F3"/>
    <w:rsid w:val="002C343B"/>
    <w:rsid w:val="002C372E"/>
    <w:rsid w:val="002C40ED"/>
    <w:rsid w:val="002C45C6"/>
    <w:rsid w:val="002C47D5"/>
    <w:rsid w:val="002C4B29"/>
    <w:rsid w:val="002C4DDD"/>
    <w:rsid w:val="002C5B08"/>
    <w:rsid w:val="002C5F6C"/>
    <w:rsid w:val="002C5FF2"/>
    <w:rsid w:val="002C61F5"/>
    <w:rsid w:val="002C648F"/>
    <w:rsid w:val="002C64A2"/>
    <w:rsid w:val="002C65AC"/>
    <w:rsid w:val="002C667E"/>
    <w:rsid w:val="002C6824"/>
    <w:rsid w:val="002C69A7"/>
    <w:rsid w:val="002C6DC2"/>
    <w:rsid w:val="002C7028"/>
    <w:rsid w:val="002C7114"/>
    <w:rsid w:val="002C7248"/>
    <w:rsid w:val="002C7283"/>
    <w:rsid w:val="002C767E"/>
    <w:rsid w:val="002C7D6F"/>
    <w:rsid w:val="002C7E3F"/>
    <w:rsid w:val="002C7EF9"/>
    <w:rsid w:val="002D078B"/>
    <w:rsid w:val="002D0877"/>
    <w:rsid w:val="002D0B20"/>
    <w:rsid w:val="002D0CC0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9C1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47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318"/>
    <w:rsid w:val="002E4422"/>
    <w:rsid w:val="002E4A75"/>
    <w:rsid w:val="002E4CC3"/>
    <w:rsid w:val="002E4CC8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B55"/>
    <w:rsid w:val="002F6942"/>
    <w:rsid w:val="002F6A2F"/>
    <w:rsid w:val="002F7111"/>
    <w:rsid w:val="002F75AF"/>
    <w:rsid w:val="002F7628"/>
    <w:rsid w:val="002F7695"/>
    <w:rsid w:val="002F7DDE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1DF"/>
    <w:rsid w:val="00303247"/>
    <w:rsid w:val="00303639"/>
    <w:rsid w:val="00303897"/>
    <w:rsid w:val="003042CB"/>
    <w:rsid w:val="00304677"/>
    <w:rsid w:val="003046FB"/>
    <w:rsid w:val="00304DB2"/>
    <w:rsid w:val="00304F72"/>
    <w:rsid w:val="00305033"/>
    <w:rsid w:val="0030519F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23"/>
    <w:rsid w:val="00312694"/>
    <w:rsid w:val="00312849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38"/>
    <w:rsid w:val="00317980"/>
    <w:rsid w:val="00317B13"/>
    <w:rsid w:val="00317D6C"/>
    <w:rsid w:val="0032067E"/>
    <w:rsid w:val="003207C4"/>
    <w:rsid w:val="00320822"/>
    <w:rsid w:val="003208F6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4AA"/>
    <w:rsid w:val="003227BD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4FEB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0D42"/>
    <w:rsid w:val="00331329"/>
    <w:rsid w:val="003314B4"/>
    <w:rsid w:val="00331834"/>
    <w:rsid w:val="00331BB1"/>
    <w:rsid w:val="0033248E"/>
    <w:rsid w:val="00332960"/>
    <w:rsid w:val="00332CB5"/>
    <w:rsid w:val="00332DBB"/>
    <w:rsid w:val="00333252"/>
    <w:rsid w:val="00333361"/>
    <w:rsid w:val="0033341F"/>
    <w:rsid w:val="00333620"/>
    <w:rsid w:val="0033384E"/>
    <w:rsid w:val="00333CCD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203B"/>
    <w:rsid w:val="00342419"/>
    <w:rsid w:val="00342591"/>
    <w:rsid w:val="00342931"/>
    <w:rsid w:val="00342E7F"/>
    <w:rsid w:val="00342F4C"/>
    <w:rsid w:val="00342F88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224"/>
    <w:rsid w:val="003515F8"/>
    <w:rsid w:val="003519D6"/>
    <w:rsid w:val="00351EE7"/>
    <w:rsid w:val="00351FD7"/>
    <w:rsid w:val="003522C5"/>
    <w:rsid w:val="00352598"/>
    <w:rsid w:val="00352732"/>
    <w:rsid w:val="003528E2"/>
    <w:rsid w:val="00352993"/>
    <w:rsid w:val="00352EB8"/>
    <w:rsid w:val="00353009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37F"/>
    <w:rsid w:val="0035546A"/>
    <w:rsid w:val="003554A5"/>
    <w:rsid w:val="003564CE"/>
    <w:rsid w:val="00356A1C"/>
    <w:rsid w:val="00356A46"/>
    <w:rsid w:val="00356A97"/>
    <w:rsid w:val="00356E7A"/>
    <w:rsid w:val="00357061"/>
    <w:rsid w:val="00357A9A"/>
    <w:rsid w:val="00357C07"/>
    <w:rsid w:val="00357EEB"/>
    <w:rsid w:val="0036035B"/>
    <w:rsid w:val="003603DD"/>
    <w:rsid w:val="0036049D"/>
    <w:rsid w:val="00360629"/>
    <w:rsid w:val="003606A6"/>
    <w:rsid w:val="00360B81"/>
    <w:rsid w:val="00360DEB"/>
    <w:rsid w:val="00360F91"/>
    <w:rsid w:val="00361336"/>
    <w:rsid w:val="003613F2"/>
    <w:rsid w:val="00361739"/>
    <w:rsid w:val="003619BF"/>
    <w:rsid w:val="00361A52"/>
    <w:rsid w:val="00361C01"/>
    <w:rsid w:val="003628B6"/>
    <w:rsid w:val="0036295A"/>
    <w:rsid w:val="00362996"/>
    <w:rsid w:val="00362F0C"/>
    <w:rsid w:val="0036311B"/>
    <w:rsid w:val="00363559"/>
    <w:rsid w:val="00363F87"/>
    <w:rsid w:val="00364127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304C"/>
    <w:rsid w:val="003735FD"/>
    <w:rsid w:val="00373648"/>
    <w:rsid w:val="003736E8"/>
    <w:rsid w:val="0037378F"/>
    <w:rsid w:val="003739A1"/>
    <w:rsid w:val="00373F9C"/>
    <w:rsid w:val="00373FCA"/>
    <w:rsid w:val="00374441"/>
    <w:rsid w:val="0037452A"/>
    <w:rsid w:val="0037474B"/>
    <w:rsid w:val="003748CD"/>
    <w:rsid w:val="00374A94"/>
    <w:rsid w:val="00374C26"/>
    <w:rsid w:val="00374D86"/>
    <w:rsid w:val="00374EBA"/>
    <w:rsid w:val="00375060"/>
    <w:rsid w:val="003750A1"/>
    <w:rsid w:val="00375138"/>
    <w:rsid w:val="00375364"/>
    <w:rsid w:val="003753E1"/>
    <w:rsid w:val="0037587B"/>
    <w:rsid w:val="00375AAB"/>
    <w:rsid w:val="00375B16"/>
    <w:rsid w:val="00375E62"/>
    <w:rsid w:val="0037605E"/>
    <w:rsid w:val="00376081"/>
    <w:rsid w:val="00376567"/>
    <w:rsid w:val="00376788"/>
    <w:rsid w:val="0037682D"/>
    <w:rsid w:val="00376F5B"/>
    <w:rsid w:val="00377117"/>
    <w:rsid w:val="00377419"/>
    <w:rsid w:val="00377457"/>
    <w:rsid w:val="00377617"/>
    <w:rsid w:val="0037785A"/>
    <w:rsid w:val="00377A77"/>
    <w:rsid w:val="00377CE6"/>
    <w:rsid w:val="0038020B"/>
    <w:rsid w:val="00380284"/>
    <w:rsid w:val="0038030A"/>
    <w:rsid w:val="0038032B"/>
    <w:rsid w:val="00380517"/>
    <w:rsid w:val="00380575"/>
    <w:rsid w:val="003806BB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CE"/>
    <w:rsid w:val="003833EC"/>
    <w:rsid w:val="0038396E"/>
    <w:rsid w:val="00383C4B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6256"/>
    <w:rsid w:val="003868A4"/>
    <w:rsid w:val="003869BF"/>
    <w:rsid w:val="00386BAF"/>
    <w:rsid w:val="00386BBC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70A"/>
    <w:rsid w:val="00395A76"/>
    <w:rsid w:val="00395B0A"/>
    <w:rsid w:val="00395DCC"/>
    <w:rsid w:val="00395E0C"/>
    <w:rsid w:val="00396384"/>
    <w:rsid w:val="0039652F"/>
    <w:rsid w:val="003967D8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0C"/>
    <w:rsid w:val="003A45B5"/>
    <w:rsid w:val="003A48B4"/>
    <w:rsid w:val="003A4E8D"/>
    <w:rsid w:val="003A56BC"/>
    <w:rsid w:val="003A57DB"/>
    <w:rsid w:val="003A5B87"/>
    <w:rsid w:val="003A5C6D"/>
    <w:rsid w:val="003A5CD8"/>
    <w:rsid w:val="003A5EE9"/>
    <w:rsid w:val="003A5F6B"/>
    <w:rsid w:val="003A62F6"/>
    <w:rsid w:val="003A662C"/>
    <w:rsid w:val="003A671C"/>
    <w:rsid w:val="003A6B51"/>
    <w:rsid w:val="003A6EBF"/>
    <w:rsid w:val="003A7034"/>
    <w:rsid w:val="003A72F5"/>
    <w:rsid w:val="003B037A"/>
    <w:rsid w:val="003B0D7B"/>
    <w:rsid w:val="003B0F6D"/>
    <w:rsid w:val="003B0FB3"/>
    <w:rsid w:val="003B122B"/>
    <w:rsid w:val="003B1AB1"/>
    <w:rsid w:val="003B1B25"/>
    <w:rsid w:val="003B22C7"/>
    <w:rsid w:val="003B22FF"/>
    <w:rsid w:val="003B2579"/>
    <w:rsid w:val="003B261C"/>
    <w:rsid w:val="003B26B1"/>
    <w:rsid w:val="003B2A41"/>
    <w:rsid w:val="003B2D86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227"/>
    <w:rsid w:val="003B54F9"/>
    <w:rsid w:val="003B562E"/>
    <w:rsid w:val="003B56C3"/>
    <w:rsid w:val="003B56E8"/>
    <w:rsid w:val="003B594B"/>
    <w:rsid w:val="003B59E3"/>
    <w:rsid w:val="003B5F84"/>
    <w:rsid w:val="003B62AD"/>
    <w:rsid w:val="003B65C3"/>
    <w:rsid w:val="003B6FA6"/>
    <w:rsid w:val="003B7520"/>
    <w:rsid w:val="003C0096"/>
    <w:rsid w:val="003C01D5"/>
    <w:rsid w:val="003C05F1"/>
    <w:rsid w:val="003C0A4F"/>
    <w:rsid w:val="003C0A93"/>
    <w:rsid w:val="003C0AA0"/>
    <w:rsid w:val="003C0B9F"/>
    <w:rsid w:val="003C1127"/>
    <w:rsid w:val="003C12B3"/>
    <w:rsid w:val="003C1327"/>
    <w:rsid w:val="003C140D"/>
    <w:rsid w:val="003C14D0"/>
    <w:rsid w:val="003C1821"/>
    <w:rsid w:val="003C1EF5"/>
    <w:rsid w:val="003C211A"/>
    <w:rsid w:val="003C2161"/>
    <w:rsid w:val="003C2BF6"/>
    <w:rsid w:val="003C30ED"/>
    <w:rsid w:val="003C3C35"/>
    <w:rsid w:val="003C403C"/>
    <w:rsid w:val="003C411D"/>
    <w:rsid w:val="003C43B5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5E5A"/>
    <w:rsid w:val="003C6155"/>
    <w:rsid w:val="003C621A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C7B5A"/>
    <w:rsid w:val="003D045E"/>
    <w:rsid w:val="003D0660"/>
    <w:rsid w:val="003D0E0C"/>
    <w:rsid w:val="003D0E5B"/>
    <w:rsid w:val="003D0F25"/>
    <w:rsid w:val="003D107F"/>
    <w:rsid w:val="003D10B7"/>
    <w:rsid w:val="003D1291"/>
    <w:rsid w:val="003D1425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935"/>
    <w:rsid w:val="003D2B17"/>
    <w:rsid w:val="003D2B63"/>
    <w:rsid w:val="003D2FCE"/>
    <w:rsid w:val="003D311F"/>
    <w:rsid w:val="003D318C"/>
    <w:rsid w:val="003D32EE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D52"/>
    <w:rsid w:val="003D4D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7166"/>
    <w:rsid w:val="003D7653"/>
    <w:rsid w:val="003D7A5C"/>
    <w:rsid w:val="003D7CDA"/>
    <w:rsid w:val="003D7D2C"/>
    <w:rsid w:val="003D7D4A"/>
    <w:rsid w:val="003E00C4"/>
    <w:rsid w:val="003E040F"/>
    <w:rsid w:val="003E054E"/>
    <w:rsid w:val="003E06E7"/>
    <w:rsid w:val="003E0753"/>
    <w:rsid w:val="003E07CB"/>
    <w:rsid w:val="003E0B8C"/>
    <w:rsid w:val="003E0F1F"/>
    <w:rsid w:val="003E10DB"/>
    <w:rsid w:val="003E1229"/>
    <w:rsid w:val="003E1CD7"/>
    <w:rsid w:val="003E2365"/>
    <w:rsid w:val="003E2473"/>
    <w:rsid w:val="003E25C8"/>
    <w:rsid w:val="003E28C0"/>
    <w:rsid w:val="003E2DA4"/>
    <w:rsid w:val="003E2FA1"/>
    <w:rsid w:val="003E3038"/>
    <w:rsid w:val="003E3081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6BB3"/>
    <w:rsid w:val="003E7321"/>
    <w:rsid w:val="003E789C"/>
    <w:rsid w:val="003E7979"/>
    <w:rsid w:val="003E7A34"/>
    <w:rsid w:val="003F0509"/>
    <w:rsid w:val="003F05D4"/>
    <w:rsid w:val="003F09A1"/>
    <w:rsid w:val="003F0A1B"/>
    <w:rsid w:val="003F0AF9"/>
    <w:rsid w:val="003F0D3B"/>
    <w:rsid w:val="003F105D"/>
    <w:rsid w:val="003F10AC"/>
    <w:rsid w:val="003F122F"/>
    <w:rsid w:val="003F1368"/>
    <w:rsid w:val="003F1488"/>
    <w:rsid w:val="003F15E7"/>
    <w:rsid w:val="003F179D"/>
    <w:rsid w:val="003F1A97"/>
    <w:rsid w:val="003F1DAF"/>
    <w:rsid w:val="003F212B"/>
    <w:rsid w:val="003F2175"/>
    <w:rsid w:val="003F228B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46"/>
    <w:rsid w:val="003F41A1"/>
    <w:rsid w:val="003F41C6"/>
    <w:rsid w:val="003F43F4"/>
    <w:rsid w:val="003F44E5"/>
    <w:rsid w:val="003F4625"/>
    <w:rsid w:val="003F4AF9"/>
    <w:rsid w:val="003F4DFE"/>
    <w:rsid w:val="003F53DE"/>
    <w:rsid w:val="003F544A"/>
    <w:rsid w:val="003F5777"/>
    <w:rsid w:val="003F5F1B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02"/>
    <w:rsid w:val="004024AB"/>
    <w:rsid w:val="0040290D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B77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D4"/>
    <w:rsid w:val="00406F8B"/>
    <w:rsid w:val="00406FD6"/>
    <w:rsid w:val="0040703A"/>
    <w:rsid w:val="004076E7"/>
    <w:rsid w:val="004078BA"/>
    <w:rsid w:val="00410ED5"/>
    <w:rsid w:val="0041109C"/>
    <w:rsid w:val="0041140B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2C9"/>
    <w:rsid w:val="0041765C"/>
    <w:rsid w:val="00417896"/>
    <w:rsid w:val="004178D1"/>
    <w:rsid w:val="00417B1F"/>
    <w:rsid w:val="00420A83"/>
    <w:rsid w:val="00420BED"/>
    <w:rsid w:val="0042102D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43D"/>
    <w:rsid w:val="004235E6"/>
    <w:rsid w:val="004235F5"/>
    <w:rsid w:val="00423905"/>
    <w:rsid w:val="00423A37"/>
    <w:rsid w:val="00423B93"/>
    <w:rsid w:val="00423BC4"/>
    <w:rsid w:val="00423BF6"/>
    <w:rsid w:val="00423D9A"/>
    <w:rsid w:val="00423F2D"/>
    <w:rsid w:val="00423FDD"/>
    <w:rsid w:val="0042400A"/>
    <w:rsid w:val="0042434E"/>
    <w:rsid w:val="0042464C"/>
    <w:rsid w:val="00424BC4"/>
    <w:rsid w:val="0042545C"/>
    <w:rsid w:val="0042547A"/>
    <w:rsid w:val="00425537"/>
    <w:rsid w:val="0042566E"/>
    <w:rsid w:val="00426207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7BD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2011"/>
    <w:rsid w:val="0043213E"/>
    <w:rsid w:val="00432427"/>
    <w:rsid w:val="004330D4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5971"/>
    <w:rsid w:val="00435AA8"/>
    <w:rsid w:val="00435B2F"/>
    <w:rsid w:val="00435B6C"/>
    <w:rsid w:val="00435BF3"/>
    <w:rsid w:val="00435C83"/>
    <w:rsid w:val="00435FC2"/>
    <w:rsid w:val="0043665F"/>
    <w:rsid w:val="004377A4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232"/>
    <w:rsid w:val="00446607"/>
    <w:rsid w:val="00446619"/>
    <w:rsid w:val="00446765"/>
    <w:rsid w:val="004467B1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4808"/>
    <w:rsid w:val="004551B4"/>
    <w:rsid w:val="0045536C"/>
    <w:rsid w:val="00455509"/>
    <w:rsid w:val="00455519"/>
    <w:rsid w:val="0045553A"/>
    <w:rsid w:val="004557F3"/>
    <w:rsid w:val="00455B6A"/>
    <w:rsid w:val="00455D6A"/>
    <w:rsid w:val="00455DAD"/>
    <w:rsid w:val="00455F2C"/>
    <w:rsid w:val="004561B2"/>
    <w:rsid w:val="0045652D"/>
    <w:rsid w:val="004569BA"/>
    <w:rsid w:val="00456B3E"/>
    <w:rsid w:val="00456BBD"/>
    <w:rsid w:val="00456BFF"/>
    <w:rsid w:val="0045711C"/>
    <w:rsid w:val="0045713C"/>
    <w:rsid w:val="004573DE"/>
    <w:rsid w:val="004575C8"/>
    <w:rsid w:val="004579CC"/>
    <w:rsid w:val="004579DA"/>
    <w:rsid w:val="00457B81"/>
    <w:rsid w:val="00457BF3"/>
    <w:rsid w:val="00457E23"/>
    <w:rsid w:val="004601AC"/>
    <w:rsid w:val="0046053A"/>
    <w:rsid w:val="00460D42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95A"/>
    <w:rsid w:val="004629D2"/>
    <w:rsid w:val="00462A0B"/>
    <w:rsid w:val="00462B35"/>
    <w:rsid w:val="00462DA2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66E"/>
    <w:rsid w:val="0047585D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9A4"/>
    <w:rsid w:val="00477CAD"/>
    <w:rsid w:val="00477F13"/>
    <w:rsid w:val="00480236"/>
    <w:rsid w:val="004802FC"/>
    <w:rsid w:val="004804AE"/>
    <w:rsid w:val="004804E2"/>
    <w:rsid w:val="00480741"/>
    <w:rsid w:val="0048084A"/>
    <w:rsid w:val="00480859"/>
    <w:rsid w:val="00480D62"/>
    <w:rsid w:val="00480E51"/>
    <w:rsid w:val="00481564"/>
    <w:rsid w:val="00481EB2"/>
    <w:rsid w:val="00481F05"/>
    <w:rsid w:val="00482111"/>
    <w:rsid w:val="00482188"/>
    <w:rsid w:val="004822DD"/>
    <w:rsid w:val="00482403"/>
    <w:rsid w:val="0048252A"/>
    <w:rsid w:val="00482794"/>
    <w:rsid w:val="004827B9"/>
    <w:rsid w:val="004827BF"/>
    <w:rsid w:val="00482934"/>
    <w:rsid w:val="004829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485F"/>
    <w:rsid w:val="00484C34"/>
    <w:rsid w:val="0048511E"/>
    <w:rsid w:val="00485811"/>
    <w:rsid w:val="00485BD8"/>
    <w:rsid w:val="00485C94"/>
    <w:rsid w:val="00485F9B"/>
    <w:rsid w:val="00486034"/>
    <w:rsid w:val="004864AE"/>
    <w:rsid w:val="004864C4"/>
    <w:rsid w:val="00486988"/>
    <w:rsid w:val="004870D0"/>
    <w:rsid w:val="004871DA"/>
    <w:rsid w:val="00487C06"/>
    <w:rsid w:val="00487DCB"/>
    <w:rsid w:val="0049035A"/>
    <w:rsid w:val="00490619"/>
    <w:rsid w:val="004906F0"/>
    <w:rsid w:val="004908FF"/>
    <w:rsid w:val="00490F1C"/>
    <w:rsid w:val="00491265"/>
    <w:rsid w:val="0049174A"/>
    <w:rsid w:val="00491A59"/>
    <w:rsid w:val="00491C35"/>
    <w:rsid w:val="00491C7E"/>
    <w:rsid w:val="00492BDC"/>
    <w:rsid w:val="00492BF1"/>
    <w:rsid w:val="00493EAC"/>
    <w:rsid w:val="00494209"/>
    <w:rsid w:val="00494625"/>
    <w:rsid w:val="004946BE"/>
    <w:rsid w:val="00494734"/>
    <w:rsid w:val="00494C12"/>
    <w:rsid w:val="00494C1C"/>
    <w:rsid w:val="00495474"/>
    <w:rsid w:val="0049547F"/>
    <w:rsid w:val="004956B4"/>
    <w:rsid w:val="00495E36"/>
    <w:rsid w:val="0049621A"/>
    <w:rsid w:val="00496270"/>
    <w:rsid w:val="00496550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5DB"/>
    <w:rsid w:val="004A0719"/>
    <w:rsid w:val="004A074B"/>
    <w:rsid w:val="004A0AE0"/>
    <w:rsid w:val="004A1191"/>
    <w:rsid w:val="004A1469"/>
    <w:rsid w:val="004A163D"/>
    <w:rsid w:val="004A17BC"/>
    <w:rsid w:val="004A1AEB"/>
    <w:rsid w:val="004A1B5B"/>
    <w:rsid w:val="004A1BF1"/>
    <w:rsid w:val="004A2050"/>
    <w:rsid w:val="004A2099"/>
    <w:rsid w:val="004A22DB"/>
    <w:rsid w:val="004A2809"/>
    <w:rsid w:val="004A2834"/>
    <w:rsid w:val="004A2C71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6F27"/>
    <w:rsid w:val="004A7653"/>
    <w:rsid w:val="004A7812"/>
    <w:rsid w:val="004A7E30"/>
    <w:rsid w:val="004B00F2"/>
    <w:rsid w:val="004B058A"/>
    <w:rsid w:val="004B06D1"/>
    <w:rsid w:val="004B091C"/>
    <w:rsid w:val="004B0AD3"/>
    <w:rsid w:val="004B100C"/>
    <w:rsid w:val="004B1173"/>
    <w:rsid w:val="004B1300"/>
    <w:rsid w:val="004B134B"/>
    <w:rsid w:val="004B1BE2"/>
    <w:rsid w:val="004B1C1C"/>
    <w:rsid w:val="004B217B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8A5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147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5B8C"/>
    <w:rsid w:val="004C6003"/>
    <w:rsid w:val="004C6335"/>
    <w:rsid w:val="004C65C7"/>
    <w:rsid w:val="004C65F0"/>
    <w:rsid w:val="004C6675"/>
    <w:rsid w:val="004C69C3"/>
    <w:rsid w:val="004C6E26"/>
    <w:rsid w:val="004C6E6F"/>
    <w:rsid w:val="004C7081"/>
    <w:rsid w:val="004C7240"/>
    <w:rsid w:val="004C724D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596"/>
    <w:rsid w:val="004D263B"/>
    <w:rsid w:val="004D3017"/>
    <w:rsid w:val="004D3442"/>
    <w:rsid w:val="004D370C"/>
    <w:rsid w:val="004D371F"/>
    <w:rsid w:val="004D39FE"/>
    <w:rsid w:val="004D3B30"/>
    <w:rsid w:val="004D3BFA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94F"/>
    <w:rsid w:val="004D6BA7"/>
    <w:rsid w:val="004D6C3A"/>
    <w:rsid w:val="004D6D1A"/>
    <w:rsid w:val="004D6F95"/>
    <w:rsid w:val="004D707C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DA"/>
    <w:rsid w:val="004E435D"/>
    <w:rsid w:val="004E4AE8"/>
    <w:rsid w:val="004E4B41"/>
    <w:rsid w:val="004E508D"/>
    <w:rsid w:val="004E50B2"/>
    <w:rsid w:val="004E56CC"/>
    <w:rsid w:val="004E576C"/>
    <w:rsid w:val="004E57CE"/>
    <w:rsid w:val="004E5950"/>
    <w:rsid w:val="004E59A4"/>
    <w:rsid w:val="004E5BF5"/>
    <w:rsid w:val="004E5EFC"/>
    <w:rsid w:val="004E6EA2"/>
    <w:rsid w:val="004E78B5"/>
    <w:rsid w:val="004E78BD"/>
    <w:rsid w:val="004E79B2"/>
    <w:rsid w:val="004E7BDC"/>
    <w:rsid w:val="004E7E67"/>
    <w:rsid w:val="004E7F4E"/>
    <w:rsid w:val="004E7F90"/>
    <w:rsid w:val="004F0176"/>
    <w:rsid w:val="004F02E6"/>
    <w:rsid w:val="004F04E2"/>
    <w:rsid w:val="004F0C50"/>
    <w:rsid w:val="004F0D54"/>
    <w:rsid w:val="004F111D"/>
    <w:rsid w:val="004F14CB"/>
    <w:rsid w:val="004F14E3"/>
    <w:rsid w:val="004F1EC0"/>
    <w:rsid w:val="004F22C3"/>
    <w:rsid w:val="004F26F9"/>
    <w:rsid w:val="004F29E7"/>
    <w:rsid w:val="004F3A71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49C"/>
    <w:rsid w:val="004F587F"/>
    <w:rsid w:val="004F5962"/>
    <w:rsid w:val="004F5D93"/>
    <w:rsid w:val="004F5DAE"/>
    <w:rsid w:val="004F5F65"/>
    <w:rsid w:val="004F6269"/>
    <w:rsid w:val="004F6285"/>
    <w:rsid w:val="004F6500"/>
    <w:rsid w:val="004F6620"/>
    <w:rsid w:val="004F6D3E"/>
    <w:rsid w:val="004F6DAB"/>
    <w:rsid w:val="004F75E4"/>
    <w:rsid w:val="0050019D"/>
    <w:rsid w:val="0050061C"/>
    <w:rsid w:val="00500663"/>
    <w:rsid w:val="005009A3"/>
    <w:rsid w:val="00500ABF"/>
    <w:rsid w:val="00500B77"/>
    <w:rsid w:val="00501105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90C"/>
    <w:rsid w:val="00503A67"/>
    <w:rsid w:val="00503BF0"/>
    <w:rsid w:val="00503C4D"/>
    <w:rsid w:val="00503D4A"/>
    <w:rsid w:val="00504024"/>
    <w:rsid w:val="005048C1"/>
    <w:rsid w:val="005049B9"/>
    <w:rsid w:val="00504BF4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D06"/>
    <w:rsid w:val="00511F88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4386"/>
    <w:rsid w:val="0051442B"/>
    <w:rsid w:val="00514620"/>
    <w:rsid w:val="005146F6"/>
    <w:rsid w:val="00514727"/>
    <w:rsid w:val="00514776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279CA"/>
    <w:rsid w:val="00530106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09D"/>
    <w:rsid w:val="005329C5"/>
    <w:rsid w:val="00532B91"/>
    <w:rsid w:val="00532CEE"/>
    <w:rsid w:val="00532E85"/>
    <w:rsid w:val="0053357C"/>
    <w:rsid w:val="00533A13"/>
    <w:rsid w:val="00534320"/>
    <w:rsid w:val="0053450F"/>
    <w:rsid w:val="005348D5"/>
    <w:rsid w:val="00534959"/>
    <w:rsid w:val="00535426"/>
    <w:rsid w:val="00535869"/>
    <w:rsid w:val="00535931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CC1"/>
    <w:rsid w:val="00537EDE"/>
    <w:rsid w:val="00537F5F"/>
    <w:rsid w:val="005400C9"/>
    <w:rsid w:val="005406A7"/>
    <w:rsid w:val="005407F3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201A"/>
    <w:rsid w:val="005421E0"/>
    <w:rsid w:val="005422EE"/>
    <w:rsid w:val="00542575"/>
    <w:rsid w:val="00542B77"/>
    <w:rsid w:val="0054300C"/>
    <w:rsid w:val="005437E9"/>
    <w:rsid w:val="00543B4A"/>
    <w:rsid w:val="00543CE1"/>
    <w:rsid w:val="00544101"/>
    <w:rsid w:val="0054417D"/>
    <w:rsid w:val="005443D7"/>
    <w:rsid w:val="00544B88"/>
    <w:rsid w:val="00544DC7"/>
    <w:rsid w:val="00544E31"/>
    <w:rsid w:val="00545889"/>
    <w:rsid w:val="005458CC"/>
    <w:rsid w:val="00545CB1"/>
    <w:rsid w:val="00545E00"/>
    <w:rsid w:val="00545EF0"/>
    <w:rsid w:val="00545F0D"/>
    <w:rsid w:val="00546273"/>
    <w:rsid w:val="0054663E"/>
    <w:rsid w:val="00546952"/>
    <w:rsid w:val="00546F31"/>
    <w:rsid w:val="0054714D"/>
    <w:rsid w:val="00547EB8"/>
    <w:rsid w:val="00547EE3"/>
    <w:rsid w:val="005501B8"/>
    <w:rsid w:val="005503BE"/>
    <w:rsid w:val="00550460"/>
    <w:rsid w:val="005509C8"/>
    <w:rsid w:val="005509F9"/>
    <w:rsid w:val="00550D74"/>
    <w:rsid w:val="00550E6E"/>
    <w:rsid w:val="00551441"/>
    <w:rsid w:val="005514AB"/>
    <w:rsid w:val="0055151E"/>
    <w:rsid w:val="00551CF8"/>
    <w:rsid w:val="005521EF"/>
    <w:rsid w:val="0055253F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4393"/>
    <w:rsid w:val="005543E7"/>
    <w:rsid w:val="0055448C"/>
    <w:rsid w:val="00554A49"/>
    <w:rsid w:val="00554BB7"/>
    <w:rsid w:val="00554E94"/>
    <w:rsid w:val="00554F63"/>
    <w:rsid w:val="00555103"/>
    <w:rsid w:val="0055514E"/>
    <w:rsid w:val="00555C4B"/>
    <w:rsid w:val="00555DEA"/>
    <w:rsid w:val="005561F0"/>
    <w:rsid w:val="00556B3F"/>
    <w:rsid w:val="00556D3D"/>
    <w:rsid w:val="00556DAC"/>
    <w:rsid w:val="00556DE6"/>
    <w:rsid w:val="00557238"/>
    <w:rsid w:val="00557317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BA7"/>
    <w:rsid w:val="00561CD9"/>
    <w:rsid w:val="00561D75"/>
    <w:rsid w:val="00561EAE"/>
    <w:rsid w:val="00561EFA"/>
    <w:rsid w:val="0056209B"/>
    <w:rsid w:val="00562351"/>
    <w:rsid w:val="00562390"/>
    <w:rsid w:val="00562412"/>
    <w:rsid w:val="0056264C"/>
    <w:rsid w:val="00562DDC"/>
    <w:rsid w:val="005631A4"/>
    <w:rsid w:val="005638A6"/>
    <w:rsid w:val="005638C9"/>
    <w:rsid w:val="0056392D"/>
    <w:rsid w:val="00563BA6"/>
    <w:rsid w:val="00563FFB"/>
    <w:rsid w:val="00564062"/>
    <w:rsid w:val="0056443C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2A7"/>
    <w:rsid w:val="005704B4"/>
    <w:rsid w:val="00570A4D"/>
    <w:rsid w:val="00570CF5"/>
    <w:rsid w:val="00571098"/>
    <w:rsid w:val="005710F5"/>
    <w:rsid w:val="005712AE"/>
    <w:rsid w:val="005716D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6E3"/>
    <w:rsid w:val="005737F4"/>
    <w:rsid w:val="0057392E"/>
    <w:rsid w:val="00573C12"/>
    <w:rsid w:val="00573F6B"/>
    <w:rsid w:val="0057429D"/>
    <w:rsid w:val="0057457F"/>
    <w:rsid w:val="00574B82"/>
    <w:rsid w:val="00574C93"/>
    <w:rsid w:val="005750EF"/>
    <w:rsid w:val="0057519B"/>
    <w:rsid w:val="00575357"/>
    <w:rsid w:val="005757D9"/>
    <w:rsid w:val="0057595C"/>
    <w:rsid w:val="00575A2E"/>
    <w:rsid w:val="00575C9E"/>
    <w:rsid w:val="00575FCA"/>
    <w:rsid w:val="00575FCB"/>
    <w:rsid w:val="005763F3"/>
    <w:rsid w:val="00576454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24A"/>
    <w:rsid w:val="0059032E"/>
    <w:rsid w:val="00590411"/>
    <w:rsid w:val="005907F3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35C"/>
    <w:rsid w:val="00594787"/>
    <w:rsid w:val="00594968"/>
    <w:rsid w:val="00594A56"/>
    <w:rsid w:val="00594C8C"/>
    <w:rsid w:val="00594FFE"/>
    <w:rsid w:val="0059516A"/>
    <w:rsid w:val="005951C8"/>
    <w:rsid w:val="00595576"/>
    <w:rsid w:val="0059569F"/>
    <w:rsid w:val="00595726"/>
    <w:rsid w:val="00595C2E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206"/>
    <w:rsid w:val="00597486"/>
    <w:rsid w:val="005975F7"/>
    <w:rsid w:val="005978E5"/>
    <w:rsid w:val="00597AD1"/>
    <w:rsid w:val="00597B6B"/>
    <w:rsid w:val="00597FE8"/>
    <w:rsid w:val="005A02B2"/>
    <w:rsid w:val="005A02C2"/>
    <w:rsid w:val="005A0673"/>
    <w:rsid w:val="005A07F1"/>
    <w:rsid w:val="005A08D0"/>
    <w:rsid w:val="005A0CE1"/>
    <w:rsid w:val="005A0DA5"/>
    <w:rsid w:val="005A1126"/>
    <w:rsid w:val="005A1608"/>
    <w:rsid w:val="005A1902"/>
    <w:rsid w:val="005A1909"/>
    <w:rsid w:val="005A190F"/>
    <w:rsid w:val="005A1CE2"/>
    <w:rsid w:val="005A1CF8"/>
    <w:rsid w:val="005A2250"/>
    <w:rsid w:val="005A267D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A4A"/>
    <w:rsid w:val="005A4B0A"/>
    <w:rsid w:val="005A4DD2"/>
    <w:rsid w:val="005A50B0"/>
    <w:rsid w:val="005A5247"/>
    <w:rsid w:val="005A560E"/>
    <w:rsid w:val="005A567A"/>
    <w:rsid w:val="005A5E5A"/>
    <w:rsid w:val="005A60D7"/>
    <w:rsid w:val="005A6934"/>
    <w:rsid w:val="005A69E5"/>
    <w:rsid w:val="005A6B86"/>
    <w:rsid w:val="005A6DFD"/>
    <w:rsid w:val="005A6E74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3279"/>
    <w:rsid w:val="005B3360"/>
    <w:rsid w:val="005B33BB"/>
    <w:rsid w:val="005B3751"/>
    <w:rsid w:val="005B37B0"/>
    <w:rsid w:val="005B383F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3FFA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588"/>
    <w:rsid w:val="005D3671"/>
    <w:rsid w:val="005D3689"/>
    <w:rsid w:val="005D37EF"/>
    <w:rsid w:val="005D3B0F"/>
    <w:rsid w:val="005D3B2D"/>
    <w:rsid w:val="005D3E25"/>
    <w:rsid w:val="005D418C"/>
    <w:rsid w:val="005D4456"/>
    <w:rsid w:val="005D4585"/>
    <w:rsid w:val="005D4AE2"/>
    <w:rsid w:val="005D4E3B"/>
    <w:rsid w:val="005D4FAB"/>
    <w:rsid w:val="005D55EA"/>
    <w:rsid w:val="005D5638"/>
    <w:rsid w:val="005D5C55"/>
    <w:rsid w:val="005D5C65"/>
    <w:rsid w:val="005D5D05"/>
    <w:rsid w:val="005D600C"/>
    <w:rsid w:val="005D6124"/>
    <w:rsid w:val="005D61A8"/>
    <w:rsid w:val="005D61F6"/>
    <w:rsid w:val="005D6287"/>
    <w:rsid w:val="005D62DD"/>
    <w:rsid w:val="005D6648"/>
    <w:rsid w:val="005D6D67"/>
    <w:rsid w:val="005D70D4"/>
    <w:rsid w:val="005D7160"/>
    <w:rsid w:val="005D7A27"/>
    <w:rsid w:val="005E00FB"/>
    <w:rsid w:val="005E041F"/>
    <w:rsid w:val="005E0554"/>
    <w:rsid w:val="005E0833"/>
    <w:rsid w:val="005E09B2"/>
    <w:rsid w:val="005E0BEF"/>
    <w:rsid w:val="005E0C55"/>
    <w:rsid w:val="005E0E04"/>
    <w:rsid w:val="005E0E45"/>
    <w:rsid w:val="005E0E54"/>
    <w:rsid w:val="005E0F08"/>
    <w:rsid w:val="005E105A"/>
    <w:rsid w:val="005E141A"/>
    <w:rsid w:val="005E156B"/>
    <w:rsid w:val="005E16D6"/>
    <w:rsid w:val="005E1CAF"/>
    <w:rsid w:val="005E1E00"/>
    <w:rsid w:val="005E22FC"/>
    <w:rsid w:val="005E2438"/>
    <w:rsid w:val="005E2854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669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1A9B"/>
    <w:rsid w:val="005F287D"/>
    <w:rsid w:val="005F32FA"/>
    <w:rsid w:val="005F3857"/>
    <w:rsid w:val="005F398C"/>
    <w:rsid w:val="005F3A86"/>
    <w:rsid w:val="005F3AFE"/>
    <w:rsid w:val="005F3F11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86A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0DC5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908"/>
    <w:rsid w:val="00614A7F"/>
    <w:rsid w:val="00614F92"/>
    <w:rsid w:val="00615419"/>
    <w:rsid w:val="006154DA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BF5"/>
    <w:rsid w:val="00620CF7"/>
    <w:rsid w:val="0062128E"/>
    <w:rsid w:val="0062135A"/>
    <w:rsid w:val="006213AB"/>
    <w:rsid w:val="006213B7"/>
    <w:rsid w:val="006217B3"/>
    <w:rsid w:val="00621BC9"/>
    <w:rsid w:val="00621D4F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64AE"/>
    <w:rsid w:val="00626AA7"/>
    <w:rsid w:val="00626BD8"/>
    <w:rsid w:val="00626BFC"/>
    <w:rsid w:val="00626EAD"/>
    <w:rsid w:val="00626EAF"/>
    <w:rsid w:val="00626ECA"/>
    <w:rsid w:val="00627427"/>
    <w:rsid w:val="006279D4"/>
    <w:rsid w:val="00627E53"/>
    <w:rsid w:val="0063017E"/>
    <w:rsid w:val="006306D4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AB4"/>
    <w:rsid w:val="00632F81"/>
    <w:rsid w:val="00633038"/>
    <w:rsid w:val="0063350E"/>
    <w:rsid w:val="00633581"/>
    <w:rsid w:val="006335C5"/>
    <w:rsid w:val="0063369B"/>
    <w:rsid w:val="00633D03"/>
    <w:rsid w:val="00633E2F"/>
    <w:rsid w:val="00633E46"/>
    <w:rsid w:val="00634330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522"/>
    <w:rsid w:val="00636592"/>
    <w:rsid w:val="006369EB"/>
    <w:rsid w:val="00636A56"/>
    <w:rsid w:val="00637039"/>
    <w:rsid w:val="006376FA"/>
    <w:rsid w:val="006378EB"/>
    <w:rsid w:val="00637998"/>
    <w:rsid w:val="006379E8"/>
    <w:rsid w:val="00637B57"/>
    <w:rsid w:val="00640942"/>
    <w:rsid w:val="00640D7E"/>
    <w:rsid w:val="00641232"/>
    <w:rsid w:val="006413AA"/>
    <w:rsid w:val="0064149B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23C"/>
    <w:rsid w:val="00643332"/>
    <w:rsid w:val="00643452"/>
    <w:rsid w:val="00643482"/>
    <w:rsid w:val="00643A27"/>
    <w:rsid w:val="00643B49"/>
    <w:rsid w:val="00643B61"/>
    <w:rsid w:val="00643B8B"/>
    <w:rsid w:val="00643D9B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06C"/>
    <w:rsid w:val="006511E3"/>
    <w:rsid w:val="00651879"/>
    <w:rsid w:val="00651A35"/>
    <w:rsid w:val="00651AAC"/>
    <w:rsid w:val="00651B51"/>
    <w:rsid w:val="00651E92"/>
    <w:rsid w:val="006520CC"/>
    <w:rsid w:val="00652444"/>
    <w:rsid w:val="006525A7"/>
    <w:rsid w:val="0065284A"/>
    <w:rsid w:val="00652ADF"/>
    <w:rsid w:val="00652FE8"/>
    <w:rsid w:val="006531AC"/>
    <w:rsid w:val="00653785"/>
    <w:rsid w:val="006537C1"/>
    <w:rsid w:val="00653997"/>
    <w:rsid w:val="00653B1B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046"/>
    <w:rsid w:val="006564EA"/>
    <w:rsid w:val="00656560"/>
    <w:rsid w:val="00656BE2"/>
    <w:rsid w:val="00656C13"/>
    <w:rsid w:val="00656C96"/>
    <w:rsid w:val="0065703D"/>
    <w:rsid w:val="0065707C"/>
    <w:rsid w:val="006574E8"/>
    <w:rsid w:val="00657596"/>
    <w:rsid w:val="00657982"/>
    <w:rsid w:val="006579D9"/>
    <w:rsid w:val="00657BA0"/>
    <w:rsid w:val="00660A10"/>
    <w:rsid w:val="00660E23"/>
    <w:rsid w:val="00661029"/>
    <w:rsid w:val="006617F4"/>
    <w:rsid w:val="00661954"/>
    <w:rsid w:val="006619A6"/>
    <w:rsid w:val="00661D88"/>
    <w:rsid w:val="006620F3"/>
    <w:rsid w:val="00662311"/>
    <w:rsid w:val="00662336"/>
    <w:rsid w:val="006628B4"/>
    <w:rsid w:val="00662C2F"/>
    <w:rsid w:val="00662F12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5F6A"/>
    <w:rsid w:val="0066614C"/>
    <w:rsid w:val="00666277"/>
    <w:rsid w:val="006665F2"/>
    <w:rsid w:val="0066674F"/>
    <w:rsid w:val="0066683C"/>
    <w:rsid w:val="0066692C"/>
    <w:rsid w:val="00666BDD"/>
    <w:rsid w:val="00666D6B"/>
    <w:rsid w:val="006670D4"/>
    <w:rsid w:val="0066712C"/>
    <w:rsid w:val="0066713D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5CA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689"/>
    <w:rsid w:val="00673740"/>
    <w:rsid w:val="006737FD"/>
    <w:rsid w:val="00673B47"/>
    <w:rsid w:val="006741E7"/>
    <w:rsid w:val="006745B4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4C2"/>
    <w:rsid w:val="006769AE"/>
    <w:rsid w:val="006770D1"/>
    <w:rsid w:val="0067746B"/>
    <w:rsid w:val="006775F5"/>
    <w:rsid w:val="00677796"/>
    <w:rsid w:val="00677C77"/>
    <w:rsid w:val="006800FB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617A"/>
    <w:rsid w:val="00686213"/>
    <w:rsid w:val="0068630B"/>
    <w:rsid w:val="00686323"/>
    <w:rsid w:val="00686482"/>
    <w:rsid w:val="00686615"/>
    <w:rsid w:val="00686A44"/>
    <w:rsid w:val="00686A5E"/>
    <w:rsid w:val="00686F0C"/>
    <w:rsid w:val="006872E7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7AD"/>
    <w:rsid w:val="00693893"/>
    <w:rsid w:val="00693F16"/>
    <w:rsid w:val="00694453"/>
    <w:rsid w:val="00694559"/>
    <w:rsid w:val="0069458F"/>
    <w:rsid w:val="00694605"/>
    <w:rsid w:val="0069496F"/>
    <w:rsid w:val="00694A57"/>
    <w:rsid w:val="00694C4E"/>
    <w:rsid w:val="00694E19"/>
    <w:rsid w:val="00694EAB"/>
    <w:rsid w:val="00694FFF"/>
    <w:rsid w:val="00695116"/>
    <w:rsid w:val="006957BC"/>
    <w:rsid w:val="0069584D"/>
    <w:rsid w:val="0069597D"/>
    <w:rsid w:val="00695CD6"/>
    <w:rsid w:val="00696692"/>
    <w:rsid w:val="00696F64"/>
    <w:rsid w:val="006970F5"/>
    <w:rsid w:val="006971F5"/>
    <w:rsid w:val="00697306"/>
    <w:rsid w:val="006975A5"/>
    <w:rsid w:val="0069796D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AD"/>
    <w:rsid w:val="006A3733"/>
    <w:rsid w:val="006A41CA"/>
    <w:rsid w:val="006A42CD"/>
    <w:rsid w:val="006A4379"/>
    <w:rsid w:val="006A44E3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049"/>
    <w:rsid w:val="006A74F6"/>
    <w:rsid w:val="006A7678"/>
    <w:rsid w:val="006A7905"/>
    <w:rsid w:val="006A7BC0"/>
    <w:rsid w:val="006A7D06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C22"/>
    <w:rsid w:val="006B1F86"/>
    <w:rsid w:val="006B2043"/>
    <w:rsid w:val="006B24B6"/>
    <w:rsid w:val="006B2642"/>
    <w:rsid w:val="006B2B83"/>
    <w:rsid w:val="006B2BC6"/>
    <w:rsid w:val="006B2C29"/>
    <w:rsid w:val="006B3239"/>
    <w:rsid w:val="006B3316"/>
    <w:rsid w:val="006B338D"/>
    <w:rsid w:val="006B33E9"/>
    <w:rsid w:val="006B34B6"/>
    <w:rsid w:val="006B38C7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C01"/>
    <w:rsid w:val="006C5204"/>
    <w:rsid w:val="006C58CD"/>
    <w:rsid w:val="006C5B64"/>
    <w:rsid w:val="006C5C9C"/>
    <w:rsid w:val="006C640D"/>
    <w:rsid w:val="006C6A92"/>
    <w:rsid w:val="006C6BB8"/>
    <w:rsid w:val="006C6F04"/>
    <w:rsid w:val="006C6F4D"/>
    <w:rsid w:val="006C70DB"/>
    <w:rsid w:val="006C7190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2FA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F98"/>
    <w:rsid w:val="006D5431"/>
    <w:rsid w:val="006D54CD"/>
    <w:rsid w:val="006D5588"/>
    <w:rsid w:val="006D5C6B"/>
    <w:rsid w:val="006D61A9"/>
    <w:rsid w:val="006D652F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582"/>
    <w:rsid w:val="006E7694"/>
    <w:rsid w:val="006F0542"/>
    <w:rsid w:val="006F0595"/>
    <w:rsid w:val="006F065B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BB5"/>
    <w:rsid w:val="006F2D2E"/>
    <w:rsid w:val="006F2F07"/>
    <w:rsid w:val="006F30B0"/>
    <w:rsid w:val="006F30EA"/>
    <w:rsid w:val="006F360E"/>
    <w:rsid w:val="006F36E0"/>
    <w:rsid w:val="006F3745"/>
    <w:rsid w:val="006F389F"/>
    <w:rsid w:val="006F3A1E"/>
    <w:rsid w:val="006F3D81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38E"/>
    <w:rsid w:val="006F6449"/>
    <w:rsid w:val="006F6481"/>
    <w:rsid w:val="006F66F2"/>
    <w:rsid w:val="006F67CA"/>
    <w:rsid w:val="006F6885"/>
    <w:rsid w:val="006F6915"/>
    <w:rsid w:val="006F6958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499"/>
    <w:rsid w:val="007024E1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56C"/>
    <w:rsid w:val="00706608"/>
    <w:rsid w:val="00706620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CC1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676"/>
    <w:rsid w:val="00714C6C"/>
    <w:rsid w:val="007151AA"/>
    <w:rsid w:val="00715394"/>
    <w:rsid w:val="00715574"/>
    <w:rsid w:val="007156CC"/>
    <w:rsid w:val="0071594E"/>
    <w:rsid w:val="007159AD"/>
    <w:rsid w:val="00715B06"/>
    <w:rsid w:val="00715F79"/>
    <w:rsid w:val="00716486"/>
    <w:rsid w:val="007167DB"/>
    <w:rsid w:val="0071695B"/>
    <w:rsid w:val="00716DBC"/>
    <w:rsid w:val="00716EC2"/>
    <w:rsid w:val="00716F6E"/>
    <w:rsid w:val="00717073"/>
    <w:rsid w:val="007173A4"/>
    <w:rsid w:val="00717511"/>
    <w:rsid w:val="0071756E"/>
    <w:rsid w:val="007175D3"/>
    <w:rsid w:val="00717862"/>
    <w:rsid w:val="00717977"/>
    <w:rsid w:val="00717FD2"/>
    <w:rsid w:val="007200D1"/>
    <w:rsid w:val="007200EF"/>
    <w:rsid w:val="00720361"/>
    <w:rsid w:val="0072065C"/>
    <w:rsid w:val="007207F8"/>
    <w:rsid w:val="007208E4"/>
    <w:rsid w:val="00720A03"/>
    <w:rsid w:val="00720B51"/>
    <w:rsid w:val="00720E01"/>
    <w:rsid w:val="00721077"/>
    <w:rsid w:val="007210E7"/>
    <w:rsid w:val="007211D3"/>
    <w:rsid w:val="00721212"/>
    <w:rsid w:val="00721345"/>
    <w:rsid w:val="0072190D"/>
    <w:rsid w:val="00721DE5"/>
    <w:rsid w:val="00721E72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142"/>
    <w:rsid w:val="0072494D"/>
    <w:rsid w:val="00724CE0"/>
    <w:rsid w:val="00724E68"/>
    <w:rsid w:val="00724EE0"/>
    <w:rsid w:val="00725719"/>
    <w:rsid w:val="00725902"/>
    <w:rsid w:val="00725937"/>
    <w:rsid w:val="00725C91"/>
    <w:rsid w:val="00725D01"/>
    <w:rsid w:val="0072609B"/>
    <w:rsid w:val="00726159"/>
    <w:rsid w:val="00726335"/>
    <w:rsid w:val="007265D8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431"/>
    <w:rsid w:val="007317BA"/>
    <w:rsid w:val="007318B4"/>
    <w:rsid w:val="00731CEA"/>
    <w:rsid w:val="00731D02"/>
    <w:rsid w:val="00731D37"/>
    <w:rsid w:val="00731D53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4C4F"/>
    <w:rsid w:val="0073534B"/>
    <w:rsid w:val="007353F1"/>
    <w:rsid w:val="00735875"/>
    <w:rsid w:val="007359AD"/>
    <w:rsid w:val="00735B12"/>
    <w:rsid w:val="00735B4B"/>
    <w:rsid w:val="00735D93"/>
    <w:rsid w:val="007360FD"/>
    <w:rsid w:val="00736501"/>
    <w:rsid w:val="00736571"/>
    <w:rsid w:val="007368BB"/>
    <w:rsid w:val="00737150"/>
    <w:rsid w:val="00737165"/>
    <w:rsid w:val="007371CF"/>
    <w:rsid w:val="0073735B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7DA"/>
    <w:rsid w:val="00740951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6A2"/>
    <w:rsid w:val="00745A46"/>
    <w:rsid w:val="00745D39"/>
    <w:rsid w:val="00745EF4"/>
    <w:rsid w:val="00745F23"/>
    <w:rsid w:val="007463A1"/>
    <w:rsid w:val="00746489"/>
    <w:rsid w:val="007464E0"/>
    <w:rsid w:val="007467B5"/>
    <w:rsid w:val="00746A4C"/>
    <w:rsid w:val="00746D40"/>
    <w:rsid w:val="00746F0A"/>
    <w:rsid w:val="00747198"/>
    <w:rsid w:val="0074757D"/>
    <w:rsid w:val="007479F6"/>
    <w:rsid w:val="00747C52"/>
    <w:rsid w:val="00747F84"/>
    <w:rsid w:val="0075059B"/>
    <w:rsid w:val="007508D9"/>
    <w:rsid w:val="007508F2"/>
    <w:rsid w:val="00750C1A"/>
    <w:rsid w:val="00750F5A"/>
    <w:rsid w:val="0075101F"/>
    <w:rsid w:val="00751347"/>
    <w:rsid w:val="0075144C"/>
    <w:rsid w:val="0075158D"/>
    <w:rsid w:val="00751687"/>
    <w:rsid w:val="0075190A"/>
    <w:rsid w:val="007519FA"/>
    <w:rsid w:val="00751D81"/>
    <w:rsid w:val="00752024"/>
    <w:rsid w:val="007520A0"/>
    <w:rsid w:val="00752B40"/>
    <w:rsid w:val="00752B50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A11"/>
    <w:rsid w:val="00760A4D"/>
    <w:rsid w:val="00761389"/>
    <w:rsid w:val="00761418"/>
    <w:rsid w:val="007616BC"/>
    <w:rsid w:val="00761A34"/>
    <w:rsid w:val="007624A5"/>
    <w:rsid w:val="00762AEA"/>
    <w:rsid w:val="00762AED"/>
    <w:rsid w:val="00762BBA"/>
    <w:rsid w:val="00762D16"/>
    <w:rsid w:val="00763000"/>
    <w:rsid w:val="0076309F"/>
    <w:rsid w:val="0076376E"/>
    <w:rsid w:val="007638FF"/>
    <w:rsid w:val="00763935"/>
    <w:rsid w:val="00763976"/>
    <w:rsid w:val="0076399F"/>
    <w:rsid w:val="0076429A"/>
    <w:rsid w:val="007642A3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DE"/>
    <w:rsid w:val="0076583F"/>
    <w:rsid w:val="00766334"/>
    <w:rsid w:val="007663F9"/>
    <w:rsid w:val="00766739"/>
    <w:rsid w:val="007667A8"/>
    <w:rsid w:val="00766858"/>
    <w:rsid w:val="00766959"/>
    <w:rsid w:val="00766C24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95E"/>
    <w:rsid w:val="00771C44"/>
    <w:rsid w:val="00771D55"/>
    <w:rsid w:val="0077228B"/>
    <w:rsid w:val="007726DC"/>
    <w:rsid w:val="00772E07"/>
    <w:rsid w:val="007734D5"/>
    <w:rsid w:val="007735A6"/>
    <w:rsid w:val="007735F0"/>
    <w:rsid w:val="00773CFF"/>
    <w:rsid w:val="00773D01"/>
    <w:rsid w:val="007746F5"/>
    <w:rsid w:val="00774EAE"/>
    <w:rsid w:val="007750EB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7025"/>
    <w:rsid w:val="007774E5"/>
    <w:rsid w:val="00777652"/>
    <w:rsid w:val="007778E1"/>
    <w:rsid w:val="00777BAE"/>
    <w:rsid w:val="00780230"/>
    <w:rsid w:val="0078033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34FA"/>
    <w:rsid w:val="0078366A"/>
    <w:rsid w:val="00783670"/>
    <w:rsid w:val="00783B05"/>
    <w:rsid w:val="00783ED1"/>
    <w:rsid w:val="0078423B"/>
    <w:rsid w:val="007842B9"/>
    <w:rsid w:val="007843CD"/>
    <w:rsid w:val="00784403"/>
    <w:rsid w:val="0078459A"/>
    <w:rsid w:val="0078529B"/>
    <w:rsid w:val="007852DC"/>
    <w:rsid w:val="007856E5"/>
    <w:rsid w:val="00785706"/>
    <w:rsid w:val="00785958"/>
    <w:rsid w:val="007862FD"/>
    <w:rsid w:val="0078674E"/>
    <w:rsid w:val="00786928"/>
    <w:rsid w:val="00786E8F"/>
    <w:rsid w:val="00786ED3"/>
    <w:rsid w:val="00787088"/>
    <w:rsid w:val="007872DB"/>
    <w:rsid w:val="00787937"/>
    <w:rsid w:val="007879F4"/>
    <w:rsid w:val="00787CCC"/>
    <w:rsid w:val="00790260"/>
    <w:rsid w:val="0079029E"/>
    <w:rsid w:val="00790630"/>
    <w:rsid w:val="0079068D"/>
    <w:rsid w:val="00790758"/>
    <w:rsid w:val="00790CF5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24B9"/>
    <w:rsid w:val="00792A05"/>
    <w:rsid w:val="00792F48"/>
    <w:rsid w:val="0079310C"/>
    <w:rsid w:val="007933E8"/>
    <w:rsid w:val="007935E4"/>
    <w:rsid w:val="00793617"/>
    <w:rsid w:val="00793911"/>
    <w:rsid w:val="00793DA5"/>
    <w:rsid w:val="00793F1C"/>
    <w:rsid w:val="0079415A"/>
    <w:rsid w:val="00794694"/>
    <w:rsid w:val="00794AEB"/>
    <w:rsid w:val="00794BDB"/>
    <w:rsid w:val="00794C7E"/>
    <w:rsid w:val="00794CA1"/>
    <w:rsid w:val="00794CDE"/>
    <w:rsid w:val="00794EE4"/>
    <w:rsid w:val="00795236"/>
    <w:rsid w:val="00795B0F"/>
    <w:rsid w:val="00795D4C"/>
    <w:rsid w:val="0079631B"/>
    <w:rsid w:val="007965A4"/>
    <w:rsid w:val="00796654"/>
    <w:rsid w:val="00796796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922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BE"/>
    <w:rsid w:val="007A7329"/>
    <w:rsid w:val="007A7363"/>
    <w:rsid w:val="007A73AC"/>
    <w:rsid w:val="007A741D"/>
    <w:rsid w:val="007A7A14"/>
    <w:rsid w:val="007A7A7E"/>
    <w:rsid w:val="007A7B4F"/>
    <w:rsid w:val="007B00DA"/>
    <w:rsid w:val="007B0897"/>
    <w:rsid w:val="007B09EE"/>
    <w:rsid w:val="007B0A9E"/>
    <w:rsid w:val="007B122A"/>
    <w:rsid w:val="007B1693"/>
    <w:rsid w:val="007B198D"/>
    <w:rsid w:val="007B2113"/>
    <w:rsid w:val="007B212B"/>
    <w:rsid w:val="007B22F6"/>
    <w:rsid w:val="007B2489"/>
    <w:rsid w:val="007B29D5"/>
    <w:rsid w:val="007B2A10"/>
    <w:rsid w:val="007B2BB9"/>
    <w:rsid w:val="007B30AC"/>
    <w:rsid w:val="007B31E2"/>
    <w:rsid w:val="007B323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099"/>
    <w:rsid w:val="007C12A2"/>
    <w:rsid w:val="007C1BA7"/>
    <w:rsid w:val="007C1BD8"/>
    <w:rsid w:val="007C2635"/>
    <w:rsid w:val="007C2AB5"/>
    <w:rsid w:val="007C2E43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001"/>
    <w:rsid w:val="007D0157"/>
    <w:rsid w:val="007D078F"/>
    <w:rsid w:val="007D0EFC"/>
    <w:rsid w:val="007D1102"/>
    <w:rsid w:val="007D15E6"/>
    <w:rsid w:val="007D1B20"/>
    <w:rsid w:val="007D1FE8"/>
    <w:rsid w:val="007D2392"/>
    <w:rsid w:val="007D267A"/>
    <w:rsid w:val="007D2826"/>
    <w:rsid w:val="007D2B8B"/>
    <w:rsid w:val="007D2EAF"/>
    <w:rsid w:val="007D3540"/>
    <w:rsid w:val="007D3BAD"/>
    <w:rsid w:val="007D3BE7"/>
    <w:rsid w:val="007D42DE"/>
    <w:rsid w:val="007D467F"/>
    <w:rsid w:val="007D4872"/>
    <w:rsid w:val="007D489F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3D"/>
    <w:rsid w:val="007E0E94"/>
    <w:rsid w:val="007E0F48"/>
    <w:rsid w:val="007E0FF5"/>
    <w:rsid w:val="007E1153"/>
    <w:rsid w:val="007E1B2B"/>
    <w:rsid w:val="007E1E5D"/>
    <w:rsid w:val="007E2284"/>
    <w:rsid w:val="007E2562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37A"/>
    <w:rsid w:val="007E5CB5"/>
    <w:rsid w:val="007E5F09"/>
    <w:rsid w:val="007E5F4B"/>
    <w:rsid w:val="007E62AF"/>
    <w:rsid w:val="007E6562"/>
    <w:rsid w:val="007E658B"/>
    <w:rsid w:val="007E6793"/>
    <w:rsid w:val="007E6816"/>
    <w:rsid w:val="007E6C84"/>
    <w:rsid w:val="007E6EBF"/>
    <w:rsid w:val="007E7132"/>
    <w:rsid w:val="007E7162"/>
    <w:rsid w:val="007E72BE"/>
    <w:rsid w:val="007E72E5"/>
    <w:rsid w:val="007E73D1"/>
    <w:rsid w:val="007E7CFF"/>
    <w:rsid w:val="007E7D45"/>
    <w:rsid w:val="007F02BC"/>
    <w:rsid w:val="007F0390"/>
    <w:rsid w:val="007F0536"/>
    <w:rsid w:val="007F086C"/>
    <w:rsid w:val="007F087E"/>
    <w:rsid w:val="007F0EED"/>
    <w:rsid w:val="007F0FE9"/>
    <w:rsid w:val="007F10D9"/>
    <w:rsid w:val="007F19AB"/>
    <w:rsid w:val="007F1F72"/>
    <w:rsid w:val="007F219E"/>
    <w:rsid w:val="007F22F7"/>
    <w:rsid w:val="007F261F"/>
    <w:rsid w:val="007F275C"/>
    <w:rsid w:val="007F27DA"/>
    <w:rsid w:val="007F3060"/>
    <w:rsid w:val="007F3615"/>
    <w:rsid w:val="007F366C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4F"/>
    <w:rsid w:val="007F4EC8"/>
    <w:rsid w:val="007F4FE6"/>
    <w:rsid w:val="007F51D1"/>
    <w:rsid w:val="007F526D"/>
    <w:rsid w:val="007F53CC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AE0"/>
    <w:rsid w:val="00802D1A"/>
    <w:rsid w:val="0080312A"/>
    <w:rsid w:val="00803507"/>
    <w:rsid w:val="008035DF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31"/>
    <w:rsid w:val="00806467"/>
    <w:rsid w:val="008064DB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29"/>
    <w:rsid w:val="008105B9"/>
    <w:rsid w:val="00810A38"/>
    <w:rsid w:val="00810B79"/>
    <w:rsid w:val="00811048"/>
    <w:rsid w:val="008114D3"/>
    <w:rsid w:val="00811561"/>
    <w:rsid w:val="0081162B"/>
    <w:rsid w:val="008118BE"/>
    <w:rsid w:val="00811E2C"/>
    <w:rsid w:val="00812301"/>
    <w:rsid w:val="0081234F"/>
    <w:rsid w:val="008124C5"/>
    <w:rsid w:val="00812702"/>
    <w:rsid w:val="00812951"/>
    <w:rsid w:val="00812BC5"/>
    <w:rsid w:val="00813030"/>
    <w:rsid w:val="008131EE"/>
    <w:rsid w:val="0081338C"/>
    <w:rsid w:val="00813D25"/>
    <w:rsid w:val="00814155"/>
    <w:rsid w:val="008141E5"/>
    <w:rsid w:val="00814408"/>
    <w:rsid w:val="0081459E"/>
    <w:rsid w:val="00814656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6AD"/>
    <w:rsid w:val="0081775F"/>
    <w:rsid w:val="00817885"/>
    <w:rsid w:val="008178DA"/>
    <w:rsid w:val="00817BAF"/>
    <w:rsid w:val="00817DD4"/>
    <w:rsid w:val="00817EB9"/>
    <w:rsid w:val="00820084"/>
    <w:rsid w:val="00820344"/>
    <w:rsid w:val="00820410"/>
    <w:rsid w:val="00820646"/>
    <w:rsid w:val="008206EB"/>
    <w:rsid w:val="00820EFD"/>
    <w:rsid w:val="00820FDD"/>
    <w:rsid w:val="008212F0"/>
    <w:rsid w:val="008218AD"/>
    <w:rsid w:val="00821AF4"/>
    <w:rsid w:val="00821C3C"/>
    <w:rsid w:val="00821C6E"/>
    <w:rsid w:val="00821DB5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8C7"/>
    <w:rsid w:val="00825CD2"/>
    <w:rsid w:val="00825EBA"/>
    <w:rsid w:val="00826244"/>
    <w:rsid w:val="008262FF"/>
    <w:rsid w:val="00826459"/>
    <w:rsid w:val="0082648D"/>
    <w:rsid w:val="008269A4"/>
    <w:rsid w:val="00826A16"/>
    <w:rsid w:val="00826B90"/>
    <w:rsid w:val="008270F3"/>
    <w:rsid w:val="00827175"/>
    <w:rsid w:val="008271DC"/>
    <w:rsid w:val="00827288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45C"/>
    <w:rsid w:val="008314F2"/>
    <w:rsid w:val="0083165F"/>
    <w:rsid w:val="0083167D"/>
    <w:rsid w:val="0083167E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AC1"/>
    <w:rsid w:val="00833BAE"/>
    <w:rsid w:val="00833EFB"/>
    <w:rsid w:val="00834205"/>
    <w:rsid w:val="0083433D"/>
    <w:rsid w:val="00834606"/>
    <w:rsid w:val="0083461B"/>
    <w:rsid w:val="00834A14"/>
    <w:rsid w:val="0083515F"/>
    <w:rsid w:val="00835197"/>
    <w:rsid w:val="008352DE"/>
    <w:rsid w:val="008352ED"/>
    <w:rsid w:val="0083583B"/>
    <w:rsid w:val="00835ACB"/>
    <w:rsid w:val="00835E93"/>
    <w:rsid w:val="00835FDC"/>
    <w:rsid w:val="0083608B"/>
    <w:rsid w:val="0083614A"/>
    <w:rsid w:val="00836164"/>
    <w:rsid w:val="008361F8"/>
    <w:rsid w:val="008362EA"/>
    <w:rsid w:val="0083647A"/>
    <w:rsid w:val="00836604"/>
    <w:rsid w:val="00836C21"/>
    <w:rsid w:val="00836E75"/>
    <w:rsid w:val="00837014"/>
    <w:rsid w:val="0083722D"/>
    <w:rsid w:val="008372F4"/>
    <w:rsid w:val="0083750D"/>
    <w:rsid w:val="00837595"/>
    <w:rsid w:val="00837D25"/>
    <w:rsid w:val="008402DC"/>
    <w:rsid w:val="00840466"/>
    <w:rsid w:val="0084054F"/>
    <w:rsid w:val="00840F37"/>
    <w:rsid w:val="00840F7C"/>
    <w:rsid w:val="00841235"/>
    <w:rsid w:val="0084142E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54C"/>
    <w:rsid w:val="0084787C"/>
    <w:rsid w:val="00847B4D"/>
    <w:rsid w:val="00847C3A"/>
    <w:rsid w:val="00847C58"/>
    <w:rsid w:val="00847DCB"/>
    <w:rsid w:val="00847EFC"/>
    <w:rsid w:val="00850FD3"/>
    <w:rsid w:val="008512F4"/>
    <w:rsid w:val="00851561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505"/>
    <w:rsid w:val="00856B36"/>
    <w:rsid w:val="00856E3E"/>
    <w:rsid w:val="00857153"/>
    <w:rsid w:val="008572AB"/>
    <w:rsid w:val="008574BA"/>
    <w:rsid w:val="008577BE"/>
    <w:rsid w:val="00857CFE"/>
    <w:rsid w:val="0086030F"/>
    <w:rsid w:val="008608A3"/>
    <w:rsid w:val="00860C73"/>
    <w:rsid w:val="00860F63"/>
    <w:rsid w:val="00861445"/>
    <w:rsid w:val="00861553"/>
    <w:rsid w:val="00861DD4"/>
    <w:rsid w:val="008623E1"/>
    <w:rsid w:val="00862429"/>
    <w:rsid w:val="0086248C"/>
    <w:rsid w:val="00862697"/>
    <w:rsid w:val="00862737"/>
    <w:rsid w:val="00862840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90E"/>
    <w:rsid w:val="00865CE6"/>
    <w:rsid w:val="00865D1D"/>
    <w:rsid w:val="00865DF8"/>
    <w:rsid w:val="0086637F"/>
    <w:rsid w:val="00866435"/>
    <w:rsid w:val="008664EA"/>
    <w:rsid w:val="008667B7"/>
    <w:rsid w:val="00866E8E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2180"/>
    <w:rsid w:val="008721B0"/>
    <w:rsid w:val="00872265"/>
    <w:rsid w:val="00872C72"/>
    <w:rsid w:val="0087374B"/>
    <w:rsid w:val="0087378F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0DB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2F3"/>
    <w:rsid w:val="00877646"/>
    <w:rsid w:val="00877819"/>
    <w:rsid w:val="00877A6F"/>
    <w:rsid w:val="00877DFB"/>
    <w:rsid w:val="00877F8C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713"/>
    <w:rsid w:val="00881C2E"/>
    <w:rsid w:val="00881C7A"/>
    <w:rsid w:val="00882156"/>
    <w:rsid w:val="00882429"/>
    <w:rsid w:val="008827AA"/>
    <w:rsid w:val="00882DA9"/>
    <w:rsid w:val="00882DEB"/>
    <w:rsid w:val="0088306D"/>
    <w:rsid w:val="008831AE"/>
    <w:rsid w:val="0088363B"/>
    <w:rsid w:val="00883860"/>
    <w:rsid w:val="00883A62"/>
    <w:rsid w:val="008841AC"/>
    <w:rsid w:val="008846E3"/>
    <w:rsid w:val="008847B4"/>
    <w:rsid w:val="00884A0A"/>
    <w:rsid w:val="00884B97"/>
    <w:rsid w:val="00884D6D"/>
    <w:rsid w:val="00884E5D"/>
    <w:rsid w:val="00885369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941"/>
    <w:rsid w:val="00886F31"/>
    <w:rsid w:val="008873B6"/>
    <w:rsid w:val="00887ADE"/>
    <w:rsid w:val="00887B1A"/>
    <w:rsid w:val="00887C0F"/>
    <w:rsid w:val="00887CEE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BE"/>
    <w:rsid w:val="00893AEF"/>
    <w:rsid w:val="00893B19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43F"/>
    <w:rsid w:val="008965E0"/>
    <w:rsid w:val="00896F59"/>
    <w:rsid w:val="00896FF7"/>
    <w:rsid w:val="0089717D"/>
    <w:rsid w:val="00897473"/>
    <w:rsid w:val="00897561"/>
    <w:rsid w:val="00897777"/>
    <w:rsid w:val="008977F8"/>
    <w:rsid w:val="008979C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836"/>
    <w:rsid w:val="008A498C"/>
    <w:rsid w:val="008A51AB"/>
    <w:rsid w:val="008A52B2"/>
    <w:rsid w:val="008A5796"/>
    <w:rsid w:val="008A59FD"/>
    <w:rsid w:val="008A5BBF"/>
    <w:rsid w:val="008A650D"/>
    <w:rsid w:val="008A7121"/>
    <w:rsid w:val="008A72AA"/>
    <w:rsid w:val="008A735D"/>
    <w:rsid w:val="008A758A"/>
    <w:rsid w:val="008A78B6"/>
    <w:rsid w:val="008A7C7A"/>
    <w:rsid w:val="008B00CC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E9B"/>
    <w:rsid w:val="008B20E3"/>
    <w:rsid w:val="008B2134"/>
    <w:rsid w:val="008B2421"/>
    <w:rsid w:val="008B2787"/>
    <w:rsid w:val="008B27CB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EB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0F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DB4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981"/>
    <w:rsid w:val="008C4BC9"/>
    <w:rsid w:val="008C5CE3"/>
    <w:rsid w:val="008C67E3"/>
    <w:rsid w:val="008C69C0"/>
    <w:rsid w:val="008C6CED"/>
    <w:rsid w:val="008C6E4E"/>
    <w:rsid w:val="008C700D"/>
    <w:rsid w:val="008C7025"/>
    <w:rsid w:val="008C7555"/>
    <w:rsid w:val="008C76B2"/>
    <w:rsid w:val="008C790D"/>
    <w:rsid w:val="008C7BE8"/>
    <w:rsid w:val="008D00A7"/>
    <w:rsid w:val="008D02B8"/>
    <w:rsid w:val="008D0C9C"/>
    <w:rsid w:val="008D0FB3"/>
    <w:rsid w:val="008D102A"/>
    <w:rsid w:val="008D14A9"/>
    <w:rsid w:val="008D15F6"/>
    <w:rsid w:val="008D1659"/>
    <w:rsid w:val="008D1AD3"/>
    <w:rsid w:val="008D1B09"/>
    <w:rsid w:val="008D1E44"/>
    <w:rsid w:val="008D2091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B61"/>
    <w:rsid w:val="008D5004"/>
    <w:rsid w:val="008D5119"/>
    <w:rsid w:val="008D51FA"/>
    <w:rsid w:val="008D5453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8DC"/>
    <w:rsid w:val="008E19C5"/>
    <w:rsid w:val="008E1C48"/>
    <w:rsid w:val="008E1C99"/>
    <w:rsid w:val="008E1CAD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FA3"/>
    <w:rsid w:val="008E55A4"/>
    <w:rsid w:val="008E56B3"/>
    <w:rsid w:val="008E5730"/>
    <w:rsid w:val="008E5A82"/>
    <w:rsid w:val="008E5BBF"/>
    <w:rsid w:val="008E5CE1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5B1"/>
    <w:rsid w:val="008F078C"/>
    <w:rsid w:val="008F0830"/>
    <w:rsid w:val="008F0AE8"/>
    <w:rsid w:val="008F0F5E"/>
    <w:rsid w:val="008F0FA5"/>
    <w:rsid w:val="008F1324"/>
    <w:rsid w:val="008F1DEA"/>
    <w:rsid w:val="008F2066"/>
    <w:rsid w:val="008F216E"/>
    <w:rsid w:val="008F227C"/>
    <w:rsid w:val="008F22B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46C"/>
    <w:rsid w:val="008F4569"/>
    <w:rsid w:val="008F4671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702"/>
    <w:rsid w:val="00901A3A"/>
    <w:rsid w:val="00901F7B"/>
    <w:rsid w:val="00902059"/>
    <w:rsid w:val="00902166"/>
    <w:rsid w:val="0090234C"/>
    <w:rsid w:val="009024EB"/>
    <w:rsid w:val="009028E7"/>
    <w:rsid w:val="00902CF3"/>
    <w:rsid w:val="00902EAB"/>
    <w:rsid w:val="00903392"/>
    <w:rsid w:val="009034B6"/>
    <w:rsid w:val="00903836"/>
    <w:rsid w:val="0090398F"/>
    <w:rsid w:val="009039F9"/>
    <w:rsid w:val="00903DF9"/>
    <w:rsid w:val="0090447F"/>
    <w:rsid w:val="00904846"/>
    <w:rsid w:val="0090496D"/>
    <w:rsid w:val="00905330"/>
    <w:rsid w:val="00905357"/>
    <w:rsid w:val="009054F4"/>
    <w:rsid w:val="009057B4"/>
    <w:rsid w:val="00905932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47F"/>
    <w:rsid w:val="00907857"/>
    <w:rsid w:val="009079A2"/>
    <w:rsid w:val="009101B0"/>
    <w:rsid w:val="009104A6"/>
    <w:rsid w:val="0091087C"/>
    <w:rsid w:val="00910C02"/>
    <w:rsid w:val="00910F0B"/>
    <w:rsid w:val="0091100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3C07"/>
    <w:rsid w:val="00913E7D"/>
    <w:rsid w:val="009140DD"/>
    <w:rsid w:val="0091421A"/>
    <w:rsid w:val="009142F7"/>
    <w:rsid w:val="00914346"/>
    <w:rsid w:val="0091480B"/>
    <w:rsid w:val="009148A4"/>
    <w:rsid w:val="00914A96"/>
    <w:rsid w:val="00914B84"/>
    <w:rsid w:val="00914C4A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751F"/>
    <w:rsid w:val="00917527"/>
    <w:rsid w:val="009176BE"/>
    <w:rsid w:val="0091775B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59B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68E"/>
    <w:rsid w:val="00925747"/>
    <w:rsid w:val="00925B74"/>
    <w:rsid w:val="00925F23"/>
    <w:rsid w:val="00925FEA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088"/>
    <w:rsid w:val="00932855"/>
    <w:rsid w:val="0093286D"/>
    <w:rsid w:val="009329C3"/>
    <w:rsid w:val="00932C66"/>
    <w:rsid w:val="00932C9B"/>
    <w:rsid w:val="00932CEF"/>
    <w:rsid w:val="0093331F"/>
    <w:rsid w:val="0093335B"/>
    <w:rsid w:val="009336E3"/>
    <w:rsid w:val="00933E7A"/>
    <w:rsid w:val="00933F1A"/>
    <w:rsid w:val="00934201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F1C"/>
    <w:rsid w:val="0094702F"/>
    <w:rsid w:val="00947104"/>
    <w:rsid w:val="009471B4"/>
    <w:rsid w:val="00947298"/>
    <w:rsid w:val="009473F3"/>
    <w:rsid w:val="00947CDB"/>
    <w:rsid w:val="00950709"/>
    <w:rsid w:val="00950DC3"/>
    <w:rsid w:val="00950F4C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1B7"/>
    <w:rsid w:val="00954221"/>
    <w:rsid w:val="009546DB"/>
    <w:rsid w:val="00954AB5"/>
    <w:rsid w:val="00954ED6"/>
    <w:rsid w:val="009550C7"/>
    <w:rsid w:val="00955448"/>
    <w:rsid w:val="009554AC"/>
    <w:rsid w:val="009556EC"/>
    <w:rsid w:val="009560CF"/>
    <w:rsid w:val="00956112"/>
    <w:rsid w:val="00956154"/>
    <w:rsid w:val="009561B7"/>
    <w:rsid w:val="00956437"/>
    <w:rsid w:val="009564ED"/>
    <w:rsid w:val="00956543"/>
    <w:rsid w:val="00956746"/>
    <w:rsid w:val="00956BD5"/>
    <w:rsid w:val="00956D42"/>
    <w:rsid w:val="009571C2"/>
    <w:rsid w:val="009572C0"/>
    <w:rsid w:val="009574B4"/>
    <w:rsid w:val="00957717"/>
    <w:rsid w:val="009579DB"/>
    <w:rsid w:val="00957BC0"/>
    <w:rsid w:val="00957C2A"/>
    <w:rsid w:val="00957DED"/>
    <w:rsid w:val="009607EB"/>
    <w:rsid w:val="00960DDE"/>
    <w:rsid w:val="00960E2F"/>
    <w:rsid w:val="0096124D"/>
    <w:rsid w:val="0096158E"/>
    <w:rsid w:val="00961880"/>
    <w:rsid w:val="00961932"/>
    <w:rsid w:val="00961D52"/>
    <w:rsid w:val="00962186"/>
    <w:rsid w:val="009622AC"/>
    <w:rsid w:val="0096287F"/>
    <w:rsid w:val="009628C9"/>
    <w:rsid w:val="00962A04"/>
    <w:rsid w:val="00962DC7"/>
    <w:rsid w:val="00962E1F"/>
    <w:rsid w:val="00962E71"/>
    <w:rsid w:val="0096304D"/>
    <w:rsid w:val="00963208"/>
    <w:rsid w:val="009632B5"/>
    <w:rsid w:val="009633EB"/>
    <w:rsid w:val="0096353D"/>
    <w:rsid w:val="009636B1"/>
    <w:rsid w:val="0096393B"/>
    <w:rsid w:val="00963961"/>
    <w:rsid w:val="00963DAD"/>
    <w:rsid w:val="00963DDA"/>
    <w:rsid w:val="00963F7E"/>
    <w:rsid w:val="009640F8"/>
    <w:rsid w:val="009643BE"/>
    <w:rsid w:val="0096451C"/>
    <w:rsid w:val="00964FF5"/>
    <w:rsid w:val="00965FAD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21"/>
    <w:rsid w:val="00970BAE"/>
    <w:rsid w:val="00970E21"/>
    <w:rsid w:val="00970F63"/>
    <w:rsid w:val="0097144B"/>
    <w:rsid w:val="00971459"/>
    <w:rsid w:val="00971585"/>
    <w:rsid w:val="009717E8"/>
    <w:rsid w:val="00971AEA"/>
    <w:rsid w:val="00971E00"/>
    <w:rsid w:val="00972071"/>
    <w:rsid w:val="00972409"/>
    <w:rsid w:val="0097254A"/>
    <w:rsid w:val="00972BC9"/>
    <w:rsid w:val="00972D38"/>
    <w:rsid w:val="00972F23"/>
    <w:rsid w:val="00973318"/>
    <w:rsid w:val="00973728"/>
    <w:rsid w:val="0097376C"/>
    <w:rsid w:val="009738CF"/>
    <w:rsid w:val="00973BE6"/>
    <w:rsid w:val="00973CBD"/>
    <w:rsid w:val="00973EE9"/>
    <w:rsid w:val="00974155"/>
    <w:rsid w:val="00974384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0FC4"/>
    <w:rsid w:val="00981250"/>
    <w:rsid w:val="009814A1"/>
    <w:rsid w:val="009814E5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BE5"/>
    <w:rsid w:val="00983D1E"/>
    <w:rsid w:val="00983DD5"/>
    <w:rsid w:val="0098425A"/>
    <w:rsid w:val="00984342"/>
    <w:rsid w:val="0098434D"/>
    <w:rsid w:val="009845CA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9012F"/>
    <w:rsid w:val="009901D9"/>
    <w:rsid w:val="009904C9"/>
    <w:rsid w:val="00990925"/>
    <w:rsid w:val="00990E8B"/>
    <w:rsid w:val="00990F4B"/>
    <w:rsid w:val="009910E7"/>
    <w:rsid w:val="00991259"/>
    <w:rsid w:val="00991A2F"/>
    <w:rsid w:val="00992AFF"/>
    <w:rsid w:val="00992C67"/>
    <w:rsid w:val="00992D41"/>
    <w:rsid w:val="00992DFE"/>
    <w:rsid w:val="009933A9"/>
    <w:rsid w:val="00993662"/>
    <w:rsid w:val="00993854"/>
    <w:rsid w:val="00993E38"/>
    <w:rsid w:val="00994038"/>
    <w:rsid w:val="009945FC"/>
    <w:rsid w:val="00994662"/>
    <w:rsid w:val="0099494B"/>
    <w:rsid w:val="00994987"/>
    <w:rsid w:val="00994FF2"/>
    <w:rsid w:val="00995373"/>
    <w:rsid w:val="0099594C"/>
    <w:rsid w:val="00995DFF"/>
    <w:rsid w:val="0099608F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BDB"/>
    <w:rsid w:val="009A3D64"/>
    <w:rsid w:val="009A3EB9"/>
    <w:rsid w:val="009A4152"/>
    <w:rsid w:val="009A4592"/>
    <w:rsid w:val="009A493D"/>
    <w:rsid w:val="009A4A84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F0F"/>
    <w:rsid w:val="009B1FE3"/>
    <w:rsid w:val="009B2010"/>
    <w:rsid w:val="009B20C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EA2"/>
    <w:rsid w:val="009B43C9"/>
    <w:rsid w:val="009B471B"/>
    <w:rsid w:val="009B4940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C9"/>
    <w:rsid w:val="009C36E4"/>
    <w:rsid w:val="009C3CAD"/>
    <w:rsid w:val="009C4018"/>
    <w:rsid w:val="009C406B"/>
    <w:rsid w:val="009C40DC"/>
    <w:rsid w:val="009C46BE"/>
    <w:rsid w:val="009C48D0"/>
    <w:rsid w:val="009C4D70"/>
    <w:rsid w:val="009C500B"/>
    <w:rsid w:val="009C5031"/>
    <w:rsid w:val="009C50C2"/>
    <w:rsid w:val="009C59A3"/>
    <w:rsid w:val="009C5C2C"/>
    <w:rsid w:val="009C69A4"/>
    <w:rsid w:val="009C6BF5"/>
    <w:rsid w:val="009C6C19"/>
    <w:rsid w:val="009C6C3C"/>
    <w:rsid w:val="009C6C73"/>
    <w:rsid w:val="009C707E"/>
    <w:rsid w:val="009C712E"/>
    <w:rsid w:val="009C7817"/>
    <w:rsid w:val="009C7B82"/>
    <w:rsid w:val="009C7C9D"/>
    <w:rsid w:val="009D0735"/>
    <w:rsid w:val="009D08C8"/>
    <w:rsid w:val="009D0CA3"/>
    <w:rsid w:val="009D0D49"/>
    <w:rsid w:val="009D147C"/>
    <w:rsid w:val="009D182C"/>
    <w:rsid w:val="009D1B05"/>
    <w:rsid w:val="009D1DE1"/>
    <w:rsid w:val="009D2350"/>
    <w:rsid w:val="009D24BE"/>
    <w:rsid w:val="009D24F9"/>
    <w:rsid w:val="009D26A6"/>
    <w:rsid w:val="009D274B"/>
    <w:rsid w:val="009D28A1"/>
    <w:rsid w:val="009D2EF0"/>
    <w:rsid w:val="009D3401"/>
    <w:rsid w:val="009D344F"/>
    <w:rsid w:val="009D35FB"/>
    <w:rsid w:val="009D368D"/>
    <w:rsid w:val="009D37B3"/>
    <w:rsid w:val="009D39C0"/>
    <w:rsid w:val="009D3CE6"/>
    <w:rsid w:val="009D476C"/>
    <w:rsid w:val="009D4866"/>
    <w:rsid w:val="009D51CC"/>
    <w:rsid w:val="009D552E"/>
    <w:rsid w:val="009D5762"/>
    <w:rsid w:val="009D57E8"/>
    <w:rsid w:val="009D5989"/>
    <w:rsid w:val="009D664D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DD5"/>
    <w:rsid w:val="009E3FA8"/>
    <w:rsid w:val="009E4183"/>
    <w:rsid w:val="009E4B50"/>
    <w:rsid w:val="009E4BFC"/>
    <w:rsid w:val="009E605A"/>
    <w:rsid w:val="009E67F0"/>
    <w:rsid w:val="009E69F4"/>
    <w:rsid w:val="009E7007"/>
    <w:rsid w:val="009E73CD"/>
    <w:rsid w:val="009F0021"/>
    <w:rsid w:val="009F0425"/>
    <w:rsid w:val="009F0518"/>
    <w:rsid w:val="009F05D8"/>
    <w:rsid w:val="009F0601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3829"/>
    <w:rsid w:val="009F4192"/>
    <w:rsid w:val="009F45CD"/>
    <w:rsid w:val="009F45FC"/>
    <w:rsid w:val="009F46B6"/>
    <w:rsid w:val="009F4C24"/>
    <w:rsid w:val="009F4F0E"/>
    <w:rsid w:val="009F5123"/>
    <w:rsid w:val="009F5533"/>
    <w:rsid w:val="009F5874"/>
    <w:rsid w:val="009F5957"/>
    <w:rsid w:val="009F5A5D"/>
    <w:rsid w:val="009F5B93"/>
    <w:rsid w:val="009F5F24"/>
    <w:rsid w:val="009F62DF"/>
    <w:rsid w:val="009F641C"/>
    <w:rsid w:val="009F65AE"/>
    <w:rsid w:val="009F668E"/>
    <w:rsid w:val="009F6A1F"/>
    <w:rsid w:val="009F6A55"/>
    <w:rsid w:val="009F6CA3"/>
    <w:rsid w:val="009F7D9C"/>
    <w:rsid w:val="00A00152"/>
    <w:rsid w:val="00A00244"/>
    <w:rsid w:val="00A00507"/>
    <w:rsid w:val="00A00B13"/>
    <w:rsid w:val="00A00E0F"/>
    <w:rsid w:val="00A011DF"/>
    <w:rsid w:val="00A01529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9BC"/>
    <w:rsid w:val="00A15AB2"/>
    <w:rsid w:val="00A15AE4"/>
    <w:rsid w:val="00A15CA0"/>
    <w:rsid w:val="00A15E17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22"/>
    <w:rsid w:val="00A170FE"/>
    <w:rsid w:val="00A17458"/>
    <w:rsid w:val="00A17506"/>
    <w:rsid w:val="00A17696"/>
    <w:rsid w:val="00A17994"/>
    <w:rsid w:val="00A179A1"/>
    <w:rsid w:val="00A17C99"/>
    <w:rsid w:val="00A20326"/>
    <w:rsid w:val="00A20338"/>
    <w:rsid w:val="00A2046A"/>
    <w:rsid w:val="00A206F4"/>
    <w:rsid w:val="00A20829"/>
    <w:rsid w:val="00A20AA1"/>
    <w:rsid w:val="00A20C44"/>
    <w:rsid w:val="00A20C51"/>
    <w:rsid w:val="00A20ED0"/>
    <w:rsid w:val="00A214C4"/>
    <w:rsid w:val="00A217C7"/>
    <w:rsid w:val="00A21862"/>
    <w:rsid w:val="00A21ABB"/>
    <w:rsid w:val="00A21CC1"/>
    <w:rsid w:val="00A21DC3"/>
    <w:rsid w:val="00A22255"/>
    <w:rsid w:val="00A222F1"/>
    <w:rsid w:val="00A22340"/>
    <w:rsid w:val="00A22541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B59"/>
    <w:rsid w:val="00A26C1F"/>
    <w:rsid w:val="00A26DD5"/>
    <w:rsid w:val="00A26E54"/>
    <w:rsid w:val="00A26E86"/>
    <w:rsid w:val="00A2734A"/>
    <w:rsid w:val="00A275E1"/>
    <w:rsid w:val="00A276EB"/>
    <w:rsid w:val="00A27A33"/>
    <w:rsid w:val="00A27D46"/>
    <w:rsid w:val="00A27F20"/>
    <w:rsid w:val="00A27F4D"/>
    <w:rsid w:val="00A305BF"/>
    <w:rsid w:val="00A30921"/>
    <w:rsid w:val="00A30973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222"/>
    <w:rsid w:val="00A326FB"/>
    <w:rsid w:val="00A32822"/>
    <w:rsid w:val="00A32828"/>
    <w:rsid w:val="00A32D38"/>
    <w:rsid w:val="00A33102"/>
    <w:rsid w:val="00A33469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A72"/>
    <w:rsid w:val="00A37D0D"/>
    <w:rsid w:val="00A40113"/>
    <w:rsid w:val="00A4017D"/>
    <w:rsid w:val="00A40274"/>
    <w:rsid w:val="00A405A1"/>
    <w:rsid w:val="00A4071E"/>
    <w:rsid w:val="00A408D6"/>
    <w:rsid w:val="00A40E28"/>
    <w:rsid w:val="00A410C9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2E3"/>
    <w:rsid w:val="00A4450D"/>
    <w:rsid w:val="00A44775"/>
    <w:rsid w:val="00A449E1"/>
    <w:rsid w:val="00A44A5D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88F"/>
    <w:rsid w:val="00A4698C"/>
    <w:rsid w:val="00A46C5D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AA"/>
    <w:rsid w:val="00A51DCD"/>
    <w:rsid w:val="00A51ECB"/>
    <w:rsid w:val="00A5233D"/>
    <w:rsid w:val="00A52647"/>
    <w:rsid w:val="00A526C3"/>
    <w:rsid w:val="00A52B3E"/>
    <w:rsid w:val="00A530E8"/>
    <w:rsid w:val="00A53210"/>
    <w:rsid w:val="00A5322A"/>
    <w:rsid w:val="00A533A3"/>
    <w:rsid w:val="00A53575"/>
    <w:rsid w:val="00A536FF"/>
    <w:rsid w:val="00A54160"/>
    <w:rsid w:val="00A541B2"/>
    <w:rsid w:val="00A542A4"/>
    <w:rsid w:val="00A54542"/>
    <w:rsid w:val="00A54B18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1F0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7B9"/>
    <w:rsid w:val="00A638EB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DB7"/>
    <w:rsid w:val="00A66FBB"/>
    <w:rsid w:val="00A671C0"/>
    <w:rsid w:val="00A672A7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BD"/>
    <w:rsid w:val="00A72795"/>
    <w:rsid w:val="00A72DCF"/>
    <w:rsid w:val="00A73076"/>
    <w:rsid w:val="00A73601"/>
    <w:rsid w:val="00A73890"/>
    <w:rsid w:val="00A73E86"/>
    <w:rsid w:val="00A73F8A"/>
    <w:rsid w:val="00A74024"/>
    <w:rsid w:val="00A74598"/>
    <w:rsid w:val="00A7465D"/>
    <w:rsid w:val="00A746EC"/>
    <w:rsid w:val="00A74CB2"/>
    <w:rsid w:val="00A75023"/>
    <w:rsid w:val="00A7555B"/>
    <w:rsid w:val="00A75714"/>
    <w:rsid w:val="00A75C6D"/>
    <w:rsid w:val="00A7632D"/>
    <w:rsid w:val="00A76599"/>
    <w:rsid w:val="00A766E9"/>
    <w:rsid w:val="00A7696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CD6"/>
    <w:rsid w:val="00A82F74"/>
    <w:rsid w:val="00A830CF"/>
    <w:rsid w:val="00A83308"/>
    <w:rsid w:val="00A83AE5"/>
    <w:rsid w:val="00A83B54"/>
    <w:rsid w:val="00A83DD5"/>
    <w:rsid w:val="00A83E17"/>
    <w:rsid w:val="00A840A5"/>
    <w:rsid w:val="00A840D7"/>
    <w:rsid w:val="00A844E7"/>
    <w:rsid w:val="00A846D7"/>
    <w:rsid w:val="00A84934"/>
    <w:rsid w:val="00A84B87"/>
    <w:rsid w:val="00A84F89"/>
    <w:rsid w:val="00A853BD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6EFE"/>
    <w:rsid w:val="00A8702E"/>
    <w:rsid w:val="00A8718F"/>
    <w:rsid w:val="00A87871"/>
    <w:rsid w:val="00A87ACE"/>
    <w:rsid w:val="00A90125"/>
    <w:rsid w:val="00A90145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E15"/>
    <w:rsid w:val="00A970F6"/>
    <w:rsid w:val="00A971F1"/>
    <w:rsid w:val="00A972A1"/>
    <w:rsid w:val="00A972A9"/>
    <w:rsid w:val="00A97871"/>
    <w:rsid w:val="00A97F1B"/>
    <w:rsid w:val="00AA02A8"/>
    <w:rsid w:val="00AA04B5"/>
    <w:rsid w:val="00AA084C"/>
    <w:rsid w:val="00AA0B3E"/>
    <w:rsid w:val="00AA0E7D"/>
    <w:rsid w:val="00AA1510"/>
    <w:rsid w:val="00AA1AAF"/>
    <w:rsid w:val="00AA1AC1"/>
    <w:rsid w:val="00AA1C07"/>
    <w:rsid w:val="00AA1EB5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BD4"/>
    <w:rsid w:val="00AA4CD3"/>
    <w:rsid w:val="00AA50AE"/>
    <w:rsid w:val="00AA50DB"/>
    <w:rsid w:val="00AA5122"/>
    <w:rsid w:val="00AA5136"/>
    <w:rsid w:val="00AA548E"/>
    <w:rsid w:val="00AA54A0"/>
    <w:rsid w:val="00AA60FD"/>
    <w:rsid w:val="00AA622C"/>
    <w:rsid w:val="00AA629F"/>
    <w:rsid w:val="00AA62AC"/>
    <w:rsid w:val="00AA64FA"/>
    <w:rsid w:val="00AA6691"/>
    <w:rsid w:val="00AA6828"/>
    <w:rsid w:val="00AA7069"/>
    <w:rsid w:val="00AA70E5"/>
    <w:rsid w:val="00AA7197"/>
    <w:rsid w:val="00AA7306"/>
    <w:rsid w:val="00AA74F6"/>
    <w:rsid w:val="00AA77F4"/>
    <w:rsid w:val="00AA7B3D"/>
    <w:rsid w:val="00AA7B42"/>
    <w:rsid w:val="00AA7D62"/>
    <w:rsid w:val="00AA7FDB"/>
    <w:rsid w:val="00AB0001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28CA"/>
    <w:rsid w:val="00AC3006"/>
    <w:rsid w:val="00AC317E"/>
    <w:rsid w:val="00AC352E"/>
    <w:rsid w:val="00AC3A22"/>
    <w:rsid w:val="00AC3A8C"/>
    <w:rsid w:val="00AC3CA6"/>
    <w:rsid w:val="00AC3ED9"/>
    <w:rsid w:val="00AC422D"/>
    <w:rsid w:val="00AC4584"/>
    <w:rsid w:val="00AC4620"/>
    <w:rsid w:val="00AC47B7"/>
    <w:rsid w:val="00AC51E7"/>
    <w:rsid w:val="00AC5357"/>
    <w:rsid w:val="00AC55CC"/>
    <w:rsid w:val="00AC55FD"/>
    <w:rsid w:val="00AC56D2"/>
    <w:rsid w:val="00AC584F"/>
    <w:rsid w:val="00AC58FE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01"/>
    <w:rsid w:val="00AD6088"/>
    <w:rsid w:val="00AD634B"/>
    <w:rsid w:val="00AD6732"/>
    <w:rsid w:val="00AD6E61"/>
    <w:rsid w:val="00AD7028"/>
    <w:rsid w:val="00AD7438"/>
    <w:rsid w:val="00AD753F"/>
    <w:rsid w:val="00AD7B8C"/>
    <w:rsid w:val="00AE0327"/>
    <w:rsid w:val="00AE03DE"/>
    <w:rsid w:val="00AE040A"/>
    <w:rsid w:val="00AE04E9"/>
    <w:rsid w:val="00AE050F"/>
    <w:rsid w:val="00AE092C"/>
    <w:rsid w:val="00AE0A34"/>
    <w:rsid w:val="00AE0DE4"/>
    <w:rsid w:val="00AE0E91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9E"/>
    <w:rsid w:val="00AE384F"/>
    <w:rsid w:val="00AE3B41"/>
    <w:rsid w:val="00AE4128"/>
    <w:rsid w:val="00AE4840"/>
    <w:rsid w:val="00AE48A0"/>
    <w:rsid w:val="00AE4995"/>
    <w:rsid w:val="00AE4E13"/>
    <w:rsid w:val="00AE50DB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92A"/>
    <w:rsid w:val="00AE7C2E"/>
    <w:rsid w:val="00AE7DEB"/>
    <w:rsid w:val="00AE7EF1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569"/>
    <w:rsid w:val="00AF17F2"/>
    <w:rsid w:val="00AF17FA"/>
    <w:rsid w:val="00AF2100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4CA8"/>
    <w:rsid w:val="00AF539E"/>
    <w:rsid w:val="00AF54E0"/>
    <w:rsid w:val="00AF5D75"/>
    <w:rsid w:val="00AF62D9"/>
    <w:rsid w:val="00AF6ABA"/>
    <w:rsid w:val="00AF7A30"/>
    <w:rsid w:val="00B000C2"/>
    <w:rsid w:val="00B00637"/>
    <w:rsid w:val="00B00E7B"/>
    <w:rsid w:val="00B013B8"/>
    <w:rsid w:val="00B013EE"/>
    <w:rsid w:val="00B016E0"/>
    <w:rsid w:val="00B019DB"/>
    <w:rsid w:val="00B01A66"/>
    <w:rsid w:val="00B01AFD"/>
    <w:rsid w:val="00B01D94"/>
    <w:rsid w:val="00B01ED0"/>
    <w:rsid w:val="00B02758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7F6"/>
    <w:rsid w:val="00B0780F"/>
    <w:rsid w:val="00B07854"/>
    <w:rsid w:val="00B079E0"/>
    <w:rsid w:val="00B07E1F"/>
    <w:rsid w:val="00B104F6"/>
    <w:rsid w:val="00B1051B"/>
    <w:rsid w:val="00B105A0"/>
    <w:rsid w:val="00B10683"/>
    <w:rsid w:val="00B109E1"/>
    <w:rsid w:val="00B10EDC"/>
    <w:rsid w:val="00B10F73"/>
    <w:rsid w:val="00B117B1"/>
    <w:rsid w:val="00B11E8F"/>
    <w:rsid w:val="00B1289E"/>
    <w:rsid w:val="00B12EC2"/>
    <w:rsid w:val="00B139AA"/>
    <w:rsid w:val="00B13A5D"/>
    <w:rsid w:val="00B13ABB"/>
    <w:rsid w:val="00B141E9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642"/>
    <w:rsid w:val="00B176CF"/>
    <w:rsid w:val="00B17DB9"/>
    <w:rsid w:val="00B17DDE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4B5"/>
    <w:rsid w:val="00B228CA"/>
    <w:rsid w:val="00B22B58"/>
    <w:rsid w:val="00B22BA0"/>
    <w:rsid w:val="00B22F56"/>
    <w:rsid w:val="00B232F5"/>
    <w:rsid w:val="00B235D0"/>
    <w:rsid w:val="00B237FF"/>
    <w:rsid w:val="00B23916"/>
    <w:rsid w:val="00B239D0"/>
    <w:rsid w:val="00B239D7"/>
    <w:rsid w:val="00B23AEF"/>
    <w:rsid w:val="00B23C6C"/>
    <w:rsid w:val="00B24566"/>
    <w:rsid w:val="00B248CA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8D2"/>
    <w:rsid w:val="00B31996"/>
    <w:rsid w:val="00B31B39"/>
    <w:rsid w:val="00B31E71"/>
    <w:rsid w:val="00B32025"/>
    <w:rsid w:val="00B322AA"/>
    <w:rsid w:val="00B32663"/>
    <w:rsid w:val="00B3299F"/>
    <w:rsid w:val="00B32A16"/>
    <w:rsid w:val="00B32B68"/>
    <w:rsid w:val="00B3307D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835"/>
    <w:rsid w:val="00B36C88"/>
    <w:rsid w:val="00B36CD6"/>
    <w:rsid w:val="00B37145"/>
    <w:rsid w:val="00B37298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20F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5D"/>
    <w:rsid w:val="00B519BA"/>
    <w:rsid w:val="00B51E32"/>
    <w:rsid w:val="00B51EA6"/>
    <w:rsid w:val="00B52070"/>
    <w:rsid w:val="00B52230"/>
    <w:rsid w:val="00B5227D"/>
    <w:rsid w:val="00B524E8"/>
    <w:rsid w:val="00B527CD"/>
    <w:rsid w:val="00B52956"/>
    <w:rsid w:val="00B52C8A"/>
    <w:rsid w:val="00B53345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63C2"/>
    <w:rsid w:val="00B56855"/>
    <w:rsid w:val="00B56B6F"/>
    <w:rsid w:val="00B56BAF"/>
    <w:rsid w:val="00B56F3C"/>
    <w:rsid w:val="00B571F9"/>
    <w:rsid w:val="00B57555"/>
    <w:rsid w:val="00B57D21"/>
    <w:rsid w:val="00B60029"/>
    <w:rsid w:val="00B60377"/>
    <w:rsid w:val="00B606A0"/>
    <w:rsid w:val="00B6072F"/>
    <w:rsid w:val="00B60A8C"/>
    <w:rsid w:val="00B60BD8"/>
    <w:rsid w:val="00B6111C"/>
    <w:rsid w:val="00B61153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03A"/>
    <w:rsid w:val="00B641A2"/>
    <w:rsid w:val="00B642A4"/>
    <w:rsid w:val="00B64704"/>
    <w:rsid w:val="00B647FF"/>
    <w:rsid w:val="00B649EE"/>
    <w:rsid w:val="00B64A22"/>
    <w:rsid w:val="00B64A96"/>
    <w:rsid w:val="00B655E3"/>
    <w:rsid w:val="00B657CD"/>
    <w:rsid w:val="00B65AC8"/>
    <w:rsid w:val="00B65FAB"/>
    <w:rsid w:val="00B65FF7"/>
    <w:rsid w:val="00B6640E"/>
    <w:rsid w:val="00B666A5"/>
    <w:rsid w:val="00B66702"/>
    <w:rsid w:val="00B66765"/>
    <w:rsid w:val="00B66AB2"/>
    <w:rsid w:val="00B66EF2"/>
    <w:rsid w:val="00B66F63"/>
    <w:rsid w:val="00B66F80"/>
    <w:rsid w:val="00B672C8"/>
    <w:rsid w:val="00B6744A"/>
    <w:rsid w:val="00B67B20"/>
    <w:rsid w:val="00B67B4E"/>
    <w:rsid w:val="00B67D8D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94B"/>
    <w:rsid w:val="00B71ABE"/>
    <w:rsid w:val="00B71C29"/>
    <w:rsid w:val="00B726D7"/>
    <w:rsid w:val="00B728BA"/>
    <w:rsid w:val="00B73312"/>
    <w:rsid w:val="00B7358B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49"/>
    <w:rsid w:val="00B75567"/>
    <w:rsid w:val="00B755A3"/>
    <w:rsid w:val="00B75733"/>
    <w:rsid w:val="00B757BB"/>
    <w:rsid w:val="00B75893"/>
    <w:rsid w:val="00B75AB7"/>
    <w:rsid w:val="00B75E61"/>
    <w:rsid w:val="00B75F73"/>
    <w:rsid w:val="00B76236"/>
    <w:rsid w:val="00B76375"/>
    <w:rsid w:val="00B76689"/>
    <w:rsid w:val="00B7672D"/>
    <w:rsid w:val="00B769BD"/>
    <w:rsid w:val="00B769E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801"/>
    <w:rsid w:val="00B84898"/>
    <w:rsid w:val="00B84ABD"/>
    <w:rsid w:val="00B84C47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4A1"/>
    <w:rsid w:val="00B94913"/>
    <w:rsid w:val="00B949EC"/>
    <w:rsid w:val="00B94A08"/>
    <w:rsid w:val="00B94F91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51A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044"/>
    <w:rsid w:val="00BA42F8"/>
    <w:rsid w:val="00BA44A6"/>
    <w:rsid w:val="00BA4652"/>
    <w:rsid w:val="00BA46D0"/>
    <w:rsid w:val="00BA54C3"/>
    <w:rsid w:val="00BA54E7"/>
    <w:rsid w:val="00BA5A58"/>
    <w:rsid w:val="00BA6374"/>
    <w:rsid w:val="00BA6644"/>
    <w:rsid w:val="00BA6BC1"/>
    <w:rsid w:val="00BA6D1E"/>
    <w:rsid w:val="00BA6DB1"/>
    <w:rsid w:val="00BA70C8"/>
    <w:rsid w:val="00BA7813"/>
    <w:rsid w:val="00BA7B23"/>
    <w:rsid w:val="00BA7DA7"/>
    <w:rsid w:val="00BA7F98"/>
    <w:rsid w:val="00BB020C"/>
    <w:rsid w:val="00BB0887"/>
    <w:rsid w:val="00BB0CED"/>
    <w:rsid w:val="00BB1BA5"/>
    <w:rsid w:val="00BB1DF0"/>
    <w:rsid w:val="00BB1E77"/>
    <w:rsid w:val="00BB2A53"/>
    <w:rsid w:val="00BB2A66"/>
    <w:rsid w:val="00BB2C7E"/>
    <w:rsid w:val="00BB2DB7"/>
    <w:rsid w:val="00BB2FCF"/>
    <w:rsid w:val="00BB30DB"/>
    <w:rsid w:val="00BB3172"/>
    <w:rsid w:val="00BB32EA"/>
    <w:rsid w:val="00BB343F"/>
    <w:rsid w:val="00BB3501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DD6"/>
    <w:rsid w:val="00BB5E0E"/>
    <w:rsid w:val="00BB5F47"/>
    <w:rsid w:val="00BB6058"/>
    <w:rsid w:val="00BB639F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CD0"/>
    <w:rsid w:val="00BC0DE4"/>
    <w:rsid w:val="00BC0F62"/>
    <w:rsid w:val="00BC0FB7"/>
    <w:rsid w:val="00BC10E4"/>
    <w:rsid w:val="00BC13EE"/>
    <w:rsid w:val="00BC14D3"/>
    <w:rsid w:val="00BC19AB"/>
    <w:rsid w:val="00BC1AAF"/>
    <w:rsid w:val="00BC267E"/>
    <w:rsid w:val="00BC2689"/>
    <w:rsid w:val="00BC2926"/>
    <w:rsid w:val="00BC293A"/>
    <w:rsid w:val="00BC29F4"/>
    <w:rsid w:val="00BC2CF1"/>
    <w:rsid w:val="00BC2CF3"/>
    <w:rsid w:val="00BC2DCD"/>
    <w:rsid w:val="00BC2F16"/>
    <w:rsid w:val="00BC30CF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745"/>
    <w:rsid w:val="00BC5C29"/>
    <w:rsid w:val="00BC5F5D"/>
    <w:rsid w:val="00BC60D6"/>
    <w:rsid w:val="00BC6949"/>
    <w:rsid w:val="00BC69D8"/>
    <w:rsid w:val="00BC6B95"/>
    <w:rsid w:val="00BC6F75"/>
    <w:rsid w:val="00BC6F7B"/>
    <w:rsid w:val="00BC6F8A"/>
    <w:rsid w:val="00BC743A"/>
    <w:rsid w:val="00BC75B6"/>
    <w:rsid w:val="00BC7664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3DCA"/>
    <w:rsid w:val="00BD43D6"/>
    <w:rsid w:val="00BD44E4"/>
    <w:rsid w:val="00BD456A"/>
    <w:rsid w:val="00BD48D1"/>
    <w:rsid w:val="00BD4B48"/>
    <w:rsid w:val="00BD4DA1"/>
    <w:rsid w:val="00BD4E08"/>
    <w:rsid w:val="00BD4E6E"/>
    <w:rsid w:val="00BD4EC7"/>
    <w:rsid w:val="00BD52B4"/>
    <w:rsid w:val="00BD5369"/>
    <w:rsid w:val="00BD5764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B72"/>
    <w:rsid w:val="00BD7F8C"/>
    <w:rsid w:val="00BE085F"/>
    <w:rsid w:val="00BE0897"/>
    <w:rsid w:val="00BE11D0"/>
    <w:rsid w:val="00BE12C6"/>
    <w:rsid w:val="00BE147A"/>
    <w:rsid w:val="00BE1573"/>
    <w:rsid w:val="00BE1614"/>
    <w:rsid w:val="00BE161F"/>
    <w:rsid w:val="00BE175D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E3C"/>
    <w:rsid w:val="00BE4F10"/>
    <w:rsid w:val="00BE57D1"/>
    <w:rsid w:val="00BE5C0A"/>
    <w:rsid w:val="00BE5F26"/>
    <w:rsid w:val="00BE5F74"/>
    <w:rsid w:val="00BE5FA8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4D"/>
    <w:rsid w:val="00BF513E"/>
    <w:rsid w:val="00BF51AB"/>
    <w:rsid w:val="00BF554B"/>
    <w:rsid w:val="00BF5C07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6AE"/>
    <w:rsid w:val="00BF7886"/>
    <w:rsid w:val="00BF7951"/>
    <w:rsid w:val="00BF7DD2"/>
    <w:rsid w:val="00C00026"/>
    <w:rsid w:val="00C00457"/>
    <w:rsid w:val="00C00829"/>
    <w:rsid w:val="00C008F3"/>
    <w:rsid w:val="00C00A45"/>
    <w:rsid w:val="00C00F68"/>
    <w:rsid w:val="00C01096"/>
    <w:rsid w:val="00C0113F"/>
    <w:rsid w:val="00C01371"/>
    <w:rsid w:val="00C01A76"/>
    <w:rsid w:val="00C01D17"/>
    <w:rsid w:val="00C01F73"/>
    <w:rsid w:val="00C01FAE"/>
    <w:rsid w:val="00C021F9"/>
    <w:rsid w:val="00C02245"/>
    <w:rsid w:val="00C028EC"/>
    <w:rsid w:val="00C02B2B"/>
    <w:rsid w:val="00C02E0D"/>
    <w:rsid w:val="00C03111"/>
    <w:rsid w:val="00C03215"/>
    <w:rsid w:val="00C033F7"/>
    <w:rsid w:val="00C0357F"/>
    <w:rsid w:val="00C039A2"/>
    <w:rsid w:val="00C03A3C"/>
    <w:rsid w:val="00C03CE7"/>
    <w:rsid w:val="00C03FCD"/>
    <w:rsid w:val="00C04470"/>
    <w:rsid w:val="00C04587"/>
    <w:rsid w:val="00C04701"/>
    <w:rsid w:val="00C04916"/>
    <w:rsid w:val="00C04CD3"/>
    <w:rsid w:val="00C04CFB"/>
    <w:rsid w:val="00C05631"/>
    <w:rsid w:val="00C059B5"/>
    <w:rsid w:val="00C05B04"/>
    <w:rsid w:val="00C05C7B"/>
    <w:rsid w:val="00C05C91"/>
    <w:rsid w:val="00C05E9D"/>
    <w:rsid w:val="00C06057"/>
    <w:rsid w:val="00C06282"/>
    <w:rsid w:val="00C068B7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731"/>
    <w:rsid w:val="00C1310A"/>
    <w:rsid w:val="00C1346D"/>
    <w:rsid w:val="00C134E9"/>
    <w:rsid w:val="00C138FC"/>
    <w:rsid w:val="00C13ABB"/>
    <w:rsid w:val="00C13D3E"/>
    <w:rsid w:val="00C14065"/>
    <w:rsid w:val="00C1427C"/>
    <w:rsid w:val="00C142B3"/>
    <w:rsid w:val="00C14303"/>
    <w:rsid w:val="00C1439E"/>
    <w:rsid w:val="00C14624"/>
    <w:rsid w:val="00C1480D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E53"/>
    <w:rsid w:val="00C16FD6"/>
    <w:rsid w:val="00C17118"/>
    <w:rsid w:val="00C17188"/>
    <w:rsid w:val="00C17193"/>
    <w:rsid w:val="00C1725D"/>
    <w:rsid w:val="00C174E7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A62"/>
    <w:rsid w:val="00C24DDC"/>
    <w:rsid w:val="00C2519E"/>
    <w:rsid w:val="00C25338"/>
    <w:rsid w:val="00C253DA"/>
    <w:rsid w:val="00C25AA1"/>
    <w:rsid w:val="00C26141"/>
    <w:rsid w:val="00C26623"/>
    <w:rsid w:val="00C267B0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3ED"/>
    <w:rsid w:val="00C3119F"/>
    <w:rsid w:val="00C31453"/>
    <w:rsid w:val="00C31FE4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7114"/>
    <w:rsid w:val="00C3722C"/>
    <w:rsid w:val="00C37385"/>
    <w:rsid w:val="00C373CB"/>
    <w:rsid w:val="00C373E6"/>
    <w:rsid w:val="00C379A1"/>
    <w:rsid w:val="00C37CE7"/>
    <w:rsid w:val="00C4002F"/>
    <w:rsid w:val="00C40486"/>
    <w:rsid w:val="00C40B4F"/>
    <w:rsid w:val="00C40C05"/>
    <w:rsid w:val="00C40C3C"/>
    <w:rsid w:val="00C40ED8"/>
    <w:rsid w:val="00C41561"/>
    <w:rsid w:val="00C41673"/>
    <w:rsid w:val="00C42302"/>
    <w:rsid w:val="00C425C2"/>
    <w:rsid w:val="00C4265A"/>
    <w:rsid w:val="00C42C6F"/>
    <w:rsid w:val="00C42CD0"/>
    <w:rsid w:val="00C42EE7"/>
    <w:rsid w:val="00C43218"/>
    <w:rsid w:val="00C43443"/>
    <w:rsid w:val="00C43687"/>
    <w:rsid w:val="00C4371B"/>
    <w:rsid w:val="00C439DA"/>
    <w:rsid w:val="00C43E48"/>
    <w:rsid w:val="00C43E8D"/>
    <w:rsid w:val="00C44013"/>
    <w:rsid w:val="00C4404D"/>
    <w:rsid w:val="00C443B2"/>
    <w:rsid w:val="00C4474E"/>
    <w:rsid w:val="00C44C2D"/>
    <w:rsid w:val="00C44C52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81D"/>
    <w:rsid w:val="00C50D46"/>
    <w:rsid w:val="00C510F3"/>
    <w:rsid w:val="00C51120"/>
    <w:rsid w:val="00C514C4"/>
    <w:rsid w:val="00C51546"/>
    <w:rsid w:val="00C51670"/>
    <w:rsid w:val="00C51C9D"/>
    <w:rsid w:val="00C51DB0"/>
    <w:rsid w:val="00C51E9C"/>
    <w:rsid w:val="00C5214A"/>
    <w:rsid w:val="00C52329"/>
    <w:rsid w:val="00C5265F"/>
    <w:rsid w:val="00C52713"/>
    <w:rsid w:val="00C52A1D"/>
    <w:rsid w:val="00C52BAB"/>
    <w:rsid w:val="00C52CC1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B12"/>
    <w:rsid w:val="00C54C2E"/>
    <w:rsid w:val="00C54FC4"/>
    <w:rsid w:val="00C5504E"/>
    <w:rsid w:val="00C550AB"/>
    <w:rsid w:val="00C55687"/>
    <w:rsid w:val="00C5584F"/>
    <w:rsid w:val="00C55863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062"/>
    <w:rsid w:val="00C63197"/>
    <w:rsid w:val="00C636CE"/>
    <w:rsid w:val="00C63A90"/>
    <w:rsid w:val="00C63BE6"/>
    <w:rsid w:val="00C63D49"/>
    <w:rsid w:val="00C63D7D"/>
    <w:rsid w:val="00C63E5C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659"/>
    <w:rsid w:val="00C717A0"/>
    <w:rsid w:val="00C7245A"/>
    <w:rsid w:val="00C72AA6"/>
    <w:rsid w:val="00C73058"/>
    <w:rsid w:val="00C733D2"/>
    <w:rsid w:val="00C733EF"/>
    <w:rsid w:val="00C73593"/>
    <w:rsid w:val="00C7399E"/>
    <w:rsid w:val="00C739CB"/>
    <w:rsid w:val="00C73E75"/>
    <w:rsid w:val="00C73EC1"/>
    <w:rsid w:val="00C73F4C"/>
    <w:rsid w:val="00C7401E"/>
    <w:rsid w:val="00C74469"/>
    <w:rsid w:val="00C747A1"/>
    <w:rsid w:val="00C74809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696"/>
    <w:rsid w:val="00C76872"/>
    <w:rsid w:val="00C76ACA"/>
    <w:rsid w:val="00C76CFA"/>
    <w:rsid w:val="00C76D42"/>
    <w:rsid w:val="00C77146"/>
    <w:rsid w:val="00C773B4"/>
    <w:rsid w:val="00C776F8"/>
    <w:rsid w:val="00C77774"/>
    <w:rsid w:val="00C77BC2"/>
    <w:rsid w:val="00C77CA9"/>
    <w:rsid w:val="00C77CAA"/>
    <w:rsid w:val="00C77CC1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95E"/>
    <w:rsid w:val="00C85B18"/>
    <w:rsid w:val="00C861AE"/>
    <w:rsid w:val="00C862C2"/>
    <w:rsid w:val="00C869BB"/>
    <w:rsid w:val="00C869F4"/>
    <w:rsid w:val="00C87A27"/>
    <w:rsid w:val="00C87AD4"/>
    <w:rsid w:val="00C90020"/>
    <w:rsid w:val="00C9052D"/>
    <w:rsid w:val="00C9058B"/>
    <w:rsid w:val="00C905D4"/>
    <w:rsid w:val="00C906DC"/>
    <w:rsid w:val="00C90829"/>
    <w:rsid w:val="00C90B75"/>
    <w:rsid w:val="00C90BDF"/>
    <w:rsid w:val="00C90CD8"/>
    <w:rsid w:val="00C90E06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DB9"/>
    <w:rsid w:val="00C92E3B"/>
    <w:rsid w:val="00C92F86"/>
    <w:rsid w:val="00C92FFD"/>
    <w:rsid w:val="00C93380"/>
    <w:rsid w:val="00C934CC"/>
    <w:rsid w:val="00C93537"/>
    <w:rsid w:val="00C937F0"/>
    <w:rsid w:val="00C93857"/>
    <w:rsid w:val="00C93BD8"/>
    <w:rsid w:val="00C93FB5"/>
    <w:rsid w:val="00C943ED"/>
    <w:rsid w:val="00C94645"/>
    <w:rsid w:val="00C946AF"/>
    <w:rsid w:val="00C94977"/>
    <w:rsid w:val="00C94A0C"/>
    <w:rsid w:val="00C94C4C"/>
    <w:rsid w:val="00C9528C"/>
    <w:rsid w:val="00C95B33"/>
    <w:rsid w:val="00C95FB2"/>
    <w:rsid w:val="00C95FB3"/>
    <w:rsid w:val="00C96098"/>
    <w:rsid w:val="00C9610E"/>
    <w:rsid w:val="00C9648C"/>
    <w:rsid w:val="00C964F9"/>
    <w:rsid w:val="00C9686F"/>
    <w:rsid w:val="00C9690B"/>
    <w:rsid w:val="00C9715C"/>
    <w:rsid w:val="00C9715E"/>
    <w:rsid w:val="00C97244"/>
    <w:rsid w:val="00C97259"/>
    <w:rsid w:val="00C975AA"/>
    <w:rsid w:val="00C977EC"/>
    <w:rsid w:val="00C97B75"/>
    <w:rsid w:val="00CA01DE"/>
    <w:rsid w:val="00CA020D"/>
    <w:rsid w:val="00CA04B3"/>
    <w:rsid w:val="00CA06CD"/>
    <w:rsid w:val="00CA07D1"/>
    <w:rsid w:val="00CA07E8"/>
    <w:rsid w:val="00CA0BBE"/>
    <w:rsid w:val="00CA0EE4"/>
    <w:rsid w:val="00CA1414"/>
    <w:rsid w:val="00CA1501"/>
    <w:rsid w:val="00CA181A"/>
    <w:rsid w:val="00CA1883"/>
    <w:rsid w:val="00CA1EB2"/>
    <w:rsid w:val="00CA1EC9"/>
    <w:rsid w:val="00CA2554"/>
    <w:rsid w:val="00CA25A6"/>
    <w:rsid w:val="00CA29B6"/>
    <w:rsid w:val="00CA2A27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502"/>
    <w:rsid w:val="00CA5638"/>
    <w:rsid w:val="00CA5AEB"/>
    <w:rsid w:val="00CA5BDA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2C2"/>
    <w:rsid w:val="00CB27B4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90A"/>
    <w:rsid w:val="00CB5040"/>
    <w:rsid w:val="00CB509B"/>
    <w:rsid w:val="00CB51A6"/>
    <w:rsid w:val="00CB5340"/>
    <w:rsid w:val="00CB5426"/>
    <w:rsid w:val="00CB54B3"/>
    <w:rsid w:val="00CB5711"/>
    <w:rsid w:val="00CB5AB2"/>
    <w:rsid w:val="00CB5D48"/>
    <w:rsid w:val="00CB6350"/>
    <w:rsid w:val="00CB6A57"/>
    <w:rsid w:val="00CB6D4E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147"/>
    <w:rsid w:val="00CC2539"/>
    <w:rsid w:val="00CC285D"/>
    <w:rsid w:val="00CC2BA9"/>
    <w:rsid w:val="00CC3176"/>
    <w:rsid w:val="00CC319F"/>
    <w:rsid w:val="00CC31F0"/>
    <w:rsid w:val="00CC3C31"/>
    <w:rsid w:val="00CC412A"/>
    <w:rsid w:val="00CC428A"/>
    <w:rsid w:val="00CC46C3"/>
    <w:rsid w:val="00CC48A4"/>
    <w:rsid w:val="00CC4B35"/>
    <w:rsid w:val="00CC4C34"/>
    <w:rsid w:val="00CC4FBC"/>
    <w:rsid w:val="00CC5BEC"/>
    <w:rsid w:val="00CC5F81"/>
    <w:rsid w:val="00CC6065"/>
    <w:rsid w:val="00CC62C9"/>
    <w:rsid w:val="00CC6385"/>
    <w:rsid w:val="00CC64F0"/>
    <w:rsid w:val="00CC6686"/>
    <w:rsid w:val="00CC6792"/>
    <w:rsid w:val="00CC68E0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0BD"/>
    <w:rsid w:val="00CD24F6"/>
    <w:rsid w:val="00CD2819"/>
    <w:rsid w:val="00CD2AB6"/>
    <w:rsid w:val="00CD2B8D"/>
    <w:rsid w:val="00CD2C12"/>
    <w:rsid w:val="00CD2CEA"/>
    <w:rsid w:val="00CD2EE4"/>
    <w:rsid w:val="00CD3204"/>
    <w:rsid w:val="00CD325F"/>
    <w:rsid w:val="00CD32E4"/>
    <w:rsid w:val="00CD33BA"/>
    <w:rsid w:val="00CD38F3"/>
    <w:rsid w:val="00CD3A61"/>
    <w:rsid w:val="00CD3C3E"/>
    <w:rsid w:val="00CD3D13"/>
    <w:rsid w:val="00CD3D86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588"/>
    <w:rsid w:val="00CE08C0"/>
    <w:rsid w:val="00CE0974"/>
    <w:rsid w:val="00CE09A0"/>
    <w:rsid w:val="00CE0ABB"/>
    <w:rsid w:val="00CE0B57"/>
    <w:rsid w:val="00CE0BA0"/>
    <w:rsid w:val="00CE0D8A"/>
    <w:rsid w:val="00CE107C"/>
    <w:rsid w:val="00CE108F"/>
    <w:rsid w:val="00CE1607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A9A"/>
    <w:rsid w:val="00CE6C3C"/>
    <w:rsid w:val="00CE6D39"/>
    <w:rsid w:val="00CE6DD6"/>
    <w:rsid w:val="00CE7320"/>
    <w:rsid w:val="00CE73EA"/>
    <w:rsid w:val="00CE75AC"/>
    <w:rsid w:val="00CE7742"/>
    <w:rsid w:val="00CE77D4"/>
    <w:rsid w:val="00CE7B1E"/>
    <w:rsid w:val="00CE7C02"/>
    <w:rsid w:val="00CE7C84"/>
    <w:rsid w:val="00CF0D81"/>
    <w:rsid w:val="00CF0F5C"/>
    <w:rsid w:val="00CF111F"/>
    <w:rsid w:val="00CF12D2"/>
    <w:rsid w:val="00CF16C7"/>
    <w:rsid w:val="00CF1E1C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051"/>
    <w:rsid w:val="00CF631F"/>
    <w:rsid w:val="00CF6641"/>
    <w:rsid w:val="00CF6826"/>
    <w:rsid w:val="00CF6CE5"/>
    <w:rsid w:val="00CF6D12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C0F"/>
    <w:rsid w:val="00D02CC8"/>
    <w:rsid w:val="00D032CB"/>
    <w:rsid w:val="00D033A5"/>
    <w:rsid w:val="00D03498"/>
    <w:rsid w:val="00D03562"/>
    <w:rsid w:val="00D03A32"/>
    <w:rsid w:val="00D03B4E"/>
    <w:rsid w:val="00D041E5"/>
    <w:rsid w:val="00D04407"/>
    <w:rsid w:val="00D048C0"/>
    <w:rsid w:val="00D04960"/>
    <w:rsid w:val="00D04A4E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64F"/>
    <w:rsid w:val="00D10918"/>
    <w:rsid w:val="00D10D68"/>
    <w:rsid w:val="00D11244"/>
    <w:rsid w:val="00D112B8"/>
    <w:rsid w:val="00D113A3"/>
    <w:rsid w:val="00D1153C"/>
    <w:rsid w:val="00D11B7A"/>
    <w:rsid w:val="00D11D10"/>
    <w:rsid w:val="00D11E79"/>
    <w:rsid w:val="00D1225A"/>
    <w:rsid w:val="00D12517"/>
    <w:rsid w:val="00D1288B"/>
    <w:rsid w:val="00D12AA9"/>
    <w:rsid w:val="00D13007"/>
    <w:rsid w:val="00D130FD"/>
    <w:rsid w:val="00D13439"/>
    <w:rsid w:val="00D134B0"/>
    <w:rsid w:val="00D13A44"/>
    <w:rsid w:val="00D13C62"/>
    <w:rsid w:val="00D13FB2"/>
    <w:rsid w:val="00D14247"/>
    <w:rsid w:val="00D14416"/>
    <w:rsid w:val="00D14CA2"/>
    <w:rsid w:val="00D14CE4"/>
    <w:rsid w:val="00D14D8A"/>
    <w:rsid w:val="00D14E1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787"/>
    <w:rsid w:val="00D16D4F"/>
    <w:rsid w:val="00D16F9C"/>
    <w:rsid w:val="00D1713B"/>
    <w:rsid w:val="00D172C8"/>
    <w:rsid w:val="00D17521"/>
    <w:rsid w:val="00D1752B"/>
    <w:rsid w:val="00D17D35"/>
    <w:rsid w:val="00D17EDD"/>
    <w:rsid w:val="00D17F7B"/>
    <w:rsid w:val="00D203C0"/>
    <w:rsid w:val="00D203D4"/>
    <w:rsid w:val="00D20529"/>
    <w:rsid w:val="00D2088F"/>
    <w:rsid w:val="00D21077"/>
    <w:rsid w:val="00D21337"/>
    <w:rsid w:val="00D2225B"/>
    <w:rsid w:val="00D223BE"/>
    <w:rsid w:val="00D2250D"/>
    <w:rsid w:val="00D231D5"/>
    <w:rsid w:val="00D23779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0E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5C7"/>
    <w:rsid w:val="00D306E9"/>
    <w:rsid w:val="00D30A50"/>
    <w:rsid w:val="00D30CAB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D2E"/>
    <w:rsid w:val="00D33EEA"/>
    <w:rsid w:val="00D341BC"/>
    <w:rsid w:val="00D34436"/>
    <w:rsid w:val="00D34861"/>
    <w:rsid w:val="00D3497A"/>
    <w:rsid w:val="00D34CC1"/>
    <w:rsid w:val="00D352E2"/>
    <w:rsid w:val="00D353FC"/>
    <w:rsid w:val="00D35D31"/>
    <w:rsid w:val="00D3604E"/>
    <w:rsid w:val="00D361C3"/>
    <w:rsid w:val="00D36287"/>
    <w:rsid w:val="00D36411"/>
    <w:rsid w:val="00D367D7"/>
    <w:rsid w:val="00D368A1"/>
    <w:rsid w:val="00D36F02"/>
    <w:rsid w:val="00D36F93"/>
    <w:rsid w:val="00D37424"/>
    <w:rsid w:val="00D37960"/>
    <w:rsid w:val="00D400F3"/>
    <w:rsid w:val="00D406E8"/>
    <w:rsid w:val="00D406E9"/>
    <w:rsid w:val="00D4082F"/>
    <w:rsid w:val="00D40C31"/>
    <w:rsid w:val="00D40DEC"/>
    <w:rsid w:val="00D40E25"/>
    <w:rsid w:val="00D4101A"/>
    <w:rsid w:val="00D416B9"/>
    <w:rsid w:val="00D41809"/>
    <w:rsid w:val="00D418DD"/>
    <w:rsid w:val="00D41902"/>
    <w:rsid w:val="00D421ED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64"/>
    <w:rsid w:val="00D47499"/>
    <w:rsid w:val="00D47E11"/>
    <w:rsid w:val="00D47E90"/>
    <w:rsid w:val="00D47FF6"/>
    <w:rsid w:val="00D500DF"/>
    <w:rsid w:val="00D503D3"/>
    <w:rsid w:val="00D5084C"/>
    <w:rsid w:val="00D509ED"/>
    <w:rsid w:val="00D50A46"/>
    <w:rsid w:val="00D50CBB"/>
    <w:rsid w:val="00D51091"/>
    <w:rsid w:val="00D51276"/>
    <w:rsid w:val="00D51381"/>
    <w:rsid w:val="00D51762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BBF"/>
    <w:rsid w:val="00D5502A"/>
    <w:rsid w:val="00D551D7"/>
    <w:rsid w:val="00D552D4"/>
    <w:rsid w:val="00D55568"/>
    <w:rsid w:val="00D55989"/>
    <w:rsid w:val="00D55BF7"/>
    <w:rsid w:val="00D55DDA"/>
    <w:rsid w:val="00D55DE7"/>
    <w:rsid w:val="00D55E38"/>
    <w:rsid w:val="00D56089"/>
    <w:rsid w:val="00D5610B"/>
    <w:rsid w:val="00D5616F"/>
    <w:rsid w:val="00D56441"/>
    <w:rsid w:val="00D5659D"/>
    <w:rsid w:val="00D56912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C7D"/>
    <w:rsid w:val="00D60D27"/>
    <w:rsid w:val="00D61088"/>
    <w:rsid w:val="00D6119A"/>
    <w:rsid w:val="00D61241"/>
    <w:rsid w:val="00D6135C"/>
    <w:rsid w:val="00D6163D"/>
    <w:rsid w:val="00D618F8"/>
    <w:rsid w:val="00D62462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3E46"/>
    <w:rsid w:val="00D6446B"/>
    <w:rsid w:val="00D644BB"/>
    <w:rsid w:val="00D64742"/>
    <w:rsid w:val="00D647B8"/>
    <w:rsid w:val="00D64C31"/>
    <w:rsid w:val="00D64C79"/>
    <w:rsid w:val="00D64D95"/>
    <w:rsid w:val="00D655D6"/>
    <w:rsid w:val="00D65797"/>
    <w:rsid w:val="00D657E5"/>
    <w:rsid w:val="00D65B3B"/>
    <w:rsid w:val="00D65DFC"/>
    <w:rsid w:val="00D65ED9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371"/>
    <w:rsid w:val="00D705A0"/>
    <w:rsid w:val="00D70AFC"/>
    <w:rsid w:val="00D70D07"/>
    <w:rsid w:val="00D70F00"/>
    <w:rsid w:val="00D7120D"/>
    <w:rsid w:val="00D717F9"/>
    <w:rsid w:val="00D72177"/>
    <w:rsid w:val="00D72B39"/>
    <w:rsid w:val="00D72C6C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22F"/>
    <w:rsid w:val="00D76235"/>
    <w:rsid w:val="00D76C08"/>
    <w:rsid w:val="00D76C68"/>
    <w:rsid w:val="00D770EA"/>
    <w:rsid w:val="00D77122"/>
    <w:rsid w:val="00D7729E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82E"/>
    <w:rsid w:val="00D8494A"/>
    <w:rsid w:val="00D84B84"/>
    <w:rsid w:val="00D84FA4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090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53E"/>
    <w:rsid w:val="00D90C21"/>
    <w:rsid w:val="00D90C5E"/>
    <w:rsid w:val="00D90E2F"/>
    <w:rsid w:val="00D90E58"/>
    <w:rsid w:val="00D913BC"/>
    <w:rsid w:val="00D918E0"/>
    <w:rsid w:val="00D91B93"/>
    <w:rsid w:val="00D91EC2"/>
    <w:rsid w:val="00D9204D"/>
    <w:rsid w:val="00D92421"/>
    <w:rsid w:val="00D9245A"/>
    <w:rsid w:val="00D924F2"/>
    <w:rsid w:val="00D9290C"/>
    <w:rsid w:val="00D92E77"/>
    <w:rsid w:val="00D9383B"/>
    <w:rsid w:val="00D93DB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709E"/>
    <w:rsid w:val="00D974AB"/>
    <w:rsid w:val="00D97665"/>
    <w:rsid w:val="00D97C5A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882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167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37C"/>
    <w:rsid w:val="00DB561B"/>
    <w:rsid w:val="00DB58CE"/>
    <w:rsid w:val="00DB5B4E"/>
    <w:rsid w:val="00DB5B71"/>
    <w:rsid w:val="00DB5CAB"/>
    <w:rsid w:val="00DB5CE9"/>
    <w:rsid w:val="00DB5EAD"/>
    <w:rsid w:val="00DB6037"/>
    <w:rsid w:val="00DB61E4"/>
    <w:rsid w:val="00DB6297"/>
    <w:rsid w:val="00DB62AB"/>
    <w:rsid w:val="00DB62F9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CFA"/>
    <w:rsid w:val="00DC02D4"/>
    <w:rsid w:val="00DC0435"/>
    <w:rsid w:val="00DC046D"/>
    <w:rsid w:val="00DC071B"/>
    <w:rsid w:val="00DC0773"/>
    <w:rsid w:val="00DC0B16"/>
    <w:rsid w:val="00DC0C40"/>
    <w:rsid w:val="00DC0C90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CCC"/>
    <w:rsid w:val="00DC5D0A"/>
    <w:rsid w:val="00DC5EA0"/>
    <w:rsid w:val="00DC5ECE"/>
    <w:rsid w:val="00DC638F"/>
    <w:rsid w:val="00DC6D01"/>
    <w:rsid w:val="00DC6D96"/>
    <w:rsid w:val="00DC6F2D"/>
    <w:rsid w:val="00DC6FA2"/>
    <w:rsid w:val="00DC70ED"/>
    <w:rsid w:val="00DC74AE"/>
    <w:rsid w:val="00DC7752"/>
    <w:rsid w:val="00DC7BF9"/>
    <w:rsid w:val="00DD02BE"/>
    <w:rsid w:val="00DD0342"/>
    <w:rsid w:val="00DD0416"/>
    <w:rsid w:val="00DD056B"/>
    <w:rsid w:val="00DD06D0"/>
    <w:rsid w:val="00DD0ADE"/>
    <w:rsid w:val="00DD0D0F"/>
    <w:rsid w:val="00DD0D78"/>
    <w:rsid w:val="00DD0EE1"/>
    <w:rsid w:val="00DD13CF"/>
    <w:rsid w:val="00DD16DB"/>
    <w:rsid w:val="00DD1863"/>
    <w:rsid w:val="00DD19DB"/>
    <w:rsid w:val="00DD1B71"/>
    <w:rsid w:val="00DD226F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321"/>
    <w:rsid w:val="00DD543B"/>
    <w:rsid w:val="00DD590C"/>
    <w:rsid w:val="00DD5A84"/>
    <w:rsid w:val="00DD5E76"/>
    <w:rsid w:val="00DD60C8"/>
    <w:rsid w:val="00DD64BC"/>
    <w:rsid w:val="00DD68BC"/>
    <w:rsid w:val="00DD6DF8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1FF1"/>
    <w:rsid w:val="00DE20D5"/>
    <w:rsid w:val="00DE2160"/>
    <w:rsid w:val="00DE245D"/>
    <w:rsid w:val="00DE29C9"/>
    <w:rsid w:val="00DE2E4D"/>
    <w:rsid w:val="00DE2E8B"/>
    <w:rsid w:val="00DE31A3"/>
    <w:rsid w:val="00DE32EB"/>
    <w:rsid w:val="00DE35A7"/>
    <w:rsid w:val="00DE36E4"/>
    <w:rsid w:val="00DE3C71"/>
    <w:rsid w:val="00DE405F"/>
    <w:rsid w:val="00DE436B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9A3"/>
    <w:rsid w:val="00DE6BD3"/>
    <w:rsid w:val="00DE7633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B3"/>
    <w:rsid w:val="00DF2086"/>
    <w:rsid w:val="00DF2127"/>
    <w:rsid w:val="00DF230F"/>
    <w:rsid w:val="00DF2659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AF6"/>
    <w:rsid w:val="00DF6E00"/>
    <w:rsid w:val="00DF7546"/>
    <w:rsid w:val="00DF75C9"/>
    <w:rsid w:val="00DF7BB6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BAB"/>
    <w:rsid w:val="00E110C0"/>
    <w:rsid w:val="00E11123"/>
    <w:rsid w:val="00E11604"/>
    <w:rsid w:val="00E117C7"/>
    <w:rsid w:val="00E11A9E"/>
    <w:rsid w:val="00E12096"/>
    <w:rsid w:val="00E120C9"/>
    <w:rsid w:val="00E1226B"/>
    <w:rsid w:val="00E1242E"/>
    <w:rsid w:val="00E12487"/>
    <w:rsid w:val="00E1288D"/>
    <w:rsid w:val="00E12A0A"/>
    <w:rsid w:val="00E12BDC"/>
    <w:rsid w:val="00E12D68"/>
    <w:rsid w:val="00E12FD2"/>
    <w:rsid w:val="00E12FD6"/>
    <w:rsid w:val="00E13316"/>
    <w:rsid w:val="00E1338B"/>
    <w:rsid w:val="00E13580"/>
    <w:rsid w:val="00E13708"/>
    <w:rsid w:val="00E13794"/>
    <w:rsid w:val="00E1419A"/>
    <w:rsid w:val="00E146CF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8B4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445"/>
    <w:rsid w:val="00E176C1"/>
    <w:rsid w:val="00E1773A"/>
    <w:rsid w:val="00E17BB1"/>
    <w:rsid w:val="00E20027"/>
    <w:rsid w:val="00E204BE"/>
    <w:rsid w:val="00E20735"/>
    <w:rsid w:val="00E20823"/>
    <w:rsid w:val="00E21125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409D"/>
    <w:rsid w:val="00E2439A"/>
    <w:rsid w:val="00E243B7"/>
    <w:rsid w:val="00E246E0"/>
    <w:rsid w:val="00E24878"/>
    <w:rsid w:val="00E24BED"/>
    <w:rsid w:val="00E24C60"/>
    <w:rsid w:val="00E24D49"/>
    <w:rsid w:val="00E25068"/>
    <w:rsid w:val="00E25654"/>
    <w:rsid w:val="00E25867"/>
    <w:rsid w:val="00E25C62"/>
    <w:rsid w:val="00E25ED1"/>
    <w:rsid w:val="00E26296"/>
    <w:rsid w:val="00E26662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214C"/>
    <w:rsid w:val="00E3217B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C"/>
    <w:rsid w:val="00E33AD7"/>
    <w:rsid w:val="00E33B51"/>
    <w:rsid w:val="00E3434B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C5B"/>
    <w:rsid w:val="00E42D35"/>
    <w:rsid w:val="00E43AC6"/>
    <w:rsid w:val="00E44248"/>
    <w:rsid w:val="00E44448"/>
    <w:rsid w:val="00E446B3"/>
    <w:rsid w:val="00E449DA"/>
    <w:rsid w:val="00E44D22"/>
    <w:rsid w:val="00E45053"/>
    <w:rsid w:val="00E450C8"/>
    <w:rsid w:val="00E45C22"/>
    <w:rsid w:val="00E46122"/>
    <w:rsid w:val="00E465B6"/>
    <w:rsid w:val="00E46634"/>
    <w:rsid w:val="00E4685C"/>
    <w:rsid w:val="00E470B0"/>
    <w:rsid w:val="00E47524"/>
    <w:rsid w:val="00E47673"/>
    <w:rsid w:val="00E4787B"/>
    <w:rsid w:val="00E47A2A"/>
    <w:rsid w:val="00E47B30"/>
    <w:rsid w:val="00E47D91"/>
    <w:rsid w:val="00E47DAB"/>
    <w:rsid w:val="00E47E21"/>
    <w:rsid w:val="00E47F90"/>
    <w:rsid w:val="00E50185"/>
    <w:rsid w:val="00E501A5"/>
    <w:rsid w:val="00E5024C"/>
    <w:rsid w:val="00E50284"/>
    <w:rsid w:val="00E5048A"/>
    <w:rsid w:val="00E50505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047"/>
    <w:rsid w:val="00E544B0"/>
    <w:rsid w:val="00E54517"/>
    <w:rsid w:val="00E54687"/>
    <w:rsid w:val="00E5497B"/>
    <w:rsid w:val="00E54BE9"/>
    <w:rsid w:val="00E54D2E"/>
    <w:rsid w:val="00E54EC2"/>
    <w:rsid w:val="00E54F7B"/>
    <w:rsid w:val="00E55016"/>
    <w:rsid w:val="00E55421"/>
    <w:rsid w:val="00E5559D"/>
    <w:rsid w:val="00E55635"/>
    <w:rsid w:val="00E55E0B"/>
    <w:rsid w:val="00E55EEB"/>
    <w:rsid w:val="00E55F4F"/>
    <w:rsid w:val="00E565AD"/>
    <w:rsid w:val="00E566AA"/>
    <w:rsid w:val="00E57180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CCF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8AE"/>
    <w:rsid w:val="00E70A37"/>
    <w:rsid w:val="00E70B11"/>
    <w:rsid w:val="00E70D67"/>
    <w:rsid w:val="00E70E1B"/>
    <w:rsid w:val="00E70F4C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6C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703"/>
    <w:rsid w:val="00E747C2"/>
    <w:rsid w:val="00E74803"/>
    <w:rsid w:val="00E74B73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7BF"/>
    <w:rsid w:val="00E777DC"/>
    <w:rsid w:val="00E77ABE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B8D"/>
    <w:rsid w:val="00E81C48"/>
    <w:rsid w:val="00E81CA5"/>
    <w:rsid w:val="00E81D1F"/>
    <w:rsid w:val="00E81DC1"/>
    <w:rsid w:val="00E820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D9"/>
    <w:rsid w:val="00E870C9"/>
    <w:rsid w:val="00E87278"/>
    <w:rsid w:val="00E87572"/>
    <w:rsid w:val="00E87D92"/>
    <w:rsid w:val="00E87E10"/>
    <w:rsid w:val="00E87F13"/>
    <w:rsid w:val="00E9032C"/>
    <w:rsid w:val="00E903EB"/>
    <w:rsid w:val="00E904AB"/>
    <w:rsid w:val="00E904CE"/>
    <w:rsid w:val="00E90641"/>
    <w:rsid w:val="00E909C7"/>
    <w:rsid w:val="00E90A94"/>
    <w:rsid w:val="00E90C1C"/>
    <w:rsid w:val="00E90D39"/>
    <w:rsid w:val="00E90DB4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101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989"/>
    <w:rsid w:val="00E95A64"/>
    <w:rsid w:val="00E95C41"/>
    <w:rsid w:val="00E95E27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53D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395"/>
    <w:rsid w:val="00EB76A8"/>
    <w:rsid w:val="00EB7910"/>
    <w:rsid w:val="00EB79DF"/>
    <w:rsid w:val="00EC0262"/>
    <w:rsid w:val="00EC0805"/>
    <w:rsid w:val="00EC08EF"/>
    <w:rsid w:val="00EC0B54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FE"/>
    <w:rsid w:val="00EC67FF"/>
    <w:rsid w:val="00EC7323"/>
    <w:rsid w:val="00EC7ABA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4AA0"/>
    <w:rsid w:val="00ED4FFB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FE7"/>
    <w:rsid w:val="00EE214C"/>
    <w:rsid w:val="00EE255C"/>
    <w:rsid w:val="00EE2686"/>
    <w:rsid w:val="00EE27CF"/>
    <w:rsid w:val="00EE2AA3"/>
    <w:rsid w:val="00EE3518"/>
    <w:rsid w:val="00EE35AB"/>
    <w:rsid w:val="00EE398A"/>
    <w:rsid w:val="00EE3AD9"/>
    <w:rsid w:val="00EE413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82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1116"/>
    <w:rsid w:val="00EF128B"/>
    <w:rsid w:val="00EF1E69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A1B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0B04"/>
    <w:rsid w:val="00F0131D"/>
    <w:rsid w:val="00F015A4"/>
    <w:rsid w:val="00F015F7"/>
    <w:rsid w:val="00F020A0"/>
    <w:rsid w:val="00F02126"/>
    <w:rsid w:val="00F02240"/>
    <w:rsid w:val="00F0226D"/>
    <w:rsid w:val="00F026E7"/>
    <w:rsid w:val="00F03412"/>
    <w:rsid w:val="00F035A9"/>
    <w:rsid w:val="00F03CC5"/>
    <w:rsid w:val="00F03F7D"/>
    <w:rsid w:val="00F04813"/>
    <w:rsid w:val="00F04CBB"/>
    <w:rsid w:val="00F05443"/>
    <w:rsid w:val="00F05AE0"/>
    <w:rsid w:val="00F05B30"/>
    <w:rsid w:val="00F05BC4"/>
    <w:rsid w:val="00F060B8"/>
    <w:rsid w:val="00F0675C"/>
    <w:rsid w:val="00F067D8"/>
    <w:rsid w:val="00F067E2"/>
    <w:rsid w:val="00F0687F"/>
    <w:rsid w:val="00F06B95"/>
    <w:rsid w:val="00F06C1A"/>
    <w:rsid w:val="00F0704B"/>
    <w:rsid w:val="00F07104"/>
    <w:rsid w:val="00F0751D"/>
    <w:rsid w:val="00F0753C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28E"/>
    <w:rsid w:val="00F1261E"/>
    <w:rsid w:val="00F12738"/>
    <w:rsid w:val="00F1336E"/>
    <w:rsid w:val="00F136AC"/>
    <w:rsid w:val="00F1372D"/>
    <w:rsid w:val="00F13840"/>
    <w:rsid w:val="00F13A78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73B"/>
    <w:rsid w:val="00F249A9"/>
    <w:rsid w:val="00F24A9C"/>
    <w:rsid w:val="00F24B4F"/>
    <w:rsid w:val="00F24E4F"/>
    <w:rsid w:val="00F251F7"/>
    <w:rsid w:val="00F2536B"/>
    <w:rsid w:val="00F2549C"/>
    <w:rsid w:val="00F25772"/>
    <w:rsid w:val="00F25BEF"/>
    <w:rsid w:val="00F25EAF"/>
    <w:rsid w:val="00F260D2"/>
    <w:rsid w:val="00F2631D"/>
    <w:rsid w:val="00F26343"/>
    <w:rsid w:val="00F26556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3CC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426E"/>
    <w:rsid w:val="00F34297"/>
    <w:rsid w:val="00F34362"/>
    <w:rsid w:val="00F343D4"/>
    <w:rsid w:val="00F34511"/>
    <w:rsid w:val="00F34551"/>
    <w:rsid w:val="00F34791"/>
    <w:rsid w:val="00F34BAD"/>
    <w:rsid w:val="00F34D7B"/>
    <w:rsid w:val="00F35825"/>
    <w:rsid w:val="00F35856"/>
    <w:rsid w:val="00F35A17"/>
    <w:rsid w:val="00F35BDF"/>
    <w:rsid w:val="00F35C31"/>
    <w:rsid w:val="00F35ECD"/>
    <w:rsid w:val="00F361F5"/>
    <w:rsid w:val="00F367D9"/>
    <w:rsid w:val="00F369C1"/>
    <w:rsid w:val="00F36D83"/>
    <w:rsid w:val="00F37179"/>
    <w:rsid w:val="00F37346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5EB"/>
    <w:rsid w:val="00F4269E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932"/>
    <w:rsid w:val="00F44D15"/>
    <w:rsid w:val="00F44F09"/>
    <w:rsid w:val="00F44FBF"/>
    <w:rsid w:val="00F4504A"/>
    <w:rsid w:val="00F45090"/>
    <w:rsid w:val="00F452B0"/>
    <w:rsid w:val="00F45809"/>
    <w:rsid w:val="00F4580C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1E6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727"/>
    <w:rsid w:val="00F53A45"/>
    <w:rsid w:val="00F53BBF"/>
    <w:rsid w:val="00F54153"/>
    <w:rsid w:val="00F553CA"/>
    <w:rsid w:val="00F555B0"/>
    <w:rsid w:val="00F558F1"/>
    <w:rsid w:val="00F5594F"/>
    <w:rsid w:val="00F55BAB"/>
    <w:rsid w:val="00F55EB6"/>
    <w:rsid w:val="00F560D6"/>
    <w:rsid w:val="00F56929"/>
    <w:rsid w:val="00F57177"/>
    <w:rsid w:val="00F57893"/>
    <w:rsid w:val="00F5798D"/>
    <w:rsid w:val="00F57BA6"/>
    <w:rsid w:val="00F57D8B"/>
    <w:rsid w:val="00F57DE2"/>
    <w:rsid w:val="00F60276"/>
    <w:rsid w:val="00F6056B"/>
    <w:rsid w:val="00F6066D"/>
    <w:rsid w:val="00F60777"/>
    <w:rsid w:val="00F609BD"/>
    <w:rsid w:val="00F60A5A"/>
    <w:rsid w:val="00F60DFC"/>
    <w:rsid w:val="00F611C6"/>
    <w:rsid w:val="00F6141B"/>
    <w:rsid w:val="00F617AD"/>
    <w:rsid w:val="00F61983"/>
    <w:rsid w:val="00F61F1F"/>
    <w:rsid w:val="00F623DB"/>
    <w:rsid w:val="00F6242D"/>
    <w:rsid w:val="00F624D0"/>
    <w:rsid w:val="00F62781"/>
    <w:rsid w:val="00F62A4E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C22"/>
    <w:rsid w:val="00F66F4B"/>
    <w:rsid w:val="00F676E1"/>
    <w:rsid w:val="00F679C4"/>
    <w:rsid w:val="00F7023C"/>
    <w:rsid w:val="00F70C7E"/>
    <w:rsid w:val="00F710FA"/>
    <w:rsid w:val="00F71688"/>
    <w:rsid w:val="00F717A5"/>
    <w:rsid w:val="00F718E4"/>
    <w:rsid w:val="00F71D08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4E"/>
    <w:rsid w:val="00F741C1"/>
    <w:rsid w:val="00F74213"/>
    <w:rsid w:val="00F743DD"/>
    <w:rsid w:val="00F74764"/>
    <w:rsid w:val="00F74B1E"/>
    <w:rsid w:val="00F752C2"/>
    <w:rsid w:val="00F756D2"/>
    <w:rsid w:val="00F75CCE"/>
    <w:rsid w:val="00F75D01"/>
    <w:rsid w:val="00F75DFD"/>
    <w:rsid w:val="00F7622F"/>
    <w:rsid w:val="00F76607"/>
    <w:rsid w:val="00F76820"/>
    <w:rsid w:val="00F769F4"/>
    <w:rsid w:val="00F76FB8"/>
    <w:rsid w:val="00F7701C"/>
    <w:rsid w:val="00F77042"/>
    <w:rsid w:val="00F770AD"/>
    <w:rsid w:val="00F7714F"/>
    <w:rsid w:val="00F777D7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DF4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E47"/>
    <w:rsid w:val="00F85EE1"/>
    <w:rsid w:val="00F8611A"/>
    <w:rsid w:val="00F86488"/>
    <w:rsid w:val="00F8694D"/>
    <w:rsid w:val="00F86F4E"/>
    <w:rsid w:val="00F87828"/>
    <w:rsid w:val="00F87870"/>
    <w:rsid w:val="00F87984"/>
    <w:rsid w:val="00F87CFC"/>
    <w:rsid w:val="00F87F59"/>
    <w:rsid w:val="00F9020A"/>
    <w:rsid w:val="00F903E9"/>
    <w:rsid w:val="00F9090A"/>
    <w:rsid w:val="00F90AF3"/>
    <w:rsid w:val="00F90CBF"/>
    <w:rsid w:val="00F90D56"/>
    <w:rsid w:val="00F90F41"/>
    <w:rsid w:val="00F91500"/>
    <w:rsid w:val="00F916BD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599F"/>
    <w:rsid w:val="00F95CFD"/>
    <w:rsid w:val="00F95D07"/>
    <w:rsid w:val="00F9633C"/>
    <w:rsid w:val="00F965F1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39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4C6"/>
    <w:rsid w:val="00FA653D"/>
    <w:rsid w:val="00FA66B5"/>
    <w:rsid w:val="00FA6702"/>
    <w:rsid w:val="00FA73F5"/>
    <w:rsid w:val="00FA7747"/>
    <w:rsid w:val="00FA77E3"/>
    <w:rsid w:val="00FA7BA2"/>
    <w:rsid w:val="00FA7F75"/>
    <w:rsid w:val="00FA7FB7"/>
    <w:rsid w:val="00FB006B"/>
    <w:rsid w:val="00FB00F4"/>
    <w:rsid w:val="00FB032D"/>
    <w:rsid w:val="00FB0442"/>
    <w:rsid w:val="00FB04B4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217E"/>
    <w:rsid w:val="00FB24F5"/>
    <w:rsid w:val="00FB261C"/>
    <w:rsid w:val="00FB266B"/>
    <w:rsid w:val="00FB27EF"/>
    <w:rsid w:val="00FB2AEA"/>
    <w:rsid w:val="00FB2B85"/>
    <w:rsid w:val="00FB2C5D"/>
    <w:rsid w:val="00FB30AD"/>
    <w:rsid w:val="00FB3170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652"/>
    <w:rsid w:val="00FB77D8"/>
    <w:rsid w:val="00FB799A"/>
    <w:rsid w:val="00FB7BD2"/>
    <w:rsid w:val="00FC00F3"/>
    <w:rsid w:val="00FC09EF"/>
    <w:rsid w:val="00FC0F83"/>
    <w:rsid w:val="00FC14AC"/>
    <w:rsid w:val="00FC1566"/>
    <w:rsid w:val="00FC16C5"/>
    <w:rsid w:val="00FC1D0B"/>
    <w:rsid w:val="00FC1E21"/>
    <w:rsid w:val="00FC2448"/>
    <w:rsid w:val="00FC29BC"/>
    <w:rsid w:val="00FC29DB"/>
    <w:rsid w:val="00FC2A26"/>
    <w:rsid w:val="00FC2C5A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AE"/>
    <w:rsid w:val="00FC4CDE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D77"/>
    <w:rsid w:val="00FD6EF3"/>
    <w:rsid w:val="00FD7221"/>
    <w:rsid w:val="00FD7767"/>
    <w:rsid w:val="00FD78C0"/>
    <w:rsid w:val="00FD7DA1"/>
    <w:rsid w:val="00FE020A"/>
    <w:rsid w:val="00FE02E4"/>
    <w:rsid w:val="00FE0BBD"/>
    <w:rsid w:val="00FE0EE6"/>
    <w:rsid w:val="00FE0FC2"/>
    <w:rsid w:val="00FE17D7"/>
    <w:rsid w:val="00FE1FDB"/>
    <w:rsid w:val="00FE2076"/>
    <w:rsid w:val="00FE21BB"/>
    <w:rsid w:val="00FE2380"/>
    <w:rsid w:val="00FE24DF"/>
    <w:rsid w:val="00FE29C4"/>
    <w:rsid w:val="00FE2D01"/>
    <w:rsid w:val="00FE2F1B"/>
    <w:rsid w:val="00FE301A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C3"/>
    <w:rsid w:val="00FE606B"/>
    <w:rsid w:val="00FE6102"/>
    <w:rsid w:val="00FE6564"/>
    <w:rsid w:val="00FE661F"/>
    <w:rsid w:val="00FE6A40"/>
    <w:rsid w:val="00FE71CC"/>
    <w:rsid w:val="00FE72D6"/>
    <w:rsid w:val="00FE76AA"/>
    <w:rsid w:val="00FE79BB"/>
    <w:rsid w:val="00FE7DE2"/>
    <w:rsid w:val="00FF0019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212"/>
    <w:rsid w:val="00FF33E2"/>
    <w:rsid w:val="00FF3615"/>
    <w:rsid w:val="00FF386C"/>
    <w:rsid w:val="00FF3D00"/>
    <w:rsid w:val="00FF3E3F"/>
    <w:rsid w:val="00FF40F9"/>
    <w:rsid w:val="00FF42BC"/>
    <w:rsid w:val="00FF452F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35"/>
    <w:rsid w:val="00FF6749"/>
    <w:rsid w:val="00FF6AE8"/>
    <w:rsid w:val="00FF6B75"/>
    <w:rsid w:val="00FF6B81"/>
    <w:rsid w:val="00FF6BD3"/>
    <w:rsid w:val="00FF7062"/>
    <w:rsid w:val="00FF73DB"/>
    <w:rsid w:val="00FF771C"/>
    <w:rsid w:val="00FF7898"/>
    <w:rsid w:val="00FF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FB18DF"/>
  <w15:chartTrackingRefBased/>
  <w15:docId w15:val="{E05AB7DC-3E5E-402D-9FA8-6D336737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header" Target="header11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7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9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29</TotalTime>
  <Pages>1</Pages>
  <Words>2828</Words>
  <Characters>16121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18912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Aree, Gorpinpaitoon</dc:creator>
  <cp:keywords/>
  <dc:description/>
  <cp:lastModifiedBy>Thanaporn, Darasil</cp:lastModifiedBy>
  <cp:revision>12</cp:revision>
  <cp:lastPrinted>2022-08-05T14:49:00Z</cp:lastPrinted>
  <dcterms:created xsi:type="dcterms:W3CDTF">2022-08-04T10:07:00Z</dcterms:created>
  <dcterms:modified xsi:type="dcterms:W3CDTF">2022-08-08T03:33:00Z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2022-05-03T13:39:29Z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e6ea86e7-afdc-405a-9d94-8007f10a0c34</vt:lpwstr>
  </property>
  <property fmtid="{D5CDD505-2E9C-101B-9397-08002B2CF9AE}" pid="9" name="MSIP_Label_4ed8881d-4062-46d6-b0ca-1cc939420954_ContentBits">
    <vt:lpwstr>0</vt:lpwstr>
  </property>
</Properties>
</file>