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4A11C7">
        <w:tc>
          <w:tcPr>
            <w:tcW w:w="1458" w:type="dxa"/>
          </w:tcPr>
          <w:p w14:paraId="28230BBB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4A11C7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5105C1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4A11C7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4A11C7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425988" w:rsidRPr="003702A2" w14:paraId="1C2C6D0A" w14:textId="77777777" w:rsidTr="004A11C7">
        <w:tc>
          <w:tcPr>
            <w:tcW w:w="1458" w:type="dxa"/>
          </w:tcPr>
          <w:p w14:paraId="5AE650FC" w14:textId="705C9707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77777777" w:rsidR="00425988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425988" w:rsidRPr="003702A2" w14:paraId="56815DD3" w14:textId="77777777" w:rsidTr="004A11C7">
        <w:tc>
          <w:tcPr>
            <w:tcW w:w="1458" w:type="dxa"/>
          </w:tcPr>
          <w:p w14:paraId="6F5FD0FA" w14:textId="428138D3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425988" w:rsidRPr="003702A2" w14:paraId="0F3BC80D" w14:textId="77777777" w:rsidTr="004A11C7">
        <w:tc>
          <w:tcPr>
            <w:tcW w:w="1458" w:type="dxa"/>
          </w:tcPr>
          <w:p w14:paraId="3BF95533" w14:textId="7BA1CF65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Property, </w:t>
            </w:r>
            <w:proofErr w:type="gramStart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plant</w:t>
            </w:r>
            <w:proofErr w:type="gramEnd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equipment</w:t>
            </w:r>
          </w:p>
        </w:tc>
      </w:tr>
      <w:tr w:rsidR="006170AB" w:rsidRPr="003702A2" w14:paraId="56BCE502" w14:textId="77777777" w:rsidTr="004A11C7">
        <w:tc>
          <w:tcPr>
            <w:tcW w:w="1458" w:type="dxa"/>
          </w:tcPr>
          <w:p w14:paraId="6591E698" w14:textId="6082EFA1" w:rsidR="006170AB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294853A0" w14:textId="0D575FF9" w:rsidR="006170AB" w:rsidRPr="005105C1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Treasury shares</w:t>
            </w:r>
          </w:p>
        </w:tc>
      </w:tr>
      <w:tr w:rsidR="006170AB" w:rsidRPr="003702A2" w14:paraId="51E8DB0C" w14:textId="77777777" w:rsidTr="004A11C7">
        <w:tc>
          <w:tcPr>
            <w:tcW w:w="1458" w:type="dxa"/>
          </w:tcPr>
          <w:p w14:paraId="03765865" w14:textId="1A2FE814" w:rsidR="006170AB" w:rsidRPr="003702A2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6E29BA9C" w14:textId="24E499FF" w:rsidR="006170AB" w:rsidRPr="005105C1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C11870" w:rsidRPr="003702A2" w14:paraId="27A83DF2" w14:textId="77777777" w:rsidTr="004A11C7">
        <w:tc>
          <w:tcPr>
            <w:tcW w:w="1458" w:type="dxa"/>
          </w:tcPr>
          <w:p w14:paraId="6A673892" w14:textId="7C5D2661" w:rsidR="00C11870" w:rsidRDefault="00C11870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14F21F52" w14:textId="11890E02" w:rsidR="00C11870" w:rsidRDefault="00C11870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D70F97" w:rsidRPr="003702A2" w14:paraId="7193C362" w14:textId="77777777" w:rsidTr="004A11C7">
        <w:tc>
          <w:tcPr>
            <w:tcW w:w="1458" w:type="dxa"/>
          </w:tcPr>
          <w:p w14:paraId="6D28363F" w14:textId="6F97CD83" w:rsidR="00D70F97" w:rsidRPr="003702A2" w:rsidRDefault="00C11870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8075" w:type="dxa"/>
          </w:tcPr>
          <w:p w14:paraId="3AB5F564" w14:textId="423C8FF5" w:rsidR="00D70F97" w:rsidRPr="003702A2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D70F97" w:rsidRPr="003702A2" w14:paraId="503A2F3A" w14:textId="77777777" w:rsidTr="00D70F97">
        <w:trPr>
          <w:trHeight w:val="175"/>
        </w:trPr>
        <w:tc>
          <w:tcPr>
            <w:tcW w:w="1458" w:type="dxa"/>
          </w:tcPr>
          <w:p w14:paraId="76E696F3" w14:textId="71E1EA93" w:rsidR="00D70F97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C118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0739D201" w14:textId="286B8BC9" w:rsidR="00D70F97" w:rsidRPr="005D3766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D70F97" w:rsidRPr="003702A2" w14:paraId="03EE11A8" w14:textId="77777777" w:rsidTr="004A11C7">
        <w:tc>
          <w:tcPr>
            <w:tcW w:w="1458" w:type="dxa"/>
          </w:tcPr>
          <w:p w14:paraId="4CBB806F" w14:textId="748BAB28" w:rsidR="00D70F97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C1187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8075" w:type="dxa"/>
          </w:tcPr>
          <w:p w14:paraId="503B09A6" w14:textId="40DE796F" w:rsidR="00D70F97" w:rsidRPr="003702A2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 with non-related parties</w:t>
            </w:r>
          </w:p>
        </w:tc>
      </w:tr>
    </w:tbl>
    <w:p w14:paraId="15F5060C" w14:textId="77777777" w:rsidR="005A149F" w:rsidRDefault="005A149F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73F5B074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37F57E4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75B8225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C9CA7BF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0DC3037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0A32820E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EB3FEEB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6A47612C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F67D317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5D19E7BB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5DBCA9F" w14:textId="77777777" w:rsidR="005A149F" w:rsidRDefault="005A149F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BF91FDD" w14:textId="77777777" w:rsidR="005A149F" w:rsidRDefault="005A149F" w:rsidP="005A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center"/>
        <w:rPr>
          <w:rFonts w:ascii="Times New Roman" w:hAnsi="Times New Roman"/>
          <w:sz w:val="22"/>
          <w:szCs w:val="22"/>
        </w:rPr>
      </w:pPr>
    </w:p>
    <w:p w14:paraId="3F481C8E" w14:textId="777777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A149F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2764C34B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 xml:space="preserve">prepared in the 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</w:t>
      </w:r>
      <w:proofErr w:type="gramStart"/>
      <w:r w:rsidRPr="00D675DD">
        <w:rPr>
          <w:rFonts w:ascii="Times New Roman" w:hAnsi="Times New Roman"/>
          <w:sz w:val="22"/>
          <w:szCs w:val="22"/>
        </w:rPr>
        <w:t>statements, and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5F5D78">
        <w:rPr>
          <w:rFonts w:ascii="Times New Roman" w:hAnsi="Times New Roman"/>
          <w:sz w:val="22"/>
          <w:szCs w:val="22"/>
        </w:rPr>
        <w:br/>
      </w:r>
      <w:r w:rsidR="00827187">
        <w:rPr>
          <w:rFonts w:ascii="Times New Roman" w:hAnsi="Times New Roman"/>
          <w:sz w:val="22"/>
          <w:szCs w:val="22"/>
        </w:rPr>
        <w:t>1</w:t>
      </w:r>
      <w:r w:rsidR="00C11870">
        <w:rPr>
          <w:rFonts w:ascii="Times New Roman" w:hAnsi="Times New Roman"/>
          <w:sz w:val="22"/>
          <w:szCs w:val="22"/>
        </w:rPr>
        <w:t>0</w:t>
      </w:r>
      <w:r w:rsidR="00827187">
        <w:rPr>
          <w:rFonts w:ascii="Times New Roman" w:hAnsi="Times New Roman"/>
          <w:sz w:val="22"/>
          <w:szCs w:val="22"/>
        </w:rPr>
        <w:t xml:space="preserve"> </w:t>
      </w:r>
      <w:r w:rsidR="00C11870">
        <w:rPr>
          <w:rFonts w:ascii="Times New Roman" w:hAnsi="Times New Roman"/>
          <w:sz w:val="22"/>
          <w:szCs w:val="22"/>
        </w:rPr>
        <w:t>August</w:t>
      </w:r>
      <w:r w:rsidR="00827187">
        <w:rPr>
          <w:rFonts w:ascii="Times New Roman" w:hAnsi="Times New Roman"/>
          <w:sz w:val="22"/>
          <w:szCs w:val="22"/>
        </w:rPr>
        <w:t xml:space="preserve"> 2022</w:t>
      </w:r>
      <w:r w:rsidR="00A30CCD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4C156ED9" w:rsidR="008C2965" w:rsidRPr="00D675DD" w:rsidRDefault="008C2965" w:rsidP="004C565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7B20E43E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 xml:space="preserve">The interim financial statements focus on new activities, </w:t>
      </w:r>
      <w:proofErr w:type="gramStart"/>
      <w:r w:rsidR="00AE3F7C" w:rsidRPr="007233E3">
        <w:rPr>
          <w:spacing w:val="2"/>
          <w:szCs w:val="22"/>
        </w:rPr>
        <w:t>events</w:t>
      </w:r>
      <w:proofErr w:type="gramEnd"/>
      <w:r w:rsidR="00AE3F7C" w:rsidRPr="007233E3">
        <w:rPr>
          <w:spacing w:val="2"/>
          <w:szCs w:val="22"/>
        </w:rPr>
        <w:t xml:space="preserve">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A51728" w:rsidRPr="00A51728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AE3F7C" w:rsidRPr="00822B4B">
        <w:rPr>
          <w:szCs w:val="22"/>
        </w:rPr>
        <w:t>31 December 20</w:t>
      </w:r>
      <w:r w:rsidR="0084213B">
        <w:rPr>
          <w:szCs w:val="22"/>
        </w:rPr>
        <w:t>2</w:t>
      </w:r>
      <w:r w:rsidR="00912803">
        <w:rPr>
          <w:szCs w:val="22"/>
        </w:rPr>
        <w:t>1</w:t>
      </w:r>
      <w:r w:rsidR="00AE3F7C" w:rsidRPr="00822B4B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1F205BFE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financial statements for the year ended 31 December 20</w:t>
      </w:r>
      <w:r w:rsidR="003147EA">
        <w:rPr>
          <w:rFonts w:ascii="Times New Roman" w:hAnsi="Times New Roman" w:cs="Times New Roman"/>
          <w:sz w:val="22"/>
          <w:szCs w:val="22"/>
        </w:rPr>
        <w:t>2</w:t>
      </w:r>
      <w:r w:rsidR="00912803">
        <w:rPr>
          <w:rFonts w:ascii="Times New Roman" w:hAnsi="Times New Roman" w:cs="Times New Roman"/>
          <w:sz w:val="22"/>
          <w:szCs w:val="22"/>
        </w:rPr>
        <w:t>1</w:t>
      </w:r>
      <w:r w:rsidR="003147EA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CA35C" w14:textId="1D3905D9" w:rsidR="007A1474" w:rsidRPr="00D675DD" w:rsidRDefault="008A2905" w:rsidP="00F60B1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2</w:t>
      </w:r>
      <w:r w:rsidR="004572F4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="004572F4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7A147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56DCDC3D" w14:textId="2DE8C834" w:rsidR="003C44BF" w:rsidRDefault="0090097F" w:rsidP="00D40D1E">
      <w:pPr>
        <w:pStyle w:val="block"/>
        <w:spacing w:after="0" w:line="240" w:lineRule="atLeast"/>
        <w:ind w:left="540"/>
        <w:jc w:val="thaiDistribute"/>
        <w:rPr>
          <w:szCs w:val="22"/>
          <w:lang w:val="en-US" w:bidi="th-TH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 xml:space="preserve">subsidiaries and </w:t>
      </w:r>
      <w:r w:rsidRPr="0090097F">
        <w:rPr>
          <w:szCs w:val="22"/>
          <w:lang w:val="en-US" w:bidi="th-TH"/>
        </w:rPr>
        <w:t>joint ventures are described in note</w:t>
      </w:r>
      <w:r w:rsidR="00AB74CA">
        <w:rPr>
          <w:szCs w:val="22"/>
          <w:lang w:val="en-US" w:bidi="th-TH"/>
        </w:rPr>
        <w:t>s</w:t>
      </w:r>
      <w:r w:rsidRPr="0090097F">
        <w:rPr>
          <w:szCs w:val="22"/>
          <w:lang w:val="en-US" w:bidi="th-TH"/>
        </w:rPr>
        <w:t xml:space="preserve"> </w:t>
      </w:r>
      <w:r w:rsidR="0046237F">
        <w:rPr>
          <w:szCs w:val="22"/>
          <w:lang w:val="en-US" w:bidi="th-TH"/>
        </w:rPr>
        <w:t>4</w:t>
      </w:r>
      <w:r w:rsidR="00C73B54">
        <w:rPr>
          <w:szCs w:val="22"/>
          <w:lang w:val="en-US" w:bidi="th-TH"/>
        </w:rPr>
        <w:t xml:space="preserve"> and </w:t>
      </w:r>
      <w:r w:rsidR="0046237F">
        <w:rPr>
          <w:szCs w:val="22"/>
          <w:lang w:val="en-US" w:bidi="th-TH"/>
        </w:rPr>
        <w:t>5</w:t>
      </w:r>
      <w:r w:rsidRPr="0090097F">
        <w:rPr>
          <w:szCs w:val="22"/>
          <w:lang w:val="en-US" w:bidi="th-TH"/>
        </w:rPr>
        <w:t xml:space="preserve"> </w:t>
      </w:r>
      <w:r w:rsidR="0049379B">
        <w:rPr>
          <w:szCs w:val="22"/>
        </w:rPr>
        <w:t>to the interim financial statements</w:t>
      </w:r>
      <w:r w:rsidRPr="0090097F">
        <w:rPr>
          <w:szCs w:val="22"/>
          <w:lang w:val="en-US" w:bidi="th-TH"/>
        </w:rPr>
        <w:t xml:space="preserve">. </w:t>
      </w:r>
      <w:r w:rsidR="0049379B">
        <w:rPr>
          <w:szCs w:val="22"/>
          <w:lang w:val="en-US" w:bidi="th-TH"/>
        </w:rPr>
        <w:t>Relationship</w:t>
      </w:r>
      <w:r w:rsidR="0089217D">
        <w:rPr>
          <w:szCs w:val="22"/>
          <w:lang w:val="en-US" w:bidi="th-TH"/>
        </w:rPr>
        <w:t>s</w:t>
      </w:r>
      <w:r w:rsidR="0049379B">
        <w:rPr>
          <w:szCs w:val="22"/>
          <w:lang w:val="en-US" w:bidi="th-TH"/>
        </w:rPr>
        <w:t xml:space="preserve"> with key management personnel and </w:t>
      </w:r>
      <w:r w:rsidR="000033F0">
        <w:rPr>
          <w:szCs w:val="22"/>
          <w:lang w:val="en-US" w:bidi="th-TH"/>
        </w:rPr>
        <w:t>o</w:t>
      </w:r>
      <w:r w:rsidRPr="0090097F">
        <w:rPr>
          <w:szCs w:val="22"/>
          <w:lang w:val="en-US" w:bidi="th-TH"/>
        </w:rPr>
        <w:t xml:space="preserve">ther </w:t>
      </w:r>
      <w:r w:rsidR="000033F0">
        <w:rPr>
          <w:szCs w:val="22"/>
          <w:lang w:val="en-US" w:bidi="th-TH"/>
        </w:rPr>
        <w:t>r</w:t>
      </w:r>
      <w:r w:rsidRPr="0090097F">
        <w:rPr>
          <w:szCs w:val="22"/>
          <w:lang w:val="en-US" w:bidi="th-TH"/>
        </w:rPr>
        <w:t xml:space="preserve">elated parties that the </w:t>
      </w:r>
      <w:r w:rsidR="007E42F2">
        <w:rPr>
          <w:szCs w:val="22"/>
          <w:lang w:val="en-US" w:bidi="th-TH"/>
        </w:rPr>
        <w:t>Group</w:t>
      </w:r>
      <w:r w:rsidRPr="0090097F">
        <w:rPr>
          <w:szCs w:val="22"/>
          <w:lang w:val="en-US" w:bidi="th-TH"/>
        </w:rPr>
        <w:t xml:space="preserve"> had significant transactions during the period were as follows:</w:t>
      </w:r>
    </w:p>
    <w:p w14:paraId="71F9E281" w14:textId="77777777" w:rsidR="0090097F" w:rsidRPr="0036649F" w:rsidRDefault="0090097F" w:rsidP="00F60B1E">
      <w:pPr>
        <w:pStyle w:val="block"/>
        <w:spacing w:after="0" w:line="240" w:lineRule="atLeast"/>
        <w:ind w:left="540"/>
        <w:jc w:val="both"/>
        <w:rPr>
          <w:color w:val="0000FF"/>
          <w:szCs w:val="22"/>
          <w:lang w:val="en-US"/>
        </w:rPr>
      </w:pPr>
    </w:p>
    <w:tbl>
      <w:tblPr>
        <w:tblW w:w="9270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3060"/>
        <w:gridCol w:w="1620"/>
        <w:gridCol w:w="4590"/>
      </w:tblGrid>
      <w:tr w:rsidR="00715CB0" w:rsidRPr="00D675DD" w14:paraId="403B0B94" w14:textId="77777777" w:rsidTr="00415780">
        <w:trPr>
          <w:trHeight w:val="234"/>
          <w:tblHeader/>
        </w:trPr>
        <w:tc>
          <w:tcPr>
            <w:tcW w:w="3060" w:type="dxa"/>
            <w:shd w:val="clear" w:color="auto" w:fill="auto"/>
          </w:tcPr>
          <w:p w14:paraId="1A73609B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574DE9F5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Country of</w:t>
            </w:r>
          </w:p>
        </w:tc>
        <w:tc>
          <w:tcPr>
            <w:tcW w:w="4590" w:type="dxa"/>
            <w:shd w:val="clear" w:color="auto" w:fill="auto"/>
          </w:tcPr>
          <w:p w14:paraId="63153910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</w:tr>
      <w:tr w:rsidR="00715CB0" w:rsidRPr="00D675DD" w14:paraId="4586AAF3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343814C4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66818189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incorporation</w:t>
            </w:r>
          </w:p>
        </w:tc>
        <w:tc>
          <w:tcPr>
            <w:tcW w:w="4590" w:type="dxa"/>
            <w:shd w:val="clear" w:color="auto" w:fill="auto"/>
          </w:tcPr>
          <w:p w14:paraId="115358E9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</w:tr>
      <w:tr w:rsidR="00715CB0" w:rsidRPr="00D675DD" w14:paraId="77A53796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5A5910FB" w14:textId="77777777" w:rsidR="00715CB0" w:rsidRPr="00D675DD" w:rsidRDefault="0041578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Name of entities</w:t>
            </w:r>
          </w:p>
        </w:tc>
        <w:tc>
          <w:tcPr>
            <w:tcW w:w="1620" w:type="dxa"/>
            <w:shd w:val="clear" w:color="auto" w:fill="auto"/>
          </w:tcPr>
          <w:p w14:paraId="25ED4BD2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/</w:t>
            </w:r>
            <w:proofErr w:type="gramStart"/>
            <w:r w:rsidRPr="00D675DD">
              <w:rPr>
                <w:b/>
                <w:bCs/>
                <w:szCs w:val="22"/>
              </w:rPr>
              <w:t>nationality</w:t>
            </w:r>
            <w:proofErr w:type="gramEnd"/>
          </w:p>
        </w:tc>
        <w:tc>
          <w:tcPr>
            <w:tcW w:w="4590" w:type="dxa"/>
            <w:shd w:val="clear" w:color="auto" w:fill="auto"/>
          </w:tcPr>
          <w:p w14:paraId="1B827A94" w14:textId="77777777" w:rsidR="00715CB0" w:rsidRPr="00D675DD" w:rsidRDefault="0041578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Nature of relationships</w:t>
            </w:r>
          </w:p>
        </w:tc>
      </w:tr>
      <w:tr w:rsidR="000A46AE" w:rsidRPr="00D675DD" w14:paraId="1D01E1B8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18525BB2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A948C37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1FD3D793" w14:textId="77777777" w:rsidR="000A46AE" w:rsidRPr="00D675DD" w:rsidRDefault="000A46AE" w:rsidP="00F60B1E">
            <w:pPr>
              <w:pStyle w:val="block"/>
              <w:spacing w:after="0" w:line="240" w:lineRule="atLeast"/>
              <w:ind w:left="0" w:right="-223"/>
              <w:rPr>
                <w:b/>
                <w:bCs/>
                <w:szCs w:val="22"/>
              </w:rPr>
            </w:pPr>
          </w:p>
        </w:tc>
      </w:tr>
      <w:tr w:rsidR="000A46AE" w:rsidRPr="00D675DD" w14:paraId="67C93EA2" w14:textId="77777777" w:rsidTr="004A11C7">
        <w:tc>
          <w:tcPr>
            <w:tcW w:w="3060" w:type="dxa"/>
            <w:shd w:val="clear" w:color="auto" w:fill="auto"/>
          </w:tcPr>
          <w:p w14:paraId="6C3D15F9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  <w:lang w:val="en-US"/>
              </w:rPr>
              <w:t>NEP Realty and Industry</w:t>
            </w:r>
          </w:p>
        </w:tc>
        <w:tc>
          <w:tcPr>
            <w:tcW w:w="1620" w:type="dxa"/>
            <w:shd w:val="clear" w:color="auto" w:fill="auto"/>
          </w:tcPr>
          <w:p w14:paraId="7E80F241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</w:p>
        </w:tc>
        <w:tc>
          <w:tcPr>
            <w:tcW w:w="4590" w:type="dxa"/>
            <w:shd w:val="clear" w:color="auto" w:fill="auto"/>
          </w:tcPr>
          <w:p w14:paraId="33DAB11C" w14:textId="2A0C0955" w:rsidR="000A46AE" w:rsidRPr="00D675DD" w:rsidRDefault="000A46AE" w:rsidP="00B516A7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Major shareholder, </w:t>
            </w:r>
            <w:r w:rsidR="003029B0" w:rsidRPr="00551F5B">
              <w:rPr>
                <w:szCs w:val="22"/>
              </w:rPr>
              <w:t>1</w:t>
            </w:r>
            <w:r w:rsidR="00415780" w:rsidRPr="00551F5B">
              <w:rPr>
                <w:szCs w:val="22"/>
              </w:rPr>
              <w:t>2</w:t>
            </w:r>
            <w:r w:rsidR="003029B0" w:rsidRPr="00551F5B">
              <w:rPr>
                <w:szCs w:val="22"/>
              </w:rPr>
              <w:t>.</w:t>
            </w:r>
            <w:r w:rsidR="00B311E8">
              <w:rPr>
                <w:szCs w:val="22"/>
              </w:rPr>
              <w:t>6</w:t>
            </w:r>
            <w:r w:rsidR="00C35554">
              <w:rPr>
                <w:szCs w:val="22"/>
              </w:rPr>
              <w:t>0</w:t>
            </w:r>
            <w:r w:rsidR="0014513A" w:rsidRPr="00551F5B">
              <w:rPr>
                <w:szCs w:val="22"/>
              </w:rPr>
              <w:t>%</w:t>
            </w:r>
            <w:r w:rsidRPr="00D675DD">
              <w:rPr>
                <w:szCs w:val="22"/>
              </w:rPr>
              <w:t xml:space="preserve"> shareholding, </w:t>
            </w:r>
          </w:p>
        </w:tc>
      </w:tr>
      <w:tr w:rsidR="000A46AE" w:rsidRPr="00D675DD" w14:paraId="2B3E0D43" w14:textId="77777777" w:rsidTr="004A11C7">
        <w:tc>
          <w:tcPr>
            <w:tcW w:w="3060" w:type="dxa"/>
            <w:shd w:val="clear" w:color="auto" w:fill="auto"/>
          </w:tcPr>
          <w:p w14:paraId="2E74C749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   Public Company Limited</w:t>
            </w:r>
          </w:p>
        </w:tc>
        <w:tc>
          <w:tcPr>
            <w:tcW w:w="1620" w:type="dxa"/>
            <w:shd w:val="clear" w:color="auto" w:fill="auto"/>
          </w:tcPr>
          <w:p w14:paraId="510E0DB7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23310949" w14:textId="77777777" w:rsidR="000A46AE" w:rsidRPr="00D675DD" w:rsidRDefault="000A46AE" w:rsidP="00C25E33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and common directors</w:t>
            </w:r>
          </w:p>
        </w:tc>
      </w:tr>
      <w:tr w:rsidR="003029B0" w:rsidRPr="00D675DD" w14:paraId="6AD802ED" w14:textId="77777777" w:rsidTr="004A11C7">
        <w:tc>
          <w:tcPr>
            <w:tcW w:w="3060" w:type="dxa"/>
            <w:shd w:val="clear" w:color="auto" w:fill="auto"/>
          </w:tcPr>
          <w:p w14:paraId="3D89D191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Sumisho Global Logistics </w:t>
            </w:r>
          </w:p>
        </w:tc>
        <w:tc>
          <w:tcPr>
            <w:tcW w:w="1620" w:type="dxa"/>
            <w:shd w:val="clear" w:color="auto" w:fill="auto"/>
          </w:tcPr>
          <w:p w14:paraId="6B398E40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</w:p>
        </w:tc>
        <w:tc>
          <w:tcPr>
            <w:tcW w:w="4590" w:type="dxa"/>
            <w:shd w:val="clear" w:color="auto" w:fill="auto"/>
          </w:tcPr>
          <w:p w14:paraId="1A1320A4" w14:textId="77777777" w:rsidR="003029B0" w:rsidRPr="00D675DD" w:rsidRDefault="00C02C4F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>
              <w:rPr>
                <w:szCs w:val="22"/>
              </w:rPr>
              <w:t>Related party</w:t>
            </w:r>
            <w:r w:rsidR="003029B0" w:rsidRPr="00D675DD">
              <w:rPr>
                <w:szCs w:val="22"/>
              </w:rPr>
              <w:t xml:space="preserve">, the Company invests </w:t>
            </w:r>
          </w:p>
        </w:tc>
      </w:tr>
      <w:tr w:rsidR="003029B0" w:rsidRPr="00D675DD" w14:paraId="6F973C0B" w14:textId="77777777" w:rsidTr="004A11C7">
        <w:tc>
          <w:tcPr>
            <w:tcW w:w="3060" w:type="dxa"/>
            <w:shd w:val="clear" w:color="auto" w:fill="auto"/>
          </w:tcPr>
          <w:p w14:paraId="7BF525A5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   (</w:t>
            </w: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  <w:r w:rsidRPr="00D675DD">
              <w:rPr>
                <w:szCs w:val="22"/>
              </w:rPr>
              <w:t>) Co., Ltd.</w:t>
            </w:r>
          </w:p>
        </w:tc>
        <w:tc>
          <w:tcPr>
            <w:tcW w:w="1620" w:type="dxa"/>
            <w:shd w:val="clear" w:color="auto" w:fill="auto"/>
          </w:tcPr>
          <w:p w14:paraId="06B22C59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7C5BFA1E" w14:textId="77777777" w:rsidR="003029B0" w:rsidRPr="00D675DD" w:rsidRDefault="003029B0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</w:t>
            </w:r>
            <w:r w:rsidRPr="00551F5B">
              <w:rPr>
                <w:szCs w:val="22"/>
              </w:rPr>
              <w:t>1.71% shareholding</w:t>
            </w:r>
            <w:r w:rsidRPr="00D675DD">
              <w:rPr>
                <w:szCs w:val="22"/>
              </w:rPr>
              <w:t xml:space="preserve"> </w:t>
            </w:r>
            <w:r w:rsidRPr="00D675DD">
              <w:t>and common directors</w:t>
            </w:r>
          </w:p>
        </w:tc>
      </w:tr>
      <w:tr w:rsidR="003029B0" w:rsidRPr="00D675DD" w14:paraId="6A2FC268" w14:textId="77777777" w:rsidTr="004A11C7">
        <w:tc>
          <w:tcPr>
            <w:tcW w:w="3060" w:type="dxa"/>
            <w:shd w:val="clear" w:color="auto" w:fill="auto"/>
          </w:tcPr>
          <w:p w14:paraId="3C4C654D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t>Key management personnel</w:t>
            </w:r>
          </w:p>
        </w:tc>
        <w:tc>
          <w:tcPr>
            <w:tcW w:w="1620" w:type="dxa"/>
            <w:shd w:val="clear" w:color="auto" w:fill="auto"/>
          </w:tcPr>
          <w:p w14:paraId="59D70886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Thailand</w:t>
            </w:r>
          </w:p>
        </w:tc>
        <w:tc>
          <w:tcPr>
            <w:tcW w:w="4590" w:type="dxa"/>
            <w:shd w:val="clear" w:color="auto" w:fill="auto"/>
          </w:tcPr>
          <w:p w14:paraId="296ED672" w14:textId="77777777" w:rsidR="003029B0" w:rsidRPr="00822B4B" w:rsidRDefault="003029B0" w:rsidP="0062091F">
            <w:pPr>
              <w:pStyle w:val="block"/>
              <w:tabs>
                <w:tab w:val="decimal" w:pos="-25"/>
              </w:tabs>
              <w:spacing w:after="0" w:line="240" w:lineRule="atLeast"/>
              <w:ind w:left="162" w:hanging="162"/>
            </w:pPr>
            <w:r w:rsidRPr="00822B4B">
              <w:t xml:space="preserve">Persons having authority and responsibility for </w:t>
            </w:r>
          </w:p>
          <w:p w14:paraId="1C259E1F" w14:textId="0DA58FF2" w:rsidR="003029B0" w:rsidRPr="00822B4B" w:rsidRDefault="003029B0" w:rsidP="0062091F">
            <w:pPr>
              <w:pStyle w:val="block"/>
              <w:tabs>
                <w:tab w:val="decimal" w:pos="-25"/>
              </w:tabs>
              <w:spacing w:after="0" w:line="240" w:lineRule="atLeast"/>
              <w:ind w:left="162" w:hanging="162"/>
            </w:pPr>
            <w:r w:rsidRPr="00822B4B">
              <w:tab/>
              <w:t>planning, directing and controlling the activities of the</w:t>
            </w:r>
            <w:r>
              <w:t xml:space="preserve"> </w:t>
            </w:r>
            <w:r w:rsidR="00AF5099">
              <w:t>entity</w:t>
            </w:r>
            <w:r>
              <w:t>, directly or indirectly, including any director (whether executive or otherwise)</w:t>
            </w:r>
            <w:r w:rsidR="00AF5099">
              <w:t xml:space="preserve"> of the Company.</w:t>
            </w:r>
          </w:p>
        </w:tc>
      </w:tr>
    </w:tbl>
    <w:p w14:paraId="454203FF" w14:textId="77777777" w:rsidR="00896B4B" w:rsidRPr="0036649F" w:rsidRDefault="0089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1D761AA" w14:textId="77777777" w:rsidR="00C22B86" w:rsidRDefault="00C22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sz w:val="22"/>
          <w:szCs w:val="22"/>
          <w:lang w:val="en-GB" w:bidi="ar-SA"/>
        </w:rPr>
        <w:br w:type="page"/>
      </w:r>
    </w:p>
    <w:p w14:paraId="10A01CEA" w14:textId="5BE2C0F0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lastRenderedPageBreak/>
        <w:t xml:space="preserve">Significant transactions for the </w:t>
      </w:r>
      <w:r w:rsidR="00984055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six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-month periods ended </w:t>
      </w:r>
      <w:r w:rsidR="00017CF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984055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0</w:t>
      </w:r>
      <w:r w:rsidR="00017CF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984055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June</w:t>
      </w:r>
      <w:r w:rsidR="00017CF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2022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and 20</w:t>
      </w:r>
      <w:r w:rsidR="005477E7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</w:t>
      </w:r>
      <w:r w:rsidR="00017CF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1</w:t>
      </w:r>
      <w:r w:rsidR="00925203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AA95518" w14:textId="5F7531B5" w:rsidR="00AD0816" w:rsidRDefault="00AD0816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70"/>
        <w:gridCol w:w="1269"/>
        <w:gridCol w:w="236"/>
        <w:gridCol w:w="1204"/>
        <w:gridCol w:w="236"/>
        <w:gridCol w:w="1294"/>
      </w:tblGrid>
      <w:tr w:rsidR="001242C9" w:rsidRPr="002A1A98" w14:paraId="72B0EC8C" w14:textId="77777777" w:rsidTr="00471E13">
        <w:trPr>
          <w:trHeight w:val="80"/>
          <w:tblHeader/>
        </w:trPr>
        <w:tc>
          <w:tcPr>
            <w:tcW w:w="3600" w:type="dxa"/>
          </w:tcPr>
          <w:p w14:paraId="46041D87" w14:textId="77777777" w:rsidR="001242C9" w:rsidRPr="00AB5977" w:rsidRDefault="001242C9" w:rsidP="00975A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E7835F5" w14:textId="77777777" w:rsidR="001242C9" w:rsidRDefault="001242C9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27983259" w14:textId="4FAA1FF6" w:rsidR="001242C9" w:rsidRPr="002A1A98" w:rsidRDefault="001242C9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14D04A10" w14:textId="77777777" w:rsidR="001242C9" w:rsidRPr="002A1A98" w:rsidRDefault="001242C9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34" w:type="dxa"/>
            <w:gridSpan w:val="3"/>
          </w:tcPr>
          <w:p w14:paraId="4C7D8EDB" w14:textId="77777777" w:rsidR="001242C9" w:rsidRPr="002A1A98" w:rsidRDefault="001242C9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07DE3557" w14:textId="77777777" w:rsidR="001242C9" w:rsidRPr="002A1A98" w:rsidRDefault="001242C9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3B42E6" w:rsidRPr="009553C2" w14:paraId="2C097020" w14:textId="77777777" w:rsidTr="00D02AC9">
        <w:trPr>
          <w:trHeight w:val="80"/>
          <w:tblHeader/>
        </w:trPr>
        <w:tc>
          <w:tcPr>
            <w:tcW w:w="3600" w:type="dxa"/>
          </w:tcPr>
          <w:p w14:paraId="086F9B91" w14:textId="6F4605FA" w:rsidR="003B42E6" w:rsidRPr="00415B18" w:rsidRDefault="003B42E6" w:rsidP="00975A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6"/>
                <w:szCs w:val="22"/>
              </w:rPr>
            </w:pP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 xml:space="preserve">For the </w:t>
            </w:r>
            <w:r w:rsidR="00984055">
              <w:rPr>
                <w:b/>
                <w:bCs/>
                <w:i/>
                <w:iCs/>
                <w:spacing w:val="-6"/>
                <w:szCs w:val="22"/>
                <w:lang w:val="en-US"/>
              </w:rPr>
              <w:t>six</w:t>
            </w: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>-month period ended</w:t>
            </w:r>
          </w:p>
        </w:tc>
        <w:tc>
          <w:tcPr>
            <w:tcW w:w="1251" w:type="dxa"/>
            <w:vAlign w:val="bottom"/>
          </w:tcPr>
          <w:p w14:paraId="3CAFC1F3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B04A90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2F295480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36" w:type="dxa"/>
          </w:tcPr>
          <w:p w14:paraId="5F9B7256" w14:textId="77777777" w:rsidR="003B42E6" w:rsidRPr="001C6E14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  <w:spacing w:val="-6"/>
              </w:rPr>
            </w:pPr>
          </w:p>
        </w:tc>
        <w:tc>
          <w:tcPr>
            <w:tcW w:w="2734" w:type="dxa"/>
            <w:gridSpan w:val="3"/>
          </w:tcPr>
          <w:p w14:paraId="697E4427" w14:textId="77777777" w:rsidR="003B42E6" w:rsidRPr="009553C2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</w:tr>
      <w:tr w:rsidR="003B42E6" w:rsidRPr="00D675DD" w14:paraId="6E66B1A7" w14:textId="77777777" w:rsidTr="00D02AC9">
        <w:trPr>
          <w:trHeight w:val="80"/>
          <w:tblHeader/>
        </w:trPr>
        <w:tc>
          <w:tcPr>
            <w:tcW w:w="3600" w:type="dxa"/>
          </w:tcPr>
          <w:p w14:paraId="011F3AF2" w14:textId="29B70C84" w:rsidR="003B42E6" w:rsidRPr="00CF3CA4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</w:t>
            </w:r>
            <w:r w:rsidR="001242C9">
              <w:rPr>
                <w:b/>
                <w:bCs/>
                <w:i/>
                <w:iCs/>
              </w:rPr>
              <w:t>3</w:t>
            </w:r>
            <w:r w:rsidR="00984055">
              <w:rPr>
                <w:b/>
                <w:bCs/>
                <w:i/>
                <w:iCs/>
              </w:rPr>
              <w:t>0</w:t>
            </w:r>
            <w:r w:rsidR="001242C9">
              <w:rPr>
                <w:b/>
                <w:bCs/>
                <w:i/>
                <w:iCs/>
              </w:rPr>
              <w:t xml:space="preserve"> </w:t>
            </w:r>
            <w:r w:rsidR="00984055">
              <w:rPr>
                <w:b/>
                <w:bCs/>
                <w:i/>
                <w:iCs/>
              </w:rPr>
              <w:t>June</w:t>
            </w:r>
          </w:p>
        </w:tc>
        <w:tc>
          <w:tcPr>
            <w:tcW w:w="1251" w:type="dxa"/>
          </w:tcPr>
          <w:p w14:paraId="2624F5B0" w14:textId="2419D10C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242C9">
              <w:rPr>
                <w:rFonts w:cs="Times New Roman"/>
              </w:rPr>
              <w:t>2</w:t>
            </w:r>
          </w:p>
        </w:tc>
        <w:tc>
          <w:tcPr>
            <w:tcW w:w="270" w:type="dxa"/>
          </w:tcPr>
          <w:p w14:paraId="72F21503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4C1D02A5" w14:textId="7143ECB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242C9">
              <w:rPr>
                <w:rFonts w:cs="Times New Roman"/>
              </w:rPr>
              <w:t>1</w:t>
            </w:r>
          </w:p>
        </w:tc>
        <w:tc>
          <w:tcPr>
            <w:tcW w:w="236" w:type="dxa"/>
          </w:tcPr>
          <w:p w14:paraId="0FFB616A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04" w:type="dxa"/>
          </w:tcPr>
          <w:p w14:paraId="39D4E172" w14:textId="1FBC5B5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242C9">
              <w:rPr>
                <w:rFonts w:cs="Times New Roman"/>
              </w:rPr>
              <w:t>2</w:t>
            </w:r>
          </w:p>
        </w:tc>
        <w:tc>
          <w:tcPr>
            <w:tcW w:w="236" w:type="dxa"/>
          </w:tcPr>
          <w:p w14:paraId="36D9A642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6CC15A1" w14:textId="294FBC5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242C9">
              <w:rPr>
                <w:rFonts w:cs="Times New Roman"/>
              </w:rPr>
              <w:t>1</w:t>
            </w:r>
          </w:p>
        </w:tc>
      </w:tr>
      <w:tr w:rsidR="003B42E6" w:rsidRPr="00D675DD" w14:paraId="749940BD" w14:textId="77777777" w:rsidTr="00D02AC9">
        <w:trPr>
          <w:trHeight w:val="80"/>
          <w:tblHeader/>
        </w:trPr>
        <w:tc>
          <w:tcPr>
            <w:tcW w:w="3600" w:type="dxa"/>
          </w:tcPr>
          <w:p w14:paraId="74BA50A5" w14:textId="77777777" w:rsidR="003B42E6" w:rsidRPr="00905F9C" w:rsidRDefault="003B42E6" w:rsidP="00975A11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2AB4C93F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05F9C" w14:paraId="2E1A8DAD" w14:textId="77777777" w:rsidTr="00975A11">
        <w:trPr>
          <w:trHeight w:val="80"/>
        </w:trPr>
        <w:tc>
          <w:tcPr>
            <w:tcW w:w="3600" w:type="dxa"/>
          </w:tcPr>
          <w:p w14:paraId="3E0C9D5B" w14:textId="0B5FCBD8" w:rsidR="00905F9C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</w:t>
            </w:r>
            <w:r w:rsidR="006E6D9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y</w:t>
            </w:r>
          </w:p>
          <w:p w14:paraId="6783713F" w14:textId="546BE2A4" w:rsidR="00905F9C" w:rsidRPr="00905F9C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Interest income</w:t>
            </w:r>
          </w:p>
        </w:tc>
        <w:tc>
          <w:tcPr>
            <w:tcW w:w="1251" w:type="dxa"/>
          </w:tcPr>
          <w:p w14:paraId="12E7C03E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389C77DF" w14:textId="5FC6D46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5AF74C2" w14:textId="77777777" w:rsidR="00905F9C" w:rsidRPr="00D675DD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5163682E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171F3303" w14:textId="6DA09E3A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22F4A939" w14:textId="77777777" w:rsidR="00905F9C" w:rsidRPr="00010203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F52002E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1F0CACDA" w14:textId="55DACC95" w:rsidR="00905F9C" w:rsidRDefault="006E60F1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2,353</w:t>
            </w:r>
          </w:p>
        </w:tc>
        <w:tc>
          <w:tcPr>
            <w:tcW w:w="236" w:type="dxa"/>
          </w:tcPr>
          <w:p w14:paraId="444FE310" w14:textId="77777777" w:rsidR="00905F9C" w:rsidRPr="00D675DD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C4356F7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47C6BBAC" w14:textId="3E6C3E1D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905F9C" w14:paraId="668393F2" w14:textId="77777777" w:rsidTr="00975A11">
        <w:trPr>
          <w:trHeight w:val="80"/>
        </w:trPr>
        <w:tc>
          <w:tcPr>
            <w:tcW w:w="3600" w:type="dxa"/>
          </w:tcPr>
          <w:p w14:paraId="6D00EE59" w14:textId="77777777" w:rsidR="00905F9C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</w:tcPr>
          <w:p w14:paraId="57C4BFDF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201AB73" w14:textId="77777777" w:rsidR="00905F9C" w:rsidRPr="00D675DD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51B21AA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CE723C9" w14:textId="77777777" w:rsidR="00905F9C" w:rsidRPr="00010203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A54DC97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49F6F63" w14:textId="77777777" w:rsidR="00905F9C" w:rsidRPr="00D675DD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380FD55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3B42E6" w14:paraId="59364D42" w14:textId="77777777" w:rsidTr="00975A11">
        <w:trPr>
          <w:trHeight w:val="80"/>
        </w:trPr>
        <w:tc>
          <w:tcPr>
            <w:tcW w:w="3600" w:type="dxa"/>
          </w:tcPr>
          <w:p w14:paraId="36557E1C" w14:textId="77777777" w:rsidR="003B42E6" w:rsidRPr="00E10BB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51" w:type="dxa"/>
          </w:tcPr>
          <w:p w14:paraId="08D3BDEF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E2A316C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73B6CD87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6F7B751" w14:textId="77777777" w:rsidR="003B42E6" w:rsidRPr="00010203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8408142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DAB8ADB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8FAD125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14:paraId="2B7700F6" w14:textId="77777777" w:rsidTr="00975A11">
        <w:trPr>
          <w:trHeight w:val="80"/>
        </w:trPr>
        <w:tc>
          <w:tcPr>
            <w:tcW w:w="3600" w:type="dxa"/>
          </w:tcPr>
          <w:p w14:paraId="133ECE7F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51" w:type="dxa"/>
          </w:tcPr>
          <w:p w14:paraId="6B8498BA" w14:textId="24BBE85B" w:rsidR="001E6F13" w:rsidRPr="00E10BBD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6E60F1">
              <w:rPr>
                <w:szCs w:val="28"/>
              </w:rPr>
              <w:t>30,090</w:t>
            </w:r>
          </w:p>
        </w:tc>
        <w:tc>
          <w:tcPr>
            <w:tcW w:w="270" w:type="dxa"/>
          </w:tcPr>
          <w:p w14:paraId="58E4196B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1B015D5" w14:textId="33B93A02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29,955</w:t>
            </w:r>
          </w:p>
        </w:tc>
        <w:tc>
          <w:tcPr>
            <w:tcW w:w="236" w:type="dxa"/>
          </w:tcPr>
          <w:p w14:paraId="1B425ECD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C3BB0D1" w14:textId="01E2DF46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30,090</w:t>
            </w:r>
          </w:p>
        </w:tc>
        <w:tc>
          <w:tcPr>
            <w:tcW w:w="236" w:type="dxa"/>
          </w:tcPr>
          <w:p w14:paraId="78FB33AA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7F9F69E" w14:textId="3F6E7366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29,955</w:t>
            </w:r>
          </w:p>
        </w:tc>
      </w:tr>
      <w:tr w:rsidR="001E6F13" w14:paraId="6DE48956" w14:textId="77777777" w:rsidTr="00975A11">
        <w:trPr>
          <w:trHeight w:val="80"/>
        </w:trPr>
        <w:tc>
          <w:tcPr>
            <w:tcW w:w="3600" w:type="dxa"/>
          </w:tcPr>
          <w:p w14:paraId="0F6CB6FC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  <w:p w14:paraId="58B49E50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51" w:type="dxa"/>
          </w:tcPr>
          <w:p w14:paraId="2A059EDB" w14:textId="77777777" w:rsidR="00BF4F50" w:rsidRDefault="00BF4F50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242A48D1" w14:textId="7ACA28DB" w:rsidR="00EE17BC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24,033</w:t>
            </w:r>
          </w:p>
        </w:tc>
        <w:tc>
          <w:tcPr>
            <w:tcW w:w="270" w:type="dxa"/>
          </w:tcPr>
          <w:p w14:paraId="05384708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D3F5937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1D5FB45B" w14:textId="155724B4" w:rsidR="006A005F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23,887</w:t>
            </w:r>
          </w:p>
        </w:tc>
        <w:tc>
          <w:tcPr>
            <w:tcW w:w="236" w:type="dxa"/>
          </w:tcPr>
          <w:p w14:paraId="7B96BBF4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99E8B88" w14:textId="77777777" w:rsidR="00BF4F50" w:rsidRDefault="00BF4F50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60B588FC" w14:textId="5E11AE52" w:rsidR="00EE17BC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24,033</w:t>
            </w:r>
          </w:p>
        </w:tc>
        <w:tc>
          <w:tcPr>
            <w:tcW w:w="236" w:type="dxa"/>
          </w:tcPr>
          <w:p w14:paraId="2F550370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2D48EC9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05461D73" w14:textId="622E7023" w:rsidR="006A005F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23,887</w:t>
            </w:r>
          </w:p>
        </w:tc>
      </w:tr>
      <w:tr w:rsidR="001E6F13" w14:paraId="1BFB1DB8" w14:textId="77777777" w:rsidTr="00975A11">
        <w:trPr>
          <w:trHeight w:val="80"/>
        </w:trPr>
        <w:tc>
          <w:tcPr>
            <w:tcW w:w="3600" w:type="dxa"/>
          </w:tcPr>
          <w:p w14:paraId="737589CC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51" w:type="dxa"/>
          </w:tcPr>
          <w:p w14:paraId="7F344420" w14:textId="2EF3D7B9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3,057</w:t>
            </w:r>
          </w:p>
        </w:tc>
        <w:tc>
          <w:tcPr>
            <w:tcW w:w="270" w:type="dxa"/>
          </w:tcPr>
          <w:p w14:paraId="13268AEB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8AC269F" w14:textId="6663B583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3,066</w:t>
            </w:r>
          </w:p>
        </w:tc>
        <w:tc>
          <w:tcPr>
            <w:tcW w:w="236" w:type="dxa"/>
          </w:tcPr>
          <w:p w14:paraId="0F528605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BEC22A3" w14:textId="3B74FC4F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3,057</w:t>
            </w:r>
          </w:p>
        </w:tc>
        <w:tc>
          <w:tcPr>
            <w:tcW w:w="236" w:type="dxa"/>
          </w:tcPr>
          <w:p w14:paraId="5CF9C997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5B781CA" w14:textId="7F90EF92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3,066</w:t>
            </w:r>
          </w:p>
        </w:tc>
      </w:tr>
      <w:tr w:rsidR="001E6F13" w14:paraId="13D0D569" w14:textId="77777777" w:rsidTr="00975A11">
        <w:trPr>
          <w:trHeight w:val="80"/>
        </w:trPr>
        <w:tc>
          <w:tcPr>
            <w:tcW w:w="3600" w:type="dxa"/>
          </w:tcPr>
          <w:p w14:paraId="0BAFCEB9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t>Rental income</w:t>
            </w:r>
          </w:p>
        </w:tc>
        <w:tc>
          <w:tcPr>
            <w:tcW w:w="1251" w:type="dxa"/>
          </w:tcPr>
          <w:p w14:paraId="729A4F7E" w14:textId="5AD46234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544</w:t>
            </w:r>
          </w:p>
        </w:tc>
        <w:tc>
          <w:tcPr>
            <w:tcW w:w="270" w:type="dxa"/>
          </w:tcPr>
          <w:p w14:paraId="24E88F22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8C7D6A8" w14:textId="3F9252EE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480</w:t>
            </w:r>
          </w:p>
        </w:tc>
        <w:tc>
          <w:tcPr>
            <w:tcW w:w="236" w:type="dxa"/>
          </w:tcPr>
          <w:p w14:paraId="7582B38F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22F6E8F" w14:textId="5BF5B155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544</w:t>
            </w:r>
          </w:p>
        </w:tc>
        <w:tc>
          <w:tcPr>
            <w:tcW w:w="236" w:type="dxa"/>
          </w:tcPr>
          <w:p w14:paraId="60B1364B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97CCCFE" w14:textId="6E368012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480</w:t>
            </w:r>
          </w:p>
        </w:tc>
      </w:tr>
      <w:tr w:rsidR="001E6F13" w14:paraId="38B95BD2" w14:textId="77777777" w:rsidTr="00975A11">
        <w:trPr>
          <w:trHeight w:val="80"/>
        </w:trPr>
        <w:tc>
          <w:tcPr>
            <w:tcW w:w="3600" w:type="dxa"/>
          </w:tcPr>
          <w:p w14:paraId="4D97EC45" w14:textId="77777777" w:rsidR="001E6F13" w:rsidRPr="00FF4CB0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  <w:r w:rsidRPr="00FF4CB0">
              <w:t>Dividend income</w:t>
            </w:r>
          </w:p>
        </w:tc>
        <w:tc>
          <w:tcPr>
            <w:tcW w:w="1251" w:type="dxa"/>
          </w:tcPr>
          <w:p w14:paraId="584FE5B6" w14:textId="7F82BDAB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0C2C5E5F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D2D2187" w14:textId="6B325B94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676C08AA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6954CAE" w14:textId="7FFECAB5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89,991</w:t>
            </w:r>
          </w:p>
        </w:tc>
        <w:tc>
          <w:tcPr>
            <w:tcW w:w="236" w:type="dxa"/>
          </w:tcPr>
          <w:p w14:paraId="18AB90C5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8DD9C14" w14:textId="525071C3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38,996</w:t>
            </w:r>
          </w:p>
        </w:tc>
      </w:tr>
      <w:tr w:rsidR="001E6F13" w14:paraId="691040E8" w14:textId="77777777" w:rsidTr="00975A11">
        <w:trPr>
          <w:trHeight w:val="80"/>
        </w:trPr>
        <w:tc>
          <w:tcPr>
            <w:tcW w:w="3600" w:type="dxa"/>
          </w:tcPr>
          <w:p w14:paraId="3A0455BD" w14:textId="77777777" w:rsidR="001E6F13" w:rsidRPr="00FF4CB0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FF4CB0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51" w:type="dxa"/>
          </w:tcPr>
          <w:p w14:paraId="535A1451" w14:textId="6E47B54A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181</w:t>
            </w:r>
          </w:p>
        </w:tc>
        <w:tc>
          <w:tcPr>
            <w:tcW w:w="270" w:type="dxa"/>
          </w:tcPr>
          <w:p w14:paraId="41CA4D67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9084A6E" w14:textId="4F6615EC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208</w:t>
            </w:r>
          </w:p>
        </w:tc>
        <w:tc>
          <w:tcPr>
            <w:tcW w:w="236" w:type="dxa"/>
          </w:tcPr>
          <w:p w14:paraId="1E1C018E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37462C7" w14:textId="068425AA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181</w:t>
            </w:r>
          </w:p>
        </w:tc>
        <w:tc>
          <w:tcPr>
            <w:tcW w:w="236" w:type="dxa"/>
          </w:tcPr>
          <w:p w14:paraId="12FE3CFE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E76A7CD" w14:textId="7736B204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208</w:t>
            </w:r>
          </w:p>
        </w:tc>
      </w:tr>
      <w:tr w:rsidR="001E6F13" w14:paraId="51074334" w14:textId="77777777" w:rsidTr="00975A11">
        <w:trPr>
          <w:trHeight w:val="80"/>
        </w:trPr>
        <w:tc>
          <w:tcPr>
            <w:tcW w:w="3600" w:type="dxa"/>
          </w:tcPr>
          <w:p w14:paraId="2F96F187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51" w:type="dxa"/>
          </w:tcPr>
          <w:p w14:paraId="4CBC9B70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AA3F7E4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7F69EEB8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DF803A7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EB0EC6B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46A9B09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8CAA420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14:paraId="5F8B75C8" w14:textId="77777777" w:rsidTr="00975A11">
        <w:trPr>
          <w:trHeight w:val="80"/>
        </w:trPr>
        <w:tc>
          <w:tcPr>
            <w:tcW w:w="3600" w:type="dxa"/>
          </w:tcPr>
          <w:p w14:paraId="1EAA0B18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251" w:type="dxa"/>
          </w:tcPr>
          <w:p w14:paraId="7C784C17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E0C0D49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F6677F9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91545C1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021BCBB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9520D94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BDFB0B9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14:paraId="03D9C021" w14:textId="77777777" w:rsidTr="00975A11">
        <w:trPr>
          <w:trHeight w:val="80"/>
        </w:trPr>
        <w:tc>
          <w:tcPr>
            <w:tcW w:w="3600" w:type="dxa"/>
          </w:tcPr>
          <w:p w14:paraId="04326BED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51" w:type="dxa"/>
          </w:tcPr>
          <w:p w14:paraId="1D6316A7" w14:textId="2CCC9176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664</w:t>
            </w:r>
          </w:p>
        </w:tc>
        <w:tc>
          <w:tcPr>
            <w:tcW w:w="270" w:type="dxa"/>
          </w:tcPr>
          <w:p w14:paraId="7D68B6F1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53F372F" w14:textId="677B0A94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681</w:t>
            </w:r>
          </w:p>
        </w:tc>
        <w:tc>
          <w:tcPr>
            <w:tcW w:w="236" w:type="dxa"/>
          </w:tcPr>
          <w:p w14:paraId="5534D4D3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6D578D1" w14:textId="24760447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664</w:t>
            </w:r>
          </w:p>
        </w:tc>
        <w:tc>
          <w:tcPr>
            <w:tcW w:w="236" w:type="dxa"/>
          </w:tcPr>
          <w:p w14:paraId="2688E5C9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CE40D29" w14:textId="6F45C2B3" w:rsidR="001E6F1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681</w:t>
            </w:r>
          </w:p>
        </w:tc>
      </w:tr>
      <w:tr w:rsidR="006E60F1" w14:paraId="33F795D0" w14:textId="77777777" w:rsidTr="00975A11">
        <w:trPr>
          <w:trHeight w:val="80"/>
        </w:trPr>
        <w:tc>
          <w:tcPr>
            <w:tcW w:w="3600" w:type="dxa"/>
          </w:tcPr>
          <w:p w14:paraId="27B2A36E" w14:textId="0B3EA46E" w:rsidR="006E60F1" w:rsidRPr="00D675DD" w:rsidRDefault="006E60F1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6E60F1"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251" w:type="dxa"/>
          </w:tcPr>
          <w:p w14:paraId="0B346E62" w14:textId="62E181C2" w:rsidR="006E60F1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2,893</w:t>
            </w:r>
          </w:p>
        </w:tc>
        <w:tc>
          <w:tcPr>
            <w:tcW w:w="270" w:type="dxa"/>
          </w:tcPr>
          <w:p w14:paraId="757B5AA6" w14:textId="77777777" w:rsidR="006E60F1" w:rsidRPr="00D675DD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8518339" w14:textId="587BF5D4" w:rsidR="006E60F1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795</w:t>
            </w:r>
          </w:p>
        </w:tc>
        <w:tc>
          <w:tcPr>
            <w:tcW w:w="236" w:type="dxa"/>
          </w:tcPr>
          <w:p w14:paraId="0A23F15C" w14:textId="77777777" w:rsidR="006E60F1" w:rsidRPr="00010203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FEF0D1F" w14:textId="6EA8047F" w:rsidR="006E60F1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2,893</w:t>
            </w:r>
          </w:p>
        </w:tc>
        <w:tc>
          <w:tcPr>
            <w:tcW w:w="236" w:type="dxa"/>
          </w:tcPr>
          <w:p w14:paraId="30D728AB" w14:textId="77777777" w:rsidR="006E60F1" w:rsidRPr="00D675DD" w:rsidRDefault="006E60F1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93FE9C2" w14:textId="46A47591" w:rsidR="006E60F1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E60F1">
              <w:rPr>
                <w:rFonts w:cs="Times New Roman"/>
              </w:rPr>
              <w:t>795</w:t>
            </w:r>
          </w:p>
        </w:tc>
      </w:tr>
      <w:tr w:rsidR="001E6F13" w14:paraId="26A45EA7" w14:textId="77777777" w:rsidTr="00975A11">
        <w:trPr>
          <w:trHeight w:val="80"/>
        </w:trPr>
        <w:tc>
          <w:tcPr>
            <w:tcW w:w="3600" w:type="dxa"/>
          </w:tcPr>
          <w:p w14:paraId="6049D81C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0BF48211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E2E7C20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85CA913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5CF0263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19B6A8D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2539437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B69D885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:rsidRPr="00D675DD" w14:paraId="40843C83" w14:textId="77777777" w:rsidTr="00975A11">
        <w:trPr>
          <w:trHeight w:val="80"/>
        </w:trPr>
        <w:tc>
          <w:tcPr>
            <w:tcW w:w="3600" w:type="dxa"/>
          </w:tcPr>
          <w:p w14:paraId="3E177501" w14:textId="77777777" w:rsidR="001E6F13" w:rsidRPr="00A1151A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Key management personnel</w:t>
            </w:r>
          </w:p>
        </w:tc>
        <w:tc>
          <w:tcPr>
            <w:tcW w:w="1251" w:type="dxa"/>
          </w:tcPr>
          <w:p w14:paraId="24F073B8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79410D8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656EE62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003FD1F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41247BC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C56B6FC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5B6CA86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:rsidRPr="00010203" w14:paraId="4EC43A8D" w14:textId="77777777" w:rsidTr="00975A11">
        <w:trPr>
          <w:trHeight w:val="80"/>
        </w:trPr>
        <w:tc>
          <w:tcPr>
            <w:tcW w:w="3600" w:type="dxa"/>
          </w:tcPr>
          <w:p w14:paraId="2C125285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251" w:type="dxa"/>
          </w:tcPr>
          <w:p w14:paraId="55F4857E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0B21010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6A1EEEC1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FBA641D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C9F8BFE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FCA78D9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58AF41F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6E60F1" w:rsidRPr="00010203" w14:paraId="02F82F76" w14:textId="77777777" w:rsidTr="00975A11">
        <w:trPr>
          <w:trHeight w:val="80"/>
        </w:trPr>
        <w:tc>
          <w:tcPr>
            <w:tcW w:w="3600" w:type="dxa"/>
          </w:tcPr>
          <w:p w14:paraId="590725A3" w14:textId="77777777" w:rsidR="006E60F1" w:rsidRPr="00822B4B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2B4B">
              <w:t xml:space="preserve">   Short-term </w:t>
            </w:r>
            <w:r>
              <w:t xml:space="preserve">employee </w:t>
            </w:r>
            <w:r w:rsidRPr="00822B4B">
              <w:t>benefits</w:t>
            </w:r>
          </w:p>
        </w:tc>
        <w:tc>
          <w:tcPr>
            <w:tcW w:w="1251" w:type="dxa"/>
          </w:tcPr>
          <w:p w14:paraId="023BC612" w14:textId="5EFA4E1B" w:rsidR="006E60F1" w:rsidRPr="00D675DD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84339">
              <w:t>19,510</w:t>
            </w:r>
          </w:p>
        </w:tc>
        <w:tc>
          <w:tcPr>
            <w:tcW w:w="270" w:type="dxa"/>
          </w:tcPr>
          <w:p w14:paraId="4A2A4A93" w14:textId="77777777" w:rsidR="006E60F1" w:rsidRPr="00D675DD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537BBF6C" w14:textId="037254D3" w:rsidR="006E60F1" w:rsidRPr="00D675DD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84339">
              <w:t>23,790</w:t>
            </w:r>
          </w:p>
        </w:tc>
        <w:tc>
          <w:tcPr>
            <w:tcW w:w="236" w:type="dxa"/>
          </w:tcPr>
          <w:p w14:paraId="4D6B70CB" w14:textId="77777777" w:rsidR="006E60F1" w:rsidRPr="00010203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DD2FE6E" w14:textId="567E88E7" w:rsidR="006E60F1" w:rsidRPr="00D675DD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84339">
              <w:t>19,510</w:t>
            </w:r>
          </w:p>
        </w:tc>
        <w:tc>
          <w:tcPr>
            <w:tcW w:w="236" w:type="dxa"/>
          </w:tcPr>
          <w:p w14:paraId="12777DE8" w14:textId="77777777" w:rsidR="006E60F1" w:rsidRPr="00D675DD" w:rsidRDefault="006E60F1" w:rsidP="006E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D25ECC0" w14:textId="52D8A6E4" w:rsidR="006E60F1" w:rsidRPr="00D675DD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84339">
              <w:t>23,790</w:t>
            </w:r>
          </w:p>
        </w:tc>
      </w:tr>
      <w:tr w:rsidR="006E60F1" w14:paraId="47087578" w14:textId="77777777" w:rsidTr="00975A11">
        <w:trPr>
          <w:trHeight w:val="80"/>
        </w:trPr>
        <w:tc>
          <w:tcPr>
            <w:tcW w:w="3600" w:type="dxa"/>
          </w:tcPr>
          <w:p w14:paraId="06416DB4" w14:textId="77777777" w:rsidR="006E60F1" w:rsidRPr="00D675DD" w:rsidRDefault="006E60F1" w:rsidP="006E60F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Post-employment</w:t>
            </w: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benefits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71A4FD6" w14:textId="0F113572" w:rsidR="006E60F1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E769F">
              <w:t>82</w:t>
            </w:r>
            <w:r>
              <w:t>6</w:t>
            </w:r>
          </w:p>
        </w:tc>
        <w:tc>
          <w:tcPr>
            <w:tcW w:w="270" w:type="dxa"/>
          </w:tcPr>
          <w:p w14:paraId="67758D1D" w14:textId="77777777" w:rsidR="006E60F1" w:rsidRPr="00D675DD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3B36DF6" w14:textId="62F35E1A" w:rsidR="006E60F1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E769F">
              <w:t>826</w:t>
            </w:r>
          </w:p>
        </w:tc>
        <w:tc>
          <w:tcPr>
            <w:tcW w:w="236" w:type="dxa"/>
          </w:tcPr>
          <w:p w14:paraId="358E3F0C" w14:textId="77777777" w:rsidR="006E60F1" w:rsidRPr="00010203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15908B" w14:textId="7393B5AA" w:rsidR="006E60F1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E769F">
              <w:t>82</w:t>
            </w:r>
            <w:r>
              <w:t>6</w:t>
            </w:r>
          </w:p>
        </w:tc>
        <w:tc>
          <w:tcPr>
            <w:tcW w:w="236" w:type="dxa"/>
          </w:tcPr>
          <w:p w14:paraId="2F56EE87" w14:textId="77777777" w:rsidR="006E60F1" w:rsidRPr="00D675DD" w:rsidRDefault="006E60F1" w:rsidP="006E6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097634" w14:textId="3103F92E" w:rsidR="006E60F1" w:rsidRDefault="006E60F1" w:rsidP="006E60F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E769F">
              <w:t>826</w:t>
            </w:r>
          </w:p>
        </w:tc>
      </w:tr>
      <w:tr w:rsidR="001E6F13" w:rsidRPr="004B45AD" w14:paraId="2E680962" w14:textId="77777777" w:rsidTr="00975A11">
        <w:trPr>
          <w:trHeight w:val="80"/>
        </w:trPr>
        <w:tc>
          <w:tcPr>
            <w:tcW w:w="3600" w:type="dxa"/>
          </w:tcPr>
          <w:p w14:paraId="2A8F487F" w14:textId="77777777" w:rsidR="001E6F13" w:rsidRPr="004B45A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Total key management personnel    </w:t>
            </w:r>
          </w:p>
          <w:p w14:paraId="55DD0A0D" w14:textId="77777777" w:rsidR="001E6F13" w:rsidRPr="004B45A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C873372" w14:textId="77777777" w:rsidR="00BF4F50" w:rsidRDefault="00BF4F50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1BD76D5E" w14:textId="7ED08234" w:rsidR="00EE17BC" w:rsidRPr="004B45AD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E60F1">
              <w:rPr>
                <w:rFonts w:cs="Times New Roman"/>
                <w:b/>
                <w:bCs/>
              </w:rPr>
              <w:t>20,33</w:t>
            </w:r>
            <w:r w:rsidR="00A82FE4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270" w:type="dxa"/>
          </w:tcPr>
          <w:p w14:paraId="328B5E0E" w14:textId="77777777" w:rsidR="001E6F13" w:rsidRPr="004B45A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B105214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5BADE12B" w14:textId="2FBA3ACF" w:rsidR="006A005F" w:rsidRPr="004B45AD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E60F1">
              <w:rPr>
                <w:rFonts w:cs="Times New Roman"/>
                <w:b/>
                <w:bCs/>
              </w:rPr>
              <w:t>24,616</w:t>
            </w:r>
          </w:p>
        </w:tc>
        <w:tc>
          <w:tcPr>
            <w:tcW w:w="236" w:type="dxa"/>
          </w:tcPr>
          <w:p w14:paraId="38A40C5B" w14:textId="77777777" w:rsidR="001E6F13" w:rsidRPr="004B45A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71DB05F" w14:textId="77777777" w:rsidR="00BF4F50" w:rsidRDefault="00BF4F50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087AE1D1" w14:textId="07CF1720" w:rsidR="00EE17BC" w:rsidRPr="004B45AD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E60F1">
              <w:rPr>
                <w:rFonts w:cs="Times New Roman"/>
                <w:b/>
                <w:bCs/>
              </w:rPr>
              <w:t>20,33</w:t>
            </w:r>
            <w:r w:rsidR="00A82FE4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236" w:type="dxa"/>
          </w:tcPr>
          <w:p w14:paraId="6D35D1D6" w14:textId="77777777" w:rsidR="001E6F13" w:rsidRPr="004B45A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CA4ACF1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1012703A" w14:textId="6A30D3D9" w:rsidR="006A005F" w:rsidRPr="004B45AD" w:rsidRDefault="006E60F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E60F1">
              <w:rPr>
                <w:rFonts w:cs="Times New Roman"/>
                <w:b/>
                <w:bCs/>
              </w:rPr>
              <w:t>24,616</w:t>
            </w:r>
          </w:p>
        </w:tc>
      </w:tr>
    </w:tbl>
    <w:p w14:paraId="0C9B7BD2" w14:textId="05CE018F" w:rsidR="003B42E6" w:rsidRDefault="003B4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D32531D" w14:textId="0E3EF784" w:rsidR="00DE51F2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at </w:t>
      </w:r>
      <w:r w:rsidR="00AC74FF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6334B0">
        <w:rPr>
          <w:rFonts w:ascii="Times New Roman" w:hAnsi="Times New Roman" w:cs="Times New Roman"/>
          <w:sz w:val="22"/>
          <w:szCs w:val="22"/>
          <w:lang w:val="en-GB" w:bidi="ar-SA"/>
        </w:rPr>
        <w:t>0</w:t>
      </w:r>
      <w:r w:rsidR="00AC74FF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6334B0">
        <w:rPr>
          <w:rFonts w:ascii="Times New Roman" w:hAnsi="Times New Roman" w:cs="Times New Roman"/>
          <w:sz w:val="22"/>
          <w:szCs w:val="22"/>
          <w:lang w:val="en-GB" w:bidi="ar-SA"/>
        </w:rPr>
        <w:t xml:space="preserve">June </w:t>
      </w:r>
      <w:r w:rsidR="00AC74FF">
        <w:rPr>
          <w:rFonts w:ascii="Times New Roman" w:hAnsi="Times New Roman" w:cs="Times New Roman"/>
          <w:sz w:val="22"/>
          <w:szCs w:val="22"/>
          <w:lang w:val="en-GB" w:bidi="ar-SA"/>
        </w:rPr>
        <w:t>2022</w:t>
      </w:r>
      <w:r w:rsidR="00B516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AC74FF">
        <w:rPr>
          <w:rFonts w:ascii="Times New Roman" w:hAnsi="Times New Roman" w:cs="Times New Roman"/>
          <w:sz w:val="22"/>
          <w:szCs w:val="22"/>
          <w:lang w:val="en-GB" w:bidi="ar-SA"/>
        </w:rPr>
        <w:t xml:space="preserve">1 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D675DD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B47644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5EAB2765" w14:textId="77777777" w:rsidR="005909EA" w:rsidRPr="00D51149" w:rsidRDefault="005909EA" w:rsidP="005D1D26">
      <w:pPr>
        <w:pStyle w:val="block"/>
        <w:spacing w:after="0" w:line="240" w:lineRule="exact"/>
        <w:ind w:left="0"/>
        <w:jc w:val="both"/>
        <w:rPr>
          <w:szCs w:val="22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70"/>
        <w:gridCol w:w="1226"/>
      </w:tblGrid>
      <w:tr w:rsidR="00AC74FF" w:rsidRPr="00D675DD" w14:paraId="56E87425" w14:textId="77777777" w:rsidTr="00471E13">
        <w:trPr>
          <w:trHeight w:val="80"/>
        </w:trPr>
        <w:tc>
          <w:tcPr>
            <w:tcW w:w="3600" w:type="dxa"/>
          </w:tcPr>
          <w:p w14:paraId="2FF3FF1D" w14:textId="77777777" w:rsidR="00AC74FF" w:rsidRDefault="00AC74FF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2790" w:type="dxa"/>
            <w:gridSpan w:val="3"/>
          </w:tcPr>
          <w:p w14:paraId="1450E75D" w14:textId="2EBA3809" w:rsidR="00AC74FF" w:rsidRPr="00574909" w:rsidRDefault="00AC74FF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36" w:type="dxa"/>
          </w:tcPr>
          <w:p w14:paraId="7EC8A735" w14:textId="77777777" w:rsidR="00AC74FF" w:rsidRPr="00075763" w:rsidRDefault="00AC74FF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72C3A6F2" w14:textId="77777777" w:rsidR="00AC74FF" w:rsidRPr="00745DBD" w:rsidRDefault="00AC74FF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AC74FF" w:rsidRPr="00D675DD" w14:paraId="4FB4DABA" w14:textId="77777777" w:rsidTr="00471E13">
        <w:trPr>
          <w:trHeight w:val="80"/>
        </w:trPr>
        <w:tc>
          <w:tcPr>
            <w:tcW w:w="3600" w:type="dxa"/>
          </w:tcPr>
          <w:p w14:paraId="2EBC8E60" w14:textId="77777777" w:rsidR="00AC74FF" w:rsidRDefault="00AC74FF" w:rsidP="00AC74FF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  <w:r w:rsidRPr="005D0049">
              <w:rPr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2790" w:type="dxa"/>
            <w:gridSpan w:val="3"/>
          </w:tcPr>
          <w:p w14:paraId="71B977CB" w14:textId="15BC7BD4" w:rsidR="00AC74FF" w:rsidRPr="00333A39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73358F91" w14:textId="77777777" w:rsidR="00AC74FF" w:rsidRPr="00075763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68D1B25F" w14:textId="77777777" w:rsidR="00AC74FF" w:rsidRPr="00745DBD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AC74FF" w:rsidRPr="00D675DD" w14:paraId="4B2CD80A" w14:textId="77777777" w:rsidTr="004F7B42">
        <w:trPr>
          <w:trHeight w:val="80"/>
        </w:trPr>
        <w:tc>
          <w:tcPr>
            <w:tcW w:w="3600" w:type="dxa"/>
          </w:tcPr>
          <w:p w14:paraId="6837E0D8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B99F0D" w14:textId="7B7CE616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</w:t>
            </w:r>
            <w:r w:rsidR="006334B0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 </w:t>
            </w:r>
            <w:r w:rsidR="006334B0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June</w:t>
            </w:r>
          </w:p>
        </w:tc>
        <w:tc>
          <w:tcPr>
            <w:tcW w:w="270" w:type="dxa"/>
          </w:tcPr>
          <w:p w14:paraId="661794BB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B1B010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08BC1F65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40D2768" w14:textId="505C24C5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</w:t>
            </w:r>
            <w:r w:rsidR="006334B0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 </w:t>
            </w:r>
            <w:r w:rsidR="006334B0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June</w:t>
            </w:r>
          </w:p>
        </w:tc>
        <w:tc>
          <w:tcPr>
            <w:tcW w:w="270" w:type="dxa"/>
          </w:tcPr>
          <w:p w14:paraId="77AD7FB8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26" w:type="dxa"/>
          </w:tcPr>
          <w:p w14:paraId="5609A5DC" w14:textId="396A4F42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AC74FF" w:rsidRPr="00D675DD" w14:paraId="1A150CE9" w14:textId="77777777" w:rsidTr="004F7B42">
        <w:trPr>
          <w:trHeight w:val="80"/>
        </w:trPr>
        <w:tc>
          <w:tcPr>
            <w:tcW w:w="3600" w:type="dxa"/>
          </w:tcPr>
          <w:p w14:paraId="1268DFC9" w14:textId="77777777" w:rsidR="00AC74FF" w:rsidRPr="00A35AEE" w:rsidRDefault="00AC74FF" w:rsidP="00AC74FF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1260" w:type="dxa"/>
          </w:tcPr>
          <w:p w14:paraId="5C5DE7ED" w14:textId="07EF15F4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19975AFF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8AB1B1" w14:textId="355E550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09CFB0F7" w14:textId="77777777" w:rsidR="00AC74FF" w:rsidRPr="00A35AEE" w:rsidRDefault="00AC74FF" w:rsidP="00AC74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ind w:left="-18" w:right="-108"/>
              <w:rPr>
                <w:rFonts w:cs="Times New Roman"/>
                <w:b/>
                <w:bCs/>
                <w:i/>
                <w:iCs/>
                <w:spacing w:val="-4"/>
              </w:rPr>
            </w:pPr>
          </w:p>
        </w:tc>
        <w:tc>
          <w:tcPr>
            <w:tcW w:w="1204" w:type="dxa"/>
          </w:tcPr>
          <w:p w14:paraId="7FC4A927" w14:textId="556186EC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369A2A90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26" w:type="dxa"/>
          </w:tcPr>
          <w:p w14:paraId="535FB7A5" w14:textId="29F76B8E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AC74FF" w:rsidRPr="00D675DD" w14:paraId="0886F071" w14:textId="77777777" w:rsidTr="00DF5D4A">
        <w:trPr>
          <w:trHeight w:val="80"/>
        </w:trPr>
        <w:tc>
          <w:tcPr>
            <w:tcW w:w="3600" w:type="dxa"/>
          </w:tcPr>
          <w:p w14:paraId="349D0390" w14:textId="77777777" w:rsidR="00AC74FF" w:rsidRPr="00D675DD" w:rsidRDefault="00AC74FF" w:rsidP="00AC74FF">
            <w:pPr>
              <w:spacing w:line="240" w:lineRule="exact"/>
              <w:rPr>
                <w:b/>
                <w:bCs/>
                <w:i/>
                <w:iCs/>
              </w:rPr>
            </w:pPr>
          </w:p>
        </w:tc>
        <w:tc>
          <w:tcPr>
            <w:tcW w:w="5726" w:type="dxa"/>
            <w:gridSpan w:val="7"/>
          </w:tcPr>
          <w:p w14:paraId="069E78A4" w14:textId="77777777" w:rsidR="00AC74FF" w:rsidRPr="00D675DD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C74FF" w:rsidRPr="00D675DD" w14:paraId="5CC535EA" w14:textId="77777777" w:rsidTr="00DF5D4A">
        <w:trPr>
          <w:trHeight w:val="80"/>
        </w:trPr>
        <w:tc>
          <w:tcPr>
            <w:tcW w:w="3600" w:type="dxa"/>
          </w:tcPr>
          <w:p w14:paraId="3BC2CFC1" w14:textId="77777777" w:rsidR="00AC74FF" w:rsidRPr="00D675DD" w:rsidRDefault="00AC74FF" w:rsidP="00AC74FF">
            <w:pPr>
              <w:spacing w:line="240" w:lineRule="exact"/>
              <w:rPr>
                <w:b/>
                <w:bCs/>
                <w:i/>
                <w:iCs/>
              </w:rPr>
            </w:pPr>
          </w:p>
        </w:tc>
        <w:tc>
          <w:tcPr>
            <w:tcW w:w="5726" w:type="dxa"/>
            <w:gridSpan w:val="7"/>
          </w:tcPr>
          <w:p w14:paraId="3BA8FB80" w14:textId="77777777" w:rsidR="00AC74FF" w:rsidRPr="00D675DD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334B0" w:rsidRPr="00D675DD" w14:paraId="2E3F2554" w14:textId="77777777" w:rsidTr="004F7B42">
        <w:trPr>
          <w:trHeight w:val="80"/>
        </w:trPr>
        <w:tc>
          <w:tcPr>
            <w:tcW w:w="3600" w:type="dxa"/>
          </w:tcPr>
          <w:p w14:paraId="14B238BD" w14:textId="48ABF639" w:rsidR="006334B0" w:rsidRPr="00D37F8F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D37F8F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14375F43" w14:textId="6E0E5303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9392D">
              <w:t>5,681</w:t>
            </w:r>
          </w:p>
        </w:tc>
        <w:tc>
          <w:tcPr>
            <w:tcW w:w="270" w:type="dxa"/>
          </w:tcPr>
          <w:p w14:paraId="2B4E5473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70A81B6" w14:textId="57D7FDE3" w:rsidR="006334B0" w:rsidRPr="00D675DD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9392D">
              <w:t>5,149</w:t>
            </w:r>
          </w:p>
        </w:tc>
        <w:tc>
          <w:tcPr>
            <w:tcW w:w="236" w:type="dxa"/>
          </w:tcPr>
          <w:p w14:paraId="691F1D53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9B4DCE1" w14:textId="24D8C5D3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9392D">
              <w:t>5,681</w:t>
            </w:r>
          </w:p>
        </w:tc>
        <w:tc>
          <w:tcPr>
            <w:tcW w:w="270" w:type="dxa"/>
          </w:tcPr>
          <w:p w14:paraId="5A8A9ADF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26" w:type="dxa"/>
          </w:tcPr>
          <w:p w14:paraId="126455E0" w14:textId="0381FD91" w:rsidR="006334B0" w:rsidRPr="00D675DD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 w:rsidRPr="0089392D">
              <w:t>5,149</w:t>
            </w:r>
          </w:p>
        </w:tc>
      </w:tr>
      <w:tr w:rsidR="006334B0" w:rsidRPr="00010203" w14:paraId="5448A8CB" w14:textId="77777777" w:rsidTr="004F7B42">
        <w:trPr>
          <w:trHeight w:val="80"/>
        </w:trPr>
        <w:tc>
          <w:tcPr>
            <w:tcW w:w="3600" w:type="dxa"/>
          </w:tcPr>
          <w:p w14:paraId="4787CEC6" w14:textId="77777777" w:rsidR="006334B0" w:rsidRPr="00D37F8F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D37F8F">
              <w:t>Other related parties</w:t>
            </w:r>
          </w:p>
        </w:tc>
        <w:tc>
          <w:tcPr>
            <w:tcW w:w="1260" w:type="dxa"/>
          </w:tcPr>
          <w:p w14:paraId="401451CE" w14:textId="488C2CEE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37C8F">
              <w:t>120</w:t>
            </w:r>
          </w:p>
        </w:tc>
        <w:tc>
          <w:tcPr>
            <w:tcW w:w="270" w:type="dxa"/>
          </w:tcPr>
          <w:p w14:paraId="66931770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3F70818" w14:textId="764816BA" w:rsidR="006334B0" w:rsidRPr="00C17981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</w:rPr>
            </w:pPr>
            <w:r w:rsidRPr="00737C8F">
              <w:t>126</w:t>
            </w:r>
          </w:p>
        </w:tc>
        <w:tc>
          <w:tcPr>
            <w:tcW w:w="236" w:type="dxa"/>
          </w:tcPr>
          <w:p w14:paraId="26FE437B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36F9975" w14:textId="0A6ACCE3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37C8F">
              <w:t>120</w:t>
            </w:r>
          </w:p>
        </w:tc>
        <w:tc>
          <w:tcPr>
            <w:tcW w:w="270" w:type="dxa"/>
          </w:tcPr>
          <w:p w14:paraId="6B5ED3D3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26" w:type="dxa"/>
          </w:tcPr>
          <w:p w14:paraId="2FF139F1" w14:textId="26A9A0A1" w:rsidR="006334B0" w:rsidRPr="00C17981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 w:rsidRPr="00737C8F">
              <w:t>126</w:t>
            </w:r>
          </w:p>
        </w:tc>
      </w:tr>
      <w:tr w:rsidR="00E57A64" w14:paraId="0CADC6F7" w14:textId="77777777" w:rsidTr="004F7B42">
        <w:trPr>
          <w:trHeight w:val="80"/>
        </w:trPr>
        <w:tc>
          <w:tcPr>
            <w:tcW w:w="3600" w:type="dxa"/>
          </w:tcPr>
          <w:p w14:paraId="02805036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91E0A4" w14:textId="2616CCA2" w:rsidR="00E57A64" w:rsidRPr="0020449C" w:rsidRDefault="006334B0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334B0">
              <w:rPr>
                <w:rFonts w:cs="Times New Roman"/>
                <w:b/>
                <w:bCs/>
              </w:rPr>
              <w:t>5,801</w:t>
            </w:r>
          </w:p>
        </w:tc>
        <w:tc>
          <w:tcPr>
            <w:tcW w:w="270" w:type="dxa"/>
          </w:tcPr>
          <w:p w14:paraId="6A63AFD2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5CFDA2" w14:textId="4BB4AB51" w:rsidR="00E57A64" w:rsidRPr="0092661C" w:rsidRDefault="006334B0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 w:rsidRPr="006334B0">
              <w:rPr>
                <w:rFonts w:cs="Times New Roman"/>
                <w:b/>
                <w:bCs/>
              </w:rPr>
              <w:t>5,275</w:t>
            </w:r>
          </w:p>
        </w:tc>
        <w:tc>
          <w:tcPr>
            <w:tcW w:w="236" w:type="dxa"/>
          </w:tcPr>
          <w:p w14:paraId="437AEA5F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D7E1308" w14:textId="4AB4A9A6" w:rsidR="00E57A64" w:rsidRPr="0020449C" w:rsidRDefault="006334B0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334B0">
              <w:rPr>
                <w:rFonts w:cs="Times New Roman"/>
                <w:b/>
                <w:bCs/>
              </w:rPr>
              <w:t>5,801</w:t>
            </w:r>
          </w:p>
        </w:tc>
        <w:tc>
          <w:tcPr>
            <w:tcW w:w="270" w:type="dxa"/>
          </w:tcPr>
          <w:p w14:paraId="48ACEF8D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D6EBF4D" w14:textId="365DBEF9" w:rsidR="00E57A64" w:rsidRPr="00CA15A7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5,275</w:t>
            </w:r>
          </w:p>
        </w:tc>
      </w:tr>
      <w:tr w:rsidR="00E57A64" w14:paraId="1E4DBD78" w14:textId="77777777" w:rsidTr="004F7B42">
        <w:trPr>
          <w:trHeight w:val="80"/>
        </w:trPr>
        <w:tc>
          <w:tcPr>
            <w:tcW w:w="3600" w:type="dxa"/>
          </w:tcPr>
          <w:p w14:paraId="01B6AAFB" w14:textId="77777777" w:rsidR="00E57A64" w:rsidRPr="00D51149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ind w:right="-105"/>
            </w:pPr>
            <w:r w:rsidRPr="00D51149">
              <w:rPr>
                <w:i/>
                <w:iCs/>
              </w:rPr>
              <w:t>Less</w:t>
            </w:r>
            <w:r w:rsidRPr="00D51149">
              <w:t xml:space="preserve"> allowance for </w:t>
            </w:r>
            <w:r>
              <w:t>expected credit loss</w:t>
            </w:r>
            <w:r w:rsidRPr="00D51149">
              <w:t xml:space="preserve"> </w:t>
            </w:r>
          </w:p>
        </w:tc>
        <w:tc>
          <w:tcPr>
            <w:tcW w:w="1260" w:type="dxa"/>
          </w:tcPr>
          <w:p w14:paraId="57CA09F7" w14:textId="181E4AB9" w:rsidR="00E57A64" w:rsidRPr="00461C1B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CED3E11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34731441" w14:textId="7EFEC32E" w:rsidR="00E57A64" w:rsidRPr="00461C1B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DDCC1AD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</w:tcPr>
          <w:p w14:paraId="58FEEF4D" w14:textId="5D256349" w:rsidR="00E57A64" w:rsidRPr="00461C1B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72F3490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</w:tcPr>
          <w:p w14:paraId="79005F1C" w14:textId="457420B6" w:rsidR="00E57A64" w:rsidRPr="00CA15A7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E57A64" w14:paraId="09F80DB2" w14:textId="77777777" w:rsidTr="004F7B42">
        <w:trPr>
          <w:trHeight w:val="80"/>
        </w:trPr>
        <w:tc>
          <w:tcPr>
            <w:tcW w:w="3600" w:type="dxa"/>
          </w:tcPr>
          <w:p w14:paraId="276A67A8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176150" w14:textId="1A8A9B97" w:rsidR="00E57A64" w:rsidRDefault="006334B0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334B0">
              <w:rPr>
                <w:rFonts w:cs="Times New Roman"/>
                <w:b/>
                <w:bCs/>
              </w:rPr>
              <w:t>5,801</w:t>
            </w:r>
          </w:p>
        </w:tc>
        <w:tc>
          <w:tcPr>
            <w:tcW w:w="270" w:type="dxa"/>
          </w:tcPr>
          <w:p w14:paraId="73FD0643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E62E20" w14:textId="68764B9A" w:rsidR="00E57A64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5,275</w:t>
            </w:r>
          </w:p>
        </w:tc>
        <w:tc>
          <w:tcPr>
            <w:tcW w:w="236" w:type="dxa"/>
          </w:tcPr>
          <w:p w14:paraId="35847025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4CF1236" w14:textId="553A392A" w:rsidR="00E57A64" w:rsidRDefault="006334B0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334B0">
              <w:rPr>
                <w:rFonts w:cs="Times New Roman"/>
                <w:b/>
                <w:bCs/>
              </w:rPr>
              <w:t>5,801</w:t>
            </w:r>
          </w:p>
        </w:tc>
        <w:tc>
          <w:tcPr>
            <w:tcW w:w="270" w:type="dxa"/>
          </w:tcPr>
          <w:p w14:paraId="06FA6222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E9374E3" w14:textId="1317C02F" w:rsidR="00E57A64" w:rsidRPr="00CA15A7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5,275</w:t>
            </w:r>
          </w:p>
        </w:tc>
      </w:tr>
    </w:tbl>
    <w:p w14:paraId="44591FC3" w14:textId="5C84E23C" w:rsidR="00D445B7" w:rsidRPr="00C343FB" w:rsidRDefault="00D445B7" w:rsidP="00C343FB">
      <w:pPr>
        <w:pStyle w:val="block"/>
        <w:spacing w:after="0" w:line="240" w:lineRule="exact"/>
        <w:ind w:left="0"/>
        <w:jc w:val="both"/>
        <w:rPr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70"/>
        <w:gridCol w:w="1260"/>
      </w:tblGrid>
      <w:tr w:rsidR="00310E12" w14:paraId="75C65597" w14:textId="77777777" w:rsidTr="00471E13">
        <w:trPr>
          <w:trHeight w:val="80"/>
        </w:trPr>
        <w:tc>
          <w:tcPr>
            <w:tcW w:w="3600" w:type="dxa"/>
          </w:tcPr>
          <w:p w14:paraId="66E2ED28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A9BCAA4" w14:textId="6E4BD7DA" w:rsidR="00310E12" w:rsidRPr="00574909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36" w:type="dxa"/>
          </w:tcPr>
          <w:p w14:paraId="15B99D98" w14:textId="77777777" w:rsidR="00310E12" w:rsidRPr="00B44F5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0CDF838C" w14:textId="77777777" w:rsidR="00310E12" w:rsidRPr="00745DBD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310E12" w14:paraId="0FBE96DA" w14:textId="77777777" w:rsidTr="00471E13">
        <w:trPr>
          <w:trHeight w:val="80"/>
        </w:trPr>
        <w:tc>
          <w:tcPr>
            <w:tcW w:w="3600" w:type="dxa"/>
          </w:tcPr>
          <w:p w14:paraId="54CE89D9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  <w:r w:rsidRPr="005D004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Accrued service income</w:t>
            </w:r>
          </w:p>
        </w:tc>
        <w:tc>
          <w:tcPr>
            <w:tcW w:w="2790" w:type="dxa"/>
            <w:gridSpan w:val="3"/>
          </w:tcPr>
          <w:p w14:paraId="7F757CDE" w14:textId="6EA4C366" w:rsidR="00310E12" w:rsidRPr="00333A39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59445486" w14:textId="77777777" w:rsidR="00310E12" w:rsidRPr="00B44F5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2D6B7D9C" w14:textId="77777777" w:rsidR="00310E12" w:rsidRPr="00745DBD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310E12" w14:paraId="3710F74C" w14:textId="77777777" w:rsidTr="00B023A4">
        <w:trPr>
          <w:trHeight w:val="80"/>
        </w:trPr>
        <w:tc>
          <w:tcPr>
            <w:tcW w:w="3600" w:type="dxa"/>
          </w:tcPr>
          <w:p w14:paraId="1DADE01F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327BBE35" w14:textId="15014E21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</w:t>
            </w:r>
            <w:r w:rsidR="006334B0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 </w:t>
            </w:r>
            <w:r w:rsidR="006334B0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June</w:t>
            </w:r>
          </w:p>
        </w:tc>
        <w:tc>
          <w:tcPr>
            <w:tcW w:w="270" w:type="dxa"/>
          </w:tcPr>
          <w:p w14:paraId="503CD2E4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735449" w14:textId="5BE8BD4B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0B755E19" w14:textId="77777777" w:rsidR="00310E12" w:rsidRPr="00B44F5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0A795F0" w14:textId="6327780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</w:t>
            </w:r>
            <w:r w:rsidR="006334B0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 </w:t>
            </w:r>
            <w:r w:rsidR="006334B0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June</w:t>
            </w:r>
          </w:p>
        </w:tc>
        <w:tc>
          <w:tcPr>
            <w:tcW w:w="270" w:type="dxa"/>
          </w:tcPr>
          <w:p w14:paraId="282FDC26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1D6DFA" w14:textId="79C37394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310E12" w14:paraId="7C96B42E" w14:textId="77777777" w:rsidTr="00B023A4">
        <w:trPr>
          <w:trHeight w:val="80"/>
        </w:trPr>
        <w:tc>
          <w:tcPr>
            <w:tcW w:w="3600" w:type="dxa"/>
          </w:tcPr>
          <w:p w14:paraId="20EBF288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16C40FAB" w14:textId="08180B4E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7A99D8CD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1F2DD3" w14:textId="6032A8D2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762DF381" w14:textId="77777777" w:rsidR="00310E12" w:rsidRPr="00B44F5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5BE3A5CE" w14:textId="63B01814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475CB91C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B3648E1" w14:textId="7D2DFA7F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2065A6" w14:paraId="7DA5ACA1" w14:textId="77777777" w:rsidTr="002A7F2A">
        <w:trPr>
          <w:trHeight w:val="80"/>
        </w:trPr>
        <w:tc>
          <w:tcPr>
            <w:tcW w:w="3600" w:type="dxa"/>
          </w:tcPr>
          <w:p w14:paraId="3C8B3DC0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44CCBE19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2065A6" w14:paraId="16A5EB30" w14:textId="77777777" w:rsidTr="002A7F2A">
        <w:trPr>
          <w:trHeight w:val="80"/>
        </w:trPr>
        <w:tc>
          <w:tcPr>
            <w:tcW w:w="3600" w:type="dxa"/>
          </w:tcPr>
          <w:p w14:paraId="57DC9DBD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459C423D" w14:textId="77777777" w:rsidR="002065A6" w:rsidRPr="00D675DD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6334B0" w14:paraId="760CA7E4" w14:textId="77777777" w:rsidTr="00B023A4">
        <w:trPr>
          <w:trHeight w:val="80"/>
        </w:trPr>
        <w:tc>
          <w:tcPr>
            <w:tcW w:w="3600" w:type="dxa"/>
          </w:tcPr>
          <w:p w14:paraId="763C5FC9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937E8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05338993" w14:textId="16C1AD05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87138">
              <w:t>952</w:t>
            </w:r>
          </w:p>
        </w:tc>
        <w:tc>
          <w:tcPr>
            <w:tcW w:w="270" w:type="dxa"/>
          </w:tcPr>
          <w:p w14:paraId="25318114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731AA56" w14:textId="5B5DF059" w:rsidR="006334B0" w:rsidRPr="00D675DD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87138">
              <w:t>521</w:t>
            </w:r>
          </w:p>
        </w:tc>
        <w:tc>
          <w:tcPr>
            <w:tcW w:w="236" w:type="dxa"/>
          </w:tcPr>
          <w:p w14:paraId="4760AFC9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3448650" w14:textId="0088288E" w:rsidR="006334B0" w:rsidRPr="00A50B53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87138">
              <w:t>952</w:t>
            </w:r>
          </w:p>
        </w:tc>
        <w:tc>
          <w:tcPr>
            <w:tcW w:w="270" w:type="dxa"/>
          </w:tcPr>
          <w:p w14:paraId="56E1922A" w14:textId="77777777" w:rsidR="006334B0" w:rsidRPr="002937E8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6B12CB3" w14:textId="4727B05E" w:rsidR="006334B0" w:rsidRPr="00D675DD" w:rsidRDefault="006334B0" w:rsidP="006334B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 w:rsidRPr="00687138">
              <w:t>521</w:t>
            </w:r>
          </w:p>
        </w:tc>
      </w:tr>
      <w:tr w:rsidR="002065A6" w14:paraId="08AE8EF9" w14:textId="77777777" w:rsidTr="00EC75EA">
        <w:trPr>
          <w:trHeight w:val="80"/>
        </w:trPr>
        <w:tc>
          <w:tcPr>
            <w:tcW w:w="3600" w:type="dxa"/>
          </w:tcPr>
          <w:p w14:paraId="5E91C000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937E8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7FA8AD" w14:textId="7BA405FD" w:rsidR="002065A6" w:rsidRPr="00B25FE7" w:rsidRDefault="006334B0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334B0">
              <w:rPr>
                <w:rFonts w:cs="Times New Roman"/>
                <w:b/>
                <w:bCs/>
              </w:rPr>
              <w:t>952</w:t>
            </w:r>
          </w:p>
        </w:tc>
        <w:tc>
          <w:tcPr>
            <w:tcW w:w="270" w:type="dxa"/>
          </w:tcPr>
          <w:p w14:paraId="7476C52B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76F80A" w14:textId="508EAA1F" w:rsidR="002065A6" w:rsidRPr="00B25FE7" w:rsidRDefault="00310E12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521</w:t>
            </w:r>
          </w:p>
        </w:tc>
        <w:tc>
          <w:tcPr>
            <w:tcW w:w="236" w:type="dxa"/>
          </w:tcPr>
          <w:p w14:paraId="6E163D05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2FDB28" w14:textId="1C09FB2B" w:rsidR="002065A6" w:rsidRPr="00B25FE7" w:rsidRDefault="006334B0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334B0">
              <w:rPr>
                <w:rFonts w:cs="Times New Roman"/>
                <w:b/>
                <w:bCs/>
              </w:rPr>
              <w:t>952</w:t>
            </w:r>
          </w:p>
        </w:tc>
        <w:tc>
          <w:tcPr>
            <w:tcW w:w="270" w:type="dxa"/>
          </w:tcPr>
          <w:p w14:paraId="54F76E90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96CC5" w14:textId="46E3BE2C" w:rsidR="002065A6" w:rsidRPr="00B25FE7" w:rsidRDefault="00310E12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521</w:t>
            </w:r>
          </w:p>
        </w:tc>
      </w:tr>
      <w:tr w:rsidR="00447519" w:rsidRPr="00745DBD" w14:paraId="3CD02B7E" w14:textId="77777777" w:rsidTr="006764A2">
        <w:trPr>
          <w:trHeight w:val="80"/>
        </w:trPr>
        <w:tc>
          <w:tcPr>
            <w:tcW w:w="3600" w:type="dxa"/>
          </w:tcPr>
          <w:p w14:paraId="0C6A0548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A595CF1" w14:textId="77777777" w:rsidR="00447519" w:rsidRPr="00574909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36" w:type="dxa"/>
          </w:tcPr>
          <w:p w14:paraId="314F75D3" w14:textId="77777777" w:rsidR="00447519" w:rsidRPr="00B44F5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5067E52F" w14:textId="77777777" w:rsidR="00447519" w:rsidRPr="00745DBD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447519" w:rsidRPr="00745DBD" w14:paraId="3C2F5BB1" w14:textId="77777777" w:rsidTr="006764A2">
        <w:trPr>
          <w:trHeight w:val="80"/>
        </w:trPr>
        <w:tc>
          <w:tcPr>
            <w:tcW w:w="3600" w:type="dxa"/>
          </w:tcPr>
          <w:p w14:paraId="19215E70" w14:textId="1449FA95" w:rsidR="00447519" w:rsidRPr="00A35AEE" w:rsidRDefault="00AC6C05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Other current receivables</w:t>
            </w:r>
          </w:p>
        </w:tc>
        <w:tc>
          <w:tcPr>
            <w:tcW w:w="2790" w:type="dxa"/>
            <w:gridSpan w:val="3"/>
          </w:tcPr>
          <w:p w14:paraId="3030A41D" w14:textId="77777777" w:rsidR="00447519" w:rsidRPr="00333A39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5514B391" w14:textId="77777777" w:rsidR="00447519" w:rsidRPr="00B44F5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1639A303" w14:textId="77777777" w:rsidR="00447519" w:rsidRPr="00745DBD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447519" w:rsidRPr="00A35AEE" w14:paraId="73B7677F" w14:textId="77777777" w:rsidTr="006764A2">
        <w:trPr>
          <w:trHeight w:val="80"/>
        </w:trPr>
        <w:tc>
          <w:tcPr>
            <w:tcW w:w="3600" w:type="dxa"/>
          </w:tcPr>
          <w:p w14:paraId="7FDD7894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6E67B974" w14:textId="5E5595D4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</w:t>
            </w:r>
            <w:r w:rsidR="00904B05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 xml:space="preserve"> </w:t>
            </w:r>
            <w:r w:rsidR="00904B05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June</w:t>
            </w:r>
          </w:p>
        </w:tc>
        <w:tc>
          <w:tcPr>
            <w:tcW w:w="270" w:type="dxa"/>
          </w:tcPr>
          <w:p w14:paraId="1C42825E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E9000ED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35806774" w14:textId="77777777" w:rsidR="00447519" w:rsidRPr="00B44F5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A0DA170" w14:textId="48C2F708" w:rsidR="00447519" w:rsidRPr="00A35AEE" w:rsidRDefault="00904B05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04B05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17F7066E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BE5B09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447519" w:rsidRPr="00A35AEE" w14:paraId="0747462D" w14:textId="77777777" w:rsidTr="006764A2">
        <w:trPr>
          <w:trHeight w:val="80"/>
        </w:trPr>
        <w:tc>
          <w:tcPr>
            <w:tcW w:w="3600" w:type="dxa"/>
          </w:tcPr>
          <w:p w14:paraId="5E0A5D75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4EB0481D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5BCB6EFA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6D62FC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4D7B222E" w14:textId="77777777" w:rsidR="00447519" w:rsidRPr="00B44F5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7DB273D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7D7D118B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16FF27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447519" w14:paraId="509B6C7E" w14:textId="77777777" w:rsidTr="006764A2">
        <w:trPr>
          <w:trHeight w:val="80"/>
        </w:trPr>
        <w:tc>
          <w:tcPr>
            <w:tcW w:w="3600" w:type="dxa"/>
          </w:tcPr>
          <w:p w14:paraId="545BD901" w14:textId="77777777" w:rsidR="00447519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62A0DF17" w14:textId="77777777" w:rsidR="00447519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447519" w:rsidRPr="00D675DD" w14:paraId="66D956DB" w14:textId="77777777" w:rsidTr="006764A2">
        <w:trPr>
          <w:trHeight w:val="80"/>
        </w:trPr>
        <w:tc>
          <w:tcPr>
            <w:tcW w:w="3600" w:type="dxa"/>
          </w:tcPr>
          <w:p w14:paraId="759DF044" w14:textId="77777777" w:rsidR="00447519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47176061" w14:textId="77777777" w:rsidR="00447519" w:rsidRPr="00D675DD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447519" w:rsidRPr="00D675DD" w14:paraId="73D81CC9" w14:textId="77777777" w:rsidTr="006764A2">
        <w:trPr>
          <w:trHeight w:val="80"/>
        </w:trPr>
        <w:tc>
          <w:tcPr>
            <w:tcW w:w="3600" w:type="dxa"/>
          </w:tcPr>
          <w:p w14:paraId="3AE605CC" w14:textId="41DA2C6F" w:rsidR="00447519" w:rsidRPr="002937E8" w:rsidRDefault="00904B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904B05">
              <w:t>Subsidiar</w:t>
            </w:r>
            <w:r>
              <w:t>y</w:t>
            </w:r>
          </w:p>
        </w:tc>
        <w:tc>
          <w:tcPr>
            <w:tcW w:w="1260" w:type="dxa"/>
          </w:tcPr>
          <w:p w14:paraId="25792EB7" w14:textId="4033EFB6" w:rsidR="00447519" w:rsidRPr="002937E8" w:rsidRDefault="00904B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04B05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501E086" w14:textId="7777777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40F3771" w14:textId="013B71C1" w:rsidR="00447519" w:rsidRPr="00D675DD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6CEBDD1" w14:textId="7777777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454FDF9" w14:textId="123B70CE" w:rsidR="00447519" w:rsidRPr="00A50B53" w:rsidRDefault="00904B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04B05">
              <w:rPr>
                <w:rFonts w:cs="Times New Roman"/>
              </w:rPr>
              <w:t>1,878</w:t>
            </w:r>
          </w:p>
        </w:tc>
        <w:tc>
          <w:tcPr>
            <w:tcW w:w="270" w:type="dxa"/>
          </w:tcPr>
          <w:p w14:paraId="7BA02DD1" w14:textId="7777777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B0AAE93" w14:textId="7FD75959" w:rsidR="00447519" w:rsidRPr="00D675DD" w:rsidRDefault="00AC6C05" w:rsidP="003A7F5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</w:pPr>
            <w:r>
              <w:t>-</w:t>
            </w:r>
          </w:p>
        </w:tc>
      </w:tr>
      <w:tr w:rsidR="00904B05" w:rsidRPr="00D675DD" w14:paraId="01B054D5" w14:textId="77777777" w:rsidTr="006764A2">
        <w:trPr>
          <w:trHeight w:val="80"/>
        </w:trPr>
        <w:tc>
          <w:tcPr>
            <w:tcW w:w="3600" w:type="dxa"/>
          </w:tcPr>
          <w:p w14:paraId="17934B4C" w14:textId="473FAFBB" w:rsidR="00904B05" w:rsidRPr="002937E8" w:rsidRDefault="00904B05" w:rsidP="00904B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7F5C0F">
              <w:t>Joint venture</w:t>
            </w:r>
          </w:p>
        </w:tc>
        <w:tc>
          <w:tcPr>
            <w:tcW w:w="1260" w:type="dxa"/>
          </w:tcPr>
          <w:p w14:paraId="08BC5E55" w14:textId="7BE3B1D7" w:rsidR="00904B05" w:rsidRDefault="00904B05" w:rsidP="00904B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5C0F">
              <w:t>3</w:t>
            </w:r>
            <w:r>
              <w:t>0</w:t>
            </w:r>
          </w:p>
        </w:tc>
        <w:tc>
          <w:tcPr>
            <w:tcW w:w="270" w:type="dxa"/>
          </w:tcPr>
          <w:p w14:paraId="3D7B8D70" w14:textId="77777777" w:rsidR="00904B05" w:rsidRPr="002937E8" w:rsidRDefault="00904B05" w:rsidP="00904B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7EDE21F" w14:textId="10103A8D" w:rsidR="00904B05" w:rsidRDefault="00904B05" w:rsidP="00904B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5C0F">
              <w:t>-</w:t>
            </w:r>
          </w:p>
        </w:tc>
        <w:tc>
          <w:tcPr>
            <w:tcW w:w="236" w:type="dxa"/>
          </w:tcPr>
          <w:p w14:paraId="0C089056" w14:textId="77777777" w:rsidR="00904B05" w:rsidRPr="002937E8" w:rsidRDefault="00904B05" w:rsidP="00904B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F95FB40" w14:textId="5E7AE791" w:rsidR="00904B05" w:rsidRDefault="00904B05" w:rsidP="00904B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5C0F">
              <w:t>3</w:t>
            </w:r>
            <w:r>
              <w:t>0</w:t>
            </w:r>
          </w:p>
        </w:tc>
        <w:tc>
          <w:tcPr>
            <w:tcW w:w="270" w:type="dxa"/>
          </w:tcPr>
          <w:p w14:paraId="77D48F14" w14:textId="77777777" w:rsidR="00904B05" w:rsidRPr="002937E8" w:rsidRDefault="00904B05" w:rsidP="00904B0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081E163" w14:textId="5C591197" w:rsidR="00904B05" w:rsidRDefault="00904B05" w:rsidP="00904B05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</w:pPr>
            <w:r w:rsidRPr="007F5C0F">
              <w:t>-</w:t>
            </w:r>
          </w:p>
        </w:tc>
      </w:tr>
      <w:tr w:rsidR="00447519" w:rsidRPr="00B25FE7" w14:paraId="2CC27080" w14:textId="77777777" w:rsidTr="006764A2">
        <w:trPr>
          <w:trHeight w:val="80"/>
        </w:trPr>
        <w:tc>
          <w:tcPr>
            <w:tcW w:w="3600" w:type="dxa"/>
          </w:tcPr>
          <w:p w14:paraId="44D52DA0" w14:textId="7777777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937E8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442E76" w14:textId="1E93E185" w:rsidR="00447519" w:rsidRPr="00B25FE7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</w:t>
            </w:r>
            <w:r w:rsidR="00904B05">
              <w:rPr>
                <w:rFonts w:cs="Times New Roman"/>
                <w:b/>
                <w:bCs/>
              </w:rPr>
              <w:t>0</w:t>
            </w:r>
          </w:p>
        </w:tc>
        <w:tc>
          <w:tcPr>
            <w:tcW w:w="270" w:type="dxa"/>
          </w:tcPr>
          <w:p w14:paraId="6FB74ED0" w14:textId="77777777" w:rsidR="00447519" w:rsidRPr="00B25FE7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577B9E" w14:textId="54AFD429" w:rsidR="00447519" w:rsidRPr="00B25FE7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236" w:type="dxa"/>
          </w:tcPr>
          <w:p w14:paraId="452E588E" w14:textId="77777777" w:rsidR="00447519" w:rsidRPr="00B25FE7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08189A" w14:textId="343E1D19" w:rsidR="00447519" w:rsidRPr="00B25FE7" w:rsidRDefault="00904B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04B05">
              <w:rPr>
                <w:rFonts w:cs="Times New Roman"/>
                <w:b/>
                <w:bCs/>
              </w:rPr>
              <w:t>1,</w:t>
            </w:r>
            <w:r>
              <w:rPr>
                <w:rFonts w:cs="Times New Roman"/>
                <w:b/>
                <w:bCs/>
              </w:rPr>
              <w:t>90</w:t>
            </w:r>
            <w:r w:rsidRPr="00904B05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270" w:type="dxa"/>
          </w:tcPr>
          <w:p w14:paraId="37A49DB1" w14:textId="77777777" w:rsidR="00447519" w:rsidRPr="00B25FE7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426FA9" w14:textId="59D2707E" w:rsidR="00447519" w:rsidRPr="00B25FE7" w:rsidRDefault="00AC6C05" w:rsidP="003A7F5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2BAF8BEC" w14:textId="77777777" w:rsidR="002A7F2A" w:rsidRDefault="002A7F2A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1170"/>
        <w:gridCol w:w="270"/>
        <w:gridCol w:w="1170"/>
        <w:gridCol w:w="236"/>
        <w:gridCol w:w="844"/>
        <w:gridCol w:w="270"/>
        <w:gridCol w:w="900"/>
        <w:gridCol w:w="270"/>
        <w:gridCol w:w="1170"/>
      </w:tblGrid>
      <w:tr w:rsidR="002A7F2A" w:rsidRPr="00630357" w14:paraId="132D46B8" w14:textId="77777777" w:rsidTr="007F49D6">
        <w:trPr>
          <w:trHeight w:val="20"/>
          <w:tblHeader/>
        </w:trPr>
        <w:tc>
          <w:tcPr>
            <w:tcW w:w="1710" w:type="dxa"/>
            <w:vMerge w:val="restart"/>
            <w:shd w:val="clear" w:color="auto" w:fill="auto"/>
            <w:vAlign w:val="bottom"/>
          </w:tcPr>
          <w:p w14:paraId="0897AFAF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E3B82F9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C1C5F5B" w14:textId="14D5910E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30B81BC3" w14:textId="1A9FFECE" w:rsidR="002A7F2A" w:rsidRPr="00630357" w:rsidRDefault="002A7F2A" w:rsidP="002A7F2A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220DE3B4" w14:textId="77777777" w:rsidR="002A7F2A" w:rsidRPr="00630357" w:rsidRDefault="002A7F2A" w:rsidP="002A7F2A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5C390979" w14:textId="172DC6B1" w:rsidR="002A7F2A" w:rsidRPr="00630357" w:rsidRDefault="00B365EB" w:rsidP="002A7F2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630357" w:rsidRPr="00630357" w14:paraId="4415AB6C" w14:textId="77777777" w:rsidTr="007F49D6">
        <w:trPr>
          <w:trHeight w:val="387"/>
          <w:tblHeader/>
        </w:trPr>
        <w:tc>
          <w:tcPr>
            <w:tcW w:w="1710" w:type="dxa"/>
            <w:vMerge/>
            <w:shd w:val="clear" w:color="auto" w:fill="auto"/>
            <w:vAlign w:val="bottom"/>
          </w:tcPr>
          <w:p w14:paraId="4AFEB99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2921B669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D5F9F9B" w14:textId="77777777" w:rsidR="00630357" w:rsidRPr="00630357" w:rsidRDefault="00630357" w:rsidP="007F49D6">
            <w:pPr>
              <w:tabs>
                <w:tab w:val="clear" w:pos="907"/>
                <w:tab w:val="left" w:pos="970"/>
              </w:tabs>
              <w:spacing w:line="240" w:lineRule="auto"/>
              <w:ind w:left="-11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287ABF6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0D677A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5476860" w14:textId="3FE42163" w:rsidR="00630357" w:rsidRPr="00630357" w:rsidRDefault="0010442C" w:rsidP="007F49D6">
            <w:pPr>
              <w:tabs>
                <w:tab w:val="clear" w:pos="680"/>
                <w:tab w:val="clear" w:pos="907"/>
                <w:tab w:val="left" w:pos="733"/>
                <w:tab w:val="left" w:pos="882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A5B0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5B0A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  <w:r w:rsidR="00630357"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F7BCF11" w14:textId="77777777" w:rsidR="00630357" w:rsidRPr="00630357" w:rsidRDefault="00630357" w:rsidP="007F49D6">
            <w:pPr>
              <w:spacing w:line="240" w:lineRule="auto"/>
              <w:ind w:left="-111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C38EBF" w14:textId="77777777" w:rsidR="00630357" w:rsidRPr="00AA06E8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484831D8" w14:textId="77777777" w:rsidR="00630357" w:rsidRPr="00630357" w:rsidRDefault="00630357" w:rsidP="00630357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36" w:type="dxa"/>
            <w:vAlign w:val="bottom"/>
          </w:tcPr>
          <w:p w14:paraId="14ACFA12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B024CC5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3247FF4E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1A0FBB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5DA3BD7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36AF2D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5CEB25CA" w14:textId="36E7CF27" w:rsidR="00630357" w:rsidRPr="00630357" w:rsidRDefault="009A5B0A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9A5B0A">
              <w:rPr>
                <w:rFonts w:ascii="Times New Roman" w:hAnsi="Times New Roman" w:cs="Times New Roman"/>
                <w:sz w:val="20"/>
                <w:szCs w:val="20"/>
              </w:rPr>
              <w:t>30 June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30357" w:rsidRPr="00630357" w14:paraId="7DB25C77" w14:textId="77777777" w:rsidTr="007F49D6">
        <w:trPr>
          <w:trHeight w:val="64"/>
          <w:tblHeader/>
        </w:trPr>
        <w:tc>
          <w:tcPr>
            <w:tcW w:w="1710" w:type="dxa"/>
            <w:shd w:val="clear" w:color="auto" w:fill="auto"/>
            <w:vAlign w:val="bottom"/>
          </w:tcPr>
          <w:p w14:paraId="0E5E1D70" w14:textId="6C7824AF" w:rsidR="00630357" w:rsidRPr="00630357" w:rsidRDefault="00E90719" w:rsidP="007F49D6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</w:t>
            </w:r>
            <w:r w:rsidR="00EF23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</w:t>
            </w: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to</w:t>
            </w:r>
          </w:p>
        </w:tc>
        <w:tc>
          <w:tcPr>
            <w:tcW w:w="1080" w:type="dxa"/>
          </w:tcPr>
          <w:p w14:paraId="4B9C04F0" w14:textId="0748DD91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44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3B764E5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4A75F2E" w14:textId="2B789AFB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44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  <w:vAlign w:val="bottom"/>
          </w:tcPr>
          <w:p w14:paraId="63FB34CF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25E5E1" w14:textId="6397CE08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C3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3F0CC2B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7D568E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21258916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08C272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431864C2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DE3C0C" w14:textId="0BAA51AC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44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30357" w:rsidRPr="00630357" w14:paraId="553F576D" w14:textId="77777777" w:rsidTr="007F49D6">
        <w:trPr>
          <w:tblHeader/>
        </w:trPr>
        <w:tc>
          <w:tcPr>
            <w:tcW w:w="1710" w:type="dxa"/>
            <w:vAlign w:val="bottom"/>
          </w:tcPr>
          <w:p w14:paraId="3E9245B4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0C88E9A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7B7773CA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30A2165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CD5FF4" w:rsidRPr="00630357" w14:paraId="5F0463C5" w14:textId="77777777" w:rsidTr="007F49D6">
        <w:trPr>
          <w:tblHeader/>
        </w:trPr>
        <w:tc>
          <w:tcPr>
            <w:tcW w:w="1710" w:type="dxa"/>
            <w:vAlign w:val="bottom"/>
          </w:tcPr>
          <w:p w14:paraId="7A09D24D" w14:textId="77777777" w:rsidR="00CD5FF4" w:rsidRPr="00630357" w:rsidRDefault="00CD5FF4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65D5CEC7" w14:textId="77777777" w:rsidR="00CD5FF4" w:rsidRPr="00630357" w:rsidRDefault="00CD5FF4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66A9D68" w14:textId="77777777" w:rsidR="00CD5FF4" w:rsidRPr="00630357" w:rsidRDefault="00CD5FF4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532574F3" w14:textId="77777777" w:rsidR="00CD5FF4" w:rsidRPr="00630357" w:rsidRDefault="00CD5FF4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30357" w:rsidRPr="00630357" w14:paraId="35B78450" w14:textId="77777777" w:rsidTr="007F49D6">
        <w:tc>
          <w:tcPr>
            <w:tcW w:w="1710" w:type="dxa"/>
          </w:tcPr>
          <w:p w14:paraId="46746012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799674C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</w:tcPr>
          <w:p w14:paraId="1C0A886E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B2095F0" w14:textId="52229968" w:rsidR="00630357" w:rsidRPr="00630357" w:rsidRDefault="004D6221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  <w:vAlign w:val="bottom"/>
          </w:tcPr>
          <w:p w14:paraId="0C24F7F3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48DE01" w14:textId="3F4532A7" w:rsidR="00630357" w:rsidRPr="00630357" w:rsidRDefault="0010442C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  <w:tc>
          <w:tcPr>
            <w:tcW w:w="236" w:type="dxa"/>
          </w:tcPr>
          <w:p w14:paraId="63796CBB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44D2DC2" w14:textId="555B7592" w:rsidR="00630357" w:rsidRPr="00630357" w:rsidRDefault="00EE17BC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FE13907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559B4E" w14:textId="30BA35F6" w:rsidR="00630357" w:rsidRPr="00630357" w:rsidRDefault="00EE17BC" w:rsidP="00630357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533F068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9A7CEF" w14:textId="16AACE7B" w:rsidR="00630357" w:rsidRPr="00630357" w:rsidRDefault="00EE17BC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</w:tr>
      <w:tr w:rsidR="00630357" w:rsidRPr="00630357" w14:paraId="0E8A1450" w14:textId="77777777" w:rsidTr="007F49D6">
        <w:tc>
          <w:tcPr>
            <w:tcW w:w="1710" w:type="dxa"/>
          </w:tcPr>
          <w:p w14:paraId="5C5BC056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6EE83D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4414A9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D97D8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7B14742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07970D" w14:textId="6BDAA201" w:rsidR="00630357" w:rsidRPr="00630357" w:rsidRDefault="0010442C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36" w:type="dxa"/>
          </w:tcPr>
          <w:p w14:paraId="793AB306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5BF2DD32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F1CB649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89D04E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1092C9B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012234" w14:textId="01BB4F7D" w:rsidR="00630357" w:rsidRPr="00630357" w:rsidRDefault="00EE17BC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</w:tr>
      <w:tr w:rsidR="00630357" w:rsidRPr="00630357" w14:paraId="59DB6F48" w14:textId="77777777" w:rsidTr="007F49D6">
        <w:tc>
          <w:tcPr>
            <w:tcW w:w="1710" w:type="dxa"/>
          </w:tcPr>
          <w:p w14:paraId="6239F85C" w14:textId="77777777" w:rsidR="00630357" w:rsidRPr="00630357" w:rsidRDefault="00630357" w:rsidP="007F49D6">
            <w:pPr>
              <w:tabs>
                <w:tab w:val="clear" w:pos="1644"/>
                <w:tab w:val="left" w:pos="1694"/>
              </w:tabs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 w:rsidR="00DF76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64F9BD35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DC87A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64CCCA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B53612E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404FF" w14:textId="3D85E7C4" w:rsidR="00630357" w:rsidRPr="00630357" w:rsidRDefault="0010442C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63005199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E4745CF" w14:textId="643F303D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F4DC6E7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D4684E" w14:textId="672A8141" w:rsidR="00630357" w:rsidRPr="00630357" w:rsidRDefault="00630357" w:rsidP="00EE17BC">
            <w:pPr>
              <w:pStyle w:val="acctfourfigures"/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50B250C0" w14:textId="5956C3FC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D0BC7A" w14:textId="5C75F7B3" w:rsidR="00630357" w:rsidRPr="00630357" w:rsidRDefault="00471E13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30357" w:rsidRPr="00630357" w14:paraId="14E9F2AA" w14:textId="77777777" w:rsidTr="007F49D6">
        <w:tc>
          <w:tcPr>
            <w:tcW w:w="1710" w:type="dxa"/>
          </w:tcPr>
          <w:p w14:paraId="52490AA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5729846D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ECA1D7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D85BB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42F8B5" w14:textId="77777777" w:rsidR="00630357" w:rsidRPr="00630357" w:rsidRDefault="00630357" w:rsidP="00630357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1C4E" w14:textId="522A7536" w:rsidR="00630357" w:rsidRPr="00630357" w:rsidRDefault="0010442C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36" w:type="dxa"/>
          </w:tcPr>
          <w:p w14:paraId="57E6D365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D48BB95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A51209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5B2190" w14:textId="77777777" w:rsidR="00630357" w:rsidRPr="00630357" w:rsidRDefault="00630357" w:rsidP="00630357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4233E7E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55EB" w14:textId="1F5F7563" w:rsidR="00630357" w:rsidRPr="00630357" w:rsidRDefault="00EE17BC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  <w:lang w:val="en-US" w:bidi="th-TH"/>
              </w:rPr>
            </w:pPr>
            <w:r>
              <w:rPr>
                <w:rFonts w:cs="Angsana New"/>
                <w:b/>
                <w:bCs/>
                <w:sz w:val="20"/>
                <w:lang w:val="en-US" w:bidi="th-TH"/>
              </w:rPr>
              <w:t>6,880</w:t>
            </w:r>
          </w:p>
        </w:tc>
      </w:tr>
    </w:tbl>
    <w:p w14:paraId="54BF05F0" w14:textId="6B83E400" w:rsidR="00A90605" w:rsidRDefault="00A9060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1170"/>
        <w:gridCol w:w="270"/>
        <w:gridCol w:w="1170"/>
        <w:gridCol w:w="236"/>
        <w:gridCol w:w="934"/>
        <w:gridCol w:w="270"/>
        <w:gridCol w:w="900"/>
        <w:gridCol w:w="270"/>
        <w:gridCol w:w="1080"/>
      </w:tblGrid>
      <w:tr w:rsidR="0010442C" w:rsidRPr="00630357" w14:paraId="2A9D89DE" w14:textId="77777777" w:rsidTr="003A7F59">
        <w:trPr>
          <w:trHeight w:val="20"/>
          <w:tblHeader/>
        </w:trPr>
        <w:tc>
          <w:tcPr>
            <w:tcW w:w="1710" w:type="dxa"/>
            <w:vMerge w:val="restart"/>
            <w:shd w:val="clear" w:color="auto" w:fill="auto"/>
            <w:vAlign w:val="bottom"/>
          </w:tcPr>
          <w:p w14:paraId="7B7EC224" w14:textId="77777777" w:rsidR="0010442C" w:rsidRPr="00630357" w:rsidRDefault="0010442C" w:rsidP="00471E13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48EAE559" w14:textId="77777777" w:rsidR="0010442C" w:rsidRPr="00630357" w:rsidRDefault="0010442C" w:rsidP="00471E13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66D745A" w14:textId="77777777" w:rsidR="0010442C" w:rsidRPr="00630357" w:rsidRDefault="0010442C" w:rsidP="00471E13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6015858C" w14:textId="77777777" w:rsidR="0010442C" w:rsidRPr="00630357" w:rsidRDefault="0010442C" w:rsidP="00471E13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34B13895" w14:textId="77777777" w:rsidR="0010442C" w:rsidRPr="00630357" w:rsidRDefault="0010442C" w:rsidP="00471E13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DD4751D" w14:textId="0580FF70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10442C" w:rsidRPr="00630357" w14:paraId="0CB27A88" w14:textId="77777777" w:rsidTr="003A7F59">
        <w:trPr>
          <w:trHeight w:val="387"/>
          <w:tblHeader/>
        </w:trPr>
        <w:tc>
          <w:tcPr>
            <w:tcW w:w="1710" w:type="dxa"/>
            <w:vMerge/>
            <w:shd w:val="clear" w:color="auto" w:fill="auto"/>
            <w:vAlign w:val="bottom"/>
          </w:tcPr>
          <w:p w14:paraId="78BEC331" w14:textId="77777777" w:rsidR="0010442C" w:rsidRPr="00630357" w:rsidRDefault="0010442C" w:rsidP="0010442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49531BD2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145F2C38" w14:textId="77777777" w:rsidR="0010442C" w:rsidRPr="00630357" w:rsidRDefault="0010442C" w:rsidP="0010442C">
            <w:pPr>
              <w:tabs>
                <w:tab w:val="clear" w:pos="907"/>
                <w:tab w:val="left" w:pos="970"/>
              </w:tabs>
              <w:spacing w:line="240" w:lineRule="auto"/>
              <w:ind w:left="-11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22302D86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D4F249B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503C0741" w14:textId="4EF8B941" w:rsidR="0010442C" w:rsidRPr="00630357" w:rsidRDefault="009A5B0A" w:rsidP="0010442C">
            <w:pPr>
              <w:tabs>
                <w:tab w:val="clear" w:pos="680"/>
                <w:tab w:val="clear" w:pos="907"/>
                <w:tab w:val="left" w:pos="733"/>
                <w:tab w:val="left" w:pos="882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9A5B0A">
              <w:rPr>
                <w:rFonts w:ascii="Times New Roman" w:hAnsi="Times New Roman" w:cs="Times New Roman"/>
                <w:sz w:val="20"/>
                <w:szCs w:val="20"/>
              </w:rPr>
              <w:t>30 June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9EF2441" w14:textId="77777777" w:rsidR="0010442C" w:rsidRPr="00630357" w:rsidRDefault="0010442C" w:rsidP="0010442C">
            <w:pPr>
              <w:spacing w:line="240" w:lineRule="auto"/>
              <w:ind w:left="-111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4E8AB5" w14:textId="77777777" w:rsidR="0010442C" w:rsidRPr="00AA06E8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1E2C2B55" w14:textId="77777777" w:rsidR="0010442C" w:rsidRPr="00630357" w:rsidRDefault="0010442C" w:rsidP="0010442C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36" w:type="dxa"/>
            <w:vAlign w:val="bottom"/>
          </w:tcPr>
          <w:p w14:paraId="1F870CBC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B004C42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57A5026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61A947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DA80326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4417F1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15377C91" w14:textId="0E8913F8" w:rsidR="0010442C" w:rsidRPr="00630357" w:rsidRDefault="009A5B0A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9A5B0A">
              <w:rPr>
                <w:rFonts w:ascii="Times New Roman" w:hAnsi="Times New Roman" w:cs="Times New Roman"/>
                <w:sz w:val="20"/>
                <w:szCs w:val="20"/>
              </w:rPr>
              <w:t>30 June</w:t>
            </w:r>
            <w:r w:rsidR="0010442C"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0442C" w:rsidRPr="00630357" w14:paraId="4D21E457" w14:textId="77777777" w:rsidTr="003A7F59">
        <w:trPr>
          <w:trHeight w:val="64"/>
          <w:tblHeader/>
        </w:trPr>
        <w:tc>
          <w:tcPr>
            <w:tcW w:w="1710" w:type="dxa"/>
            <w:shd w:val="clear" w:color="auto" w:fill="auto"/>
            <w:vAlign w:val="bottom"/>
          </w:tcPr>
          <w:p w14:paraId="36135B32" w14:textId="36F08B61" w:rsidR="0010442C" w:rsidRPr="00630357" w:rsidRDefault="0010442C" w:rsidP="0010442C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</w:t>
            </w:r>
            <w:r w:rsidR="009D4F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</w:t>
            </w: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to</w:t>
            </w:r>
          </w:p>
        </w:tc>
        <w:tc>
          <w:tcPr>
            <w:tcW w:w="1080" w:type="dxa"/>
          </w:tcPr>
          <w:p w14:paraId="1F9E51F3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17BAA761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EB3EE61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  <w:vAlign w:val="bottom"/>
          </w:tcPr>
          <w:p w14:paraId="07CCFDA5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2B66E6" w14:textId="00401EE6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C3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2177C17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A0065D6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1C4F704D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93FE3C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7E8D097A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B18AAE" w14:textId="653AB0EB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0442C" w:rsidRPr="00630357" w14:paraId="1D1C371D" w14:textId="77777777" w:rsidTr="003A7F59">
        <w:trPr>
          <w:tblHeader/>
        </w:trPr>
        <w:tc>
          <w:tcPr>
            <w:tcW w:w="1710" w:type="dxa"/>
            <w:vAlign w:val="bottom"/>
          </w:tcPr>
          <w:p w14:paraId="2841C11D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7D9A3166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1F661B48" w14:textId="77777777" w:rsidR="0010442C" w:rsidRPr="00630357" w:rsidRDefault="0010442C" w:rsidP="00471E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B314B23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10442C" w:rsidRPr="00630357" w14:paraId="3C7220FA" w14:textId="77777777" w:rsidTr="003A7F59">
        <w:trPr>
          <w:tblHeader/>
        </w:trPr>
        <w:tc>
          <w:tcPr>
            <w:tcW w:w="1710" w:type="dxa"/>
            <w:vAlign w:val="bottom"/>
          </w:tcPr>
          <w:p w14:paraId="5E7B0C41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319206B6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A183993" w14:textId="77777777" w:rsidR="0010442C" w:rsidRPr="00630357" w:rsidRDefault="0010442C" w:rsidP="00471E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E65A4DB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0442C" w:rsidRPr="00630357" w14:paraId="13CB673E" w14:textId="77777777" w:rsidTr="003A7F59">
        <w:tc>
          <w:tcPr>
            <w:tcW w:w="1710" w:type="dxa"/>
          </w:tcPr>
          <w:p w14:paraId="0167F23D" w14:textId="0AE42D40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Subsidiary</w:t>
            </w:r>
          </w:p>
        </w:tc>
        <w:tc>
          <w:tcPr>
            <w:tcW w:w="1080" w:type="dxa"/>
          </w:tcPr>
          <w:p w14:paraId="0BC4B25B" w14:textId="66DC529B" w:rsidR="0010442C" w:rsidRPr="00630357" w:rsidRDefault="00907A1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theme="minorBidi" w:hint="cs"/>
                <w:sz w:val="20"/>
                <w:szCs w:val="20"/>
                <w:cs/>
              </w:rPr>
              <w:t xml:space="preserve">      </w:t>
            </w:r>
            <w:r w:rsidR="00471E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3FAF646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DC696AA" w14:textId="647A08F7" w:rsidR="0010442C" w:rsidRPr="00630357" w:rsidRDefault="00471E13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4.31</w:t>
            </w:r>
          </w:p>
        </w:tc>
        <w:tc>
          <w:tcPr>
            <w:tcW w:w="270" w:type="dxa"/>
            <w:vAlign w:val="bottom"/>
          </w:tcPr>
          <w:p w14:paraId="668EAE91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CBD8B8" w14:textId="38B6D2FC" w:rsidR="0010442C" w:rsidRPr="00630357" w:rsidRDefault="00471E13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4945B328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1F6D4BC" w14:textId="7773F597" w:rsidR="0010442C" w:rsidRPr="00630357" w:rsidRDefault="008E0EDC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175,000</w:t>
            </w:r>
          </w:p>
        </w:tc>
        <w:tc>
          <w:tcPr>
            <w:tcW w:w="270" w:type="dxa"/>
            <w:vAlign w:val="bottom"/>
          </w:tcPr>
          <w:p w14:paraId="454BE38C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6554FE" w14:textId="36A19938" w:rsidR="0010442C" w:rsidRPr="00630357" w:rsidRDefault="008E0EDC" w:rsidP="00471E1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97A53AA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E86DDB" w14:textId="147872A0" w:rsidR="0010442C" w:rsidRPr="00630357" w:rsidRDefault="008E0EDC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175,000</w:t>
            </w:r>
          </w:p>
        </w:tc>
      </w:tr>
      <w:tr w:rsidR="000D7051" w:rsidRPr="00630357" w14:paraId="584825CB" w14:textId="77777777" w:rsidTr="003A7F59">
        <w:tc>
          <w:tcPr>
            <w:tcW w:w="1710" w:type="dxa"/>
          </w:tcPr>
          <w:p w14:paraId="77BB9279" w14:textId="1744E3BC" w:rsidR="000D7051" w:rsidRPr="000D7051" w:rsidRDefault="000D7051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71EF1F58" w14:textId="012E1BD9" w:rsidR="000D7051" w:rsidRPr="00630357" w:rsidRDefault="000D7051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</w:tcPr>
          <w:p w14:paraId="7D9268AD" w14:textId="77777777" w:rsidR="000D7051" w:rsidRPr="00630357" w:rsidRDefault="000D7051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4C6C2D5" w14:textId="206DCA7B" w:rsidR="000D7051" w:rsidRPr="00630357" w:rsidRDefault="000D7051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  <w:vAlign w:val="bottom"/>
          </w:tcPr>
          <w:p w14:paraId="082D6DAD" w14:textId="77777777" w:rsidR="000D7051" w:rsidRPr="00630357" w:rsidRDefault="000D7051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1D548E8" w14:textId="648C2490" w:rsidR="000D7051" w:rsidRPr="00F91124" w:rsidRDefault="00F91124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  <w:tc>
          <w:tcPr>
            <w:tcW w:w="236" w:type="dxa"/>
          </w:tcPr>
          <w:p w14:paraId="7E5ADBEC" w14:textId="77777777" w:rsidR="000D7051" w:rsidRPr="00630357" w:rsidRDefault="000D7051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7EB3DF4C" w14:textId="6B43C224" w:rsidR="000D7051" w:rsidRPr="00410849" w:rsidRDefault="00F91124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 w:rsidRPr="00410849"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58A5C78" w14:textId="77777777" w:rsidR="000D7051" w:rsidRPr="00410849" w:rsidRDefault="000D7051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0A5D28" w14:textId="217BDDEF" w:rsidR="000D7051" w:rsidRPr="00410849" w:rsidRDefault="00F91124" w:rsidP="00471E1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 w:rsidRPr="00410849"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0A4A126" w14:textId="77777777" w:rsidR="000D7051" w:rsidRPr="00630357" w:rsidRDefault="000D7051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C6EB92" w14:textId="6E79860C" w:rsidR="000D7051" w:rsidRPr="00F91124" w:rsidRDefault="00F91124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</w:tr>
      <w:tr w:rsidR="0010442C" w:rsidRPr="00630357" w14:paraId="4F121F0A" w14:textId="77777777" w:rsidTr="003A7F59">
        <w:tc>
          <w:tcPr>
            <w:tcW w:w="1710" w:type="dxa"/>
          </w:tcPr>
          <w:p w14:paraId="7D447296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5ECE61E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44F008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B9224B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8658AB6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73E83" w14:textId="7E645CA9" w:rsidR="0010442C" w:rsidRPr="00630357" w:rsidRDefault="00F91124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36" w:type="dxa"/>
          </w:tcPr>
          <w:p w14:paraId="2175EBA0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3DD3044" w14:textId="77777777" w:rsidR="0010442C" w:rsidRPr="00630357" w:rsidRDefault="0010442C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7918410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8407BE" w14:textId="77777777" w:rsidR="0010442C" w:rsidRPr="00630357" w:rsidRDefault="0010442C" w:rsidP="00471E1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829EB21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2E0212" w14:textId="3926E8E7" w:rsidR="0010442C" w:rsidRPr="00630357" w:rsidRDefault="008E0EDC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F91124">
              <w:rPr>
                <w:b/>
                <w:bCs/>
                <w:sz w:val="20"/>
              </w:rPr>
              <w:t>81</w:t>
            </w:r>
            <w:r>
              <w:rPr>
                <w:b/>
                <w:bCs/>
                <w:sz w:val="20"/>
              </w:rPr>
              <w:t>,</w:t>
            </w:r>
            <w:r w:rsidR="00F91124">
              <w:rPr>
                <w:b/>
                <w:bCs/>
                <w:sz w:val="20"/>
              </w:rPr>
              <w:t>88</w:t>
            </w:r>
            <w:r>
              <w:rPr>
                <w:b/>
                <w:bCs/>
                <w:sz w:val="20"/>
              </w:rPr>
              <w:t>0</w:t>
            </w:r>
          </w:p>
        </w:tc>
      </w:tr>
      <w:tr w:rsidR="0010442C" w:rsidRPr="00630357" w14:paraId="12B876A3" w14:textId="77777777" w:rsidTr="003A7F59">
        <w:tc>
          <w:tcPr>
            <w:tcW w:w="1710" w:type="dxa"/>
          </w:tcPr>
          <w:p w14:paraId="053DACCF" w14:textId="77777777" w:rsidR="0010442C" w:rsidRPr="00630357" w:rsidRDefault="0010442C" w:rsidP="00471E13">
            <w:pPr>
              <w:tabs>
                <w:tab w:val="clear" w:pos="1644"/>
                <w:tab w:val="left" w:pos="1694"/>
              </w:tabs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2A1B4370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F6E90A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571E2C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A2D2312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A7665F" w14:textId="2A5C80F0" w:rsidR="0010442C" w:rsidRPr="00630357" w:rsidRDefault="00471E13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210F15AB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5ABEFBB7" w14:textId="77777777" w:rsidR="0010442C" w:rsidRPr="00630357" w:rsidRDefault="0010442C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6BCB76F7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9FD99D" w14:textId="77777777" w:rsidR="0010442C" w:rsidRPr="00630357" w:rsidRDefault="0010442C" w:rsidP="00471E13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A6C4DDA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F37ABD" w14:textId="56EA7B19" w:rsidR="0010442C" w:rsidRPr="00630357" w:rsidRDefault="008E0EDC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0442C" w:rsidRPr="00630357" w14:paraId="1DBF1DB8" w14:textId="77777777" w:rsidTr="003A7F59">
        <w:tc>
          <w:tcPr>
            <w:tcW w:w="1710" w:type="dxa"/>
          </w:tcPr>
          <w:p w14:paraId="49ABF3C0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64B2F0DA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FCECECF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BE0BF73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81DA053" w14:textId="77777777" w:rsidR="0010442C" w:rsidRPr="00630357" w:rsidRDefault="0010442C" w:rsidP="00471E13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C929B" w14:textId="44654EB2" w:rsidR="0010442C" w:rsidRPr="00630357" w:rsidRDefault="00F91124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36" w:type="dxa"/>
          </w:tcPr>
          <w:p w14:paraId="48B100ED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97D5BEA" w14:textId="77777777" w:rsidR="0010442C" w:rsidRPr="00630357" w:rsidRDefault="0010442C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93BF559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C405344" w14:textId="77777777" w:rsidR="0010442C" w:rsidRPr="00630357" w:rsidRDefault="0010442C" w:rsidP="00471E13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AC71BD1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2D8AD" w14:textId="76C3F7BE" w:rsidR="0010442C" w:rsidRPr="00630357" w:rsidRDefault="008E0EDC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  <w:lang w:val="en-US" w:bidi="th-TH"/>
              </w:rPr>
            </w:pPr>
            <w:r>
              <w:rPr>
                <w:rFonts w:cs="Angsana New"/>
                <w:b/>
                <w:bCs/>
                <w:sz w:val="20"/>
                <w:lang w:val="en-US" w:bidi="th-TH"/>
              </w:rPr>
              <w:t>1</w:t>
            </w:r>
            <w:r w:rsidR="00F91124">
              <w:rPr>
                <w:rFonts w:cs="Angsana New"/>
                <w:b/>
                <w:bCs/>
                <w:sz w:val="20"/>
                <w:lang w:val="en-US" w:bidi="th-TH"/>
              </w:rPr>
              <w:t>81</w:t>
            </w:r>
            <w:r>
              <w:rPr>
                <w:rFonts w:cs="Angsana New"/>
                <w:b/>
                <w:bCs/>
                <w:sz w:val="20"/>
                <w:lang w:val="en-US" w:bidi="th-TH"/>
              </w:rPr>
              <w:t>,</w:t>
            </w:r>
            <w:r w:rsidR="00F91124">
              <w:rPr>
                <w:rFonts w:cs="Angsana New"/>
                <w:b/>
                <w:bCs/>
                <w:sz w:val="20"/>
                <w:lang w:val="en-US" w:bidi="th-TH"/>
              </w:rPr>
              <w:t>88</w:t>
            </w:r>
            <w:r>
              <w:rPr>
                <w:rFonts w:cs="Angsana New"/>
                <w:b/>
                <w:bCs/>
                <w:sz w:val="20"/>
                <w:lang w:val="en-US" w:bidi="th-TH"/>
              </w:rPr>
              <w:t>0</w:t>
            </w:r>
          </w:p>
        </w:tc>
      </w:tr>
    </w:tbl>
    <w:p w14:paraId="323D7A04" w14:textId="77777777" w:rsidR="0010442C" w:rsidRPr="00304B2C" w:rsidRDefault="0010442C">
      <w:pPr>
        <w:rPr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170"/>
        <w:gridCol w:w="270"/>
        <w:gridCol w:w="1170"/>
      </w:tblGrid>
      <w:tr w:rsidR="00E3323B" w14:paraId="0C3DB5F1" w14:textId="77777777" w:rsidTr="00BB598B">
        <w:trPr>
          <w:trHeight w:val="80"/>
        </w:trPr>
        <w:tc>
          <w:tcPr>
            <w:tcW w:w="3780" w:type="dxa"/>
          </w:tcPr>
          <w:p w14:paraId="0393E911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14DE4A08" w14:textId="3C89E031" w:rsidR="00E3323B" w:rsidRPr="00574909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2ECADB7D" w14:textId="77777777" w:rsidR="00E3323B" w:rsidRPr="00B44F5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753284C" w14:textId="77777777" w:rsidR="00E3323B" w:rsidRPr="00745DBD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E3323B" w14:paraId="610F5A08" w14:textId="77777777" w:rsidTr="00BB598B">
        <w:trPr>
          <w:trHeight w:val="80"/>
        </w:trPr>
        <w:tc>
          <w:tcPr>
            <w:tcW w:w="3780" w:type="dxa"/>
          </w:tcPr>
          <w:p w14:paraId="36799938" w14:textId="292B9E6C" w:rsidR="00E3323B" w:rsidRPr="00D46E72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</w:pPr>
            <w:r w:rsidRPr="00610F60"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Other current payables</w:t>
            </w:r>
          </w:p>
        </w:tc>
        <w:tc>
          <w:tcPr>
            <w:tcW w:w="2700" w:type="dxa"/>
            <w:gridSpan w:val="3"/>
          </w:tcPr>
          <w:p w14:paraId="4D05A147" w14:textId="106A9C5C" w:rsidR="00E3323B" w:rsidRPr="00333A39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C08FAB4" w14:textId="77777777" w:rsidR="00E3323B" w:rsidRPr="00B44F5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F86CA65" w14:textId="77777777" w:rsidR="00E3323B" w:rsidRPr="00745DBD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E3323B" w14:paraId="09145090" w14:textId="77777777" w:rsidTr="00BB598B">
        <w:trPr>
          <w:trHeight w:val="80"/>
        </w:trPr>
        <w:tc>
          <w:tcPr>
            <w:tcW w:w="3780" w:type="dxa"/>
          </w:tcPr>
          <w:p w14:paraId="24FDE0D7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3AA75C37" w14:textId="011B843A" w:rsidR="00E3323B" w:rsidRPr="00A35AEE" w:rsidRDefault="009A5B0A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A5B0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41898817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36B997" w14:textId="7CA85C3C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527AAA86" w14:textId="77777777" w:rsidR="00E3323B" w:rsidRPr="00B44F5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ECBA42" w14:textId="25AD772F" w:rsidR="00E3323B" w:rsidRPr="00A35AEE" w:rsidRDefault="009A5B0A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A5B0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02B25F2E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FA1C17" w14:textId="5F671BFB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E3323B" w14:paraId="4F6E618E" w14:textId="77777777" w:rsidTr="00BB598B">
        <w:trPr>
          <w:trHeight w:val="80"/>
        </w:trPr>
        <w:tc>
          <w:tcPr>
            <w:tcW w:w="3780" w:type="dxa"/>
          </w:tcPr>
          <w:p w14:paraId="6B636340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5EE37E44" w14:textId="0761422A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586FE5D2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D09170" w14:textId="17535312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70" w:type="dxa"/>
          </w:tcPr>
          <w:p w14:paraId="776861F5" w14:textId="77777777" w:rsidR="00E3323B" w:rsidRPr="00B44F5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82DFE6" w14:textId="2A6DF21F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09D469FA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F25331" w14:textId="135F9AD4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D46E72" w14:paraId="603A5EEE" w14:textId="77777777" w:rsidTr="003A7F59">
        <w:trPr>
          <w:trHeight w:val="80"/>
        </w:trPr>
        <w:tc>
          <w:tcPr>
            <w:tcW w:w="3780" w:type="dxa"/>
          </w:tcPr>
          <w:p w14:paraId="58A16DDC" w14:textId="77777777" w:rsidR="00D46E72" w:rsidRDefault="00D46E72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580" w:type="dxa"/>
            <w:gridSpan w:val="7"/>
          </w:tcPr>
          <w:p w14:paraId="440072A1" w14:textId="77777777" w:rsidR="00D46E72" w:rsidRDefault="00D46E72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D46E72" w14:paraId="097842A5" w14:textId="77777777" w:rsidTr="003A7F59">
        <w:trPr>
          <w:trHeight w:val="80"/>
        </w:trPr>
        <w:tc>
          <w:tcPr>
            <w:tcW w:w="3780" w:type="dxa"/>
          </w:tcPr>
          <w:p w14:paraId="3A58C580" w14:textId="77777777" w:rsidR="00D46E72" w:rsidRDefault="00D46E72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580" w:type="dxa"/>
            <w:gridSpan w:val="7"/>
          </w:tcPr>
          <w:p w14:paraId="7A9D8EB2" w14:textId="77777777" w:rsidR="00D46E72" w:rsidRPr="00D675DD" w:rsidRDefault="00D46E72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9A5B0A" w14:paraId="0D0B5FCC" w14:textId="77777777" w:rsidTr="00BB598B">
        <w:trPr>
          <w:trHeight w:val="80"/>
        </w:trPr>
        <w:tc>
          <w:tcPr>
            <w:tcW w:w="3780" w:type="dxa"/>
          </w:tcPr>
          <w:p w14:paraId="65A170B5" w14:textId="09171E1A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>
              <w:t>Joint ventures</w:t>
            </w:r>
          </w:p>
        </w:tc>
        <w:tc>
          <w:tcPr>
            <w:tcW w:w="1260" w:type="dxa"/>
          </w:tcPr>
          <w:p w14:paraId="7D6DB581" w14:textId="5E0B7AB9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3F8F">
              <w:t>2,945</w:t>
            </w:r>
          </w:p>
        </w:tc>
        <w:tc>
          <w:tcPr>
            <w:tcW w:w="270" w:type="dxa"/>
          </w:tcPr>
          <w:p w14:paraId="74D90953" w14:textId="77777777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547B1E8" w14:textId="5525C9DB" w:rsidR="009A5B0A" w:rsidRPr="00D675DD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3F8F">
              <w:t>480</w:t>
            </w:r>
          </w:p>
        </w:tc>
        <w:tc>
          <w:tcPr>
            <w:tcW w:w="270" w:type="dxa"/>
          </w:tcPr>
          <w:p w14:paraId="6A80FBC1" w14:textId="77777777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146F938" w14:textId="7D245CAF" w:rsidR="009A5B0A" w:rsidRPr="00A50B53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3F8F">
              <w:t>2,945</w:t>
            </w:r>
          </w:p>
        </w:tc>
        <w:tc>
          <w:tcPr>
            <w:tcW w:w="270" w:type="dxa"/>
          </w:tcPr>
          <w:p w14:paraId="4AD3DEF1" w14:textId="77777777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D1C984C" w14:textId="06E2E5DB" w:rsidR="009A5B0A" w:rsidRPr="00D675DD" w:rsidRDefault="009A5B0A" w:rsidP="009A5B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</w:pPr>
            <w:r w:rsidRPr="007F3F8F">
              <w:t>480</w:t>
            </w:r>
          </w:p>
        </w:tc>
      </w:tr>
      <w:tr w:rsidR="009A5B0A" w14:paraId="4A5A7521" w14:textId="77777777" w:rsidTr="00BB598B">
        <w:trPr>
          <w:trHeight w:val="80"/>
        </w:trPr>
        <w:tc>
          <w:tcPr>
            <w:tcW w:w="3780" w:type="dxa"/>
          </w:tcPr>
          <w:p w14:paraId="6DC3B231" w14:textId="6242309B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>
              <w:t>K</w:t>
            </w:r>
            <w:r w:rsidRPr="001C33AF">
              <w:t>ey management personnel</w:t>
            </w:r>
          </w:p>
        </w:tc>
        <w:tc>
          <w:tcPr>
            <w:tcW w:w="1260" w:type="dxa"/>
          </w:tcPr>
          <w:p w14:paraId="0797F44C" w14:textId="21306CEF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034F3">
              <w:t>4,107</w:t>
            </w:r>
          </w:p>
        </w:tc>
        <w:tc>
          <w:tcPr>
            <w:tcW w:w="270" w:type="dxa"/>
          </w:tcPr>
          <w:p w14:paraId="6B83B53D" w14:textId="77777777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6CCD6C1" w14:textId="137B4B5A" w:rsidR="009A5B0A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034F3">
              <w:t>7,126</w:t>
            </w:r>
          </w:p>
        </w:tc>
        <w:tc>
          <w:tcPr>
            <w:tcW w:w="270" w:type="dxa"/>
          </w:tcPr>
          <w:p w14:paraId="6B576BAC" w14:textId="77777777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3CAA338" w14:textId="207E9EA8" w:rsidR="009A5B0A" w:rsidRPr="00A50B53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034F3">
              <w:t>4,107</w:t>
            </w:r>
          </w:p>
        </w:tc>
        <w:tc>
          <w:tcPr>
            <w:tcW w:w="270" w:type="dxa"/>
          </w:tcPr>
          <w:p w14:paraId="5FE44706" w14:textId="77777777" w:rsidR="009A5B0A" w:rsidRPr="002937E8" w:rsidRDefault="009A5B0A" w:rsidP="009A5B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385AD69" w14:textId="779A363D" w:rsidR="009A5B0A" w:rsidRDefault="009A5B0A" w:rsidP="009A5B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</w:pPr>
            <w:r w:rsidRPr="003034F3">
              <w:t>7,126</w:t>
            </w:r>
          </w:p>
        </w:tc>
      </w:tr>
      <w:tr w:rsidR="00E3323B" w14:paraId="64E86357" w14:textId="77777777" w:rsidTr="00BB598B">
        <w:trPr>
          <w:trHeight w:val="80"/>
        </w:trPr>
        <w:tc>
          <w:tcPr>
            <w:tcW w:w="3780" w:type="dxa"/>
          </w:tcPr>
          <w:p w14:paraId="0866D3D4" w14:textId="794F966B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D38D1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D920C3" w14:textId="2A6E8C49" w:rsidR="00E3323B" w:rsidRPr="00B25FE7" w:rsidRDefault="009A5B0A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A5B0A">
              <w:rPr>
                <w:rFonts w:cs="Times New Roman"/>
                <w:b/>
                <w:bCs/>
              </w:rPr>
              <w:t>7,052</w:t>
            </w:r>
          </w:p>
        </w:tc>
        <w:tc>
          <w:tcPr>
            <w:tcW w:w="270" w:type="dxa"/>
          </w:tcPr>
          <w:p w14:paraId="03CAD440" w14:textId="77777777" w:rsidR="00E3323B" w:rsidRPr="00B25FE7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3D5506" w14:textId="32E778FB" w:rsidR="00E3323B" w:rsidRPr="00B25FE7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7,606</w:t>
            </w:r>
          </w:p>
        </w:tc>
        <w:tc>
          <w:tcPr>
            <w:tcW w:w="270" w:type="dxa"/>
          </w:tcPr>
          <w:p w14:paraId="26F37C61" w14:textId="77777777" w:rsidR="00E3323B" w:rsidRPr="00B25FE7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F76DBA" w14:textId="307202A3" w:rsidR="00E3323B" w:rsidRPr="00B25FE7" w:rsidRDefault="009A5B0A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9A5B0A">
              <w:rPr>
                <w:rFonts w:cs="Times New Roman"/>
                <w:b/>
                <w:bCs/>
              </w:rPr>
              <w:t>7,052</w:t>
            </w:r>
          </w:p>
        </w:tc>
        <w:tc>
          <w:tcPr>
            <w:tcW w:w="270" w:type="dxa"/>
          </w:tcPr>
          <w:p w14:paraId="60396644" w14:textId="77777777" w:rsidR="00E3323B" w:rsidRPr="00B25FE7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15158C" w14:textId="3FF35CD6" w:rsidR="00E3323B" w:rsidRPr="00B25FE7" w:rsidRDefault="00E3323B" w:rsidP="00EF23C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</w:rPr>
            </w:pPr>
            <w:r>
              <w:rPr>
                <w:b/>
                <w:bCs/>
              </w:rPr>
              <w:t>7,606</w:t>
            </w:r>
          </w:p>
        </w:tc>
      </w:tr>
    </w:tbl>
    <w:p w14:paraId="5F045E8F" w14:textId="0222FF06" w:rsidR="00F5529C" w:rsidRDefault="00F55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7C218AC2" w14:textId="77777777" w:rsidR="00384961" w:rsidRDefault="00384961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br w:type="page"/>
      </w:r>
    </w:p>
    <w:p w14:paraId="7D6AFB24" w14:textId="57E4E197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Deferred income from related part</w:t>
      </w:r>
      <w:r w:rsidR="00D41811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0C318453" w14:textId="77777777" w:rsidR="00893B80" w:rsidRPr="00623629" w:rsidRDefault="00893B80" w:rsidP="00893B80">
      <w:pPr>
        <w:ind w:left="360" w:firstLine="18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2AE1B86" w14:textId="77777777" w:rsidR="0063052D" w:rsidRPr="006459AD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1B6943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1B6943">
        <w:rPr>
          <w:rFonts w:ascii="Times New Roman" w:hAnsi="Times New Roman"/>
          <w:sz w:val="22"/>
          <w:szCs w:val="22"/>
        </w:rPr>
        <w:t>areas and</w:t>
      </w:r>
      <w:r w:rsidRPr="001B6943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1B6943">
        <w:rPr>
          <w:rFonts w:ascii="Times New Roman" w:hAnsi="Times New Roman"/>
          <w:sz w:val="22"/>
          <w:szCs w:val="22"/>
        </w:rPr>
        <w:t>utilisation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r w:rsidRPr="00422AF1">
        <w:rPr>
          <w:rFonts w:ascii="Times New Roman" w:hAnsi="Times New Roman"/>
          <w:sz w:val="22"/>
          <w:szCs w:val="22"/>
        </w:rPr>
        <w:t>were as follows</w:t>
      </w:r>
      <w:r>
        <w:rPr>
          <w:rFonts w:ascii="Times New Roman" w:hAnsi="Times New Roman"/>
          <w:sz w:val="22"/>
          <w:szCs w:val="22"/>
        </w:rPr>
        <w:t>:</w:t>
      </w:r>
    </w:p>
    <w:p w14:paraId="4C62C66F" w14:textId="1687EA63" w:rsidR="005909EA" w:rsidRDefault="005909EA" w:rsidP="005909EA">
      <w:pPr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70"/>
        <w:gridCol w:w="1260"/>
      </w:tblGrid>
      <w:tr w:rsidR="00E814F6" w14:paraId="3A4DE607" w14:textId="77777777" w:rsidTr="00471E13">
        <w:trPr>
          <w:trHeight w:val="80"/>
        </w:trPr>
        <w:tc>
          <w:tcPr>
            <w:tcW w:w="3600" w:type="dxa"/>
          </w:tcPr>
          <w:p w14:paraId="527DE7FC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8B94C26" w14:textId="126D26EB" w:rsidR="00E814F6" w:rsidRPr="00574909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36" w:type="dxa"/>
          </w:tcPr>
          <w:p w14:paraId="17AB1B95" w14:textId="77777777" w:rsidR="00E814F6" w:rsidRPr="00B44F5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1A4DEB70" w14:textId="77777777" w:rsidR="00E814F6" w:rsidRPr="00745DBD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E814F6" w14:paraId="7BD60FB3" w14:textId="77777777" w:rsidTr="00471E13">
        <w:trPr>
          <w:trHeight w:val="80"/>
        </w:trPr>
        <w:tc>
          <w:tcPr>
            <w:tcW w:w="3600" w:type="dxa"/>
          </w:tcPr>
          <w:p w14:paraId="597E792D" w14:textId="7E59CB0C" w:rsidR="00E814F6" w:rsidRPr="00D46E72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386C1E7E" w14:textId="007AD2A1" w:rsidR="00E814F6" w:rsidRPr="00333A39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26DA9853" w14:textId="77777777" w:rsidR="00E814F6" w:rsidRPr="00B44F5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2B1265BF" w14:textId="77777777" w:rsidR="00E814F6" w:rsidRPr="00745DBD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E814F6" w14:paraId="1ED0A2B4" w14:textId="77777777" w:rsidTr="005D39FA">
        <w:trPr>
          <w:trHeight w:val="80"/>
        </w:trPr>
        <w:tc>
          <w:tcPr>
            <w:tcW w:w="3600" w:type="dxa"/>
          </w:tcPr>
          <w:p w14:paraId="5E253286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5410191E" w14:textId="1075A786" w:rsidR="00E814F6" w:rsidRPr="00A35AEE" w:rsidRDefault="00812E3D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A5B0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08A076F5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004D6E" w14:textId="586CF8A9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19A71FD3" w14:textId="77777777" w:rsidR="00E814F6" w:rsidRPr="00B44F5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B7C913B" w14:textId="363F6CBB" w:rsidR="00E814F6" w:rsidRPr="00A35AEE" w:rsidRDefault="00812E3D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A5B0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34DC6B63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7107E79" w14:textId="61B76B8F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E814F6" w14:paraId="739B9622" w14:textId="77777777" w:rsidTr="005D39FA">
        <w:trPr>
          <w:trHeight w:val="80"/>
        </w:trPr>
        <w:tc>
          <w:tcPr>
            <w:tcW w:w="3600" w:type="dxa"/>
          </w:tcPr>
          <w:p w14:paraId="44FE9674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75DEA96B" w14:textId="0E2B9F3C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7A16606F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7E7830" w14:textId="2211F9E3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59D598A3" w14:textId="77777777" w:rsidR="00E814F6" w:rsidRPr="00B44F5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24D7ED4" w14:textId="0802245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22076E26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196746" w14:textId="7EA310D8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F5529C" w14:paraId="0C4B4764" w14:textId="77777777" w:rsidTr="005D39FA">
        <w:trPr>
          <w:trHeight w:val="80"/>
        </w:trPr>
        <w:tc>
          <w:tcPr>
            <w:tcW w:w="3600" w:type="dxa"/>
          </w:tcPr>
          <w:p w14:paraId="32DB8EEA" w14:textId="77777777" w:rsidR="00F5529C" w:rsidRDefault="00F5529C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2C066487" w14:textId="77777777" w:rsidR="00F5529C" w:rsidRDefault="00F5529C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AE4FBB" w14:paraId="540B8D93" w14:textId="77777777" w:rsidTr="005D39FA">
        <w:trPr>
          <w:trHeight w:val="80"/>
        </w:trPr>
        <w:tc>
          <w:tcPr>
            <w:tcW w:w="3600" w:type="dxa"/>
          </w:tcPr>
          <w:p w14:paraId="2B7FCF44" w14:textId="6903047B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065A6">
              <w:rPr>
                <w:b/>
                <w:bCs/>
                <w:i/>
                <w:iCs/>
                <w:spacing w:val="-4"/>
              </w:rPr>
              <w:t>Joint Venture</w:t>
            </w:r>
            <w:r w:rsidR="00D41811">
              <w:rPr>
                <w:b/>
                <w:bCs/>
                <w:i/>
                <w:iCs/>
                <w:spacing w:val="-4"/>
              </w:rPr>
              <w:t>s</w:t>
            </w:r>
          </w:p>
        </w:tc>
        <w:tc>
          <w:tcPr>
            <w:tcW w:w="1260" w:type="dxa"/>
          </w:tcPr>
          <w:p w14:paraId="613F330D" w14:textId="77777777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0966146" w14:textId="77777777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1E9552" w14:textId="181E0E8F" w:rsidR="00AE4FBB" w:rsidRPr="00D675DD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4532AEE" w14:textId="77777777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5A2B285" w14:textId="77777777" w:rsidR="00AE4FBB" w:rsidRPr="00A50B53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DA76BC9" w14:textId="77777777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ADEE531" w14:textId="55CF9899" w:rsidR="00AE4FBB" w:rsidRPr="00D675DD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</w:p>
        </w:tc>
      </w:tr>
      <w:tr w:rsidR="00E814F6" w14:paraId="245C4E80" w14:textId="77777777" w:rsidTr="005D39FA">
        <w:trPr>
          <w:trHeight w:val="80"/>
        </w:trPr>
        <w:tc>
          <w:tcPr>
            <w:tcW w:w="3600" w:type="dxa"/>
          </w:tcPr>
          <w:p w14:paraId="27741B9F" w14:textId="5618BC8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065A6">
              <w:rPr>
                <w:spacing w:val="-4"/>
              </w:rPr>
              <w:t>At 1 January</w:t>
            </w:r>
          </w:p>
        </w:tc>
        <w:tc>
          <w:tcPr>
            <w:tcW w:w="1260" w:type="dxa"/>
          </w:tcPr>
          <w:p w14:paraId="2C547A34" w14:textId="3E9ABFDF" w:rsidR="00E814F6" w:rsidRPr="002937E8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318,525</w:t>
            </w:r>
          </w:p>
        </w:tc>
        <w:tc>
          <w:tcPr>
            <w:tcW w:w="270" w:type="dxa"/>
          </w:tcPr>
          <w:p w14:paraId="3FE0F5C2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40D74A" w14:textId="657407C0" w:rsidR="00E814F6" w:rsidRPr="00D675DD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334,899</w:t>
            </w:r>
          </w:p>
        </w:tc>
        <w:tc>
          <w:tcPr>
            <w:tcW w:w="236" w:type="dxa"/>
          </w:tcPr>
          <w:p w14:paraId="368FF41F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B95129E" w14:textId="5E72A9D3" w:rsidR="00E814F6" w:rsidRPr="00A50B53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318,525</w:t>
            </w:r>
          </w:p>
        </w:tc>
        <w:tc>
          <w:tcPr>
            <w:tcW w:w="270" w:type="dxa"/>
          </w:tcPr>
          <w:p w14:paraId="30F80A92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6BA4E58" w14:textId="3F79B34C" w:rsidR="00E814F6" w:rsidRPr="00D675DD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334,899</w:t>
            </w:r>
          </w:p>
        </w:tc>
      </w:tr>
      <w:tr w:rsidR="00812E3D" w14:paraId="147A66BD" w14:textId="77777777" w:rsidTr="005D39FA">
        <w:trPr>
          <w:trHeight w:val="80"/>
        </w:trPr>
        <w:tc>
          <w:tcPr>
            <w:tcW w:w="3600" w:type="dxa"/>
          </w:tcPr>
          <w:p w14:paraId="404F11A2" w14:textId="64842C95" w:rsidR="00812E3D" w:rsidRPr="002065A6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spacing w:val="-4"/>
              </w:rPr>
            </w:pPr>
            <w:r>
              <w:rPr>
                <w:spacing w:val="-4"/>
              </w:rPr>
              <w:t xml:space="preserve">Received </w:t>
            </w:r>
            <w:r w:rsidR="00496D95">
              <w:rPr>
                <w:spacing w:val="-4"/>
              </w:rPr>
              <w:t>compensation</w:t>
            </w:r>
            <w:r w:rsidRPr="00AE6AB4">
              <w:rPr>
                <w:spacing w:val="-4"/>
              </w:rPr>
              <w:t xml:space="preserve"> from areas and</w:t>
            </w:r>
          </w:p>
        </w:tc>
        <w:tc>
          <w:tcPr>
            <w:tcW w:w="1260" w:type="dxa"/>
          </w:tcPr>
          <w:p w14:paraId="34643B1C" w14:textId="77777777" w:rsidR="00812E3D" w:rsidRDefault="00812E3D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43C710D" w14:textId="77777777" w:rsidR="00812E3D" w:rsidRPr="002937E8" w:rsidRDefault="00812E3D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DC9A4F7" w14:textId="77777777" w:rsidR="00812E3D" w:rsidRDefault="00812E3D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BCA55C5" w14:textId="77777777" w:rsidR="00812E3D" w:rsidRPr="002937E8" w:rsidRDefault="00812E3D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C494FB0" w14:textId="77777777" w:rsidR="00812E3D" w:rsidRDefault="00812E3D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3830D13" w14:textId="77777777" w:rsidR="00812E3D" w:rsidRPr="002937E8" w:rsidRDefault="00812E3D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599485F" w14:textId="77777777" w:rsidR="00812E3D" w:rsidRDefault="00812E3D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</w:p>
        </w:tc>
      </w:tr>
      <w:tr w:rsidR="00AE6AB4" w14:paraId="0655BB8D" w14:textId="77777777" w:rsidTr="005D39FA">
        <w:trPr>
          <w:trHeight w:val="80"/>
        </w:trPr>
        <w:tc>
          <w:tcPr>
            <w:tcW w:w="3600" w:type="dxa"/>
          </w:tcPr>
          <w:p w14:paraId="79818A1C" w14:textId="08566DD1" w:rsidR="00AE6AB4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spacing w:val="-4"/>
              </w:rPr>
            </w:pPr>
            <w:r w:rsidRPr="002065A6">
              <w:rPr>
                <w:spacing w:val="-4"/>
              </w:rPr>
              <w:t xml:space="preserve">   </w:t>
            </w:r>
            <w:r w:rsidRPr="00AE6AB4">
              <w:rPr>
                <w:spacing w:val="-4"/>
              </w:rPr>
              <w:t xml:space="preserve">infrastructure </w:t>
            </w:r>
            <w:proofErr w:type="spellStart"/>
            <w:r>
              <w:rPr>
                <w:spacing w:val="-4"/>
              </w:rPr>
              <w:t>utili</w:t>
            </w:r>
            <w:r w:rsidR="00496D95">
              <w:rPr>
                <w:spacing w:val="-4"/>
              </w:rPr>
              <w:t>s</w:t>
            </w:r>
            <w:r>
              <w:rPr>
                <w:spacing w:val="-4"/>
              </w:rPr>
              <w:t>ation</w:t>
            </w:r>
            <w:proofErr w:type="spellEnd"/>
            <w:r>
              <w:rPr>
                <w:spacing w:val="-4"/>
              </w:rPr>
              <w:t xml:space="preserve"> during</w:t>
            </w:r>
          </w:p>
        </w:tc>
        <w:tc>
          <w:tcPr>
            <w:tcW w:w="1260" w:type="dxa"/>
          </w:tcPr>
          <w:p w14:paraId="799C3A12" w14:textId="77777777" w:rsidR="00AE6AB4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96CC5F0" w14:textId="77777777" w:rsidR="00AE6AB4" w:rsidRPr="002937E8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CF27CB3" w14:textId="77777777" w:rsidR="00AE6AB4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DA6CA40" w14:textId="77777777" w:rsidR="00AE6AB4" w:rsidRPr="002937E8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2A9D051" w14:textId="77777777" w:rsidR="00AE6AB4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7A98FD0" w14:textId="77777777" w:rsidR="00AE6AB4" w:rsidRPr="002937E8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EFEF6FB" w14:textId="77777777" w:rsidR="00AE6AB4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</w:p>
        </w:tc>
      </w:tr>
      <w:tr w:rsidR="00AE6AB4" w14:paraId="58165C4F" w14:textId="77777777" w:rsidTr="005D39FA">
        <w:trPr>
          <w:trHeight w:val="80"/>
        </w:trPr>
        <w:tc>
          <w:tcPr>
            <w:tcW w:w="3600" w:type="dxa"/>
          </w:tcPr>
          <w:p w14:paraId="73690985" w14:textId="693E1185" w:rsidR="00AE6AB4" w:rsidRP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spacing w:val="-4"/>
              </w:rPr>
            </w:pPr>
            <w:r w:rsidRPr="002065A6">
              <w:rPr>
                <w:spacing w:val="-4"/>
              </w:rPr>
              <w:t xml:space="preserve">   the period/year</w:t>
            </w:r>
          </w:p>
        </w:tc>
        <w:tc>
          <w:tcPr>
            <w:tcW w:w="1260" w:type="dxa"/>
          </w:tcPr>
          <w:p w14:paraId="1F9F1E3E" w14:textId="272C23B3" w:rsid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F658C">
              <w:t>15,600</w:t>
            </w:r>
          </w:p>
        </w:tc>
        <w:tc>
          <w:tcPr>
            <w:tcW w:w="270" w:type="dxa"/>
          </w:tcPr>
          <w:p w14:paraId="3657EBCB" w14:textId="77777777" w:rsidR="00AE6AB4" w:rsidRPr="002937E8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5FD9838" w14:textId="63623F4D" w:rsid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F658C">
              <w:t>-</w:t>
            </w:r>
          </w:p>
        </w:tc>
        <w:tc>
          <w:tcPr>
            <w:tcW w:w="236" w:type="dxa"/>
          </w:tcPr>
          <w:p w14:paraId="4CC59581" w14:textId="77777777" w:rsidR="00AE6AB4" w:rsidRPr="002937E8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30544B0" w14:textId="4B234C6E" w:rsid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F658C">
              <w:t>15,600</w:t>
            </w:r>
          </w:p>
        </w:tc>
        <w:tc>
          <w:tcPr>
            <w:tcW w:w="270" w:type="dxa"/>
          </w:tcPr>
          <w:p w14:paraId="0C28F114" w14:textId="77777777" w:rsidR="00AE6AB4" w:rsidRPr="002937E8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9B53747" w14:textId="24380189" w:rsid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 w:rsidRPr="00BF658C">
              <w:t>-</w:t>
            </w:r>
          </w:p>
        </w:tc>
      </w:tr>
      <w:tr w:rsidR="00E814F6" w14:paraId="16F7840C" w14:textId="77777777" w:rsidTr="005D39FA">
        <w:trPr>
          <w:trHeight w:val="80"/>
        </w:trPr>
        <w:tc>
          <w:tcPr>
            <w:tcW w:w="3600" w:type="dxa"/>
          </w:tcPr>
          <w:p w14:paraId="2C2B302A" w14:textId="5B52CF9F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proofErr w:type="spellStart"/>
            <w:r w:rsidRPr="002065A6">
              <w:rPr>
                <w:spacing w:val="-4"/>
              </w:rPr>
              <w:t>Recognised</w:t>
            </w:r>
            <w:proofErr w:type="spellEnd"/>
            <w:r w:rsidRPr="002065A6">
              <w:rPr>
                <w:spacing w:val="-4"/>
              </w:rPr>
              <w:t xml:space="preserve"> as income during </w:t>
            </w:r>
          </w:p>
        </w:tc>
        <w:tc>
          <w:tcPr>
            <w:tcW w:w="1260" w:type="dxa"/>
          </w:tcPr>
          <w:p w14:paraId="0FE395C6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8F59097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FB8CB84" w14:textId="7AA2EB8D" w:rsidR="00E814F6" w:rsidRPr="00D675DD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F647EEA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D65A980" w14:textId="77777777" w:rsidR="00E814F6" w:rsidRPr="00A50B53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024932D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62F12F8" w14:textId="77777777" w:rsidR="00E814F6" w:rsidRPr="00D675DD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</w:p>
        </w:tc>
      </w:tr>
      <w:tr w:rsidR="00AE6AB4" w14:paraId="79438B29" w14:textId="77777777" w:rsidTr="005D39FA">
        <w:trPr>
          <w:trHeight w:val="80"/>
        </w:trPr>
        <w:tc>
          <w:tcPr>
            <w:tcW w:w="3600" w:type="dxa"/>
          </w:tcPr>
          <w:p w14:paraId="5A431525" w14:textId="12F3EAF2" w:rsidR="00AE6AB4" w:rsidRPr="002937E8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065A6">
              <w:rPr>
                <w:spacing w:val="-4"/>
              </w:rPr>
              <w:t xml:space="preserve">   the period/year</w:t>
            </w:r>
          </w:p>
        </w:tc>
        <w:tc>
          <w:tcPr>
            <w:tcW w:w="1260" w:type="dxa"/>
          </w:tcPr>
          <w:p w14:paraId="5A8F16FD" w14:textId="444FD256" w:rsidR="00AE6AB4" w:rsidRPr="002937E8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B563A">
              <w:t>(8,33</w:t>
            </w:r>
            <w:r>
              <w:t>3</w:t>
            </w:r>
            <w:r w:rsidRPr="005B563A">
              <w:t>)</w:t>
            </w:r>
          </w:p>
        </w:tc>
        <w:tc>
          <w:tcPr>
            <w:tcW w:w="270" w:type="dxa"/>
          </w:tcPr>
          <w:p w14:paraId="3E71CCFD" w14:textId="77777777" w:rsidR="00AE6AB4" w:rsidRPr="002937E8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ED1E106" w14:textId="2961DBCF" w:rsid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B563A">
              <w:t>(16,374)</w:t>
            </w:r>
          </w:p>
        </w:tc>
        <w:tc>
          <w:tcPr>
            <w:tcW w:w="236" w:type="dxa"/>
          </w:tcPr>
          <w:p w14:paraId="44B27839" w14:textId="77777777" w:rsidR="00AE6AB4" w:rsidRPr="002937E8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DBB02C5" w14:textId="06BFC4B0" w:rsidR="00AE6AB4" w:rsidRPr="00A50B53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B563A">
              <w:t>(8,33</w:t>
            </w:r>
            <w:r>
              <w:t>3</w:t>
            </w:r>
            <w:r w:rsidRPr="005B563A">
              <w:t>)</w:t>
            </w:r>
          </w:p>
        </w:tc>
        <w:tc>
          <w:tcPr>
            <w:tcW w:w="270" w:type="dxa"/>
          </w:tcPr>
          <w:p w14:paraId="5A65EDCC" w14:textId="77777777" w:rsidR="00AE6AB4" w:rsidRPr="002937E8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36087B9" w14:textId="399CCE21" w:rsid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 w:rsidRPr="005B563A">
              <w:t>(16,374)</w:t>
            </w:r>
          </w:p>
        </w:tc>
      </w:tr>
      <w:tr w:rsidR="00E814F6" w14:paraId="56B1CEDD" w14:textId="77777777" w:rsidTr="00AE4FBB">
        <w:trPr>
          <w:trHeight w:val="80"/>
        </w:trPr>
        <w:tc>
          <w:tcPr>
            <w:tcW w:w="3600" w:type="dxa"/>
          </w:tcPr>
          <w:p w14:paraId="2F3EA49F" w14:textId="5BFD1FC5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065A6">
              <w:rPr>
                <w:rFonts w:cs="Times New Roman"/>
                <w:b/>
                <w:bCs/>
              </w:rPr>
              <w:t xml:space="preserve">At </w:t>
            </w:r>
            <w:r>
              <w:rPr>
                <w:rFonts w:cs="Times New Roman"/>
                <w:b/>
                <w:bCs/>
                <w:lang w:val="en-GB" w:bidi="ar-SA"/>
              </w:rPr>
              <w:t>3</w:t>
            </w:r>
            <w:r w:rsidR="004F47D6">
              <w:rPr>
                <w:rFonts w:cs="Times New Roman"/>
                <w:b/>
                <w:bCs/>
                <w:lang w:val="en-GB" w:bidi="ar-SA"/>
              </w:rPr>
              <w:t>0 June</w:t>
            </w:r>
            <w:r w:rsidRPr="002065A6">
              <w:rPr>
                <w:rFonts w:cs="Times New Roman"/>
                <w:b/>
                <w:bCs/>
              </w:rPr>
              <w:t>/31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3E4400" w14:textId="3007E99C" w:rsidR="00E814F6" w:rsidRPr="00B25FE7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E6AB4">
              <w:rPr>
                <w:rFonts w:cs="Times New Roman"/>
                <w:b/>
                <w:bCs/>
              </w:rPr>
              <w:t>325,79</w:t>
            </w:r>
            <w:r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270" w:type="dxa"/>
          </w:tcPr>
          <w:p w14:paraId="1CC37E7B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D7FD4B" w14:textId="7EC2A2E6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318,525</w:t>
            </w:r>
          </w:p>
        </w:tc>
        <w:tc>
          <w:tcPr>
            <w:tcW w:w="236" w:type="dxa"/>
          </w:tcPr>
          <w:p w14:paraId="031CDA1A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4E7BF3C" w14:textId="72422ED7" w:rsidR="00E814F6" w:rsidRPr="00B25FE7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E6AB4">
              <w:rPr>
                <w:rFonts w:cs="Times New Roman"/>
                <w:b/>
                <w:bCs/>
              </w:rPr>
              <w:t>325,792</w:t>
            </w:r>
          </w:p>
        </w:tc>
        <w:tc>
          <w:tcPr>
            <w:tcW w:w="270" w:type="dxa"/>
          </w:tcPr>
          <w:p w14:paraId="49A02595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CEAC39" w14:textId="498377E1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318,525</w:t>
            </w:r>
          </w:p>
        </w:tc>
      </w:tr>
      <w:tr w:rsidR="00E814F6" w14:paraId="29D15FB3" w14:textId="77777777" w:rsidTr="00AE4FBB">
        <w:trPr>
          <w:trHeight w:val="80"/>
        </w:trPr>
        <w:tc>
          <w:tcPr>
            <w:tcW w:w="3600" w:type="dxa"/>
          </w:tcPr>
          <w:p w14:paraId="57F6CA59" w14:textId="77777777" w:rsidR="00E814F6" w:rsidRPr="002065A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1BD90AD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0640D3F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5CFFE8" w14:textId="77777777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36" w:type="dxa"/>
          </w:tcPr>
          <w:p w14:paraId="6FD22ED6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D5BB37D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7201A40A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FF078C" w14:textId="77777777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</w:p>
        </w:tc>
      </w:tr>
      <w:tr w:rsidR="00AE6AB4" w14:paraId="78F2EC80" w14:textId="77777777" w:rsidTr="00AE4FBB">
        <w:trPr>
          <w:trHeight w:val="80"/>
        </w:trPr>
        <w:tc>
          <w:tcPr>
            <w:tcW w:w="3600" w:type="dxa"/>
          </w:tcPr>
          <w:p w14:paraId="4324E95D" w14:textId="5309F12E" w:rsidR="00AE6AB4" w:rsidRPr="002065A6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</w:rPr>
            </w:pPr>
            <w:r w:rsidRPr="002065A6">
              <w:rPr>
                <w:rFonts w:cs="Times New Roman"/>
              </w:rPr>
              <w:t xml:space="preserve">- current </w:t>
            </w:r>
          </w:p>
        </w:tc>
        <w:tc>
          <w:tcPr>
            <w:tcW w:w="1260" w:type="dxa"/>
          </w:tcPr>
          <w:p w14:paraId="7A19755D" w14:textId="33CB9251" w:rsidR="00AE6AB4" w:rsidRPr="00AA34CA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74995">
              <w:t>16,959</w:t>
            </w:r>
          </w:p>
        </w:tc>
        <w:tc>
          <w:tcPr>
            <w:tcW w:w="270" w:type="dxa"/>
          </w:tcPr>
          <w:p w14:paraId="3DB87628" w14:textId="77777777" w:rsidR="00AE6AB4" w:rsidRPr="00B25FE7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6899C2A8" w14:textId="0B92364D" w:rsidR="00AE6AB4" w:rsidRPr="00E814F6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74995">
              <w:t>16,374</w:t>
            </w:r>
          </w:p>
        </w:tc>
        <w:tc>
          <w:tcPr>
            <w:tcW w:w="236" w:type="dxa"/>
          </w:tcPr>
          <w:p w14:paraId="6DCD96F9" w14:textId="77777777" w:rsidR="00AE6AB4" w:rsidRPr="00B25FE7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</w:tcPr>
          <w:p w14:paraId="0325B689" w14:textId="5FF1E1F0" w:rsidR="00AE6AB4" w:rsidRPr="00AA34CA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74995">
              <w:t>16,959</w:t>
            </w:r>
          </w:p>
        </w:tc>
        <w:tc>
          <w:tcPr>
            <w:tcW w:w="270" w:type="dxa"/>
          </w:tcPr>
          <w:p w14:paraId="58D864C8" w14:textId="77777777" w:rsidR="00AE6AB4" w:rsidRPr="00B25FE7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009F43A6" w14:textId="01A5AD6C" w:rsid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 w:rsidRPr="00774995">
              <w:t>16,374</w:t>
            </w:r>
          </w:p>
        </w:tc>
      </w:tr>
      <w:tr w:rsidR="00AE6AB4" w14:paraId="497F0793" w14:textId="77777777" w:rsidTr="00AE4FBB">
        <w:trPr>
          <w:trHeight w:val="80"/>
        </w:trPr>
        <w:tc>
          <w:tcPr>
            <w:tcW w:w="3600" w:type="dxa"/>
          </w:tcPr>
          <w:p w14:paraId="2EBE2E73" w14:textId="27E2B092" w:rsidR="00AE6AB4" w:rsidRPr="002065A6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</w:rPr>
            </w:pPr>
            <w:r w:rsidRPr="002065A6">
              <w:rPr>
                <w:rFonts w:cs="Times New Roman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8B729" w14:textId="049CD9A1" w:rsidR="00AE6AB4" w:rsidRPr="00AA34CA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470F6">
              <w:t>308,83</w:t>
            </w:r>
            <w:r>
              <w:t>3</w:t>
            </w:r>
          </w:p>
        </w:tc>
        <w:tc>
          <w:tcPr>
            <w:tcW w:w="270" w:type="dxa"/>
          </w:tcPr>
          <w:p w14:paraId="56678160" w14:textId="77777777" w:rsidR="00AE6AB4" w:rsidRPr="00AA34CA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B25C7" w14:textId="396664E2" w:rsidR="00AE6AB4" w:rsidRPr="00AA34CA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470F6">
              <w:t>302,151</w:t>
            </w:r>
          </w:p>
        </w:tc>
        <w:tc>
          <w:tcPr>
            <w:tcW w:w="236" w:type="dxa"/>
          </w:tcPr>
          <w:p w14:paraId="01451E56" w14:textId="77777777" w:rsidR="00AE6AB4" w:rsidRPr="00AA34CA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3A970F4" w14:textId="424571A2" w:rsidR="00AE6AB4" w:rsidRPr="00AA34CA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470F6">
              <w:t>308,83</w:t>
            </w:r>
            <w:r>
              <w:t>3</w:t>
            </w:r>
          </w:p>
        </w:tc>
        <w:tc>
          <w:tcPr>
            <w:tcW w:w="270" w:type="dxa"/>
          </w:tcPr>
          <w:p w14:paraId="265F24D3" w14:textId="77777777" w:rsidR="00AE6AB4" w:rsidRPr="00B25FE7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146BF9" w14:textId="3E97365E" w:rsidR="00AE6AB4" w:rsidRDefault="00AE6AB4" w:rsidP="00AE6A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 w:rsidRPr="008470F6">
              <w:t>302,151</w:t>
            </w:r>
          </w:p>
        </w:tc>
      </w:tr>
      <w:tr w:rsidR="00E814F6" w14:paraId="3A54839B" w14:textId="77777777" w:rsidTr="00AE4FBB">
        <w:trPr>
          <w:trHeight w:val="80"/>
        </w:trPr>
        <w:tc>
          <w:tcPr>
            <w:tcW w:w="3600" w:type="dxa"/>
          </w:tcPr>
          <w:p w14:paraId="7EFB7E44" w14:textId="013286C5" w:rsidR="00E814F6" w:rsidRPr="002065A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</w:rPr>
            </w:pPr>
            <w:r w:rsidRPr="002065A6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27F4E3" w14:textId="148E1139" w:rsidR="00E814F6" w:rsidRPr="00B25FE7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E6AB4">
              <w:rPr>
                <w:rFonts w:cs="Times New Roman"/>
                <w:b/>
                <w:bCs/>
              </w:rPr>
              <w:t>325,792</w:t>
            </w:r>
          </w:p>
        </w:tc>
        <w:tc>
          <w:tcPr>
            <w:tcW w:w="270" w:type="dxa"/>
          </w:tcPr>
          <w:p w14:paraId="44EA5772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2985FB" w14:textId="311683FD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318,525</w:t>
            </w:r>
          </w:p>
        </w:tc>
        <w:tc>
          <w:tcPr>
            <w:tcW w:w="236" w:type="dxa"/>
          </w:tcPr>
          <w:p w14:paraId="6D05D8A7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4558338" w14:textId="1741F64E" w:rsidR="00E814F6" w:rsidRPr="00B25FE7" w:rsidRDefault="00AE6AB4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E6AB4">
              <w:rPr>
                <w:rFonts w:cs="Times New Roman"/>
                <w:b/>
                <w:bCs/>
              </w:rPr>
              <w:t>325,792</w:t>
            </w:r>
          </w:p>
        </w:tc>
        <w:tc>
          <w:tcPr>
            <w:tcW w:w="270" w:type="dxa"/>
          </w:tcPr>
          <w:p w14:paraId="2F97BB42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F7AA7E" w14:textId="6754B6E3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318,525</w:t>
            </w:r>
          </w:p>
        </w:tc>
      </w:tr>
    </w:tbl>
    <w:p w14:paraId="5D5DC0AC" w14:textId="77777777" w:rsidR="00184663" w:rsidRDefault="0018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04"/>
        <w:gridCol w:w="236"/>
        <w:gridCol w:w="1260"/>
      </w:tblGrid>
      <w:tr w:rsidR="00BB41E2" w14:paraId="6525ECB6" w14:textId="77777777" w:rsidTr="00471E13">
        <w:trPr>
          <w:trHeight w:val="80"/>
        </w:trPr>
        <w:tc>
          <w:tcPr>
            <w:tcW w:w="3600" w:type="dxa"/>
          </w:tcPr>
          <w:p w14:paraId="3A9A500D" w14:textId="77777777" w:rsidR="00BB41E2" w:rsidRPr="0092661C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0" w:type="dxa"/>
            <w:gridSpan w:val="3"/>
          </w:tcPr>
          <w:p w14:paraId="2C76DDC6" w14:textId="575F22B7" w:rsidR="00BB41E2" w:rsidRPr="00574909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726BE35" w14:textId="77777777" w:rsidR="00BB41E2" w:rsidRPr="00B44F5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45BE9D1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BB41E2" w14:paraId="05E17C7D" w14:textId="77777777" w:rsidTr="00471E13">
        <w:trPr>
          <w:trHeight w:val="80"/>
        </w:trPr>
        <w:tc>
          <w:tcPr>
            <w:tcW w:w="3600" w:type="dxa"/>
          </w:tcPr>
          <w:p w14:paraId="7AF6F0A2" w14:textId="77777777" w:rsidR="00BB41E2" w:rsidRPr="0092661C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3964D7">
              <w:rPr>
                <w:b/>
                <w:bCs/>
                <w:i/>
                <w:iCs/>
                <w:spacing w:val="-4"/>
              </w:rPr>
              <w:t>Deposits from customers</w:t>
            </w:r>
            <w:r>
              <w:rPr>
                <w:b/>
                <w:bCs/>
                <w:i/>
                <w:iCs/>
                <w:spacing w:val="-4"/>
              </w:rPr>
              <w:t xml:space="preserve"> f</w:t>
            </w:r>
            <w:r w:rsidRPr="003964D7">
              <w:rPr>
                <w:b/>
                <w:bCs/>
                <w:i/>
                <w:iCs/>
                <w:spacing w:val="-4"/>
              </w:rPr>
              <w:t>or</w:t>
            </w:r>
            <w:r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3964D7">
              <w:rPr>
                <w:b/>
                <w:bCs/>
                <w:i/>
                <w:iCs/>
                <w:spacing w:val="-4"/>
              </w:rPr>
              <w:t>utilities</w:t>
            </w:r>
          </w:p>
        </w:tc>
        <w:tc>
          <w:tcPr>
            <w:tcW w:w="2790" w:type="dxa"/>
            <w:gridSpan w:val="3"/>
          </w:tcPr>
          <w:p w14:paraId="6E12272A" w14:textId="77C3BBE4" w:rsidR="00BB41E2" w:rsidRPr="00333A39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49755A36" w14:textId="77777777" w:rsidR="00BB41E2" w:rsidRPr="00B44F5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3612AF72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BB41E2" w14:paraId="6C02E5AD" w14:textId="77777777" w:rsidTr="00CA32E2">
        <w:trPr>
          <w:trHeight w:val="80"/>
        </w:trPr>
        <w:tc>
          <w:tcPr>
            <w:tcW w:w="3600" w:type="dxa"/>
          </w:tcPr>
          <w:p w14:paraId="3671733E" w14:textId="77777777" w:rsidR="00BB41E2" w:rsidRPr="0092661C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5EF554" w14:textId="042D1AA7" w:rsidR="00BB41E2" w:rsidRPr="00A35AEE" w:rsidRDefault="00426F38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426F38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0AF66F43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17055A" w14:textId="6A5F452B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2D352763" w14:textId="77777777" w:rsidR="00BB41E2" w:rsidRPr="00E553B1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B34C4B3" w14:textId="3E9D14FE" w:rsidR="00BB41E2" w:rsidRPr="00A35AEE" w:rsidRDefault="00426F38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426F38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36" w:type="dxa"/>
          </w:tcPr>
          <w:p w14:paraId="626AE8A8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6C68F2" w14:textId="023CF5C0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BB41E2" w14:paraId="7431FC5C" w14:textId="77777777" w:rsidTr="00CA32E2">
        <w:trPr>
          <w:trHeight w:val="80"/>
        </w:trPr>
        <w:tc>
          <w:tcPr>
            <w:tcW w:w="3600" w:type="dxa"/>
          </w:tcPr>
          <w:p w14:paraId="46320EEA" w14:textId="77777777" w:rsidR="00BB41E2" w:rsidRPr="0092661C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730499" w14:textId="25655C81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1C84100A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681ACA" w14:textId="1045130D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70" w:type="dxa"/>
          </w:tcPr>
          <w:p w14:paraId="61D871FA" w14:textId="77777777" w:rsidR="00BB41E2" w:rsidRPr="00E553B1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7995F4F" w14:textId="2FA8CB6F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61EA2B38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F88F528" w14:textId="52C2D580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2065A6" w14:paraId="0B0BB4CE" w14:textId="77777777" w:rsidTr="00CA32E2">
        <w:trPr>
          <w:trHeight w:val="80"/>
        </w:trPr>
        <w:tc>
          <w:tcPr>
            <w:tcW w:w="3600" w:type="dxa"/>
          </w:tcPr>
          <w:p w14:paraId="3CAB46F0" w14:textId="77777777" w:rsidR="002065A6" w:rsidRPr="0092661C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11CD4639" w14:textId="77777777" w:rsidR="002065A6" w:rsidRPr="005737AB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065A6" w14:paraId="45F157D6" w14:textId="77777777" w:rsidTr="00CA32E2">
        <w:trPr>
          <w:trHeight w:val="211"/>
        </w:trPr>
        <w:tc>
          <w:tcPr>
            <w:tcW w:w="3600" w:type="dxa"/>
          </w:tcPr>
          <w:p w14:paraId="5B23E9DF" w14:textId="77777777" w:rsidR="002065A6" w:rsidRPr="000F54E0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0BD00235" w14:textId="77777777" w:rsidR="002065A6" w:rsidRPr="000F54E0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35" w:right="-11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26F38" w14:paraId="0A24F99F" w14:textId="77777777" w:rsidTr="00CA32E2">
        <w:trPr>
          <w:trHeight w:val="80"/>
        </w:trPr>
        <w:tc>
          <w:tcPr>
            <w:tcW w:w="3600" w:type="dxa"/>
          </w:tcPr>
          <w:p w14:paraId="56C38981" w14:textId="77777777" w:rsidR="00426F38" w:rsidRPr="00241684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241684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267EEEC2" w14:textId="3197EDF9" w:rsidR="00426F38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 w:rsidRPr="009B4019">
              <w:t>215</w:t>
            </w:r>
          </w:p>
        </w:tc>
        <w:tc>
          <w:tcPr>
            <w:tcW w:w="270" w:type="dxa"/>
          </w:tcPr>
          <w:p w14:paraId="6E9A5A98" w14:textId="77777777" w:rsidR="00426F38" w:rsidRPr="00D675DD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2927C6B" w14:textId="59378A27" w:rsidR="00426F38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9B4019">
              <w:t>200</w:t>
            </w:r>
          </w:p>
        </w:tc>
        <w:tc>
          <w:tcPr>
            <w:tcW w:w="270" w:type="dxa"/>
          </w:tcPr>
          <w:p w14:paraId="38BBF0CF" w14:textId="77777777" w:rsidR="00426F38" w:rsidRPr="00D675DD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D120A2C" w14:textId="3F5E8D3F" w:rsidR="00426F38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9B4019">
              <w:t>215</w:t>
            </w:r>
          </w:p>
        </w:tc>
        <w:tc>
          <w:tcPr>
            <w:tcW w:w="236" w:type="dxa"/>
          </w:tcPr>
          <w:p w14:paraId="581CECB6" w14:textId="77777777" w:rsidR="00426F38" w:rsidRPr="00D675DD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8B1DAD5" w14:textId="02A4B2FB" w:rsidR="00426F38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9B4019">
              <w:t>200</w:t>
            </w:r>
          </w:p>
        </w:tc>
      </w:tr>
      <w:tr w:rsidR="00426F38" w14:paraId="11D5DA3C" w14:textId="77777777" w:rsidTr="00CA32E2">
        <w:trPr>
          <w:trHeight w:val="80"/>
        </w:trPr>
        <w:tc>
          <w:tcPr>
            <w:tcW w:w="3600" w:type="dxa"/>
          </w:tcPr>
          <w:p w14:paraId="4788ECE1" w14:textId="77777777" w:rsidR="00426F38" w:rsidRPr="0092661C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Other r</w:t>
            </w:r>
            <w:r w:rsidRPr="00C17981">
              <w:t>elated parties</w:t>
            </w:r>
          </w:p>
        </w:tc>
        <w:tc>
          <w:tcPr>
            <w:tcW w:w="1260" w:type="dxa"/>
          </w:tcPr>
          <w:p w14:paraId="6AF43C57" w14:textId="6C7A1D67" w:rsidR="00426F38" w:rsidRPr="00241684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</w:rPr>
            </w:pPr>
            <w:r w:rsidRPr="009B4019">
              <w:t>9</w:t>
            </w:r>
          </w:p>
        </w:tc>
        <w:tc>
          <w:tcPr>
            <w:tcW w:w="270" w:type="dxa"/>
          </w:tcPr>
          <w:p w14:paraId="36BBD62F" w14:textId="77777777" w:rsidR="00426F38" w:rsidRPr="00241684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F149739" w14:textId="2261EB54" w:rsidR="00426F38" w:rsidRPr="00241684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9B4019">
              <w:t>9</w:t>
            </w:r>
          </w:p>
        </w:tc>
        <w:tc>
          <w:tcPr>
            <w:tcW w:w="270" w:type="dxa"/>
          </w:tcPr>
          <w:p w14:paraId="33FA50DB" w14:textId="77777777" w:rsidR="00426F38" w:rsidRPr="00241684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4FCB1A9" w14:textId="5433F773" w:rsidR="00426F38" w:rsidRPr="00241684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9B4019">
              <w:t>9</w:t>
            </w:r>
          </w:p>
        </w:tc>
        <w:tc>
          <w:tcPr>
            <w:tcW w:w="236" w:type="dxa"/>
          </w:tcPr>
          <w:p w14:paraId="0D385A8B" w14:textId="77777777" w:rsidR="00426F38" w:rsidRPr="00241684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F6382C" w14:textId="32F2C58F" w:rsidR="00426F38" w:rsidRPr="00241684" w:rsidRDefault="00426F38" w:rsidP="00426F3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9B4019">
              <w:t>9</w:t>
            </w:r>
          </w:p>
        </w:tc>
      </w:tr>
      <w:tr w:rsidR="00BB41E2" w14:paraId="05B014D2" w14:textId="77777777" w:rsidTr="00CA32E2">
        <w:trPr>
          <w:trHeight w:val="80"/>
        </w:trPr>
        <w:tc>
          <w:tcPr>
            <w:tcW w:w="3600" w:type="dxa"/>
          </w:tcPr>
          <w:p w14:paraId="5421F900" w14:textId="77777777" w:rsidR="00BB41E2" w:rsidRPr="001C33AF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5A6099" w14:textId="415F4FC6" w:rsidR="00BB41E2" w:rsidRPr="00410ECB" w:rsidRDefault="008E0EDC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22</w:t>
            </w:r>
            <w:r w:rsidR="00426F38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270" w:type="dxa"/>
          </w:tcPr>
          <w:p w14:paraId="4438A121" w14:textId="77777777" w:rsidR="00BB41E2" w:rsidRPr="001D2331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8A36C5" w14:textId="44578B50" w:rsidR="00BB41E2" w:rsidRPr="00332DF3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209</w:t>
            </w:r>
          </w:p>
        </w:tc>
        <w:tc>
          <w:tcPr>
            <w:tcW w:w="270" w:type="dxa"/>
          </w:tcPr>
          <w:p w14:paraId="1063FDDC" w14:textId="77777777" w:rsidR="00BB41E2" w:rsidRPr="00332DF3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0E8FAD" w14:textId="6C77043E" w:rsidR="00BB41E2" w:rsidRPr="00381BAD" w:rsidRDefault="008E0EDC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22</w:t>
            </w:r>
            <w:r w:rsidR="00426F38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236" w:type="dxa"/>
          </w:tcPr>
          <w:p w14:paraId="34AAC6E0" w14:textId="77777777" w:rsidR="00BB41E2" w:rsidRPr="00332DF3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9C4FDA" w14:textId="52C9133B" w:rsidR="00BB41E2" w:rsidRPr="00332DF3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209</w:t>
            </w:r>
          </w:p>
        </w:tc>
      </w:tr>
    </w:tbl>
    <w:p w14:paraId="0E42205B" w14:textId="19DFFC3B" w:rsidR="006D2393" w:rsidRDefault="0038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153707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CFFC853" w14:textId="03C8FC2A" w:rsidR="008A2155" w:rsidRDefault="00247E58" w:rsidP="00EE2D0B">
      <w:pPr>
        <w:pStyle w:val="Heading1"/>
        <w:keepLines/>
        <w:numPr>
          <w:ilvl w:val="0"/>
          <w:numId w:val="0"/>
        </w:numPr>
        <w:shd w:val="clear" w:color="auto" w:fill="auto"/>
        <w:ind w:left="547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3</w:t>
      </w:r>
      <w:r w:rsidR="008A215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Trade accounts receivable</w:t>
      </w:r>
    </w:p>
    <w:p w14:paraId="2BB51C7A" w14:textId="3F984362" w:rsidR="008A2155" w:rsidRDefault="008A2155" w:rsidP="008A215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04"/>
        <w:gridCol w:w="236"/>
        <w:gridCol w:w="1260"/>
      </w:tblGrid>
      <w:tr w:rsidR="00F92FAC" w14:paraId="211B0890" w14:textId="77777777" w:rsidTr="00471E13">
        <w:trPr>
          <w:trHeight w:val="80"/>
        </w:trPr>
        <w:tc>
          <w:tcPr>
            <w:tcW w:w="3600" w:type="dxa"/>
          </w:tcPr>
          <w:p w14:paraId="4709F518" w14:textId="77777777" w:rsidR="00F92FAC" w:rsidRPr="0092661C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0" w:type="dxa"/>
            <w:gridSpan w:val="3"/>
          </w:tcPr>
          <w:p w14:paraId="09B10D2C" w14:textId="469881A6" w:rsidR="00F92FAC" w:rsidRPr="00574909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8531431" w14:textId="77777777" w:rsidR="00F92FAC" w:rsidRPr="00B44F5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63A9961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F92FAC" w14:paraId="232D4E22" w14:textId="77777777" w:rsidTr="00471E13">
        <w:trPr>
          <w:trHeight w:val="80"/>
        </w:trPr>
        <w:tc>
          <w:tcPr>
            <w:tcW w:w="3600" w:type="dxa"/>
          </w:tcPr>
          <w:p w14:paraId="25244C7D" w14:textId="15D9A104" w:rsidR="00F92FAC" w:rsidRPr="0092661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</w:p>
        </w:tc>
        <w:tc>
          <w:tcPr>
            <w:tcW w:w="2790" w:type="dxa"/>
            <w:gridSpan w:val="3"/>
          </w:tcPr>
          <w:p w14:paraId="1FE1F835" w14:textId="63B293D8" w:rsidR="00F92FAC" w:rsidRPr="00333A39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3AFBCEF0" w14:textId="77777777" w:rsidR="00F92FAC" w:rsidRPr="00B44F5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93EA42D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F92FAC" w14:paraId="37F70F42" w14:textId="77777777" w:rsidTr="005D39FA">
        <w:trPr>
          <w:trHeight w:val="80"/>
        </w:trPr>
        <w:tc>
          <w:tcPr>
            <w:tcW w:w="3600" w:type="dxa"/>
          </w:tcPr>
          <w:p w14:paraId="1C1B2487" w14:textId="6DCAB9CC" w:rsidR="00F92FAC" w:rsidRPr="0092661C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8550F08" w14:textId="066F1023" w:rsidR="00F92FAC" w:rsidRPr="00A35AEE" w:rsidRDefault="005F5D83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5F5D83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70" w:type="dxa"/>
          </w:tcPr>
          <w:p w14:paraId="522E8464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99CC0A" w14:textId="778795F6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7035820F" w14:textId="77777777" w:rsidR="00F92FAC" w:rsidRPr="00E553B1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FCB5EE7" w14:textId="793D2333" w:rsidR="00F92FAC" w:rsidRPr="00A35AEE" w:rsidRDefault="005F5D83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5F5D83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30 June</w:t>
            </w:r>
          </w:p>
        </w:tc>
        <w:tc>
          <w:tcPr>
            <w:tcW w:w="236" w:type="dxa"/>
          </w:tcPr>
          <w:p w14:paraId="48049BA9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3D470C4" w14:textId="3A89EC9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F92FAC" w14:paraId="4CD269D3" w14:textId="77777777" w:rsidTr="005D39FA">
        <w:trPr>
          <w:trHeight w:val="80"/>
        </w:trPr>
        <w:tc>
          <w:tcPr>
            <w:tcW w:w="3600" w:type="dxa"/>
          </w:tcPr>
          <w:p w14:paraId="1C111ACA" w14:textId="77777777" w:rsidR="00F92FAC" w:rsidRPr="0092661C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73D799E" w14:textId="7DF39645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6C6F921D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455C12" w14:textId="0B894044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70" w:type="dxa"/>
          </w:tcPr>
          <w:p w14:paraId="72E9E9FD" w14:textId="77777777" w:rsidR="00F92FAC" w:rsidRPr="00E553B1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2C28BBE" w14:textId="154343A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4C77C32D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87764E" w14:textId="6C5E1F6F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FD4804" w14:paraId="795250F0" w14:textId="77777777" w:rsidTr="005D39FA">
        <w:trPr>
          <w:trHeight w:val="80"/>
        </w:trPr>
        <w:tc>
          <w:tcPr>
            <w:tcW w:w="3600" w:type="dxa"/>
          </w:tcPr>
          <w:p w14:paraId="3F32952D" w14:textId="77777777" w:rsidR="00FD4804" w:rsidRPr="0092661C" w:rsidRDefault="00FD4804" w:rsidP="005D3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1291AACE" w14:textId="77777777" w:rsidR="00FD4804" w:rsidRPr="005737AB" w:rsidRDefault="00FD4804" w:rsidP="005D3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FD4804" w14:paraId="303027E9" w14:textId="77777777" w:rsidTr="005D39FA">
        <w:trPr>
          <w:trHeight w:val="211"/>
        </w:trPr>
        <w:tc>
          <w:tcPr>
            <w:tcW w:w="3600" w:type="dxa"/>
          </w:tcPr>
          <w:p w14:paraId="65F7F88D" w14:textId="77777777" w:rsidR="00FD4804" w:rsidRPr="000F54E0" w:rsidRDefault="00FD4804" w:rsidP="005D3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750732AE" w14:textId="77777777" w:rsidR="00FD4804" w:rsidRPr="000F54E0" w:rsidRDefault="00FD4804" w:rsidP="005D3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35" w:right="-11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F5D83" w14:paraId="73C9E4DC" w14:textId="77777777" w:rsidTr="005D39FA">
        <w:trPr>
          <w:trHeight w:val="80"/>
        </w:trPr>
        <w:tc>
          <w:tcPr>
            <w:tcW w:w="3600" w:type="dxa"/>
          </w:tcPr>
          <w:p w14:paraId="4277E24C" w14:textId="11CB4FE6" w:rsidR="005F5D83" w:rsidRPr="00241684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rFonts w:cs="Times New Roman"/>
              </w:rPr>
              <w:t>Within credit terms</w:t>
            </w:r>
          </w:p>
        </w:tc>
        <w:tc>
          <w:tcPr>
            <w:tcW w:w="1260" w:type="dxa"/>
          </w:tcPr>
          <w:p w14:paraId="0C31507C" w14:textId="2CB7AEE0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 w:rsidRPr="004F01D1">
              <w:t>63,867</w:t>
            </w:r>
          </w:p>
        </w:tc>
        <w:tc>
          <w:tcPr>
            <w:tcW w:w="270" w:type="dxa"/>
          </w:tcPr>
          <w:p w14:paraId="5AE9547A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45AA556" w14:textId="63D8B953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58,616</w:t>
            </w:r>
          </w:p>
        </w:tc>
        <w:tc>
          <w:tcPr>
            <w:tcW w:w="270" w:type="dxa"/>
          </w:tcPr>
          <w:p w14:paraId="6485A5FD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63DBB44" w14:textId="22DF51F6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63,867</w:t>
            </w:r>
          </w:p>
        </w:tc>
        <w:tc>
          <w:tcPr>
            <w:tcW w:w="236" w:type="dxa"/>
          </w:tcPr>
          <w:p w14:paraId="3946102C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FE73430" w14:textId="0ADF6909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58,616</w:t>
            </w:r>
          </w:p>
        </w:tc>
      </w:tr>
      <w:tr w:rsidR="005F5D83" w14:paraId="7CCB883C" w14:textId="77777777" w:rsidTr="005D39FA">
        <w:trPr>
          <w:trHeight w:val="80"/>
        </w:trPr>
        <w:tc>
          <w:tcPr>
            <w:tcW w:w="3600" w:type="dxa"/>
          </w:tcPr>
          <w:p w14:paraId="067FAB3D" w14:textId="267B2907" w:rsidR="005F5D83" w:rsidRPr="00241684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rFonts w:cs="Times New Roman"/>
              </w:rPr>
              <w:t>Overdue:</w:t>
            </w:r>
          </w:p>
        </w:tc>
        <w:tc>
          <w:tcPr>
            <w:tcW w:w="1260" w:type="dxa"/>
          </w:tcPr>
          <w:p w14:paraId="6AD8F24A" w14:textId="77777777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FD3E464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EED8C33" w14:textId="77777777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A283907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4207360" w14:textId="77777777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BF6D556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7630535" w14:textId="77777777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</w:tr>
      <w:tr w:rsidR="005F5D83" w14:paraId="52D54A22" w14:textId="77777777" w:rsidTr="005D39FA">
        <w:trPr>
          <w:trHeight w:val="80"/>
        </w:trPr>
        <w:tc>
          <w:tcPr>
            <w:tcW w:w="3600" w:type="dxa"/>
          </w:tcPr>
          <w:p w14:paraId="5AE9924A" w14:textId="36D46973" w:rsidR="005F5D83" w:rsidRPr="00241684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A498C">
              <w:rPr>
                <w:rFonts w:cs="Times New Roman"/>
              </w:rPr>
              <w:t xml:space="preserve">   </w:t>
            </w:r>
            <w:bookmarkStart w:id="1" w:name="_Hlk86655233"/>
            <w:r w:rsidRPr="009A498C">
              <w:rPr>
                <w:rFonts w:cs="Times New Roman"/>
              </w:rPr>
              <w:t>Less than 3 months</w:t>
            </w:r>
            <w:bookmarkEnd w:id="1"/>
          </w:p>
        </w:tc>
        <w:tc>
          <w:tcPr>
            <w:tcW w:w="1260" w:type="dxa"/>
          </w:tcPr>
          <w:p w14:paraId="4D9E147F" w14:textId="56283BFD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 w:rsidRPr="004F01D1">
              <w:t>4,276</w:t>
            </w:r>
          </w:p>
        </w:tc>
        <w:tc>
          <w:tcPr>
            <w:tcW w:w="270" w:type="dxa"/>
          </w:tcPr>
          <w:p w14:paraId="44853064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49E4784" w14:textId="653E6F93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3,579</w:t>
            </w:r>
          </w:p>
        </w:tc>
        <w:tc>
          <w:tcPr>
            <w:tcW w:w="270" w:type="dxa"/>
          </w:tcPr>
          <w:p w14:paraId="072A6EF8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1EFD5AC" w14:textId="0C117556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4,276</w:t>
            </w:r>
          </w:p>
        </w:tc>
        <w:tc>
          <w:tcPr>
            <w:tcW w:w="236" w:type="dxa"/>
          </w:tcPr>
          <w:p w14:paraId="68E4D616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DF60973" w14:textId="679A01D7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3,579</w:t>
            </w:r>
          </w:p>
        </w:tc>
      </w:tr>
      <w:tr w:rsidR="005F5D83" w14:paraId="4EBDD268" w14:textId="77777777" w:rsidTr="005D39FA">
        <w:trPr>
          <w:trHeight w:val="80"/>
        </w:trPr>
        <w:tc>
          <w:tcPr>
            <w:tcW w:w="3600" w:type="dxa"/>
          </w:tcPr>
          <w:p w14:paraId="33878BBC" w14:textId="2D68FFAF" w:rsidR="005F5D83" w:rsidRPr="00241684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A498C">
              <w:rPr>
                <w:rFonts w:cs="Times New Roman"/>
              </w:rPr>
              <w:t xml:space="preserve">   3 </w:t>
            </w:r>
            <w:r>
              <w:rPr>
                <w:rFonts w:cs="Times New Roman"/>
              </w:rPr>
              <w:t>-</w:t>
            </w:r>
            <w:r w:rsidRPr="009A498C">
              <w:rPr>
                <w:rFonts w:cs="Times New Roman"/>
              </w:rPr>
              <w:t xml:space="preserve"> 6 months</w:t>
            </w:r>
          </w:p>
        </w:tc>
        <w:tc>
          <w:tcPr>
            <w:tcW w:w="1260" w:type="dxa"/>
          </w:tcPr>
          <w:p w14:paraId="72086B95" w14:textId="7A0ACE8A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 w:rsidRPr="004F01D1">
              <w:t>709</w:t>
            </w:r>
          </w:p>
        </w:tc>
        <w:tc>
          <w:tcPr>
            <w:tcW w:w="270" w:type="dxa"/>
          </w:tcPr>
          <w:p w14:paraId="48142D7D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921DFB6" w14:textId="765F561B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785</w:t>
            </w:r>
          </w:p>
        </w:tc>
        <w:tc>
          <w:tcPr>
            <w:tcW w:w="270" w:type="dxa"/>
          </w:tcPr>
          <w:p w14:paraId="33903803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EC19E56" w14:textId="726B28C6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709</w:t>
            </w:r>
          </w:p>
        </w:tc>
        <w:tc>
          <w:tcPr>
            <w:tcW w:w="236" w:type="dxa"/>
          </w:tcPr>
          <w:p w14:paraId="24E41B84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E005B5C" w14:textId="1566A07C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785</w:t>
            </w:r>
          </w:p>
        </w:tc>
      </w:tr>
      <w:tr w:rsidR="005F5D83" w14:paraId="4ABC11BC" w14:textId="77777777" w:rsidTr="005D39FA">
        <w:trPr>
          <w:trHeight w:val="80"/>
        </w:trPr>
        <w:tc>
          <w:tcPr>
            <w:tcW w:w="3600" w:type="dxa"/>
          </w:tcPr>
          <w:p w14:paraId="054DC462" w14:textId="7E712E95" w:rsidR="005F5D83" w:rsidRPr="00241684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A498C">
              <w:rPr>
                <w:rFonts w:cs="Times New Roman"/>
              </w:rPr>
              <w:t xml:space="preserve">   6 </w:t>
            </w:r>
            <w:r>
              <w:rPr>
                <w:rFonts w:cs="Times New Roman"/>
              </w:rPr>
              <w:t>-</w:t>
            </w:r>
            <w:r w:rsidRPr="009A498C">
              <w:rPr>
                <w:rFonts w:cs="Times New Roman"/>
              </w:rPr>
              <w:t xml:space="preserve"> 12 months</w:t>
            </w:r>
          </w:p>
        </w:tc>
        <w:tc>
          <w:tcPr>
            <w:tcW w:w="1260" w:type="dxa"/>
          </w:tcPr>
          <w:p w14:paraId="13738BB1" w14:textId="0CADC52C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 w:rsidRPr="004F01D1">
              <w:t>179</w:t>
            </w:r>
          </w:p>
        </w:tc>
        <w:tc>
          <w:tcPr>
            <w:tcW w:w="270" w:type="dxa"/>
          </w:tcPr>
          <w:p w14:paraId="52C2BF98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43D1033" w14:textId="0A37349E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167</w:t>
            </w:r>
          </w:p>
        </w:tc>
        <w:tc>
          <w:tcPr>
            <w:tcW w:w="270" w:type="dxa"/>
          </w:tcPr>
          <w:p w14:paraId="05A3302D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07BD1F0" w14:textId="710ABAEA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179</w:t>
            </w:r>
          </w:p>
        </w:tc>
        <w:tc>
          <w:tcPr>
            <w:tcW w:w="236" w:type="dxa"/>
          </w:tcPr>
          <w:p w14:paraId="0931C8BF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5EEF1B8" w14:textId="10FEA546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167</w:t>
            </w:r>
          </w:p>
        </w:tc>
      </w:tr>
      <w:tr w:rsidR="005F5D83" w14:paraId="529F931F" w14:textId="77777777" w:rsidTr="00FD4804">
        <w:trPr>
          <w:trHeight w:val="80"/>
        </w:trPr>
        <w:tc>
          <w:tcPr>
            <w:tcW w:w="3600" w:type="dxa"/>
          </w:tcPr>
          <w:p w14:paraId="453ADA5A" w14:textId="7EE42D6B" w:rsidR="005F5D83" w:rsidRPr="00241684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A498C">
              <w:rPr>
                <w:rFonts w:cs="Times New Roman"/>
              </w:rPr>
              <w:t xml:space="preserve">   Over 12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D77FB0" w14:textId="57EF6245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8" w:right="-114"/>
              <w:rPr>
                <w:rFonts w:cs="Times New Roman"/>
              </w:rPr>
            </w:pPr>
            <w:r w:rsidRPr="004F01D1">
              <w:t>3,185</w:t>
            </w:r>
          </w:p>
        </w:tc>
        <w:tc>
          <w:tcPr>
            <w:tcW w:w="270" w:type="dxa"/>
          </w:tcPr>
          <w:p w14:paraId="4F4A90B4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9E1657" w14:textId="48CA8F4A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3,168</w:t>
            </w:r>
          </w:p>
        </w:tc>
        <w:tc>
          <w:tcPr>
            <w:tcW w:w="270" w:type="dxa"/>
          </w:tcPr>
          <w:p w14:paraId="1DCBF65A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4B6A028" w14:textId="62E46FB7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3,185</w:t>
            </w:r>
          </w:p>
        </w:tc>
        <w:tc>
          <w:tcPr>
            <w:tcW w:w="236" w:type="dxa"/>
          </w:tcPr>
          <w:p w14:paraId="5D2AE09E" w14:textId="77777777" w:rsidR="005F5D83" w:rsidRPr="00D675DD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7EF2E" w14:textId="1232B085" w:rsid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4F01D1">
              <w:t>3,168</w:t>
            </w:r>
          </w:p>
        </w:tc>
      </w:tr>
      <w:tr w:rsidR="00F92FAC" w14:paraId="528CCA8E" w14:textId="77777777" w:rsidTr="00FD4804">
        <w:trPr>
          <w:trHeight w:val="80"/>
        </w:trPr>
        <w:tc>
          <w:tcPr>
            <w:tcW w:w="3600" w:type="dxa"/>
          </w:tcPr>
          <w:p w14:paraId="244313C9" w14:textId="0DBBE889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5AC08A" w14:textId="2D7ACB90" w:rsidR="00F92FAC" w:rsidRPr="00444D83" w:rsidRDefault="005F5D83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 w:rsidRPr="005F5D83">
              <w:rPr>
                <w:rFonts w:cs="Times New Roman"/>
                <w:b/>
                <w:bCs/>
              </w:rPr>
              <w:t>72,216</w:t>
            </w:r>
          </w:p>
        </w:tc>
        <w:tc>
          <w:tcPr>
            <w:tcW w:w="270" w:type="dxa"/>
          </w:tcPr>
          <w:p w14:paraId="009942A8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9ED650" w14:textId="4BB79978" w:rsidR="00F92FAC" w:rsidRP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F92FAC">
              <w:rPr>
                <w:rFonts w:cs="Times New Roman"/>
                <w:b/>
                <w:bCs/>
              </w:rPr>
              <w:t>66,315</w:t>
            </w:r>
          </w:p>
        </w:tc>
        <w:tc>
          <w:tcPr>
            <w:tcW w:w="270" w:type="dxa"/>
          </w:tcPr>
          <w:p w14:paraId="72908624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D76F892" w14:textId="3B3600A6" w:rsidR="00F92FAC" w:rsidRPr="00444D83" w:rsidRDefault="005F5D83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5F5D83">
              <w:rPr>
                <w:rFonts w:cs="Times New Roman"/>
                <w:b/>
                <w:bCs/>
              </w:rPr>
              <w:t>72,216</w:t>
            </w:r>
          </w:p>
        </w:tc>
        <w:tc>
          <w:tcPr>
            <w:tcW w:w="236" w:type="dxa"/>
          </w:tcPr>
          <w:p w14:paraId="482AC10C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3CB231" w14:textId="2C37D7C3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F92FAC">
              <w:rPr>
                <w:rFonts w:cs="Times New Roman"/>
                <w:b/>
                <w:bCs/>
              </w:rPr>
              <w:t>66,315</w:t>
            </w:r>
          </w:p>
        </w:tc>
      </w:tr>
      <w:tr w:rsidR="00F92FAC" w14:paraId="4E7070C8" w14:textId="77777777" w:rsidTr="005D39FA">
        <w:trPr>
          <w:trHeight w:val="80"/>
        </w:trPr>
        <w:tc>
          <w:tcPr>
            <w:tcW w:w="3600" w:type="dxa"/>
          </w:tcPr>
          <w:p w14:paraId="758FCB86" w14:textId="413793C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65761C">
              <w:rPr>
                <w:rFonts w:cs="Times New Roman"/>
                <w:i/>
                <w:iCs/>
              </w:rPr>
              <w:t>Less</w:t>
            </w:r>
            <w:r>
              <w:rPr>
                <w:rFonts w:cs="Times New Roman"/>
              </w:rPr>
              <w:t xml:space="preserve"> allowance for expected </w:t>
            </w:r>
          </w:p>
        </w:tc>
        <w:tc>
          <w:tcPr>
            <w:tcW w:w="1260" w:type="dxa"/>
          </w:tcPr>
          <w:p w14:paraId="287FBADC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730420B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1627BB6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A30B52E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9A38B2B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21EA1DA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C33E8A2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</w:tr>
      <w:tr w:rsidR="00F92FAC" w14:paraId="7CCEF92E" w14:textId="77777777" w:rsidTr="005D39FA">
        <w:trPr>
          <w:trHeight w:val="80"/>
        </w:trPr>
        <w:tc>
          <w:tcPr>
            <w:tcW w:w="3600" w:type="dxa"/>
          </w:tcPr>
          <w:p w14:paraId="235DBA71" w14:textId="0C2D0B4E" w:rsidR="00F92FAC" w:rsidRPr="0092661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606"/>
            </w:pPr>
            <w:bookmarkStart w:id="2" w:name="_Hlk86655540"/>
            <w:r>
              <w:rPr>
                <w:rFonts w:cs="Times New Roman"/>
              </w:rPr>
              <w:t>credit loss</w:t>
            </w:r>
            <w:bookmarkEnd w:id="2"/>
          </w:p>
        </w:tc>
        <w:tc>
          <w:tcPr>
            <w:tcW w:w="1260" w:type="dxa"/>
          </w:tcPr>
          <w:p w14:paraId="5DC657E4" w14:textId="20FF25FB" w:rsidR="00F92FAC" w:rsidRPr="00241684" w:rsidRDefault="005F5D83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8" w:right="-114"/>
              <w:rPr>
                <w:rFonts w:cs="Times New Roman"/>
              </w:rPr>
            </w:pPr>
            <w:r w:rsidRPr="005F5D83">
              <w:rPr>
                <w:rFonts w:cs="Times New Roman"/>
              </w:rPr>
              <w:t>(4,101)</w:t>
            </w:r>
          </w:p>
        </w:tc>
        <w:tc>
          <w:tcPr>
            <w:tcW w:w="270" w:type="dxa"/>
          </w:tcPr>
          <w:p w14:paraId="1D26B3AD" w14:textId="7777777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0C7B243" w14:textId="592A9EF0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(4,044)</w:t>
            </w:r>
          </w:p>
        </w:tc>
        <w:tc>
          <w:tcPr>
            <w:tcW w:w="270" w:type="dxa"/>
          </w:tcPr>
          <w:p w14:paraId="380E99F2" w14:textId="7777777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3349815" w14:textId="4EBFE75F" w:rsidR="00F92FAC" w:rsidRPr="00241684" w:rsidRDefault="005F5D83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5F5D83">
              <w:rPr>
                <w:rFonts w:cs="Times New Roman"/>
              </w:rPr>
              <w:t>(4,101)</w:t>
            </w:r>
          </w:p>
        </w:tc>
        <w:tc>
          <w:tcPr>
            <w:tcW w:w="236" w:type="dxa"/>
          </w:tcPr>
          <w:p w14:paraId="33BB15D4" w14:textId="7777777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412256" w14:textId="755D2176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(4,044)</w:t>
            </w:r>
          </w:p>
        </w:tc>
      </w:tr>
      <w:tr w:rsidR="00F92FAC" w14:paraId="0E816A59" w14:textId="77777777" w:rsidTr="005D39FA">
        <w:trPr>
          <w:trHeight w:val="80"/>
        </w:trPr>
        <w:tc>
          <w:tcPr>
            <w:tcW w:w="3600" w:type="dxa"/>
          </w:tcPr>
          <w:p w14:paraId="2B3A65E7" w14:textId="55D1BF71" w:rsidR="00F92FAC" w:rsidRPr="001C33AF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65761C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64230F" w14:textId="4B0564EB" w:rsidR="00F92FAC" w:rsidRPr="00410ECB" w:rsidRDefault="005F5D83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 w:rsidRPr="005F5D83">
              <w:rPr>
                <w:rFonts w:cs="Times New Roman"/>
                <w:b/>
                <w:bCs/>
              </w:rPr>
              <w:t>68,115</w:t>
            </w:r>
          </w:p>
        </w:tc>
        <w:tc>
          <w:tcPr>
            <w:tcW w:w="270" w:type="dxa"/>
          </w:tcPr>
          <w:p w14:paraId="6EA1F5FA" w14:textId="77777777" w:rsidR="00F92FAC" w:rsidRPr="001D2331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6657A7" w14:textId="58A7588D" w:rsidR="00F92FAC" w:rsidRPr="00332DF3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62,271</w:t>
            </w:r>
          </w:p>
        </w:tc>
        <w:tc>
          <w:tcPr>
            <w:tcW w:w="270" w:type="dxa"/>
          </w:tcPr>
          <w:p w14:paraId="2F3D87CC" w14:textId="77777777" w:rsidR="00F92FAC" w:rsidRPr="00332DF3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8F66B0" w14:textId="59FBF175" w:rsidR="00F92FAC" w:rsidRPr="00381BAD" w:rsidRDefault="005F5D83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5F5D83">
              <w:rPr>
                <w:rFonts w:cs="Times New Roman"/>
                <w:b/>
                <w:bCs/>
              </w:rPr>
              <w:t>68,115</w:t>
            </w:r>
          </w:p>
        </w:tc>
        <w:tc>
          <w:tcPr>
            <w:tcW w:w="236" w:type="dxa"/>
          </w:tcPr>
          <w:p w14:paraId="26635604" w14:textId="77777777" w:rsidR="00F92FAC" w:rsidRPr="00332DF3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E79664" w14:textId="10D9B2F7" w:rsidR="00F92FAC" w:rsidRPr="00332DF3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62,271</w:t>
            </w:r>
          </w:p>
        </w:tc>
      </w:tr>
    </w:tbl>
    <w:p w14:paraId="514A606E" w14:textId="77777777" w:rsidR="008A2155" w:rsidRDefault="008A2155" w:rsidP="008A215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0"/>
      </w:tblGrid>
      <w:tr w:rsidR="004C4BBA" w:rsidRPr="00530813" w14:paraId="03A2DC95" w14:textId="77777777" w:rsidTr="00471E13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12CFEC4" w14:textId="77777777" w:rsidR="004C4BBA" w:rsidRPr="00530813" w:rsidRDefault="004C4BBA" w:rsidP="004C4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3"/>
          </w:tcPr>
          <w:p w14:paraId="04F39329" w14:textId="0554A5E8" w:rsidR="004C4BBA" w:rsidRPr="00574909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0F612CCB" w14:textId="77777777" w:rsidR="004C4BBA" w:rsidRPr="00B44F5E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E001142" w14:textId="77777777" w:rsidR="004C4BBA" w:rsidRPr="00530813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4C4BBA" w:rsidRPr="00530813" w14:paraId="18A1982A" w14:textId="77777777" w:rsidTr="00471E13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9F4FE2C" w14:textId="77777777" w:rsidR="004C4BBA" w:rsidRPr="00530813" w:rsidRDefault="004C4BBA" w:rsidP="004C4BBA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Expected credit loss</w:t>
            </w:r>
          </w:p>
        </w:tc>
        <w:tc>
          <w:tcPr>
            <w:tcW w:w="2790" w:type="dxa"/>
            <w:gridSpan w:val="3"/>
          </w:tcPr>
          <w:p w14:paraId="14104238" w14:textId="1B6D68FC" w:rsidR="004C4BBA" w:rsidRPr="00333A39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4EC92C45" w14:textId="77777777" w:rsidR="004C4BBA" w:rsidRPr="00B44F5E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6B42950" w14:textId="77777777" w:rsidR="004C4BBA" w:rsidRPr="00530813" w:rsidRDefault="004C4BBA" w:rsidP="004C4BBA">
            <w:pPr>
              <w:ind w:left="-30" w:right="-46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2A1BCB" w:rsidRPr="00530813" w14:paraId="5E7BAC09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A573C48" w14:textId="1E5430C4" w:rsidR="002A1BCB" w:rsidRDefault="002A1BCB" w:rsidP="00FB4ADD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62791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 period ended</w:t>
            </w:r>
          </w:p>
        </w:tc>
        <w:tc>
          <w:tcPr>
            <w:tcW w:w="1260" w:type="dxa"/>
          </w:tcPr>
          <w:p w14:paraId="4FB05266" w14:textId="77777777" w:rsidR="002A1BCB" w:rsidRPr="00AC1C02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A55EE65" w14:textId="77777777" w:rsidR="002A1BCB" w:rsidRPr="00A35AEE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DA75C48" w14:textId="77777777" w:rsidR="002A1BCB" w:rsidRPr="000F13FA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88BE37C" w14:textId="77777777" w:rsidR="002A1BCB" w:rsidRPr="00B44F5E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9A30820" w14:textId="77777777" w:rsidR="002A1BCB" w:rsidRPr="00152908" w:rsidRDefault="002A1BCB" w:rsidP="00FB4ADD">
            <w:pPr>
              <w:ind w:left="-30" w:right="-46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</w:p>
        </w:tc>
      </w:tr>
      <w:tr w:rsidR="002B1B61" w:rsidRPr="00530813" w14:paraId="7F1BF1BF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4983AB23" w14:textId="4F007755" w:rsidR="002B1B61" w:rsidRDefault="005F5D83" w:rsidP="002B1B61">
            <w:pPr>
              <w:pStyle w:val="BodyText"/>
              <w:spacing w:after="0" w:line="240" w:lineRule="auto"/>
              <w:ind w:left="166"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F5D8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30 June</w:t>
            </w:r>
          </w:p>
        </w:tc>
        <w:tc>
          <w:tcPr>
            <w:tcW w:w="1260" w:type="dxa"/>
          </w:tcPr>
          <w:p w14:paraId="5B493DB2" w14:textId="25D03320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</w:t>
            </w:r>
            <w:r w:rsidR="004C4BB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23D0C9A8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D4EC67" w14:textId="7CA70224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4C4BB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527DF200" w14:textId="77777777" w:rsidR="002B1B61" w:rsidRPr="00E553B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B9C7E3" w14:textId="5298DEC5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</w:t>
            </w:r>
            <w:r w:rsidR="004C4BB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263619CC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48861C8" w14:textId="1E86B5ED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4C4BB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</w:tr>
      <w:tr w:rsidR="002B1B61" w:rsidRPr="00530813" w14:paraId="5A2C4087" w14:textId="77777777" w:rsidTr="00FB4ADD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E162026" w14:textId="77777777" w:rsidR="002B1B61" w:rsidRDefault="002B1B61" w:rsidP="00FB4ADD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61DC4412" w14:textId="77777777" w:rsidR="002B1B61" w:rsidRPr="00CE453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  <w:r w:rsidRPr="00CE4533"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  <w:t>(in thousand Baht)</w:t>
            </w:r>
          </w:p>
        </w:tc>
      </w:tr>
      <w:tr w:rsidR="002B1B61" w:rsidRPr="00530813" w14:paraId="4DE1E5F9" w14:textId="77777777" w:rsidTr="00FB4ADD">
        <w:trPr>
          <w:trHeight w:val="164"/>
          <w:tblHeader/>
        </w:trPr>
        <w:tc>
          <w:tcPr>
            <w:tcW w:w="3600" w:type="dxa"/>
          </w:tcPr>
          <w:p w14:paraId="6EB45AA6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7"/>
          </w:tcPr>
          <w:p w14:paraId="180689D1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5D83" w:rsidRPr="00530813" w14:paraId="3EB5785F" w14:textId="77777777" w:rsidTr="00432337">
        <w:trPr>
          <w:trHeight w:val="20"/>
        </w:trPr>
        <w:tc>
          <w:tcPr>
            <w:tcW w:w="3600" w:type="dxa"/>
          </w:tcPr>
          <w:p w14:paraId="6E40737F" w14:textId="77777777" w:rsidR="005F5D83" w:rsidRPr="00530813" w:rsidRDefault="005F5D83" w:rsidP="005F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  Additions</w:t>
            </w:r>
          </w:p>
        </w:tc>
        <w:tc>
          <w:tcPr>
            <w:tcW w:w="1260" w:type="dxa"/>
          </w:tcPr>
          <w:p w14:paraId="399BBA82" w14:textId="2541115C" w:rsidR="005F5D83" w:rsidRPr="0053081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 w:rsidRPr="005F5D83">
              <w:rPr>
                <w:rFonts w:cs="Times New Roman"/>
              </w:rPr>
              <w:t>57</w:t>
            </w:r>
          </w:p>
        </w:tc>
        <w:tc>
          <w:tcPr>
            <w:tcW w:w="270" w:type="dxa"/>
          </w:tcPr>
          <w:p w14:paraId="264EF24F" w14:textId="77777777" w:rsidR="005F5D83" w:rsidRPr="00530813" w:rsidRDefault="005F5D83" w:rsidP="005F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27573" w14:textId="604EAF5F" w:rsidR="005F5D83" w:rsidRPr="0053081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5F5D83">
              <w:rPr>
                <w:rFonts w:cs="Times New Roman"/>
              </w:rPr>
              <w:t>54</w:t>
            </w:r>
          </w:p>
        </w:tc>
        <w:tc>
          <w:tcPr>
            <w:tcW w:w="270" w:type="dxa"/>
          </w:tcPr>
          <w:p w14:paraId="025091D3" w14:textId="77777777" w:rsidR="005F5D83" w:rsidRPr="00530813" w:rsidRDefault="005F5D83" w:rsidP="005F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F70558" w14:textId="43AD7FA3" w:rsidR="005F5D83" w:rsidRPr="005F5D8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5F5D83">
              <w:rPr>
                <w:rFonts w:cs="Times New Roman"/>
              </w:rPr>
              <w:t>57</w:t>
            </w:r>
          </w:p>
        </w:tc>
        <w:tc>
          <w:tcPr>
            <w:tcW w:w="270" w:type="dxa"/>
          </w:tcPr>
          <w:p w14:paraId="0A94FBEF" w14:textId="77777777" w:rsidR="005F5D83" w:rsidRPr="00530813" w:rsidRDefault="005F5D83" w:rsidP="005F5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91A6B7" w14:textId="7B3C2B76" w:rsidR="005F5D83" w:rsidRPr="00530813" w:rsidRDefault="005F5D83" w:rsidP="005F5D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5F5D83">
              <w:rPr>
                <w:rFonts w:cs="Times New Roman"/>
              </w:rPr>
              <w:t>54</w:t>
            </w:r>
          </w:p>
        </w:tc>
      </w:tr>
    </w:tbl>
    <w:p w14:paraId="01CC06ED" w14:textId="77777777" w:rsidR="00313E7D" w:rsidRDefault="00313E7D" w:rsidP="008A2155">
      <w:pPr>
        <w:sectPr w:rsidR="00313E7D" w:rsidSect="006E6D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518" w:right="1152" w:bottom="576" w:left="1152" w:header="720" w:footer="720" w:gutter="0"/>
          <w:pgNumType w:start="13"/>
          <w:cols w:space="720"/>
        </w:sectPr>
      </w:pPr>
    </w:p>
    <w:p w14:paraId="0B3251A5" w14:textId="21A9999E" w:rsidR="00313E7D" w:rsidRDefault="003C2A93" w:rsidP="003342D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1080"/>
        </w:tabs>
        <w:ind w:left="1080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4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313E7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313E7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 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>subsidiaries</w:t>
      </w:r>
    </w:p>
    <w:p w14:paraId="2472EC7B" w14:textId="77777777" w:rsidR="0085690E" w:rsidRDefault="0085690E" w:rsidP="003E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</w:pPr>
    </w:p>
    <w:p w14:paraId="67E6E45E" w14:textId="072380E3" w:rsidR="0085690E" w:rsidRPr="00984EA6" w:rsidRDefault="0085690E" w:rsidP="00334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530"/>
        <w:jc w:val="thaiDistribute"/>
        <w:rPr>
          <w:rFonts w:ascii="Times New Roman" w:hAnsi="Times New Roman" w:cs="Times New Roman"/>
        </w:rPr>
      </w:pPr>
      <w:r w:rsidRPr="00984EA6">
        <w:rPr>
          <w:rFonts w:ascii="Times New Roman" w:hAnsi="Times New Roman"/>
          <w:bCs/>
          <w:sz w:val="22"/>
          <w:szCs w:val="22"/>
        </w:rPr>
        <w:t>Investment</w:t>
      </w:r>
      <w:r w:rsidR="006C3B45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in subsidiar</w:t>
      </w:r>
      <w:r w:rsidR="006C3B45">
        <w:rPr>
          <w:rFonts w:ascii="Times New Roman" w:hAnsi="Times New Roman"/>
          <w:bCs/>
          <w:sz w:val="22"/>
          <w:szCs w:val="22"/>
        </w:rPr>
        <w:t>ies</w:t>
      </w:r>
      <w:r w:rsidRPr="00984EA6">
        <w:rPr>
          <w:rFonts w:ascii="Times New Roman" w:hAnsi="Times New Roman"/>
          <w:bCs/>
          <w:sz w:val="22"/>
          <w:szCs w:val="22"/>
        </w:rPr>
        <w:t xml:space="preserve"> as at </w:t>
      </w:r>
      <w:r w:rsidR="00717D14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714F53">
        <w:rPr>
          <w:rFonts w:ascii="Times New Roman" w:hAnsi="Times New Roman" w:cs="Times New Roman"/>
          <w:sz w:val="22"/>
          <w:szCs w:val="22"/>
          <w:lang w:val="en-GB" w:bidi="ar-SA"/>
        </w:rPr>
        <w:t>0</w:t>
      </w:r>
      <w:r w:rsidR="00717D14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714F53">
        <w:rPr>
          <w:rFonts w:ascii="Times New Roman" w:hAnsi="Times New Roman" w:cs="Times New Roman"/>
          <w:sz w:val="22"/>
          <w:szCs w:val="22"/>
          <w:lang w:val="en-GB" w:bidi="ar-SA"/>
        </w:rPr>
        <w:t>June</w:t>
      </w:r>
      <w:r w:rsidR="00717D14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2022</w:t>
      </w:r>
      <w:r w:rsidRPr="00984EA6">
        <w:rPr>
          <w:rFonts w:ascii="Times New Roman" w:hAnsi="Times New Roman"/>
          <w:bCs/>
          <w:sz w:val="22"/>
          <w:szCs w:val="22"/>
        </w:rPr>
        <w:t xml:space="preserve"> and 31 December 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717D14">
        <w:rPr>
          <w:rFonts w:ascii="Times New Roman" w:hAnsi="Times New Roman"/>
          <w:bCs/>
          <w:sz w:val="22"/>
          <w:szCs w:val="22"/>
        </w:rPr>
        <w:t>1</w:t>
      </w:r>
      <w:r w:rsidRPr="00984EA6">
        <w:rPr>
          <w:rFonts w:ascii="Times New Roman" w:hAnsi="Times New Roman"/>
          <w:bCs/>
          <w:sz w:val="22"/>
          <w:szCs w:val="22"/>
        </w:rPr>
        <w:t xml:space="preserve">, and dividend income for the </w:t>
      </w:r>
      <w:r w:rsidR="00714F53">
        <w:rPr>
          <w:rFonts w:ascii="Times New Roman" w:hAnsi="Times New Roman"/>
          <w:bCs/>
          <w:sz w:val="22"/>
          <w:szCs w:val="22"/>
        </w:rPr>
        <w:t>six</w:t>
      </w:r>
      <w:r w:rsidRPr="00984EA6">
        <w:rPr>
          <w:rFonts w:ascii="Times New Roman" w:hAnsi="Times New Roman"/>
          <w:bCs/>
          <w:sz w:val="22"/>
          <w:szCs w:val="22"/>
        </w:rPr>
        <w:t xml:space="preserve">-month periods ended </w:t>
      </w:r>
      <w:r w:rsidR="00717D14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714F53">
        <w:rPr>
          <w:rFonts w:ascii="Times New Roman" w:hAnsi="Times New Roman" w:cs="Times New Roman"/>
          <w:sz w:val="22"/>
          <w:szCs w:val="22"/>
          <w:lang w:val="en-GB" w:bidi="ar-SA"/>
        </w:rPr>
        <w:t>0</w:t>
      </w:r>
      <w:r w:rsidR="00717D14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714F53">
        <w:rPr>
          <w:rFonts w:ascii="Times New Roman" w:hAnsi="Times New Roman" w:cs="Times New Roman"/>
          <w:sz w:val="22"/>
          <w:szCs w:val="22"/>
          <w:lang w:val="en-GB" w:bidi="ar-SA"/>
        </w:rPr>
        <w:t>June</w:t>
      </w:r>
      <w:r w:rsidR="00717D14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2022</w:t>
      </w:r>
      <w:r w:rsidRPr="00984EA6">
        <w:rPr>
          <w:rFonts w:ascii="Times New Roman" w:hAnsi="Times New Roman"/>
          <w:bCs/>
          <w:sz w:val="22"/>
          <w:szCs w:val="22"/>
        </w:rPr>
        <w:t xml:space="preserve"> and 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717D14">
        <w:rPr>
          <w:rFonts w:ascii="Times New Roman" w:hAnsi="Times New Roman"/>
          <w:bCs/>
          <w:sz w:val="22"/>
          <w:szCs w:val="22"/>
        </w:rPr>
        <w:t>1</w:t>
      </w:r>
      <w:r w:rsidR="00E725E4">
        <w:rPr>
          <w:rFonts w:ascii="Times New Roman" w:hAnsi="Times New Roman"/>
          <w:bCs/>
          <w:sz w:val="22"/>
          <w:szCs w:val="22"/>
        </w:rPr>
        <w:br/>
      </w:r>
      <w:r w:rsidRPr="00984EA6">
        <w:rPr>
          <w:rFonts w:ascii="Times New Roman" w:hAnsi="Times New Roman"/>
          <w:bCs/>
          <w:sz w:val="22"/>
          <w:szCs w:val="22"/>
        </w:rPr>
        <w:t>were as follows</w:t>
      </w:r>
      <w:r w:rsidRPr="00984EA6">
        <w:rPr>
          <w:rFonts w:ascii="Times New Roman" w:hAnsi="Times New Roman" w:cs="Times New Roman"/>
        </w:rPr>
        <w:t>:</w:t>
      </w:r>
    </w:p>
    <w:p w14:paraId="1FD3D5DC" w14:textId="77777777" w:rsidR="0085690E" w:rsidRPr="002B5C82" w:rsidRDefault="0085690E" w:rsidP="0085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Cs/>
          <w:i/>
          <w:iCs/>
          <w:sz w:val="22"/>
          <w:szCs w:val="22"/>
        </w:rPr>
      </w:pPr>
    </w:p>
    <w:tbl>
      <w:tblPr>
        <w:tblW w:w="14473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2250"/>
        <w:gridCol w:w="1620"/>
        <w:gridCol w:w="1350"/>
        <w:gridCol w:w="990"/>
        <w:gridCol w:w="990"/>
        <w:gridCol w:w="270"/>
        <w:gridCol w:w="990"/>
        <w:gridCol w:w="990"/>
        <w:gridCol w:w="270"/>
        <w:gridCol w:w="1080"/>
        <w:gridCol w:w="270"/>
        <w:gridCol w:w="1080"/>
        <w:gridCol w:w="270"/>
        <w:gridCol w:w="810"/>
        <w:gridCol w:w="270"/>
        <w:gridCol w:w="966"/>
        <w:gridCol w:w="7"/>
      </w:tblGrid>
      <w:tr w:rsidR="0085690E" w:rsidRPr="005909EA" w14:paraId="676A3AF4" w14:textId="77777777" w:rsidTr="003342D4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1CC023B4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gridSpan w:val="13"/>
            <w:vAlign w:val="bottom"/>
          </w:tcPr>
          <w:p w14:paraId="12266E82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1A6A">
              <w:rPr>
                <w:rFonts w:ascii="Times New Roman" w:hAnsi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A653E3" w:rsidRPr="005909EA" w14:paraId="1AECF652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716498A6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3B411BBB" w14:textId="77777777" w:rsidR="00F3614B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37956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Type of </w:t>
            </w:r>
          </w:p>
          <w:p w14:paraId="4BD19F7D" w14:textId="77777777" w:rsidR="0085690E" w:rsidRPr="00337956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37956">
              <w:rPr>
                <w:rFonts w:ascii="Times New Roman" w:hAnsi="Times New Roman"/>
                <w:spacing w:val="-6"/>
                <w:sz w:val="20"/>
                <w:szCs w:val="20"/>
              </w:rPr>
              <w:t>business</w:t>
            </w:r>
          </w:p>
        </w:tc>
        <w:tc>
          <w:tcPr>
            <w:tcW w:w="1350" w:type="dxa"/>
            <w:vAlign w:val="bottom"/>
          </w:tcPr>
          <w:p w14:paraId="43E04DFC" w14:textId="64DF403B" w:rsidR="0085690E" w:rsidRPr="0077062C" w:rsidRDefault="0085690E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062C">
              <w:rPr>
                <w:rFonts w:ascii="Times New Roman" w:hAnsi="Times New Roman"/>
                <w:sz w:val="20"/>
                <w:szCs w:val="20"/>
              </w:rPr>
              <w:t>Country of incorporation</w:t>
            </w:r>
          </w:p>
        </w:tc>
        <w:tc>
          <w:tcPr>
            <w:tcW w:w="1980" w:type="dxa"/>
            <w:gridSpan w:val="2"/>
            <w:vAlign w:val="bottom"/>
          </w:tcPr>
          <w:p w14:paraId="0F1C92A5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 xml:space="preserve">Ownership </w:t>
            </w:r>
          </w:p>
          <w:p w14:paraId="56326C1A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Interest</w:t>
            </w:r>
          </w:p>
        </w:tc>
        <w:tc>
          <w:tcPr>
            <w:tcW w:w="270" w:type="dxa"/>
            <w:vAlign w:val="bottom"/>
          </w:tcPr>
          <w:p w14:paraId="676A0912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14:paraId="69EAD965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A2DA12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94D157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Paid-up capital</w:t>
            </w:r>
          </w:p>
        </w:tc>
        <w:tc>
          <w:tcPr>
            <w:tcW w:w="270" w:type="dxa"/>
          </w:tcPr>
          <w:p w14:paraId="5B2FA030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gridSpan w:val="3"/>
          </w:tcPr>
          <w:p w14:paraId="4D214A5F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EFECC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F19B3F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</w:p>
        </w:tc>
        <w:tc>
          <w:tcPr>
            <w:tcW w:w="270" w:type="dxa"/>
          </w:tcPr>
          <w:p w14:paraId="19DD9023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53" w:type="dxa"/>
            <w:gridSpan w:val="4"/>
            <w:vAlign w:val="bottom"/>
          </w:tcPr>
          <w:p w14:paraId="63EF56CB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Dividend income</w:t>
            </w:r>
          </w:p>
          <w:p w14:paraId="6FE19FE8" w14:textId="4DD9E321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the </w:t>
            </w:r>
            <w:r w:rsidR="00E14879">
              <w:rPr>
                <w:rFonts w:ascii="Times New Roman" w:hAnsi="Times New Roman" w:cs="Times New Roman"/>
                <w:sz w:val="20"/>
                <w:szCs w:val="20"/>
              </w:rPr>
              <w:t>six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-month</w:t>
            </w:r>
          </w:p>
          <w:p w14:paraId="3DC07248" w14:textId="77777777" w:rsidR="0085690E" w:rsidRPr="00614C18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period ended</w:t>
            </w:r>
          </w:p>
        </w:tc>
      </w:tr>
      <w:tr w:rsidR="00A653E3" w:rsidRPr="005909EA" w14:paraId="508CFA79" w14:textId="77777777" w:rsidTr="003342D4">
        <w:trPr>
          <w:gridAfter w:val="1"/>
          <w:wAfter w:w="7" w:type="dxa"/>
          <w:trHeight w:val="70"/>
        </w:trPr>
        <w:tc>
          <w:tcPr>
            <w:tcW w:w="3870" w:type="dxa"/>
            <w:gridSpan w:val="2"/>
            <w:vAlign w:val="bottom"/>
          </w:tcPr>
          <w:p w14:paraId="0FB26A2E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AA017A4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B7B981" w14:textId="3D9888DB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14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14:paraId="75547C47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  <w:vAlign w:val="bottom"/>
          </w:tcPr>
          <w:p w14:paraId="453097B8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394548" w14:textId="1AAECD73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14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14:paraId="5423DA62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7E7DCBEC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B051346" w14:textId="5BF1014C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14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</w:tcPr>
          <w:p w14:paraId="4CC125B1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CFD929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48CAB5E9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B19871" w14:textId="2BD49C7A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14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0" w:type="dxa"/>
          </w:tcPr>
          <w:p w14:paraId="6F31F6FF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14:paraId="6ADD8D92" w14:textId="4FC3C26D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14F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653E3" w:rsidRPr="005909EA" w14:paraId="5B8DC98B" w14:textId="77777777" w:rsidTr="003342D4">
        <w:trPr>
          <w:gridAfter w:val="1"/>
          <w:wAfter w:w="7" w:type="dxa"/>
          <w:trHeight w:val="144"/>
        </w:trPr>
        <w:tc>
          <w:tcPr>
            <w:tcW w:w="3870" w:type="dxa"/>
            <w:gridSpan w:val="2"/>
            <w:vAlign w:val="bottom"/>
          </w:tcPr>
          <w:p w14:paraId="4B71C51B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6A36BC8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66AC2BB" w14:textId="7A5EF6A1" w:rsidR="00717D14" w:rsidRDefault="00714F53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990" w:type="dxa"/>
            <w:vAlign w:val="bottom"/>
          </w:tcPr>
          <w:p w14:paraId="68BD4910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vAlign w:val="bottom"/>
          </w:tcPr>
          <w:p w14:paraId="40A8CF71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72AF9B8" w14:textId="41E5B41D" w:rsidR="00717D14" w:rsidRDefault="00714F53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F53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990" w:type="dxa"/>
            <w:vAlign w:val="bottom"/>
          </w:tcPr>
          <w:p w14:paraId="36BACF40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</w:tcPr>
          <w:p w14:paraId="37ADA810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15312D" w14:textId="2DC71E73" w:rsidR="00717D14" w:rsidRDefault="00714F53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F53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270" w:type="dxa"/>
          </w:tcPr>
          <w:p w14:paraId="740C4A22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8502CD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</w:tcPr>
          <w:p w14:paraId="07C91D1C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96E7C36" w14:textId="43385512" w:rsidR="00717D14" w:rsidRDefault="00714F53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F53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  <w:tc>
          <w:tcPr>
            <w:tcW w:w="270" w:type="dxa"/>
          </w:tcPr>
          <w:p w14:paraId="2E9FF092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14:paraId="48DCD96B" w14:textId="75A421BF" w:rsidR="00717D14" w:rsidRDefault="00714F53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F53">
              <w:rPr>
                <w:rFonts w:ascii="Times New Roman" w:hAnsi="Times New Roman" w:cs="Times New Roman"/>
                <w:sz w:val="20"/>
                <w:szCs w:val="20"/>
              </w:rPr>
              <w:t>June</w:t>
            </w:r>
          </w:p>
        </w:tc>
      </w:tr>
      <w:tr w:rsidR="007743E8" w:rsidRPr="005909EA" w14:paraId="3A47D3E7" w14:textId="77777777" w:rsidTr="003342D4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6979B402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FB9ABF" w14:textId="5D0B7476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0" w:type="dxa"/>
            <w:vAlign w:val="bottom"/>
          </w:tcPr>
          <w:p w14:paraId="5B6C9269" w14:textId="0C0BADB0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0" w:type="dxa"/>
            <w:vAlign w:val="bottom"/>
          </w:tcPr>
          <w:p w14:paraId="6F39BE41" w14:textId="77777777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44A3F9" w14:textId="34301D5A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0" w:type="dxa"/>
            <w:vAlign w:val="bottom"/>
          </w:tcPr>
          <w:p w14:paraId="055351B7" w14:textId="0ABF63A9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0" w:type="dxa"/>
          </w:tcPr>
          <w:p w14:paraId="68728D2E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9F044B" w14:textId="55424B7F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</w:tcPr>
          <w:p w14:paraId="287457E9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5D54FF" w14:textId="0BF181F5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0" w:type="dxa"/>
          </w:tcPr>
          <w:p w14:paraId="21927BD4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A5288B" w14:textId="7F518169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</w:tcPr>
          <w:p w14:paraId="5A111CA2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14:paraId="5D845F45" w14:textId="44877B9D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85690E" w:rsidRPr="005909EA" w14:paraId="6C1D7BD5" w14:textId="77777777" w:rsidTr="003342D4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709905BA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97DB558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(%)</w:t>
            </w:r>
          </w:p>
        </w:tc>
        <w:tc>
          <w:tcPr>
            <w:tcW w:w="270" w:type="dxa"/>
            <w:vAlign w:val="bottom"/>
          </w:tcPr>
          <w:p w14:paraId="26A2C5B7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6" w:type="dxa"/>
            <w:gridSpan w:val="10"/>
          </w:tcPr>
          <w:p w14:paraId="4D87C1AA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85690E" w:rsidRPr="005909EA" w14:paraId="6036C29D" w14:textId="77777777" w:rsidTr="003342D4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42249BDB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17BF59B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B89F501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6" w:type="dxa"/>
            <w:gridSpan w:val="10"/>
          </w:tcPr>
          <w:p w14:paraId="5688FBF5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653E3" w:rsidRPr="005909EA" w14:paraId="1185163B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2FD4EE5B" w14:textId="37D74D0F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theme="minorBidi"/>
                <w:sz w:val="20"/>
                <w:szCs w:val="20"/>
              </w:rPr>
            </w:pPr>
            <w:bookmarkStart w:id="3" w:name="_Hlk71183362"/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9 Fresh Marketplace</w:t>
            </w:r>
            <w:bookmarkEnd w:id="3"/>
          </w:p>
        </w:tc>
        <w:tc>
          <w:tcPr>
            <w:tcW w:w="1620" w:type="dxa"/>
            <w:vAlign w:val="bottom"/>
          </w:tcPr>
          <w:p w14:paraId="16C8F36D" w14:textId="6ED349BA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Leasing and</w:t>
            </w:r>
          </w:p>
        </w:tc>
        <w:tc>
          <w:tcPr>
            <w:tcW w:w="1350" w:type="dxa"/>
            <w:vAlign w:val="bottom"/>
          </w:tcPr>
          <w:p w14:paraId="362F5252" w14:textId="77777777" w:rsidR="004756BC" w:rsidRPr="00E65EEF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5075F6B2" w14:textId="77777777" w:rsidR="004756BC" w:rsidRPr="00DF7F0E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5885DB83" w14:textId="17C17E86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22430A0E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E59049" w14:textId="069FF2D6" w:rsidR="004756BC" w:rsidRPr="004D722D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4D722D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990" w:type="dxa"/>
          </w:tcPr>
          <w:p w14:paraId="01DCE1CB" w14:textId="06CB059C" w:rsidR="004756BC" w:rsidRPr="004D722D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4D722D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11CECEBD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45DDEB28" w14:textId="4503FBBA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C36493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6D933B74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445CB219" w14:textId="77205C0E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C36493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332944B8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13E264D" w14:textId="2E4EEA2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5850418C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9EF6F14" w14:textId="21A13F73" w:rsidR="004756BC" w:rsidRPr="00C36493" w:rsidRDefault="004756BC" w:rsidP="000A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A653E3" w:rsidRPr="005909EA" w14:paraId="77C14790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39B27F3F" w14:textId="77777777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0FC85501" w14:textId="77777777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operating of</w:t>
            </w:r>
          </w:p>
        </w:tc>
        <w:tc>
          <w:tcPr>
            <w:tcW w:w="1350" w:type="dxa"/>
            <w:vAlign w:val="bottom"/>
          </w:tcPr>
          <w:p w14:paraId="1371B4EC" w14:textId="77777777" w:rsidR="004756BC" w:rsidRPr="00E65EEF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C3685FF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2BF4D52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00619C8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17E314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6F2C71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08AB0A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967D1E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4AC39D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3F1E1A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52728A89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39815D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C248D3A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14AA5A4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72902A59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4CE347FD" w14:textId="77777777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464D854F" w14:textId="68016F01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real estate</w:t>
            </w:r>
          </w:p>
        </w:tc>
        <w:tc>
          <w:tcPr>
            <w:tcW w:w="1350" w:type="dxa"/>
            <w:vAlign w:val="bottom"/>
          </w:tcPr>
          <w:p w14:paraId="26FFFDB8" w14:textId="77777777" w:rsidR="004756BC" w:rsidRPr="00E65EEF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B54366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5E78BCD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EEB18F5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292E8C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EB6589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A306D8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4A70A5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AD06486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7AD48D1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DCF2F21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4FB71E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D30C13A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271CB46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4C905C05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709D95C2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Hotel and Service</w:t>
            </w:r>
          </w:p>
        </w:tc>
        <w:tc>
          <w:tcPr>
            <w:tcW w:w="1620" w:type="dxa"/>
            <w:vAlign w:val="bottom"/>
          </w:tcPr>
          <w:p w14:paraId="6887218B" w14:textId="0B28A278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Operati</w:t>
            </w:r>
            <w:r w:rsidR="00504D17" w:rsidRPr="00A94851">
              <w:rPr>
                <w:rFonts w:ascii="Times New Roman" w:hAnsi="Times New Roman"/>
                <w:sz w:val="20"/>
                <w:szCs w:val="20"/>
              </w:rPr>
              <w:t>ng</w:t>
            </w:r>
            <w:r w:rsidRPr="00A94851">
              <w:rPr>
                <w:rFonts w:ascii="Times New Roman" w:hAnsi="Times New Roman"/>
                <w:sz w:val="20"/>
                <w:szCs w:val="20"/>
              </w:rPr>
              <w:t xml:space="preserve"> of</w:t>
            </w:r>
          </w:p>
        </w:tc>
        <w:tc>
          <w:tcPr>
            <w:tcW w:w="1350" w:type="dxa"/>
            <w:vAlign w:val="bottom"/>
          </w:tcPr>
          <w:p w14:paraId="231ECB42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6F685CD2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11BDC6D3" w14:textId="583B5394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38813AB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B70CF9" w14:textId="78056998" w:rsidR="00716155" w:rsidRPr="004D722D" w:rsidRDefault="00716155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990" w:type="dxa"/>
          </w:tcPr>
          <w:p w14:paraId="19797BA9" w14:textId="481AB380" w:rsidR="00716155" w:rsidRPr="004D722D" w:rsidRDefault="00716155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6489B5A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0A5E13" w14:textId="039EB6B3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32C7BE4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DC1059" w14:textId="3ED4ABAA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1C6BFCA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C84FBB" w14:textId="330A5440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0A7BA90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DACE314" w14:textId="03A760B5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A653E3" w:rsidRPr="005909EA" w14:paraId="54231B75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5926F8EB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472825B0" w14:textId="726DCCD8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hotels, resort hotels</w:t>
            </w:r>
          </w:p>
        </w:tc>
        <w:tc>
          <w:tcPr>
            <w:tcW w:w="1350" w:type="dxa"/>
            <w:vAlign w:val="bottom"/>
          </w:tcPr>
          <w:p w14:paraId="6A3AB45D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69265569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EA7801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AEB237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BB7B6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79A75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E15595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1078C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F649E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7DF412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2808FF2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C313FE0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86C63DF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1402047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1532026C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0DBAC1E4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0AD0711" w14:textId="6D0A3A4A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 xml:space="preserve">and condominium </w:t>
            </w:r>
          </w:p>
        </w:tc>
        <w:tc>
          <w:tcPr>
            <w:tcW w:w="1350" w:type="dxa"/>
            <w:vAlign w:val="bottom"/>
          </w:tcPr>
          <w:p w14:paraId="18F4FCB5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098F63F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CFA43F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80DF05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C8EC88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26CB1D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74AE9B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FF58EBD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A71C06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EEFDCB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38B2E6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D81426C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2DE0ADE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B53B420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30D0DDB8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61E14546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Smart Development</w:t>
            </w:r>
          </w:p>
        </w:tc>
        <w:tc>
          <w:tcPr>
            <w:tcW w:w="1620" w:type="dxa"/>
            <w:vAlign w:val="bottom"/>
          </w:tcPr>
          <w:p w14:paraId="1A2B6C3E" w14:textId="75566136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Property</w:t>
            </w:r>
          </w:p>
        </w:tc>
        <w:tc>
          <w:tcPr>
            <w:tcW w:w="1350" w:type="dxa"/>
            <w:vAlign w:val="bottom"/>
          </w:tcPr>
          <w:p w14:paraId="0EE449E3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66F34841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1E27C7B2" w14:textId="2CC51F53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7724C89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3002EC" w14:textId="005E4DC8" w:rsidR="00716155" w:rsidRPr="004D722D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990" w:type="dxa"/>
          </w:tcPr>
          <w:p w14:paraId="21ED0F3F" w14:textId="14B7490D" w:rsidR="00716155" w:rsidRPr="004D722D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1E6EB2DD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D08CFF" w14:textId="0DE0860E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36BDDBC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A4D2D5" w14:textId="121FE5D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4A390D0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B64CC5" w14:textId="547BF8F3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1ABD904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8B131D1" w14:textId="4735B806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A653E3" w:rsidRPr="005909EA" w14:paraId="5DBB2517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57D6978F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5E81403C" w14:textId="01857CB9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development</w:t>
            </w:r>
          </w:p>
        </w:tc>
        <w:tc>
          <w:tcPr>
            <w:tcW w:w="1350" w:type="dxa"/>
            <w:vAlign w:val="bottom"/>
          </w:tcPr>
          <w:p w14:paraId="1F8A1E3B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10B68E82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5D93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7EB9BA1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BE383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808AA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E54D4C1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72DC0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C6F282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63F119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68254E3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371AE7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F0FF838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2B25031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0895DDC0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32FE45C7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FC7A950" w14:textId="651FCA6F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for sale</w:t>
            </w:r>
          </w:p>
        </w:tc>
        <w:tc>
          <w:tcPr>
            <w:tcW w:w="1350" w:type="dxa"/>
            <w:vAlign w:val="bottom"/>
          </w:tcPr>
          <w:p w14:paraId="09B7453C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56E7BE7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3822FB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46CAB6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F8BCA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692C0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CAE39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899948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CA23F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D1A4A6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3AA654D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10879B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72F0933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2808C5F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02974E6A" w14:textId="77777777" w:rsidTr="003342D4">
        <w:trPr>
          <w:trHeight w:val="144"/>
        </w:trPr>
        <w:tc>
          <w:tcPr>
            <w:tcW w:w="2250" w:type="dxa"/>
            <w:vAlign w:val="bottom"/>
          </w:tcPr>
          <w:p w14:paraId="6F8AD385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Smart Residence</w:t>
            </w:r>
          </w:p>
        </w:tc>
        <w:tc>
          <w:tcPr>
            <w:tcW w:w="1620" w:type="dxa"/>
            <w:vAlign w:val="bottom"/>
          </w:tcPr>
          <w:p w14:paraId="3BE1924C" w14:textId="38CF4891" w:rsidR="00716155" w:rsidRPr="00A94851" w:rsidRDefault="00B65323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Providing o</w:t>
            </w:r>
            <w:r w:rsidR="00716155" w:rsidRPr="00A94851">
              <w:rPr>
                <w:rFonts w:ascii="Times New Roman" w:hAnsi="Times New Roman"/>
                <w:sz w:val="20"/>
                <w:szCs w:val="20"/>
              </w:rPr>
              <w:t>ther</w:t>
            </w:r>
          </w:p>
        </w:tc>
        <w:tc>
          <w:tcPr>
            <w:tcW w:w="1350" w:type="dxa"/>
            <w:vAlign w:val="bottom"/>
          </w:tcPr>
          <w:p w14:paraId="57B6468C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06BD5A01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2932967B" w14:textId="7F4BF2B5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14C3B66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39D028" w14:textId="430128D8" w:rsidR="00716155" w:rsidRPr="004D722D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990" w:type="dxa"/>
          </w:tcPr>
          <w:p w14:paraId="4BF36B97" w14:textId="2922A654" w:rsidR="00716155" w:rsidRPr="004D722D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5473709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BB46BC3" w14:textId="11C0FAFB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0396F62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6EEA33" w14:textId="45E5A3A6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271B75C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3831A0E" w14:textId="5D77B588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78B6A19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A7200D8" w14:textId="72E1A7D3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A653E3" w:rsidRPr="005909EA" w14:paraId="2B5F0359" w14:textId="77777777" w:rsidTr="003342D4">
        <w:trPr>
          <w:trHeight w:val="162"/>
        </w:trPr>
        <w:tc>
          <w:tcPr>
            <w:tcW w:w="2250" w:type="dxa"/>
            <w:vAlign w:val="bottom"/>
          </w:tcPr>
          <w:p w14:paraId="01A7FA60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243CDB64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accommodation</w:t>
            </w:r>
          </w:p>
        </w:tc>
        <w:tc>
          <w:tcPr>
            <w:tcW w:w="1350" w:type="dxa"/>
            <w:vAlign w:val="bottom"/>
          </w:tcPr>
          <w:p w14:paraId="4DB963BD" w14:textId="77777777" w:rsidR="00716155" w:rsidRPr="00E65EEF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5C341D3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652B1E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D80F292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E68F3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1162C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07942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1CAB16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8044FC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68744D58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C8059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8AEC1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08FE25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AEB992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2"/>
              </w:tabs>
              <w:ind w:left="-36"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3E3" w:rsidRPr="005909EA" w14:paraId="4E33D1FB" w14:textId="77777777" w:rsidTr="003342D4">
        <w:trPr>
          <w:trHeight w:val="143"/>
        </w:trPr>
        <w:tc>
          <w:tcPr>
            <w:tcW w:w="2250" w:type="dxa"/>
            <w:vAlign w:val="bottom"/>
          </w:tcPr>
          <w:p w14:paraId="62BB4D82" w14:textId="03F06259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Navanakorn</w:t>
            </w:r>
            <w:proofErr w:type="spellEnd"/>
          </w:p>
        </w:tc>
        <w:tc>
          <w:tcPr>
            <w:tcW w:w="1620" w:type="dxa"/>
            <w:vAlign w:val="bottom"/>
          </w:tcPr>
          <w:p w14:paraId="46995855" w14:textId="5E08ECA1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 xml:space="preserve">Leasing and </w:t>
            </w:r>
          </w:p>
        </w:tc>
        <w:tc>
          <w:tcPr>
            <w:tcW w:w="1350" w:type="dxa"/>
            <w:vAlign w:val="bottom"/>
          </w:tcPr>
          <w:p w14:paraId="03DE8222" w14:textId="7725D218" w:rsidR="00716155" w:rsidRPr="00E65EEF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Cordia New"/>
                <w:spacing w:val="-6"/>
                <w:sz w:val="20"/>
                <w:szCs w:val="20"/>
                <w:cs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0A33103F" w14:textId="0D699D14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6402F5B6" w14:textId="27BBBAFE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0992321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E584EC" w14:textId="3E8779E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990" w:type="dxa"/>
          </w:tcPr>
          <w:p w14:paraId="19294D12" w14:textId="28CB5AE0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07E5E6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6AF8EF28" w14:textId="3D554678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4756BC">
              <w:rPr>
                <w:rFonts w:ascii="Times New Roman" w:hAnsi="Times New Roman"/>
                <w:sz w:val="20"/>
                <w:szCs w:val="25"/>
              </w:rPr>
              <w:t>000</w:t>
            </w:r>
          </w:p>
        </w:tc>
        <w:tc>
          <w:tcPr>
            <w:tcW w:w="270" w:type="dxa"/>
          </w:tcPr>
          <w:p w14:paraId="6AFBCBE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58C9B521" w14:textId="15C3E9F4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4D36A1F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F00E38" w14:textId="3171C871" w:rsidR="00716155" w:rsidRPr="005909EA" w:rsidRDefault="00716155" w:rsidP="00556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B5E487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B0FF4EC" w14:textId="7523747C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53E3" w:rsidRPr="005909EA" w14:paraId="264B4ABA" w14:textId="77777777" w:rsidTr="003342D4">
        <w:trPr>
          <w:trHeight w:val="143"/>
        </w:trPr>
        <w:tc>
          <w:tcPr>
            <w:tcW w:w="2250" w:type="dxa"/>
            <w:vAlign w:val="bottom"/>
          </w:tcPr>
          <w:p w14:paraId="647FF8F7" w14:textId="2FBC1C2A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 w:right="-102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Development Co., Ltd.</w:t>
            </w:r>
            <w:r w:rsidRPr="00A94851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20" w:type="dxa"/>
            <w:vAlign w:val="bottom"/>
          </w:tcPr>
          <w:p w14:paraId="1C7EF8B8" w14:textId="176ACADC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operating of</w:t>
            </w:r>
          </w:p>
        </w:tc>
        <w:tc>
          <w:tcPr>
            <w:tcW w:w="1350" w:type="dxa"/>
            <w:vAlign w:val="bottom"/>
          </w:tcPr>
          <w:p w14:paraId="4E186E47" w14:textId="77777777" w:rsidR="00716155" w:rsidRPr="00F1354B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1A4B85EB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5D3FF7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A6BDE6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3F7F3D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0129FE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B4BF2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061618C2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C078E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2AEC33FB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92DEC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7953C9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48FF12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1243D2A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3E3" w:rsidRPr="005909EA" w14:paraId="5822FEC3" w14:textId="77777777" w:rsidTr="003342D4">
        <w:trPr>
          <w:trHeight w:val="162"/>
        </w:trPr>
        <w:tc>
          <w:tcPr>
            <w:tcW w:w="2250" w:type="dxa"/>
            <w:vAlign w:val="bottom"/>
          </w:tcPr>
          <w:p w14:paraId="0460FF51" w14:textId="5DF49838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 w:right="-1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182F6992" w14:textId="4295FD48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warehouse</w:t>
            </w:r>
          </w:p>
        </w:tc>
        <w:tc>
          <w:tcPr>
            <w:tcW w:w="1350" w:type="dxa"/>
            <w:vAlign w:val="bottom"/>
          </w:tcPr>
          <w:p w14:paraId="6DF1C0C8" w14:textId="77777777" w:rsidR="00716155" w:rsidRPr="00E65EEF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6E7DA21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4BFC8F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C8E3EC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0BC40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6BB83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875CB2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1CFBC10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129E5E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F653152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21FA4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8BFCF1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773806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15116A2D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2"/>
              </w:tabs>
              <w:ind w:left="-36"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3E8" w:rsidRPr="00E725E4" w14:paraId="1CF3AAE1" w14:textId="77777777" w:rsidTr="003342D4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771049AE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990" w:type="dxa"/>
            <w:vAlign w:val="bottom"/>
          </w:tcPr>
          <w:p w14:paraId="46E78053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A32C5CC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8DAEE30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1F0816E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2A21235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EA14C67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DA64" w14:textId="74B5A86F" w:rsidR="00716155" w:rsidRPr="00E725E4" w:rsidRDefault="00716155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,000</w:t>
            </w:r>
          </w:p>
        </w:tc>
        <w:tc>
          <w:tcPr>
            <w:tcW w:w="270" w:type="dxa"/>
          </w:tcPr>
          <w:p w14:paraId="0B531967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24DA0" w14:textId="42E2801B" w:rsidR="00716155" w:rsidRPr="00E725E4" w:rsidRDefault="00716155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135,000</w:t>
            </w:r>
          </w:p>
        </w:tc>
        <w:tc>
          <w:tcPr>
            <w:tcW w:w="270" w:type="dxa"/>
          </w:tcPr>
          <w:p w14:paraId="0968B85D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574F8" w14:textId="70CF5834" w:rsidR="00716155" w:rsidRPr="00E725E4" w:rsidRDefault="00716155" w:rsidP="00556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21515E0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50CA9" w14:textId="55F04E33" w:rsidR="00716155" w:rsidRPr="00E725E4" w:rsidRDefault="00716155" w:rsidP="00556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4AEF3A67" w14:textId="77777777" w:rsidR="0085690E" w:rsidRPr="005E0E99" w:rsidRDefault="0085690E" w:rsidP="0085690E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632F3EB" w14:textId="384920D0" w:rsidR="00313E7D" w:rsidRPr="00887981" w:rsidRDefault="008D6B93" w:rsidP="003342D4">
      <w:pPr>
        <w:tabs>
          <w:tab w:val="clear" w:pos="907"/>
          <w:tab w:val="left" w:pos="1080"/>
        </w:tabs>
        <w:ind w:left="56"/>
        <w:rPr>
          <w:rFonts w:ascii="Times New Roman" w:hAnsi="Times New Roman"/>
          <w:i/>
          <w:iCs/>
          <w:sz w:val="24"/>
          <w:szCs w:val="28"/>
          <w:cs/>
        </w:rPr>
      </w:pP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="000A4E67" w:rsidRPr="000A4E67">
        <w:rPr>
          <w:rFonts w:ascii="Times New Roman" w:hAnsi="Times New Roman"/>
          <w:bCs/>
          <w:sz w:val="22"/>
          <w:szCs w:val="22"/>
        </w:rPr>
        <w:t>*</w:t>
      </w:r>
      <w:r w:rsidR="000A4E67">
        <w:rPr>
          <w:rFonts w:ascii="Times New Roman" w:hAnsi="Times New Roman"/>
          <w:bCs/>
          <w:sz w:val="22"/>
          <w:szCs w:val="22"/>
        </w:rPr>
        <w:t>The s</w:t>
      </w:r>
      <w:r w:rsidR="000A4E67" w:rsidRPr="000A4E67">
        <w:rPr>
          <w:rFonts w:ascii="Times New Roman" w:hAnsi="Times New Roman"/>
          <w:bCs/>
          <w:sz w:val="22"/>
          <w:szCs w:val="22"/>
        </w:rPr>
        <w:t>ubsidiar</w:t>
      </w:r>
      <w:r w:rsidR="000A4E67">
        <w:rPr>
          <w:rFonts w:ascii="Times New Roman" w:hAnsi="Times New Roman"/>
          <w:bCs/>
          <w:sz w:val="22"/>
          <w:szCs w:val="22"/>
        </w:rPr>
        <w:t>y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w</w:t>
      </w:r>
      <w:r w:rsidR="000A4E67">
        <w:rPr>
          <w:rFonts w:ascii="Times New Roman" w:hAnsi="Times New Roman"/>
          <w:bCs/>
          <w:sz w:val="22"/>
          <w:szCs w:val="22"/>
        </w:rPr>
        <w:t>as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incorporated in Thailand on </w:t>
      </w:r>
      <w:r w:rsidR="000A4E67">
        <w:rPr>
          <w:rFonts w:ascii="Times New Roman" w:hAnsi="Times New Roman"/>
          <w:bCs/>
          <w:sz w:val="22"/>
          <w:szCs w:val="22"/>
        </w:rPr>
        <w:t>3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March 20</w:t>
      </w:r>
      <w:r w:rsidR="000A4E67">
        <w:rPr>
          <w:rFonts w:ascii="Times New Roman" w:hAnsi="Times New Roman"/>
          <w:bCs/>
          <w:sz w:val="22"/>
          <w:szCs w:val="22"/>
        </w:rPr>
        <w:t>22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and the Company fully paid for the subsidiar</w:t>
      </w:r>
      <w:r w:rsidR="000A4E67">
        <w:rPr>
          <w:rFonts w:ascii="Times New Roman" w:hAnsi="Times New Roman"/>
          <w:bCs/>
          <w:sz w:val="22"/>
          <w:szCs w:val="22"/>
        </w:rPr>
        <w:t>y</w:t>
      </w:r>
      <w:r w:rsidR="000A4E67" w:rsidRPr="000A4E67">
        <w:rPr>
          <w:rFonts w:ascii="Times New Roman" w:hAnsi="Times New Roman"/>
          <w:bCs/>
          <w:sz w:val="22"/>
          <w:szCs w:val="22"/>
        </w:rPr>
        <w:t>'</w:t>
      </w:r>
      <w:r w:rsidR="00BE4A1B">
        <w:rPr>
          <w:rFonts w:ascii="Times New Roman" w:hAnsi="Times New Roman"/>
          <w:bCs/>
          <w:sz w:val="22"/>
          <w:szCs w:val="22"/>
        </w:rPr>
        <w:t>s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share capital on </w:t>
      </w:r>
      <w:r w:rsidR="000A4E67">
        <w:rPr>
          <w:rFonts w:ascii="Times New Roman" w:hAnsi="Times New Roman"/>
          <w:bCs/>
          <w:sz w:val="22"/>
          <w:szCs w:val="22"/>
        </w:rPr>
        <w:t>3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March 202</w:t>
      </w:r>
      <w:r w:rsidR="000A4E67">
        <w:rPr>
          <w:rFonts w:ascii="Times New Roman" w:hAnsi="Times New Roman"/>
          <w:bCs/>
          <w:sz w:val="22"/>
          <w:szCs w:val="22"/>
        </w:rPr>
        <w:t>2</w:t>
      </w:r>
      <w:r w:rsidR="000A4E67" w:rsidRPr="000A4E67">
        <w:rPr>
          <w:rFonts w:ascii="Times New Roman" w:hAnsi="Times New Roman"/>
          <w:bCs/>
          <w:sz w:val="22"/>
          <w:szCs w:val="22"/>
        </w:rPr>
        <w:t>.</w:t>
      </w:r>
    </w:p>
    <w:p w14:paraId="48A7F0C2" w14:textId="77777777" w:rsidR="00E11E76" w:rsidRDefault="00E11E76" w:rsidP="00E11E76"/>
    <w:p w14:paraId="01BD6A8C" w14:textId="70E710EF" w:rsidR="00E11E76" w:rsidRPr="00E11E76" w:rsidRDefault="00E11E76" w:rsidP="00E11E76">
      <w:pPr>
        <w:sectPr w:rsidR="00E11E76" w:rsidRPr="00E11E76" w:rsidSect="00F633EB">
          <w:headerReference w:type="default" r:id="rId14"/>
          <w:pgSz w:w="16834" w:h="11909" w:orient="landscape" w:code="9"/>
          <w:pgMar w:top="1152" w:right="518" w:bottom="1152" w:left="630" w:header="720" w:footer="720" w:gutter="0"/>
          <w:cols w:space="720"/>
          <w:docGrid w:linePitch="245"/>
        </w:sectPr>
      </w:pPr>
    </w:p>
    <w:p w14:paraId="245F619A" w14:textId="233F6C75" w:rsidR="002B325F" w:rsidRDefault="00101122" w:rsidP="002B325F">
      <w:pPr>
        <w:pStyle w:val="Heading1"/>
        <w:keepLines/>
        <w:numPr>
          <w:ilvl w:val="0"/>
          <w:numId w:val="0"/>
        </w:numPr>
        <w:shd w:val="clear" w:color="auto" w:fill="auto"/>
        <w:ind w:left="547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5</w:t>
      </w:r>
      <w:r w:rsidR="00FA3BE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bookmarkEnd w:id="0"/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19D9E5AC" w14:textId="77777777" w:rsidR="002B325F" w:rsidRPr="002B325F" w:rsidRDefault="002B325F" w:rsidP="002B325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260"/>
        <w:gridCol w:w="270"/>
        <w:gridCol w:w="1080"/>
        <w:gridCol w:w="270"/>
        <w:gridCol w:w="1080"/>
        <w:gridCol w:w="270"/>
        <w:gridCol w:w="1085"/>
      </w:tblGrid>
      <w:tr w:rsidR="008E2847" w14:paraId="709BD748" w14:textId="77777777" w:rsidTr="00471E13">
        <w:trPr>
          <w:trHeight w:val="80"/>
        </w:trPr>
        <w:tc>
          <w:tcPr>
            <w:tcW w:w="3420" w:type="dxa"/>
          </w:tcPr>
          <w:p w14:paraId="2FAF6A16" w14:textId="77777777" w:rsidR="008E2847" w:rsidRPr="00A35AE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540" w:type="dxa"/>
          </w:tcPr>
          <w:p w14:paraId="778595FF" w14:textId="77777777" w:rsidR="008E2847" w:rsidRPr="00574909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6845A80" w14:textId="74FF21F9" w:rsidR="008E2847" w:rsidRPr="00574909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2E90CCC6" w14:textId="77777777" w:rsidR="008E2847" w:rsidRPr="00B44F5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35" w:type="dxa"/>
            <w:gridSpan w:val="3"/>
          </w:tcPr>
          <w:p w14:paraId="040C8D78" w14:textId="77777777" w:rsidR="008E2847" w:rsidRPr="00A35AE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8E2847" w14:paraId="4D095557" w14:textId="77777777" w:rsidTr="00471E13">
        <w:trPr>
          <w:trHeight w:val="80"/>
        </w:trPr>
        <w:tc>
          <w:tcPr>
            <w:tcW w:w="3420" w:type="dxa"/>
          </w:tcPr>
          <w:p w14:paraId="259EE92F" w14:textId="77777777" w:rsidR="008E2847" w:rsidRPr="0092661C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</w:p>
        </w:tc>
        <w:tc>
          <w:tcPr>
            <w:tcW w:w="540" w:type="dxa"/>
          </w:tcPr>
          <w:p w14:paraId="5C6465A6" w14:textId="77777777" w:rsidR="008E2847" w:rsidRPr="000F13FA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17791B09" w14:textId="66BE20EA" w:rsidR="008E2847" w:rsidRPr="00333A39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C0EDE25" w14:textId="77777777" w:rsidR="008E2847" w:rsidRPr="00B44F5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35" w:type="dxa"/>
            <w:gridSpan w:val="3"/>
          </w:tcPr>
          <w:p w14:paraId="016CFBED" w14:textId="77777777" w:rsidR="008E2847" w:rsidRPr="00A35AE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9B1CC7" w14:paraId="358745DC" w14:textId="77777777" w:rsidTr="009B1CC7">
        <w:trPr>
          <w:trHeight w:val="80"/>
        </w:trPr>
        <w:tc>
          <w:tcPr>
            <w:tcW w:w="3420" w:type="dxa"/>
          </w:tcPr>
          <w:p w14:paraId="7A1BC4D1" w14:textId="0C0689E9" w:rsidR="009B1CC7" w:rsidRPr="00B00A2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 w:rsidR="00F273DD">
              <w:rPr>
                <w:rFonts w:cs="Times New Roman"/>
                <w:b/>
                <w:bCs/>
                <w:i/>
                <w:iCs/>
                <w:spacing w:val="-8"/>
              </w:rPr>
              <w:t>six</w:t>
            </w: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-month period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ended</w:t>
            </w:r>
          </w:p>
        </w:tc>
        <w:tc>
          <w:tcPr>
            <w:tcW w:w="540" w:type="dxa"/>
          </w:tcPr>
          <w:p w14:paraId="165A85E8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260" w:type="dxa"/>
          </w:tcPr>
          <w:p w14:paraId="29CFD20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24B9FC1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09B1A4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F09089" w14:textId="77777777" w:rsidR="009B1CC7" w:rsidRPr="00E553B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E594D6" w14:textId="77777777" w:rsidR="009B1CC7" w:rsidRPr="00A35AEE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718BB101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17125659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B1CC7" w14:paraId="5AFD1173" w14:textId="77777777" w:rsidTr="009B1CC7">
        <w:trPr>
          <w:trHeight w:val="80"/>
        </w:trPr>
        <w:tc>
          <w:tcPr>
            <w:tcW w:w="3420" w:type="dxa"/>
          </w:tcPr>
          <w:p w14:paraId="218FE53C" w14:textId="2F8F2FFC" w:rsidR="009B1CC7" w:rsidRPr="0023000B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156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>3</w:t>
            </w:r>
            <w:r w:rsidR="00F273DD">
              <w:rPr>
                <w:rFonts w:cs="Times New Roman"/>
                <w:b/>
                <w:bCs/>
                <w:i/>
                <w:iCs/>
                <w:spacing w:val="-8"/>
              </w:rPr>
              <w:t>0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</w:t>
            </w:r>
            <w:r w:rsidR="00F273DD">
              <w:rPr>
                <w:rFonts w:cs="Times New Roman"/>
                <w:b/>
                <w:bCs/>
                <w:i/>
                <w:iCs/>
                <w:spacing w:val="-8"/>
              </w:rPr>
              <w:t>June</w:t>
            </w:r>
          </w:p>
        </w:tc>
        <w:tc>
          <w:tcPr>
            <w:tcW w:w="540" w:type="dxa"/>
          </w:tcPr>
          <w:p w14:paraId="285A003F" w14:textId="77777777" w:rsidR="009B1CC7" w:rsidRPr="000A3EF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</w:tcPr>
          <w:p w14:paraId="1FC83560" w14:textId="4A90C300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</w:t>
            </w:r>
            <w:r w:rsidR="008E2847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5EB45819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A4A813" w14:textId="4190E40D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8E284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12D0B773" w14:textId="77777777" w:rsidR="009B1CC7" w:rsidRPr="00E553B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1A6262" w14:textId="308B49DE" w:rsidR="009B1CC7" w:rsidRPr="00A35AEE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cs="Times New Roman"/>
                <w:spacing w:val="-4"/>
              </w:rPr>
            </w:pPr>
            <w:r w:rsidRPr="00A35AEE">
              <w:rPr>
                <w:rFonts w:cs="Times New Roman"/>
                <w:spacing w:val="-4"/>
              </w:rPr>
              <w:t>20</w:t>
            </w:r>
            <w:r>
              <w:rPr>
                <w:rFonts w:cs="Times New Roman"/>
                <w:spacing w:val="-4"/>
              </w:rPr>
              <w:t>2</w:t>
            </w:r>
            <w:r w:rsidR="008E2847">
              <w:rPr>
                <w:rFonts w:cs="Times New Roman"/>
                <w:spacing w:val="-4"/>
              </w:rPr>
              <w:t>2</w:t>
            </w:r>
          </w:p>
        </w:tc>
        <w:tc>
          <w:tcPr>
            <w:tcW w:w="270" w:type="dxa"/>
          </w:tcPr>
          <w:p w14:paraId="4B3D3ED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07A18878" w14:textId="380C7855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8E284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</w:tr>
      <w:tr w:rsidR="009B1CC7" w14:paraId="675D49B7" w14:textId="77777777" w:rsidTr="005B17DB">
        <w:trPr>
          <w:trHeight w:val="80"/>
        </w:trPr>
        <w:tc>
          <w:tcPr>
            <w:tcW w:w="3420" w:type="dxa"/>
          </w:tcPr>
          <w:p w14:paraId="399348E9" w14:textId="77777777" w:rsidR="009B1CC7" w:rsidRPr="0092661C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6260EE35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315" w:type="dxa"/>
            <w:gridSpan w:val="7"/>
          </w:tcPr>
          <w:p w14:paraId="3B9F3FBF" w14:textId="77777777" w:rsidR="009B1CC7" w:rsidRPr="005737AB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B1CC7" w14:paraId="42B82F86" w14:textId="77777777" w:rsidTr="005B17DB">
        <w:trPr>
          <w:trHeight w:val="80"/>
        </w:trPr>
        <w:tc>
          <w:tcPr>
            <w:tcW w:w="3420" w:type="dxa"/>
          </w:tcPr>
          <w:p w14:paraId="00E1EEB1" w14:textId="77777777" w:rsidR="009B1CC7" w:rsidRPr="0092661C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768E9D6B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315" w:type="dxa"/>
            <w:gridSpan w:val="7"/>
          </w:tcPr>
          <w:p w14:paraId="5839F6A6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B1CC7" w14:paraId="089CCAEF" w14:textId="77777777" w:rsidTr="009B1CC7">
        <w:trPr>
          <w:trHeight w:val="80"/>
        </w:trPr>
        <w:tc>
          <w:tcPr>
            <w:tcW w:w="3420" w:type="dxa"/>
          </w:tcPr>
          <w:p w14:paraId="2F03ECC4" w14:textId="77777777" w:rsidR="009B1CC7" w:rsidRPr="00241684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8F0952">
              <w:t>At 1 January</w:t>
            </w:r>
          </w:p>
        </w:tc>
        <w:tc>
          <w:tcPr>
            <w:tcW w:w="540" w:type="dxa"/>
          </w:tcPr>
          <w:p w14:paraId="449EE0D0" w14:textId="77777777" w:rsidR="009B1CC7" w:rsidRPr="00043B9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235B97" w14:textId="65C2E5B9" w:rsidR="009B1CC7" w:rsidRPr="00795998" w:rsidRDefault="004F4AF4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8</w:t>
            </w:r>
            <w:r w:rsidR="009F2C38">
              <w:rPr>
                <w:rFonts w:ascii="Times New Roman" w:hAnsi="Times New Roman"/>
                <w:sz w:val="22"/>
                <w:szCs w:val="28"/>
              </w:rPr>
              <w:t>90</w:t>
            </w:r>
            <w:r>
              <w:rPr>
                <w:rFonts w:ascii="Times New Roman" w:hAnsi="Times New Roman"/>
                <w:sz w:val="22"/>
                <w:szCs w:val="28"/>
              </w:rPr>
              <w:t>,686</w:t>
            </w:r>
          </w:p>
        </w:tc>
        <w:tc>
          <w:tcPr>
            <w:tcW w:w="270" w:type="dxa"/>
          </w:tcPr>
          <w:p w14:paraId="4D7D6308" w14:textId="77777777" w:rsidR="009B1CC7" w:rsidRPr="00043B99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E4D0611" w14:textId="19F2E6A0" w:rsidR="009B1CC7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1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719,468</w:t>
            </w:r>
          </w:p>
        </w:tc>
        <w:tc>
          <w:tcPr>
            <w:tcW w:w="270" w:type="dxa"/>
          </w:tcPr>
          <w:p w14:paraId="4BEEA40D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D185374" w14:textId="5F0707FB" w:rsidR="009B1CC7" w:rsidRDefault="004F4AF4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705,930</w:t>
            </w:r>
          </w:p>
        </w:tc>
        <w:tc>
          <w:tcPr>
            <w:tcW w:w="270" w:type="dxa"/>
          </w:tcPr>
          <w:p w14:paraId="49463C9E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26904B12" w14:textId="308153C3" w:rsidR="009B1CC7" w:rsidRDefault="00E1163A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609,943</w:t>
            </w:r>
          </w:p>
        </w:tc>
      </w:tr>
      <w:tr w:rsidR="009B1CC7" w14:paraId="32CC7DB1" w14:textId="77777777" w:rsidTr="009B1CC7">
        <w:trPr>
          <w:trHeight w:val="80"/>
        </w:trPr>
        <w:tc>
          <w:tcPr>
            <w:tcW w:w="3420" w:type="dxa"/>
          </w:tcPr>
          <w:p w14:paraId="1E2BB4A0" w14:textId="1B0B02A1" w:rsidR="009B1CC7" w:rsidRPr="00241684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="008E2847">
              <w:rPr>
                <w:szCs w:val="22"/>
              </w:rPr>
              <w:t xml:space="preserve">(loss) </w:t>
            </w:r>
            <w:r w:rsidRPr="007D7734">
              <w:rPr>
                <w:szCs w:val="22"/>
              </w:rPr>
              <w:t xml:space="preserve">of </w:t>
            </w:r>
          </w:p>
        </w:tc>
        <w:tc>
          <w:tcPr>
            <w:tcW w:w="540" w:type="dxa"/>
          </w:tcPr>
          <w:p w14:paraId="0DBD1114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944F386" w14:textId="77777777" w:rsidR="009B1CC7" w:rsidRPr="004517AF" w:rsidRDefault="009B1CC7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553F2B8D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376B230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B9EBFD8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432843C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1079F3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3C736A94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</w:tr>
      <w:tr w:rsidR="009B1CC7" w14:paraId="7C5E5496" w14:textId="77777777" w:rsidTr="009B1CC7">
        <w:trPr>
          <w:trHeight w:val="80"/>
        </w:trPr>
        <w:tc>
          <w:tcPr>
            <w:tcW w:w="3420" w:type="dxa"/>
          </w:tcPr>
          <w:p w14:paraId="69FEC58A" w14:textId="77777777" w:rsidR="009B1CC7" w:rsidRPr="007D7734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 xml:space="preserve">   joint ventures accounted for</w:t>
            </w:r>
          </w:p>
        </w:tc>
        <w:tc>
          <w:tcPr>
            <w:tcW w:w="540" w:type="dxa"/>
          </w:tcPr>
          <w:p w14:paraId="6DED41F5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2083363" w14:textId="77777777" w:rsidR="009B1CC7" w:rsidRPr="004517AF" w:rsidRDefault="009B1CC7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4FA83FA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49E7F40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F8479B7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83E358D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599346B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117CD0AE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</w:tr>
      <w:tr w:rsidR="009B1CC7" w14:paraId="1E8648BA" w14:textId="77777777" w:rsidTr="009B1CC7">
        <w:trPr>
          <w:trHeight w:val="80"/>
        </w:trPr>
        <w:tc>
          <w:tcPr>
            <w:tcW w:w="3420" w:type="dxa"/>
          </w:tcPr>
          <w:p w14:paraId="49DFF33B" w14:textId="77777777" w:rsidR="009B1CC7" w:rsidRPr="00B00A2D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 xml:space="preserve">   using equity method</w:t>
            </w:r>
          </w:p>
        </w:tc>
        <w:tc>
          <w:tcPr>
            <w:tcW w:w="540" w:type="dxa"/>
          </w:tcPr>
          <w:p w14:paraId="2F82F846" w14:textId="77777777" w:rsidR="009B1CC7" w:rsidRPr="00043B9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E7B671A" w14:textId="41BC0A84" w:rsidR="009B1CC7" w:rsidRPr="004517AF" w:rsidRDefault="00F273DD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 w:rsidRPr="00F273DD">
              <w:rPr>
                <w:rFonts w:ascii="Times New Roman" w:hAnsi="Times New Roman"/>
                <w:sz w:val="22"/>
                <w:szCs w:val="28"/>
              </w:rPr>
              <w:t>(2</w:t>
            </w:r>
            <w:r w:rsidR="00252F5D">
              <w:rPr>
                <w:rFonts w:ascii="Times New Roman" w:hAnsi="Times New Roman"/>
                <w:sz w:val="22"/>
                <w:szCs w:val="28"/>
              </w:rPr>
              <w:t>4,629</w:t>
            </w:r>
            <w:r w:rsidRPr="00F273DD">
              <w:rPr>
                <w:rFonts w:ascii="Times New Roman" w:hAnsi="Times New Roman"/>
                <w:sz w:val="22"/>
                <w:szCs w:val="28"/>
              </w:rPr>
              <w:t>)</w:t>
            </w:r>
          </w:p>
        </w:tc>
        <w:tc>
          <w:tcPr>
            <w:tcW w:w="270" w:type="dxa"/>
          </w:tcPr>
          <w:p w14:paraId="6F2F29D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F64C4F7" w14:textId="22D07990" w:rsidR="009B1CC7" w:rsidRDefault="00F273DD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2"/>
              <w:jc w:val="right"/>
              <w:rPr>
                <w:rFonts w:cs="Times New Roman"/>
              </w:rPr>
            </w:pPr>
            <w:r w:rsidRPr="00F273DD">
              <w:rPr>
                <w:rFonts w:cs="Times New Roman"/>
              </w:rPr>
              <w:t>78,550</w:t>
            </w:r>
          </w:p>
        </w:tc>
        <w:tc>
          <w:tcPr>
            <w:tcW w:w="270" w:type="dxa"/>
          </w:tcPr>
          <w:p w14:paraId="57E529D8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D8335E3" w14:textId="2BCA1F65" w:rsidR="009B1CC7" w:rsidRDefault="004F4AF4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DB706F3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71928F09" w14:textId="6C77242C" w:rsidR="009B1CC7" w:rsidRDefault="00E1163A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F273DD" w:rsidRPr="00597175" w14:paraId="42F6511D" w14:textId="77777777" w:rsidTr="009B1CC7">
        <w:trPr>
          <w:trHeight w:val="80"/>
        </w:trPr>
        <w:tc>
          <w:tcPr>
            <w:tcW w:w="3420" w:type="dxa"/>
          </w:tcPr>
          <w:p w14:paraId="0FFDF8A0" w14:textId="11C62115" w:rsidR="00F273DD" w:rsidRPr="00597175" w:rsidRDefault="00F273DD" w:rsidP="00F273DD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597175">
              <w:rPr>
                <w:szCs w:val="22"/>
              </w:rPr>
              <w:t>Additional paid-up</w:t>
            </w:r>
          </w:p>
        </w:tc>
        <w:tc>
          <w:tcPr>
            <w:tcW w:w="540" w:type="dxa"/>
          </w:tcPr>
          <w:p w14:paraId="1D37BCC3" w14:textId="77777777" w:rsidR="00F273DD" w:rsidRPr="00597175" w:rsidRDefault="00F273DD" w:rsidP="00F2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5145E0" w14:textId="0872569A" w:rsidR="00F273DD" w:rsidRPr="004517AF" w:rsidRDefault="00F273DD" w:rsidP="00F27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 w:rsidRPr="00F273DD">
              <w:rPr>
                <w:rFonts w:ascii="Times New Roman" w:hAnsi="Times New Roman"/>
                <w:sz w:val="22"/>
                <w:szCs w:val="28"/>
              </w:rPr>
              <w:t>70,000</w:t>
            </w:r>
          </w:p>
        </w:tc>
        <w:tc>
          <w:tcPr>
            <w:tcW w:w="270" w:type="dxa"/>
          </w:tcPr>
          <w:p w14:paraId="0EF295B1" w14:textId="77777777" w:rsidR="00F273DD" w:rsidRPr="00597175" w:rsidRDefault="00F273DD" w:rsidP="00F273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B656FC3" w14:textId="7EACF217" w:rsidR="00F273DD" w:rsidRPr="00597175" w:rsidRDefault="00F273DD" w:rsidP="00F273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2"/>
              <w:jc w:val="right"/>
              <w:rPr>
                <w:rFonts w:cs="Times New Roman"/>
              </w:rPr>
            </w:pPr>
            <w:r w:rsidRPr="002215BF">
              <w:t>25,987</w:t>
            </w:r>
          </w:p>
        </w:tc>
        <w:tc>
          <w:tcPr>
            <w:tcW w:w="270" w:type="dxa"/>
          </w:tcPr>
          <w:p w14:paraId="4D7D31C1" w14:textId="77777777" w:rsidR="00F273DD" w:rsidRPr="00597175" w:rsidRDefault="00F273DD" w:rsidP="00F273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6EA8F81" w14:textId="10F7C8AB" w:rsidR="00F273DD" w:rsidRPr="00597175" w:rsidRDefault="00F273DD" w:rsidP="00F273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 w:rsidRPr="002215BF">
              <w:t>70,000</w:t>
            </w:r>
          </w:p>
        </w:tc>
        <w:tc>
          <w:tcPr>
            <w:tcW w:w="270" w:type="dxa"/>
          </w:tcPr>
          <w:p w14:paraId="7F903242" w14:textId="77777777" w:rsidR="00F273DD" w:rsidRPr="00597175" w:rsidRDefault="00F273DD" w:rsidP="00F273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59E50B7B" w14:textId="22EBFEDE" w:rsidR="00F273DD" w:rsidRPr="00597175" w:rsidRDefault="00F273DD" w:rsidP="00F273D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 w:rsidRPr="002215BF">
              <w:t>25,987</w:t>
            </w:r>
          </w:p>
        </w:tc>
      </w:tr>
      <w:tr w:rsidR="00795998" w:rsidRPr="00597175" w14:paraId="1364525D" w14:textId="77777777" w:rsidTr="009B1CC7">
        <w:trPr>
          <w:trHeight w:val="80"/>
        </w:trPr>
        <w:tc>
          <w:tcPr>
            <w:tcW w:w="3420" w:type="dxa"/>
          </w:tcPr>
          <w:p w14:paraId="65B01E47" w14:textId="7C000A12" w:rsidR="00795998" w:rsidRPr="00597175" w:rsidRDefault="00795998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597175">
              <w:rPr>
                <w:szCs w:val="22"/>
              </w:rPr>
              <w:t>Dividend income</w:t>
            </w:r>
          </w:p>
        </w:tc>
        <w:tc>
          <w:tcPr>
            <w:tcW w:w="540" w:type="dxa"/>
          </w:tcPr>
          <w:p w14:paraId="30867684" w14:textId="77777777" w:rsidR="00795998" w:rsidRPr="00597175" w:rsidRDefault="00795998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7D6EEF" w14:textId="59DBFEE0" w:rsidR="00795998" w:rsidRPr="004517AF" w:rsidRDefault="004F4AF4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(89,991)</w:t>
            </w:r>
          </w:p>
        </w:tc>
        <w:tc>
          <w:tcPr>
            <w:tcW w:w="270" w:type="dxa"/>
          </w:tcPr>
          <w:p w14:paraId="34159D84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C48B0DD" w14:textId="61305B18" w:rsidR="00795998" w:rsidRPr="00597175" w:rsidRDefault="008E2847" w:rsidP="008E28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(38,996)</w:t>
            </w:r>
          </w:p>
        </w:tc>
        <w:tc>
          <w:tcPr>
            <w:tcW w:w="270" w:type="dxa"/>
          </w:tcPr>
          <w:p w14:paraId="4BB5D4F1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9B70668" w14:textId="573AB6B9" w:rsidR="00795998" w:rsidRPr="00597175" w:rsidRDefault="004F4AF4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D7D89FE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74239050" w14:textId="615817A8" w:rsidR="00795998" w:rsidRPr="00597175" w:rsidRDefault="00E1163A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9B1CC7" w:rsidRPr="00597175" w14:paraId="459CC501" w14:textId="77777777" w:rsidTr="009B1CC7">
        <w:trPr>
          <w:trHeight w:val="80"/>
        </w:trPr>
        <w:tc>
          <w:tcPr>
            <w:tcW w:w="3420" w:type="dxa"/>
          </w:tcPr>
          <w:p w14:paraId="20A0D62C" w14:textId="233C55BA" w:rsidR="009B1CC7" w:rsidRPr="00661C88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  <w:cs/>
              </w:rPr>
            </w:pPr>
            <w:bookmarkStart w:id="4" w:name="_Hlk78879830"/>
            <w:r w:rsidRPr="00597175">
              <w:rPr>
                <w:rFonts w:cs="Times New Roman"/>
                <w:b/>
                <w:bCs/>
              </w:rPr>
              <w:t xml:space="preserve">At </w:t>
            </w:r>
            <w:bookmarkEnd w:id="4"/>
            <w:r w:rsidR="008E2847">
              <w:rPr>
                <w:rFonts w:cs="Times New Roman"/>
                <w:b/>
                <w:bCs/>
              </w:rPr>
              <w:t>3</w:t>
            </w:r>
            <w:r w:rsidR="00F273DD">
              <w:rPr>
                <w:rFonts w:cs="Times New Roman"/>
                <w:b/>
                <w:bCs/>
              </w:rPr>
              <w:t>0</w:t>
            </w:r>
            <w:r w:rsidR="008E2847">
              <w:rPr>
                <w:rFonts w:cs="Times New Roman"/>
                <w:b/>
                <w:bCs/>
              </w:rPr>
              <w:t xml:space="preserve"> </w:t>
            </w:r>
            <w:r w:rsidR="00F273DD">
              <w:rPr>
                <w:rFonts w:cs="Times New Roman"/>
                <w:b/>
                <w:bCs/>
              </w:rPr>
              <w:t>June</w:t>
            </w:r>
          </w:p>
        </w:tc>
        <w:tc>
          <w:tcPr>
            <w:tcW w:w="540" w:type="dxa"/>
          </w:tcPr>
          <w:p w14:paraId="55451E37" w14:textId="77777777" w:rsidR="009B1CC7" w:rsidRPr="00597175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A501B7" w14:textId="513DEBD8" w:rsidR="009B1CC7" w:rsidRPr="004517AF" w:rsidRDefault="00F273DD" w:rsidP="00252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F273DD">
              <w:rPr>
                <w:rFonts w:ascii="Times New Roman" w:hAnsi="Times New Roman"/>
                <w:b/>
                <w:bCs/>
                <w:sz w:val="22"/>
                <w:szCs w:val="28"/>
              </w:rPr>
              <w:t>84</w:t>
            </w:r>
            <w:r w:rsidR="00252F5D">
              <w:rPr>
                <w:rFonts w:ascii="Times New Roman" w:hAnsi="Times New Roman"/>
                <w:b/>
                <w:bCs/>
                <w:sz w:val="22"/>
                <w:szCs w:val="28"/>
              </w:rPr>
              <w:t>6,066</w:t>
            </w:r>
          </w:p>
        </w:tc>
        <w:tc>
          <w:tcPr>
            <w:tcW w:w="270" w:type="dxa"/>
          </w:tcPr>
          <w:p w14:paraId="703FAC3C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BF6312" w14:textId="231A974D" w:rsidR="009B1CC7" w:rsidRPr="00597175" w:rsidRDefault="00F273DD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426"/>
                <w:tab w:val="left" w:pos="2880"/>
              </w:tabs>
              <w:spacing w:line="240" w:lineRule="atLeast"/>
              <w:ind w:left="-18" w:right="75"/>
              <w:jc w:val="right"/>
              <w:rPr>
                <w:rFonts w:cs="Times New Roman"/>
                <w:b/>
                <w:bCs/>
              </w:rPr>
            </w:pPr>
            <w:r w:rsidRPr="00F273DD">
              <w:rPr>
                <w:rFonts w:cs="Times New Roman"/>
                <w:b/>
                <w:bCs/>
              </w:rPr>
              <w:t>785,009</w:t>
            </w:r>
          </w:p>
        </w:tc>
        <w:tc>
          <w:tcPr>
            <w:tcW w:w="270" w:type="dxa"/>
          </w:tcPr>
          <w:p w14:paraId="2A488B52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5A434" w14:textId="23C54411" w:rsidR="009B1CC7" w:rsidRPr="00597175" w:rsidRDefault="00F273DD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  <w:r w:rsidRPr="00F273DD">
              <w:rPr>
                <w:rFonts w:cs="Times New Roman"/>
                <w:b/>
                <w:bCs/>
              </w:rPr>
              <w:t>755,930</w:t>
            </w:r>
          </w:p>
        </w:tc>
        <w:tc>
          <w:tcPr>
            <w:tcW w:w="270" w:type="dxa"/>
          </w:tcPr>
          <w:p w14:paraId="25492972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2C7C9FE" w14:textId="66F77B5B" w:rsidR="009B1CC7" w:rsidRPr="00597175" w:rsidRDefault="00F273DD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  <w:r w:rsidRPr="00F273DD">
              <w:rPr>
                <w:rFonts w:cs="Times New Roman"/>
                <w:b/>
                <w:bCs/>
              </w:rPr>
              <w:t>635,930</w:t>
            </w:r>
          </w:p>
        </w:tc>
      </w:tr>
    </w:tbl>
    <w:p w14:paraId="2A3E85E4" w14:textId="33EB3097" w:rsidR="00F65386" w:rsidRDefault="00F65386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60B3DEB4" w14:textId="679A6378" w:rsidR="00F273DD" w:rsidRDefault="00F273DD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F273DD">
        <w:rPr>
          <w:rFonts w:ascii="Times New Roman" w:hAnsi="Times New Roman"/>
          <w:sz w:val="22"/>
          <w:szCs w:val="22"/>
        </w:rPr>
        <w:t xml:space="preserve">On </w:t>
      </w:r>
      <w:r w:rsidR="00480F32">
        <w:rPr>
          <w:rFonts w:ascii="Times New Roman" w:hAnsi="Times New Roman"/>
          <w:sz w:val="22"/>
          <w:szCs w:val="22"/>
        </w:rPr>
        <w:t>1</w:t>
      </w:r>
      <w:r w:rsidRPr="00F273DD">
        <w:rPr>
          <w:rFonts w:ascii="Times New Roman" w:hAnsi="Times New Roman"/>
          <w:sz w:val="22"/>
          <w:szCs w:val="22"/>
        </w:rPr>
        <w:t xml:space="preserve"> </w:t>
      </w:r>
      <w:r w:rsidR="00480F32">
        <w:rPr>
          <w:rFonts w:ascii="Times New Roman" w:hAnsi="Times New Roman"/>
          <w:sz w:val="22"/>
          <w:szCs w:val="22"/>
        </w:rPr>
        <w:t>April</w:t>
      </w:r>
      <w:r w:rsidRPr="00F273DD">
        <w:rPr>
          <w:rFonts w:ascii="Times New Roman" w:hAnsi="Times New Roman"/>
          <w:sz w:val="22"/>
          <w:szCs w:val="22"/>
        </w:rPr>
        <w:t xml:space="preserve"> 202</w:t>
      </w:r>
      <w:r w:rsidR="00480F32">
        <w:rPr>
          <w:rFonts w:ascii="Times New Roman" w:hAnsi="Times New Roman"/>
          <w:sz w:val="22"/>
          <w:szCs w:val="22"/>
        </w:rPr>
        <w:t>2</w:t>
      </w:r>
      <w:r w:rsidRPr="00F273DD">
        <w:rPr>
          <w:rFonts w:ascii="Times New Roman" w:hAnsi="Times New Roman"/>
          <w:sz w:val="22"/>
          <w:szCs w:val="22"/>
        </w:rPr>
        <w:t xml:space="preserve">, the Company paid the additional paid-up share capital of R E N Korat Energy Company Limited of </w:t>
      </w:r>
      <w:r w:rsidR="00480F32">
        <w:rPr>
          <w:rFonts w:ascii="Times New Roman" w:hAnsi="Times New Roman"/>
          <w:sz w:val="22"/>
          <w:szCs w:val="22"/>
        </w:rPr>
        <w:t>7</w:t>
      </w:r>
      <w:r w:rsidRPr="00F273DD">
        <w:rPr>
          <w:rFonts w:ascii="Times New Roman" w:hAnsi="Times New Roman"/>
          <w:sz w:val="22"/>
          <w:szCs w:val="22"/>
        </w:rPr>
        <w:t>,</w:t>
      </w:r>
      <w:r w:rsidR="00480F32">
        <w:rPr>
          <w:rFonts w:ascii="Times New Roman" w:hAnsi="Times New Roman"/>
          <w:sz w:val="22"/>
          <w:szCs w:val="22"/>
        </w:rPr>
        <w:t>000</w:t>
      </w:r>
      <w:r w:rsidRPr="00F273DD">
        <w:rPr>
          <w:rFonts w:ascii="Times New Roman" w:hAnsi="Times New Roman"/>
          <w:sz w:val="22"/>
          <w:szCs w:val="22"/>
        </w:rPr>
        <w:t xml:space="preserve">,000 ordinary shares, with the par value of Baht </w:t>
      </w:r>
      <w:r w:rsidR="00480F32">
        <w:rPr>
          <w:rFonts w:ascii="Times New Roman" w:hAnsi="Times New Roman"/>
          <w:sz w:val="22"/>
          <w:szCs w:val="22"/>
        </w:rPr>
        <w:t>10</w:t>
      </w:r>
      <w:r w:rsidRPr="00F273DD">
        <w:rPr>
          <w:rFonts w:ascii="Times New Roman" w:hAnsi="Times New Roman"/>
          <w:sz w:val="22"/>
          <w:szCs w:val="22"/>
        </w:rPr>
        <w:t>.</w:t>
      </w:r>
      <w:r w:rsidR="00480F32">
        <w:rPr>
          <w:rFonts w:ascii="Times New Roman" w:hAnsi="Times New Roman"/>
          <w:sz w:val="22"/>
          <w:szCs w:val="22"/>
        </w:rPr>
        <w:t>0</w:t>
      </w:r>
      <w:r w:rsidRPr="00F273DD">
        <w:rPr>
          <w:rFonts w:ascii="Times New Roman" w:hAnsi="Times New Roman"/>
          <w:sz w:val="22"/>
          <w:szCs w:val="22"/>
        </w:rPr>
        <w:t xml:space="preserve">0 per share totaling Baht </w:t>
      </w:r>
      <w:r w:rsidR="00480F32">
        <w:rPr>
          <w:rFonts w:ascii="Times New Roman" w:hAnsi="Times New Roman"/>
          <w:sz w:val="22"/>
          <w:szCs w:val="22"/>
        </w:rPr>
        <w:t>70</w:t>
      </w:r>
      <w:r w:rsidRPr="00F273DD">
        <w:rPr>
          <w:rFonts w:ascii="Times New Roman" w:hAnsi="Times New Roman"/>
          <w:sz w:val="22"/>
          <w:szCs w:val="22"/>
        </w:rPr>
        <w:t>.0 million regarding to the additional contributions in proportion of its interest.</w:t>
      </w:r>
    </w:p>
    <w:p w14:paraId="40290E20" w14:textId="77777777" w:rsidR="00F273DD" w:rsidRPr="00597175" w:rsidRDefault="00F273DD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  <w:cs/>
        </w:rPr>
      </w:pPr>
    </w:p>
    <w:p w14:paraId="2A79480E" w14:textId="3C76136B" w:rsidR="00F96A42" w:rsidRPr="005C3F1D" w:rsidRDefault="00F96A42" w:rsidP="000B0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5C3F1D">
        <w:rPr>
          <w:rFonts w:ascii="Times New Roman" w:hAnsi="Times New Roman"/>
          <w:sz w:val="22"/>
          <w:szCs w:val="22"/>
        </w:rPr>
        <w:t>On 26 March 2021</w:t>
      </w:r>
      <w:r w:rsidR="006E7535" w:rsidRPr="005C3F1D">
        <w:rPr>
          <w:rFonts w:ascii="Times New Roman" w:hAnsi="Times New Roman"/>
          <w:sz w:val="22"/>
          <w:szCs w:val="22"/>
        </w:rPr>
        <w:t>,</w:t>
      </w:r>
      <w:r w:rsidRPr="005C3F1D">
        <w:rPr>
          <w:rFonts w:ascii="Times New Roman" w:hAnsi="Times New Roman"/>
          <w:sz w:val="22"/>
          <w:szCs w:val="22"/>
        </w:rPr>
        <w:t xml:space="preserve"> </w:t>
      </w:r>
      <w:r w:rsidR="001E4D61" w:rsidRPr="005C3F1D">
        <w:rPr>
          <w:rFonts w:ascii="Times New Roman" w:hAnsi="Times New Roman"/>
          <w:sz w:val="22"/>
          <w:szCs w:val="22"/>
        </w:rPr>
        <w:t>t</w:t>
      </w:r>
      <w:r w:rsidRPr="005C3F1D">
        <w:rPr>
          <w:rFonts w:ascii="Times New Roman" w:hAnsi="Times New Roman"/>
          <w:sz w:val="22"/>
          <w:szCs w:val="22"/>
        </w:rPr>
        <w:t>he</w:t>
      </w:r>
      <w:r w:rsidR="001E4D61" w:rsidRPr="005C3F1D">
        <w:rPr>
          <w:rFonts w:ascii="Times New Roman" w:hAnsi="Times New Roman"/>
          <w:sz w:val="22"/>
          <w:szCs w:val="22"/>
        </w:rPr>
        <w:t xml:space="preserve"> </w:t>
      </w:r>
      <w:r w:rsidR="00CB3DA5" w:rsidRPr="005C3F1D">
        <w:rPr>
          <w:rFonts w:ascii="Times New Roman" w:hAnsi="Times New Roman"/>
          <w:sz w:val="22"/>
          <w:szCs w:val="22"/>
        </w:rPr>
        <w:t>C</w:t>
      </w:r>
      <w:r w:rsidRPr="005C3F1D">
        <w:rPr>
          <w:rFonts w:ascii="Times New Roman" w:hAnsi="Times New Roman"/>
          <w:sz w:val="22"/>
          <w:szCs w:val="22"/>
        </w:rPr>
        <w:t>ompany</w:t>
      </w:r>
      <w:r w:rsidR="006E7535" w:rsidRPr="005C3F1D">
        <w:rPr>
          <w:rFonts w:ascii="Times New Roman" w:hAnsi="Times New Roman"/>
          <w:sz w:val="22"/>
          <w:szCs w:val="22"/>
        </w:rPr>
        <w:t xml:space="preserve"> paid the additional paid-up share capital of R</w:t>
      </w:r>
      <w:r w:rsidR="00CB3DA5" w:rsidRPr="005C3F1D">
        <w:rPr>
          <w:rFonts w:ascii="Times New Roman" w:hAnsi="Times New Roman"/>
          <w:sz w:val="22"/>
          <w:szCs w:val="22"/>
        </w:rPr>
        <w:t xml:space="preserve"> </w:t>
      </w:r>
      <w:r w:rsidR="006E7535" w:rsidRPr="005C3F1D">
        <w:rPr>
          <w:rFonts w:ascii="Times New Roman" w:hAnsi="Times New Roman"/>
          <w:sz w:val="22"/>
          <w:szCs w:val="22"/>
        </w:rPr>
        <w:t>E</w:t>
      </w:r>
      <w:r w:rsidR="00CB3DA5" w:rsidRPr="005C3F1D">
        <w:rPr>
          <w:rFonts w:ascii="Times New Roman" w:hAnsi="Times New Roman"/>
          <w:sz w:val="22"/>
          <w:szCs w:val="22"/>
        </w:rPr>
        <w:t xml:space="preserve"> </w:t>
      </w:r>
      <w:r w:rsidR="006E7535" w:rsidRPr="005C3F1D">
        <w:rPr>
          <w:rFonts w:ascii="Times New Roman" w:hAnsi="Times New Roman"/>
          <w:sz w:val="22"/>
          <w:szCs w:val="22"/>
        </w:rPr>
        <w:t xml:space="preserve">N Korat </w:t>
      </w:r>
      <w:r w:rsidR="00E644D1" w:rsidRPr="005C3F1D">
        <w:rPr>
          <w:rFonts w:ascii="Times New Roman" w:hAnsi="Times New Roman"/>
          <w:sz w:val="22"/>
          <w:szCs w:val="22"/>
        </w:rPr>
        <w:t xml:space="preserve">Energy </w:t>
      </w:r>
      <w:r w:rsidR="006E7535" w:rsidRPr="005C3F1D">
        <w:rPr>
          <w:rFonts w:ascii="Times New Roman" w:hAnsi="Times New Roman"/>
          <w:sz w:val="22"/>
          <w:szCs w:val="22"/>
        </w:rPr>
        <w:t>Company Lim</w:t>
      </w:r>
      <w:r w:rsidR="001E4D61" w:rsidRPr="005C3F1D">
        <w:rPr>
          <w:rFonts w:ascii="Times New Roman" w:hAnsi="Times New Roman"/>
          <w:sz w:val="22"/>
          <w:szCs w:val="22"/>
        </w:rPr>
        <w:t>i</w:t>
      </w:r>
      <w:r w:rsidR="006E7535" w:rsidRPr="005C3F1D">
        <w:rPr>
          <w:rFonts w:ascii="Times New Roman" w:hAnsi="Times New Roman"/>
          <w:sz w:val="22"/>
          <w:szCs w:val="22"/>
        </w:rPr>
        <w:t xml:space="preserve">ted </w:t>
      </w:r>
      <w:r w:rsidR="00CD2C42" w:rsidRPr="005C3F1D">
        <w:rPr>
          <w:rFonts w:ascii="Times New Roman" w:hAnsi="Times New Roman"/>
          <w:sz w:val="22"/>
          <w:szCs w:val="22"/>
        </w:rPr>
        <w:t>of</w:t>
      </w:r>
      <w:r w:rsidR="006E7535" w:rsidRPr="005C3F1D">
        <w:rPr>
          <w:rFonts w:ascii="Times New Roman" w:hAnsi="Times New Roman"/>
          <w:sz w:val="22"/>
          <w:szCs w:val="22"/>
        </w:rPr>
        <w:t xml:space="preserve"> 3</w:t>
      </w:r>
      <w:r w:rsidR="00093DAD" w:rsidRPr="005C3F1D">
        <w:rPr>
          <w:rFonts w:ascii="Times New Roman" w:hAnsi="Times New Roman"/>
          <w:sz w:val="22"/>
          <w:szCs w:val="22"/>
        </w:rPr>
        <w:t>,</w:t>
      </w:r>
      <w:r w:rsidR="006E7535" w:rsidRPr="005C3F1D">
        <w:rPr>
          <w:rFonts w:ascii="Times New Roman" w:hAnsi="Times New Roman"/>
          <w:sz w:val="22"/>
          <w:szCs w:val="22"/>
        </w:rPr>
        <w:t>4</w:t>
      </w:r>
      <w:r w:rsidR="00597175" w:rsidRPr="005C3F1D">
        <w:rPr>
          <w:rFonts w:ascii="Times New Roman" w:hAnsi="Times New Roman"/>
          <w:sz w:val="22"/>
          <w:szCs w:val="22"/>
        </w:rPr>
        <w:t>65</w:t>
      </w:r>
      <w:r w:rsidR="00093DAD" w:rsidRPr="005C3F1D">
        <w:rPr>
          <w:rFonts w:ascii="Times New Roman" w:hAnsi="Times New Roman"/>
          <w:sz w:val="22"/>
          <w:szCs w:val="22"/>
        </w:rPr>
        <w:t>,000</w:t>
      </w:r>
      <w:r w:rsidR="006E7535" w:rsidRPr="005C3F1D">
        <w:rPr>
          <w:rFonts w:ascii="Times New Roman" w:hAnsi="Times New Roman"/>
          <w:sz w:val="22"/>
          <w:szCs w:val="22"/>
        </w:rPr>
        <w:t xml:space="preserve"> ordinary shares, </w:t>
      </w:r>
      <w:r w:rsidR="001251EC" w:rsidRPr="005C3F1D">
        <w:rPr>
          <w:rFonts w:ascii="Times New Roman" w:hAnsi="Times New Roman"/>
          <w:sz w:val="22"/>
          <w:szCs w:val="22"/>
        </w:rPr>
        <w:t>with the par value of</w:t>
      </w:r>
      <w:r w:rsidR="006E7535" w:rsidRPr="005C3F1D">
        <w:rPr>
          <w:rFonts w:ascii="Times New Roman" w:hAnsi="Times New Roman"/>
          <w:sz w:val="22"/>
          <w:szCs w:val="22"/>
        </w:rPr>
        <w:t xml:space="preserve"> Baht 7.5</w:t>
      </w:r>
      <w:r w:rsidR="00CB3DA5" w:rsidRPr="005C3F1D">
        <w:rPr>
          <w:rFonts w:ascii="Times New Roman" w:hAnsi="Times New Roman"/>
          <w:sz w:val="22"/>
          <w:szCs w:val="22"/>
        </w:rPr>
        <w:t>0</w:t>
      </w:r>
      <w:r w:rsidR="006E7535" w:rsidRPr="005C3F1D">
        <w:rPr>
          <w:rFonts w:ascii="Times New Roman" w:hAnsi="Times New Roman"/>
          <w:sz w:val="22"/>
          <w:szCs w:val="22"/>
        </w:rPr>
        <w:t xml:space="preserve"> per share totaling Baht 2</w:t>
      </w:r>
      <w:r w:rsidR="00C31A8B" w:rsidRPr="005C3F1D">
        <w:rPr>
          <w:rFonts w:ascii="Times New Roman" w:hAnsi="Times New Roman"/>
          <w:sz w:val="22"/>
          <w:szCs w:val="22"/>
        </w:rPr>
        <w:t>6</w:t>
      </w:r>
      <w:r w:rsidR="006E7535" w:rsidRPr="005C3F1D">
        <w:rPr>
          <w:rFonts w:ascii="Times New Roman" w:hAnsi="Times New Roman"/>
          <w:sz w:val="22"/>
          <w:szCs w:val="22"/>
        </w:rPr>
        <w:t>.</w:t>
      </w:r>
      <w:r w:rsidR="00C31A8B" w:rsidRPr="005C3F1D">
        <w:rPr>
          <w:rFonts w:ascii="Times New Roman" w:hAnsi="Times New Roman"/>
          <w:sz w:val="22"/>
          <w:szCs w:val="22"/>
        </w:rPr>
        <w:t>0</w:t>
      </w:r>
      <w:r w:rsidR="006E7535" w:rsidRPr="005C3F1D">
        <w:rPr>
          <w:rFonts w:ascii="Times New Roman" w:hAnsi="Times New Roman"/>
          <w:sz w:val="22"/>
          <w:szCs w:val="22"/>
        </w:rPr>
        <w:t xml:space="preserve"> million</w:t>
      </w:r>
      <w:r w:rsidR="00BE588E" w:rsidRPr="005C3F1D">
        <w:rPr>
          <w:rFonts w:ascii="Times New Roman" w:hAnsi="Times New Roman"/>
          <w:sz w:val="22"/>
          <w:szCs w:val="22"/>
        </w:rPr>
        <w:t xml:space="preserve"> regarding to the additional contributions in proportion of its interest.</w:t>
      </w:r>
    </w:p>
    <w:p w14:paraId="40484629" w14:textId="2FB875A7" w:rsidR="00F96A42" w:rsidRPr="00E644D1" w:rsidRDefault="00F96A42" w:rsidP="000B0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52864A94" w14:textId="77777777" w:rsidR="00F96A42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BA35418" w14:textId="77777777" w:rsidR="000115E9" w:rsidRPr="00B64FF8" w:rsidRDefault="000115E9" w:rsidP="004D4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  <w:sectPr w:rsidR="000115E9" w:rsidRPr="00B64FF8" w:rsidSect="00F633EB">
          <w:headerReference w:type="default" r:id="rId15"/>
          <w:pgSz w:w="11909" w:h="16834" w:code="9"/>
          <w:pgMar w:top="518" w:right="1152" w:bottom="576" w:left="1152" w:header="720" w:footer="720" w:gutter="0"/>
          <w:cols w:space="720"/>
        </w:sectPr>
      </w:pPr>
    </w:p>
    <w:p w14:paraId="03DDF583" w14:textId="0290CF8A" w:rsidR="000D52BA" w:rsidRPr="00C22EE0" w:rsidRDefault="000D52BA" w:rsidP="00334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Times New Roman" w:hAnsi="Times New Roman"/>
          <w:sz w:val="22"/>
          <w:szCs w:val="22"/>
        </w:rPr>
      </w:pPr>
      <w:r w:rsidRPr="00C22EE0">
        <w:rPr>
          <w:rFonts w:ascii="Times New Roman" w:hAnsi="Times New Roman"/>
          <w:sz w:val="22"/>
          <w:szCs w:val="22"/>
        </w:rPr>
        <w:lastRenderedPageBreak/>
        <w:t>Investment</w:t>
      </w:r>
      <w:r w:rsidR="00C547BB" w:rsidRPr="00C22EE0">
        <w:rPr>
          <w:rFonts w:ascii="Times New Roman" w:hAnsi="Times New Roman"/>
          <w:sz w:val="22"/>
          <w:szCs w:val="22"/>
        </w:rPr>
        <w:t>s</w:t>
      </w:r>
      <w:r w:rsidRPr="00C22EE0">
        <w:rPr>
          <w:rFonts w:ascii="Times New Roman" w:hAnsi="Times New Roman"/>
          <w:sz w:val="22"/>
          <w:szCs w:val="22"/>
        </w:rPr>
        <w:t xml:space="preserve"> in joint venture</w:t>
      </w:r>
      <w:r w:rsidR="009678D8" w:rsidRPr="00C22EE0">
        <w:rPr>
          <w:rFonts w:ascii="Times New Roman" w:hAnsi="Times New Roman"/>
          <w:sz w:val="22"/>
          <w:szCs w:val="22"/>
        </w:rPr>
        <w:t>s</w:t>
      </w:r>
      <w:r w:rsidRPr="00C22EE0">
        <w:rPr>
          <w:rFonts w:ascii="Times New Roman" w:hAnsi="Times New Roman"/>
          <w:sz w:val="22"/>
          <w:szCs w:val="22"/>
        </w:rPr>
        <w:t xml:space="preserve"> as at </w:t>
      </w:r>
      <w:r w:rsidR="002C7C89" w:rsidRPr="00C22EE0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28190C">
        <w:rPr>
          <w:rFonts w:ascii="Times New Roman" w:hAnsi="Times New Roman" w:cs="Times New Roman"/>
          <w:sz w:val="22"/>
          <w:szCs w:val="22"/>
          <w:lang w:val="en-GB" w:bidi="ar-SA"/>
        </w:rPr>
        <w:t>0</w:t>
      </w:r>
      <w:r w:rsidR="002C7C89" w:rsidRPr="00C22EE0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28190C">
        <w:rPr>
          <w:rFonts w:ascii="Times New Roman" w:hAnsi="Times New Roman" w:cs="Times New Roman"/>
          <w:sz w:val="22"/>
          <w:szCs w:val="22"/>
          <w:lang w:val="en-GB" w:bidi="ar-SA"/>
        </w:rPr>
        <w:t>June</w:t>
      </w:r>
      <w:r w:rsidR="002C7C89" w:rsidRPr="00C22EE0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2022</w:t>
      </w:r>
      <w:r w:rsidRPr="00C22EE0">
        <w:rPr>
          <w:rFonts w:ascii="Times New Roman" w:hAnsi="Times New Roman"/>
          <w:sz w:val="22"/>
          <w:szCs w:val="22"/>
        </w:rPr>
        <w:t xml:space="preserve"> and 31 December 20</w:t>
      </w:r>
      <w:r w:rsidR="00B05CAD" w:rsidRPr="00C22EE0">
        <w:rPr>
          <w:rFonts w:ascii="Times New Roman" w:hAnsi="Times New Roman"/>
          <w:sz w:val="22"/>
          <w:szCs w:val="22"/>
        </w:rPr>
        <w:t>2</w:t>
      </w:r>
      <w:r w:rsidR="002C7C89" w:rsidRPr="00C22EE0">
        <w:rPr>
          <w:rFonts w:ascii="Times New Roman" w:hAnsi="Times New Roman"/>
          <w:sz w:val="22"/>
          <w:szCs w:val="22"/>
        </w:rPr>
        <w:t>1</w:t>
      </w:r>
      <w:r w:rsidRPr="00C22EE0">
        <w:rPr>
          <w:rFonts w:ascii="Times New Roman" w:hAnsi="Times New Roman"/>
          <w:sz w:val="22"/>
          <w:szCs w:val="22"/>
        </w:rPr>
        <w:t xml:space="preserve">, and dividend income for the </w:t>
      </w:r>
      <w:r w:rsidR="0028190C">
        <w:rPr>
          <w:rFonts w:ascii="Times New Roman" w:hAnsi="Times New Roman"/>
          <w:sz w:val="22"/>
          <w:szCs w:val="22"/>
        </w:rPr>
        <w:t>six</w:t>
      </w:r>
      <w:r w:rsidRPr="00C22EE0">
        <w:rPr>
          <w:rFonts w:ascii="Times New Roman" w:hAnsi="Times New Roman"/>
          <w:sz w:val="22"/>
          <w:szCs w:val="22"/>
        </w:rPr>
        <w:t>-month period</w:t>
      </w:r>
      <w:r w:rsidR="00C547BB" w:rsidRPr="00C22EE0">
        <w:rPr>
          <w:rFonts w:ascii="Times New Roman" w:hAnsi="Times New Roman"/>
          <w:sz w:val="22"/>
          <w:szCs w:val="22"/>
        </w:rPr>
        <w:t>s</w:t>
      </w:r>
      <w:r w:rsidRPr="00C22EE0">
        <w:rPr>
          <w:rFonts w:ascii="Times New Roman" w:hAnsi="Times New Roman"/>
          <w:sz w:val="22"/>
          <w:szCs w:val="22"/>
        </w:rPr>
        <w:t xml:space="preserve"> ended </w:t>
      </w:r>
      <w:r w:rsidR="002C7C89" w:rsidRPr="00C22EE0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4F47D6">
        <w:rPr>
          <w:rFonts w:ascii="Times New Roman" w:hAnsi="Times New Roman" w:cs="Times New Roman"/>
          <w:sz w:val="22"/>
          <w:szCs w:val="22"/>
          <w:lang w:val="en-GB" w:bidi="ar-SA"/>
        </w:rPr>
        <w:t>0</w:t>
      </w:r>
      <w:r w:rsidR="002C7C89" w:rsidRPr="00C22EE0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28190C">
        <w:rPr>
          <w:rFonts w:ascii="Times New Roman" w:hAnsi="Times New Roman" w:cs="Times New Roman"/>
          <w:sz w:val="22"/>
          <w:szCs w:val="22"/>
          <w:lang w:val="en-GB" w:bidi="ar-SA"/>
        </w:rPr>
        <w:t>June</w:t>
      </w:r>
      <w:r w:rsidR="002C7C89" w:rsidRPr="00C22EE0">
        <w:rPr>
          <w:rFonts w:ascii="Times New Roman" w:hAnsi="Times New Roman" w:cs="Times New Roman"/>
          <w:sz w:val="22"/>
          <w:szCs w:val="22"/>
          <w:lang w:val="en-GB" w:bidi="ar-SA"/>
        </w:rPr>
        <w:t xml:space="preserve"> 2022</w:t>
      </w:r>
      <w:r w:rsidRPr="00C22EE0">
        <w:rPr>
          <w:rFonts w:ascii="Times New Roman" w:hAnsi="Times New Roman"/>
          <w:sz w:val="22"/>
          <w:szCs w:val="22"/>
        </w:rPr>
        <w:t xml:space="preserve"> and</w:t>
      </w:r>
      <w:r w:rsidR="004206C2" w:rsidRPr="00C22EE0">
        <w:rPr>
          <w:rFonts w:ascii="Times New Roman" w:hAnsi="Times New Roman"/>
          <w:sz w:val="22"/>
          <w:szCs w:val="22"/>
        </w:rPr>
        <w:t xml:space="preserve"> </w:t>
      </w:r>
      <w:r w:rsidRPr="00C22EE0">
        <w:rPr>
          <w:rFonts w:ascii="Times New Roman" w:hAnsi="Times New Roman"/>
          <w:sz w:val="22"/>
          <w:szCs w:val="22"/>
        </w:rPr>
        <w:t>20</w:t>
      </w:r>
      <w:r w:rsidR="00B05CAD" w:rsidRPr="00C22EE0">
        <w:rPr>
          <w:rFonts w:ascii="Times New Roman" w:hAnsi="Times New Roman"/>
          <w:sz w:val="22"/>
          <w:szCs w:val="22"/>
        </w:rPr>
        <w:t>2</w:t>
      </w:r>
      <w:r w:rsidR="002C7C89" w:rsidRPr="00C22EE0">
        <w:rPr>
          <w:rFonts w:ascii="Times New Roman" w:hAnsi="Times New Roman"/>
          <w:sz w:val="22"/>
          <w:szCs w:val="22"/>
        </w:rPr>
        <w:t>1</w:t>
      </w:r>
      <w:r w:rsidRPr="00C22EE0">
        <w:rPr>
          <w:rFonts w:ascii="Times New Roman" w:hAnsi="Times New Roman"/>
          <w:sz w:val="22"/>
          <w:szCs w:val="22"/>
        </w:rPr>
        <w:t xml:space="preserve"> </w:t>
      </w:r>
      <w:r w:rsidR="00C22EE0">
        <w:rPr>
          <w:rFonts w:ascii="Times New Roman" w:hAnsi="Times New Roman"/>
          <w:sz w:val="22"/>
          <w:szCs w:val="22"/>
          <w:cs/>
        </w:rPr>
        <w:br/>
      </w:r>
      <w:r w:rsidRPr="00C22EE0">
        <w:rPr>
          <w:rFonts w:ascii="Times New Roman" w:hAnsi="Times New Roman"/>
          <w:sz w:val="22"/>
          <w:szCs w:val="22"/>
        </w:rPr>
        <w:t>w</w:t>
      </w:r>
      <w:r w:rsidR="007226B9" w:rsidRPr="00C22EE0">
        <w:rPr>
          <w:rFonts w:ascii="Times New Roman" w:hAnsi="Times New Roman"/>
          <w:sz w:val="22"/>
          <w:szCs w:val="22"/>
        </w:rPr>
        <w:t>ere</w:t>
      </w:r>
      <w:r w:rsidRPr="00C22EE0">
        <w:rPr>
          <w:rFonts w:ascii="Times New Roman" w:hAnsi="Times New Roman"/>
          <w:sz w:val="22"/>
          <w:szCs w:val="22"/>
        </w:rPr>
        <w:t xml:space="preserve"> as follows</w:t>
      </w:r>
      <w:r w:rsidR="007226B9" w:rsidRPr="00C22EE0">
        <w:rPr>
          <w:rFonts w:ascii="Times New Roman" w:hAnsi="Times New Roman"/>
          <w:sz w:val="22"/>
          <w:szCs w:val="22"/>
        </w:rPr>
        <w:t>:</w:t>
      </w:r>
    </w:p>
    <w:p w14:paraId="75205F6E" w14:textId="77777777" w:rsidR="000D52BA" w:rsidRDefault="000D52BA" w:rsidP="00590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14347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980"/>
        <w:gridCol w:w="1440"/>
        <w:gridCol w:w="900"/>
        <w:gridCol w:w="819"/>
        <w:gridCol w:w="882"/>
        <w:gridCol w:w="819"/>
        <w:gridCol w:w="270"/>
        <w:gridCol w:w="810"/>
        <w:gridCol w:w="270"/>
        <w:gridCol w:w="810"/>
        <w:gridCol w:w="236"/>
        <w:gridCol w:w="844"/>
        <w:gridCol w:w="270"/>
        <w:gridCol w:w="810"/>
        <w:gridCol w:w="270"/>
        <w:gridCol w:w="810"/>
        <w:gridCol w:w="236"/>
        <w:gridCol w:w="791"/>
        <w:gridCol w:w="236"/>
        <w:gridCol w:w="844"/>
      </w:tblGrid>
      <w:tr w:rsidR="004171D5" w:rsidRPr="00F1354B" w14:paraId="134E9669" w14:textId="77777777" w:rsidTr="003342D4">
        <w:trPr>
          <w:trHeight w:val="144"/>
        </w:trPr>
        <w:tc>
          <w:tcPr>
            <w:tcW w:w="1980" w:type="dxa"/>
            <w:vAlign w:val="bottom"/>
          </w:tcPr>
          <w:p w14:paraId="0037C6FB" w14:textId="77777777" w:rsidR="004171D5" w:rsidRPr="004171D5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76D9452D" w14:textId="14191366" w:rsidR="004171D5" w:rsidRPr="004171D5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083FBFD2" w14:textId="19E57DD5" w:rsidR="004171D5" w:rsidRPr="004171D5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0AE8F84" w14:textId="3359DFA5" w:rsidR="004171D5" w:rsidRPr="004171D5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9" w:type="dxa"/>
            <w:gridSpan w:val="3"/>
          </w:tcPr>
          <w:p w14:paraId="13C48596" w14:textId="5F14930A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75457BAB" w14:textId="77777777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021C0FE9" w14:textId="77777777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0D54">
              <w:rPr>
                <w:rFonts w:ascii="Times New Roman" w:hAnsi="Times New Roman" w:cs="Times New Roman"/>
                <w:b/>
                <w:bCs/>
              </w:rPr>
              <w:t xml:space="preserve">Consolidated </w:t>
            </w:r>
          </w:p>
          <w:p w14:paraId="05A64776" w14:textId="00B02F87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0D54">
              <w:rPr>
                <w:rFonts w:ascii="Times New Roman" w:hAnsi="Times New Roman"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5710228D" w14:textId="77777777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5185C11F" w14:textId="2A685C78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0D54">
              <w:rPr>
                <w:rFonts w:ascii="Times New Roman" w:hAnsi="Times New Roman" w:cs="Times New Roman"/>
                <w:b/>
                <w:bCs/>
              </w:rPr>
              <w:t>Separate financial statements</w:t>
            </w:r>
          </w:p>
        </w:tc>
      </w:tr>
      <w:tr w:rsidR="004171D5" w:rsidRPr="00F1354B" w14:paraId="1DE3DDE6" w14:textId="77777777" w:rsidTr="003342D4">
        <w:trPr>
          <w:trHeight w:val="144"/>
        </w:trPr>
        <w:tc>
          <w:tcPr>
            <w:tcW w:w="1980" w:type="dxa"/>
            <w:vAlign w:val="bottom"/>
          </w:tcPr>
          <w:p w14:paraId="0B3E32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9AB4E5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  <w:p w14:paraId="1BE96B6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 xml:space="preserve">Type of </w:t>
            </w:r>
          </w:p>
          <w:p w14:paraId="6C2C4A1B" w14:textId="64CA89D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business</w:t>
            </w:r>
          </w:p>
        </w:tc>
        <w:tc>
          <w:tcPr>
            <w:tcW w:w="900" w:type="dxa"/>
          </w:tcPr>
          <w:p w14:paraId="4915D54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/>
              </w:rPr>
            </w:pPr>
          </w:p>
          <w:p w14:paraId="7A23CD6A" w14:textId="65A37056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/>
              </w:rPr>
            </w:pPr>
            <w:r w:rsidRPr="004171D5">
              <w:rPr>
                <w:rFonts w:ascii="Times New Roman" w:hAnsi="Times New Roman"/>
              </w:rPr>
              <w:t>Country of operation</w:t>
            </w:r>
          </w:p>
        </w:tc>
        <w:tc>
          <w:tcPr>
            <w:tcW w:w="1701" w:type="dxa"/>
            <w:gridSpan w:val="2"/>
            <w:vAlign w:val="bottom"/>
          </w:tcPr>
          <w:p w14:paraId="4A8C5305" w14:textId="4A197CE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Ownership interest</w:t>
            </w:r>
          </w:p>
        </w:tc>
        <w:tc>
          <w:tcPr>
            <w:tcW w:w="1899" w:type="dxa"/>
            <w:gridSpan w:val="3"/>
          </w:tcPr>
          <w:p w14:paraId="4ED9150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7907FA4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0459B5DF" w14:textId="48D2D49E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Paid-up capital</w:t>
            </w:r>
          </w:p>
        </w:tc>
        <w:tc>
          <w:tcPr>
            <w:tcW w:w="270" w:type="dxa"/>
          </w:tcPr>
          <w:p w14:paraId="00A2D15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3"/>
          </w:tcPr>
          <w:p w14:paraId="75AB52C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4893629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01454887" w14:textId="55D2BEE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Equity</w:t>
            </w:r>
          </w:p>
        </w:tc>
        <w:tc>
          <w:tcPr>
            <w:tcW w:w="270" w:type="dxa"/>
          </w:tcPr>
          <w:p w14:paraId="59FC21A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8A51638" w14:textId="0F6D31DA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Cost</w:t>
            </w:r>
          </w:p>
        </w:tc>
        <w:tc>
          <w:tcPr>
            <w:tcW w:w="236" w:type="dxa"/>
            <w:vAlign w:val="bottom"/>
          </w:tcPr>
          <w:p w14:paraId="3052333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1" w:type="dxa"/>
            <w:gridSpan w:val="3"/>
            <w:vAlign w:val="bottom"/>
          </w:tcPr>
          <w:p w14:paraId="6B1E291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Dividend income</w:t>
            </w:r>
          </w:p>
          <w:p w14:paraId="7F1C7B8D" w14:textId="2D10C405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 xml:space="preserve">for the </w:t>
            </w:r>
            <w:r w:rsidR="00E14879">
              <w:rPr>
                <w:rFonts w:ascii="Times New Roman" w:hAnsi="Times New Roman" w:cs="Times New Roman"/>
              </w:rPr>
              <w:t>six</w:t>
            </w:r>
            <w:r w:rsidRPr="004171D5">
              <w:rPr>
                <w:rFonts w:ascii="Times New Roman" w:hAnsi="Times New Roman" w:cs="Times New Roman"/>
              </w:rPr>
              <w:t xml:space="preserve">-month </w:t>
            </w:r>
          </w:p>
          <w:p w14:paraId="5C82B844" w14:textId="02BCC2A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period ended</w:t>
            </w:r>
          </w:p>
        </w:tc>
      </w:tr>
      <w:tr w:rsidR="004171D5" w:rsidRPr="00F1354B" w14:paraId="7269DC44" w14:textId="77777777" w:rsidTr="003342D4">
        <w:trPr>
          <w:trHeight w:val="155"/>
        </w:trPr>
        <w:tc>
          <w:tcPr>
            <w:tcW w:w="1980" w:type="dxa"/>
            <w:vAlign w:val="bottom"/>
          </w:tcPr>
          <w:p w14:paraId="177467C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67BD905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E570DA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1CB4AF45" w14:textId="47082469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</w:t>
            </w:r>
            <w:r w:rsidR="0028190C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882" w:type="dxa"/>
            <w:vAlign w:val="bottom"/>
          </w:tcPr>
          <w:p w14:paraId="5AB4A2A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19" w:type="dxa"/>
            <w:vAlign w:val="bottom"/>
          </w:tcPr>
          <w:p w14:paraId="5ED0265F" w14:textId="5667D0AF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</w:t>
            </w:r>
            <w:r w:rsidR="0028190C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270" w:type="dxa"/>
          </w:tcPr>
          <w:p w14:paraId="0A12F5E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25CFE93" w14:textId="192CEF7A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749F351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AC50F46" w14:textId="71276BB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</w:t>
            </w:r>
            <w:r w:rsidR="0028190C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236" w:type="dxa"/>
            <w:vAlign w:val="bottom"/>
          </w:tcPr>
          <w:p w14:paraId="14E7A86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1634453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6E4F577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4DB7B4B" w14:textId="4F3EB9D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</w:t>
            </w:r>
            <w:r w:rsidR="0028190C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270" w:type="dxa"/>
          </w:tcPr>
          <w:p w14:paraId="2315F13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BD4C14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6" w:type="dxa"/>
            <w:vAlign w:val="bottom"/>
          </w:tcPr>
          <w:p w14:paraId="4C06730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2E7828B7" w14:textId="054114A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</w:t>
            </w:r>
            <w:r w:rsidR="0028190C">
              <w:rPr>
                <w:rFonts w:ascii="Times New Roman" w:hAnsi="Times New Roman" w:cs="Cordia New"/>
              </w:rPr>
              <w:t>0</w:t>
            </w:r>
          </w:p>
        </w:tc>
        <w:tc>
          <w:tcPr>
            <w:tcW w:w="236" w:type="dxa"/>
          </w:tcPr>
          <w:p w14:paraId="52BEC56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7BA7E0D9" w14:textId="5948B666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</w:t>
            </w:r>
            <w:r w:rsidR="0028190C">
              <w:rPr>
                <w:rFonts w:ascii="Times New Roman" w:hAnsi="Times New Roman" w:cs="Cordia New"/>
              </w:rPr>
              <w:t>0</w:t>
            </w:r>
          </w:p>
        </w:tc>
      </w:tr>
      <w:tr w:rsidR="004171D5" w:rsidRPr="00F1354B" w14:paraId="6141C0D6" w14:textId="77777777" w:rsidTr="003342D4">
        <w:trPr>
          <w:trHeight w:val="144"/>
        </w:trPr>
        <w:tc>
          <w:tcPr>
            <w:tcW w:w="1980" w:type="dxa"/>
            <w:vAlign w:val="bottom"/>
          </w:tcPr>
          <w:p w14:paraId="62340B3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19F608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5A47C8B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0EEB862C" w14:textId="3596FC89" w:rsidR="004171D5" w:rsidRPr="004171D5" w:rsidRDefault="0028190C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882" w:type="dxa"/>
            <w:vAlign w:val="bottom"/>
          </w:tcPr>
          <w:p w14:paraId="7C8710A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819" w:type="dxa"/>
            <w:vAlign w:val="bottom"/>
          </w:tcPr>
          <w:p w14:paraId="64980D72" w14:textId="061536A9" w:rsidR="004171D5" w:rsidRPr="004171D5" w:rsidRDefault="0028190C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8190C"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270" w:type="dxa"/>
          </w:tcPr>
          <w:p w14:paraId="09AFA6B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3848C2A1" w14:textId="6BEBE71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5A5F69C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9693E6D" w14:textId="6D59985B" w:rsidR="004171D5" w:rsidRPr="004171D5" w:rsidRDefault="0028190C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8190C"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236" w:type="dxa"/>
            <w:vAlign w:val="bottom"/>
          </w:tcPr>
          <w:p w14:paraId="758C943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2D1FF4A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3DF9745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5F05CD6" w14:textId="386D9A52" w:rsidR="004171D5" w:rsidRPr="004171D5" w:rsidRDefault="0028190C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8190C"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270" w:type="dxa"/>
          </w:tcPr>
          <w:p w14:paraId="1126389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0254B65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36" w:type="dxa"/>
            <w:vAlign w:val="bottom"/>
          </w:tcPr>
          <w:p w14:paraId="06E4132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76BEA590" w14:textId="21C576CE" w:rsidR="004171D5" w:rsidRPr="004171D5" w:rsidRDefault="0028190C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8190C">
              <w:rPr>
                <w:rFonts w:ascii="Times New Roman" w:hAnsi="Times New Roman" w:cs="Times New Roman"/>
              </w:rPr>
              <w:t>June</w:t>
            </w:r>
          </w:p>
        </w:tc>
        <w:tc>
          <w:tcPr>
            <w:tcW w:w="236" w:type="dxa"/>
          </w:tcPr>
          <w:p w14:paraId="0AE28E9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30845F1E" w14:textId="3F756A12" w:rsidR="004171D5" w:rsidRPr="004171D5" w:rsidRDefault="0028190C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8190C">
              <w:rPr>
                <w:rFonts w:ascii="Times New Roman" w:hAnsi="Times New Roman" w:cs="Times New Roman"/>
              </w:rPr>
              <w:t>June</w:t>
            </w:r>
          </w:p>
        </w:tc>
      </w:tr>
      <w:tr w:rsidR="004171D5" w:rsidRPr="00F1354B" w14:paraId="2F090958" w14:textId="77777777" w:rsidTr="003342D4">
        <w:trPr>
          <w:trHeight w:val="144"/>
        </w:trPr>
        <w:tc>
          <w:tcPr>
            <w:tcW w:w="1980" w:type="dxa"/>
            <w:vAlign w:val="bottom"/>
          </w:tcPr>
          <w:p w14:paraId="328FC1C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0091E8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08E4B58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4913B987" w14:textId="5A53481F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882" w:type="dxa"/>
            <w:vAlign w:val="bottom"/>
          </w:tcPr>
          <w:p w14:paraId="14C15B91" w14:textId="2D4DBE7E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19" w:type="dxa"/>
            <w:vAlign w:val="bottom"/>
          </w:tcPr>
          <w:p w14:paraId="58E29640" w14:textId="14A5C14B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270" w:type="dxa"/>
          </w:tcPr>
          <w:p w14:paraId="7C5DC1E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07AB0785" w14:textId="540C8FE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70" w:type="dxa"/>
          </w:tcPr>
          <w:p w14:paraId="474C2CD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5062194A" w14:textId="2C9585E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236" w:type="dxa"/>
            <w:vAlign w:val="bottom"/>
          </w:tcPr>
          <w:p w14:paraId="5E71012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304603C5" w14:textId="478E9C66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70" w:type="dxa"/>
          </w:tcPr>
          <w:p w14:paraId="090B64C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526C3D9" w14:textId="2F1C573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270" w:type="dxa"/>
          </w:tcPr>
          <w:p w14:paraId="0B34183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68922BFB" w14:textId="042A6C3C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36" w:type="dxa"/>
            <w:vAlign w:val="bottom"/>
          </w:tcPr>
          <w:p w14:paraId="4AAE1DE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14BD8846" w14:textId="154946D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236" w:type="dxa"/>
          </w:tcPr>
          <w:p w14:paraId="4621B41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16073F03" w14:textId="2EADCBD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2021</w:t>
            </w:r>
          </w:p>
        </w:tc>
      </w:tr>
      <w:tr w:rsidR="004171D5" w:rsidRPr="00F1354B" w14:paraId="2E9186F2" w14:textId="77777777" w:rsidTr="003342D4">
        <w:trPr>
          <w:trHeight w:val="144"/>
        </w:trPr>
        <w:tc>
          <w:tcPr>
            <w:tcW w:w="1980" w:type="dxa"/>
            <w:vAlign w:val="bottom"/>
          </w:tcPr>
          <w:p w14:paraId="08B831B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D58DF0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0" w:type="dxa"/>
          </w:tcPr>
          <w:p w14:paraId="7571C2D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84BEEF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  <w:i/>
                <w:iCs/>
              </w:rPr>
              <w:t>(%)</w:t>
            </w:r>
          </w:p>
        </w:tc>
        <w:tc>
          <w:tcPr>
            <w:tcW w:w="8326" w:type="dxa"/>
            <w:gridSpan w:val="15"/>
          </w:tcPr>
          <w:p w14:paraId="041B8387" w14:textId="33E584D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71D5">
              <w:rPr>
                <w:rFonts w:ascii="Times New Roman" w:hAnsi="Times New Roman" w:cs="Times New Roman"/>
                <w:i/>
                <w:iCs/>
              </w:rPr>
              <w:t>(in thousand Baht)</w:t>
            </w:r>
          </w:p>
        </w:tc>
      </w:tr>
      <w:tr w:rsidR="004171D5" w:rsidRPr="00F1354B" w14:paraId="712E24E8" w14:textId="77777777" w:rsidTr="003342D4">
        <w:trPr>
          <w:trHeight w:val="144"/>
        </w:trPr>
        <w:tc>
          <w:tcPr>
            <w:tcW w:w="1980" w:type="dxa"/>
            <w:vAlign w:val="bottom"/>
          </w:tcPr>
          <w:p w14:paraId="1FF2AE8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3C1E6F3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0" w:type="dxa"/>
          </w:tcPr>
          <w:p w14:paraId="769DB30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AEACF4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326" w:type="dxa"/>
            <w:gridSpan w:val="15"/>
          </w:tcPr>
          <w:p w14:paraId="3D1F3482" w14:textId="4626BCC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171D5" w:rsidRPr="00F1354B" w14:paraId="3C66A960" w14:textId="77777777" w:rsidTr="003342D4">
        <w:trPr>
          <w:trHeight w:val="144"/>
        </w:trPr>
        <w:tc>
          <w:tcPr>
            <w:tcW w:w="1980" w:type="dxa"/>
            <w:vAlign w:val="bottom"/>
          </w:tcPr>
          <w:p w14:paraId="124AD5A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  <w:r w:rsidRPr="004171D5">
              <w:rPr>
                <w:rFonts w:ascii="Times New Roman" w:hAnsi="Times New Roman"/>
              </w:rPr>
              <w:t xml:space="preserve">Nava </w:t>
            </w:r>
            <w:proofErr w:type="spellStart"/>
            <w:r w:rsidRPr="004171D5">
              <w:rPr>
                <w:rFonts w:ascii="Times New Roman" w:hAnsi="Times New Roman"/>
              </w:rPr>
              <w:t>Nakorn</w:t>
            </w:r>
            <w:proofErr w:type="spellEnd"/>
            <w:r w:rsidRPr="004171D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F2A3B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00" w:type="dxa"/>
          </w:tcPr>
          <w:p w14:paraId="067F3A4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59EAD835" w14:textId="2213C7F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82" w:type="dxa"/>
            <w:vAlign w:val="bottom"/>
          </w:tcPr>
          <w:p w14:paraId="2175481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19" w:type="dxa"/>
          </w:tcPr>
          <w:p w14:paraId="2B5C58BA" w14:textId="147CFFE3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14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2,000,000</w:t>
            </w:r>
          </w:p>
        </w:tc>
        <w:tc>
          <w:tcPr>
            <w:tcW w:w="270" w:type="dxa"/>
          </w:tcPr>
          <w:p w14:paraId="49925C3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10C4A965" w14:textId="6C1E2B02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2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2,000,000</w:t>
            </w:r>
          </w:p>
        </w:tc>
        <w:tc>
          <w:tcPr>
            <w:tcW w:w="270" w:type="dxa"/>
          </w:tcPr>
          <w:p w14:paraId="63A348A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0A271B05" w14:textId="5E8D74EF" w:rsidR="004171D5" w:rsidRPr="004171D5" w:rsidRDefault="0028190C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 w:rsidRPr="0028190C">
              <w:rPr>
                <w:rFonts w:ascii="Times New Roman" w:hAnsi="Times New Roman" w:cs="Times New Roman"/>
              </w:rPr>
              <w:t>6</w:t>
            </w:r>
            <w:r w:rsidR="00B3594A">
              <w:rPr>
                <w:rFonts w:ascii="Times New Roman" w:hAnsi="Times New Roman" w:cs="Times New Roman"/>
              </w:rPr>
              <w:t>79,246</w:t>
            </w:r>
          </w:p>
        </w:tc>
        <w:tc>
          <w:tcPr>
            <w:tcW w:w="236" w:type="dxa"/>
          </w:tcPr>
          <w:p w14:paraId="194434F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68B05FF0" w14:textId="11683EA1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791,988</w:t>
            </w:r>
          </w:p>
        </w:tc>
        <w:tc>
          <w:tcPr>
            <w:tcW w:w="270" w:type="dxa"/>
          </w:tcPr>
          <w:p w14:paraId="515D583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050E5AFA" w14:textId="41D228A6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599,938</w:t>
            </w:r>
          </w:p>
        </w:tc>
        <w:tc>
          <w:tcPr>
            <w:tcW w:w="270" w:type="dxa"/>
          </w:tcPr>
          <w:p w14:paraId="12C4DB4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251BE318" w14:textId="30732804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599,938</w:t>
            </w:r>
          </w:p>
        </w:tc>
        <w:tc>
          <w:tcPr>
            <w:tcW w:w="236" w:type="dxa"/>
            <w:vAlign w:val="bottom"/>
          </w:tcPr>
          <w:p w14:paraId="39E3D61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7498863E" w14:textId="1F834C83" w:rsidR="004171D5" w:rsidRPr="004171D5" w:rsidRDefault="004171D5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89,99</w:t>
            </w:r>
            <w:r w:rsidR="009448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6" w:type="dxa"/>
            <w:vAlign w:val="bottom"/>
          </w:tcPr>
          <w:p w14:paraId="1A62F59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61740EBF" w14:textId="10B43095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38,996</w:t>
            </w:r>
          </w:p>
        </w:tc>
      </w:tr>
      <w:tr w:rsidR="004171D5" w:rsidRPr="00F1354B" w14:paraId="3A696C90" w14:textId="77777777" w:rsidTr="003342D4">
        <w:trPr>
          <w:trHeight w:val="101"/>
        </w:trPr>
        <w:tc>
          <w:tcPr>
            <w:tcW w:w="1980" w:type="dxa"/>
            <w:vAlign w:val="bottom"/>
          </w:tcPr>
          <w:p w14:paraId="497CA89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4171D5">
              <w:t xml:space="preserve">  </w:t>
            </w:r>
            <w:r w:rsidRPr="004171D5">
              <w:rPr>
                <w:rFonts w:ascii="Times New Roman" w:hAnsi="Times New Roman"/>
              </w:rPr>
              <w:t>Electricity</w:t>
            </w:r>
            <w:r w:rsidRPr="004171D5">
              <w:rPr>
                <w:rFonts w:ascii="Times New Roman" w:hAnsi="Times New Roman" w:cs="Times New Roman"/>
              </w:rPr>
              <w:t xml:space="preserve"> Generating </w:t>
            </w:r>
          </w:p>
        </w:tc>
        <w:tc>
          <w:tcPr>
            <w:tcW w:w="1440" w:type="dxa"/>
            <w:vAlign w:val="bottom"/>
          </w:tcPr>
          <w:p w14:paraId="4E5D2F4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00" w:type="dxa"/>
          </w:tcPr>
          <w:p w14:paraId="67EAAE7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31352ED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60525C0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52A21AD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3DD3D1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FEB9154" w14:textId="0EE860FB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B330F5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70E075E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6E186ED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3A61306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D8ADAD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12F9B0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FFD0A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7990C4B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41D800E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16A7054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2081E4C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3231C54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1D5" w:rsidRPr="00F1354B" w14:paraId="40BE0805" w14:textId="77777777" w:rsidTr="003342D4">
        <w:trPr>
          <w:trHeight w:val="101"/>
        </w:trPr>
        <w:tc>
          <w:tcPr>
            <w:tcW w:w="1980" w:type="dxa"/>
            <w:vAlign w:val="bottom"/>
          </w:tcPr>
          <w:p w14:paraId="7976A64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hanging="140"/>
            </w:pPr>
            <w:r w:rsidRPr="004171D5">
              <w:rPr>
                <w:rFonts w:ascii="Times New Roman" w:hAnsi="Times New Roman"/>
              </w:rPr>
              <w:t xml:space="preserve">  Company</w:t>
            </w:r>
            <w:r w:rsidRPr="004171D5">
              <w:rPr>
                <w:rFonts w:ascii="Times New Roman" w:hAnsi="Times New Roman" w:cs="Times New Roman"/>
              </w:rPr>
              <w:t xml:space="preserve"> Limited</w:t>
            </w:r>
          </w:p>
        </w:tc>
        <w:tc>
          <w:tcPr>
            <w:tcW w:w="1440" w:type="dxa"/>
            <w:vAlign w:val="bottom"/>
          </w:tcPr>
          <w:p w14:paraId="57D4F290" w14:textId="74E3AC7B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and steam energy</w:t>
            </w:r>
          </w:p>
        </w:tc>
        <w:tc>
          <w:tcPr>
            <w:tcW w:w="900" w:type="dxa"/>
          </w:tcPr>
          <w:p w14:paraId="1F6A6E5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51177B8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0CEBFE2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5481286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82C306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9F6FCC2" w14:textId="597DBF99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34B916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551681E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5B83229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50D2A4E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C0C94D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49B7106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EFC91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0A6ED49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8DED77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77FD8B1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4CD991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6E76058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1D5" w:rsidRPr="00F1354B" w14:paraId="4EB421DF" w14:textId="77777777" w:rsidTr="003342D4">
        <w:trPr>
          <w:trHeight w:val="101"/>
        </w:trPr>
        <w:tc>
          <w:tcPr>
            <w:tcW w:w="1980" w:type="dxa"/>
            <w:vAlign w:val="bottom"/>
          </w:tcPr>
          <w:p w14:paraId="55467FD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 xml:space="preserve">Thai </w:t>
            </w:r>
            <w:proofErr w:type="spellStart"/>
            <w:r w:rsidRPr="004171D5">
              <w:rPr>
                <w:rFonts w:ascii="Times New Roman" w:hAnsi="Times New Roman" w:cs="Times New Roman"/>
              </w:rPr>
              <w:t>Thanan</w:t>
            </w:r>
            <w:proofErr w:type="spellEnd"/>
            <w:r w:rsidRPr="004171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A3DEC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Telecommunication</w:t>
            </w:r>
          </w:p>
        </w:tc>
        <w:tc>
          <w:tcPr>
            <w:tcW w:w="900" w:type="dxa"/>
          </w:tcPr>
          <w:p w14:paraId="05A7746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04297F05" w14:textId="278E1C8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82" w:type="dxa"/>
            <w:vAlign w:val="bottom"/>
          </w:tcPr>
          <w:p w14:paraId="46FA900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19" w:type="dxa"/>
          </w:tcPr>
          <w:p w14:paraId="157317C9" w14:textId="3D8588C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270" w:type="dxa"/>
          </w:tcPr>
          <w:p w14:paraId="5468AEE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B642DF1" w14:textId="5FF15C0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2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270" w:type="dxa"/>
          </w:tcPr>
          <w:p w14:paraId="4D43720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2F7A83EF" w14:textId="0078AB4F" w:rsidR="004171D5" w:rsidRPr="004171D5" w:rsidRDefault="0028190C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 w:rsidRPr="0028190C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236" w:type="dxa"/>
          </w:tcPr>
          <w:p w14:paraId="0A24384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2A909899" w14:textId="6673DCDA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270" w:type="dxa"/>
          </w:tcPr>
          <w:p w14:paraId="083AE90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570A2A93" w14:textId="357B19C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</w:tcPr>
          <w:p w14:paraId="3C10275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2C2EC15" w14:textId="5D4E8FE9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36" w:type="dxa"/>
            <w:vAlign w:val="bottom"/>
          </w:tcPr>
          <w:p w14:paraId="1AE7BE8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478596F7" w14:textId="7BB72FFA" w:rsidR="004171D5" w:rsidRPr="004171D5" w:rsidRDefault="004171D5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6AFD4B9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124A7D43" w14:textId="578E9600" w:rsidR="004171D5" w:rsidRPr="004171D5" w:rsidRDefault="004171D5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-</w:t>
            </w:r>
          </w:p>
        </w:tc>
      </w:tr>
      <w:tr w:rsidR="004171D5" w:rsidRPr="00F1354B" w14:paraId="45113D1C" w14:textId="77777777" w:rsidTr="003342D4">
        <w:trPr>
          <w:trHeight w:val="101"/>
        </w:trPr>
        <w:tc>
          <w:tcPr>
            <w:tcW w:w="1980" w:type="dxa"/>
            <w:vAlign w:val="bottom"/>
          </w:tcPr>
          <w:p w14:paraId="6F843A2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3EB7073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Cordia New"/>
                <w:spacing w:val="-6"/>
                <w:cs/>
              </w:rPr>
            </w:pPr>
          </w:p>
        </w:tc>
        <w:tc>
          <w:tcPr>
            <w:tcW w:w="900" w:type="dxa"/>
          </w:tcPr>
          <w:p w14:paraId="0E9B986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02316FD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3D9C8A8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397C68A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737B26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4C834FF" w14:textId="4F0B7FEE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FA6026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5EB7660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3CD1623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47B1019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C96C72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6F6255E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A86E7D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147A253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2CF2623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69AF549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064BFE1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2C5E9F4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80C" w:rsidRPr="00F1354B" w14:paraId="49F3E533" w14:textId="77777777" w:rsidTr="003342D4">
        <w:trPr>
          <w:trHeight w:val="101"/>
        </w:trPr>
        <w:tc>
          <w:tcPr>
            <w:tcW w:w="1980" w:type="dxa"/>
            <w:vAlign w:val="bottom"/>
          </w:tcPr>
          <w:p w14:paraId="41623E9A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R E N Korat Energy</w:t>
            </w:r>
          </w:p>
        </w:tc>
        <w:tc>
          <w:tcPr>
            <w:tcW w:w="1440" w:type="dxa"/>
            <w:vAlign w:val="bottom"/>
          </w:tcPr>
          <w:p w14:paraId="71087535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00" w:type="dxa"/>
          </w:tcPr>
          <w:p w14:paraId="6C85553B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5223B6B0" w14:textId="383BEE20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82" w:type="dxa"/>
            <w:vAlign w:val="bottom"/>
          </w:tcPr>
          <w:p w14:paraId="3F245A53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19" w:type="dxa"/>
          </w:tcPr>
          <w:p w14:paraId="70A9FA91" w14:textId="2DBC3D0E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171D5">
              <w:rPr>
                <w:rFonts w:ascii="Times New Roman" w:hAnsi="Times New Roman" w:cs="Times New Roman"/>
              </w:rPr>
              <w:t>00,000</w:t>
            </w:r>
          </w:p>
        </w:tc>
        <w:tc>
          <w:tcPr>
            <w:tcW w:w="270" w:type="dxa"/>
          </w:tcPr>
          <w:p w14:paraId="2B32F927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43FE7367" w14:textId="55FABDE6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270" w:type="dxa"/>
          </w:tcPr>
          <w:p w14:paraId="139E1175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32108395" w14:textId="2ED3BCBB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 w:rsidRPr="0028190C">
              <w:rPr>
                <w:rFonts w:ascii="Times New Roman" w:hAnsi="Times New Roman" w:cs="Times New Roman"/>
              </w:rPr>
              <w:t>165,88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6" w:type="dxa"/>
          </w:tcPr>
          <w:p w14:paraId="3E94A8F2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68222022" w14:textId="2DA146BB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97,924</w:t>
            </w:r>
          </w:p>
        </w:tc>
        <w:tc>
          <w:tcPr>
            <w:tcW w:w="270" w:type="dxa"/>
          </w:tcPr>
          <w:p w14:paraId="0037987D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6FE1A89B" w14:textId="63A3F6FB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4171D5">
              <w:rPr>
                <w:rFonts w:ascii="Times New Roman" w:hAnsi="Times New Roman" w:cs="Times New Roman"/>
              </w:rPr>
              <w:t>5,000</w:t>
            </w:r>
          </w:p>
        </w:tc>
        <w:tc>
          <w:tcPr>
            <w:tcW w:w="270" w:type="dxa"/>
          </w:tcPr>
          <w:p w14:paraId="3F0E412A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20E6BE0E" w14:textId="2D49F961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105,000</w:t>
            </w:r>
          </w:p>
        </w:tc>
        <w:tc>
          <w:tcPr>
            <w:tcW w:w="236" w:type="dxa"/>
            <w:vAlign w:val="bottom"/>
          </w:tcPr>
          <w:p w14:paraId="4F15D1BD" w14:textId="77777777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131C1169" w14:textId="551F87CB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36D4A324" w14:textId="77777777" w:rsidR="0094480C" w:rsidRPr="0094480C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1683662F" w14:textId="141D6FF8" w:rsidR="0094480C" w:rsidRPr="004171D5" w:rsidRDefault="0094480C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-</w:t>
            </w:r>
          </w:p>
        </w:tc>
      </w:tr>
      <w:tr w:rsidR="004171D5" w:rsidRPr="00F1354B" w14:paraId="036B664B" w14:textId="77777777" w:rsidTr="003342D4">
        <w:trPr>
          <w:trHeight w:val="101"/>
        </w:trPr>
        <w:tc>
          <w:tcPr>
            <w:tcW w:w="1980" w:type="dxa"/>
            <w:vAlign w:val="bottom"/>
          </w:tcPr>
          <w:p w14:paraId="2CACC45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7AF5569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00" w:type="dxa"/>
          </w:tcPr>
          <w:p w14:paraId="3108751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2C7FD14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3E8CBBA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3806EEB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633420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D0103DF" w14:textId="5D8D063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AFE8BF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024BF8E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37990A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vAlign w:val="bottom"/>
          </w:tcPr>
          <w:p w14:paraId="053CE2E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BDA83C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FE2F6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A6E430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0E935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4136B5F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6AEE896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C1A571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98BCE0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1D5" w:rsidRPr="00F1354B" w14:paraId="37D61283" w14:textId="77777777" w:rsidTr="003342D4">
        <w:trPr>
          <w:trHeight w:val="144"/>
        </w:trPr>
        <w:tc>
          <w:tcPr>
            <w:tcW w:w="1980" w:type="dxa"/>
            <w:vAlign w:val="bottom"/>
          </w:tcPr>
          <w:p w14:paraId="4A40020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440" w:type="dxa"/>
          </w:tcPr>
          <w:p w14:paraId="149A4B3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E43545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7806862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2D54B6F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25FC223C" w14:textId="1E0F3BFD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0A7D55D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54BA1EFA" w14:textId="516EADD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03434C1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CADE14" w14:textId="69865EBB" w:rsidR="004171D5" w:rsidRPr="004171D5" w:rsidRDefault="0028190C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28190C">
              <w:rPr>
                <w:rFonts w:ascii="Times New Roman" w:hAnsi="Times New Roman" w:cs="Times New Roman"/>
                <w:b/>
                <w:bCs/>
              </w:rPr>
              <w:t>84</w:t>
            </w:r>
            <w:r w:rsidR="00B3594A">
              <w:rPr>
                <w:rFonts w:ascii="Times New Roman" w:hAnsi="Times New Roman" w:cs="Times New Roman"/>
                <w:b/>
                <w:bCs/>
              </w:rPr>
              <w:t>6,066</w:t>
            </w:r>
          </w:p>
        </w:tc>
        <w:tc>
          <w:tcPr>
            <w:tcW w:w="236" w:type="dxa"/>
          </w:tcPr>
          <w:p w14:paraId="4CB6894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1BE05E6" w14:textId="2428EEB5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890,686</w:t>
            </w:r>
          </w:p>
        </w:tc>
        <w:tc>
          <w:tcPr>
            <w:tcW w:w="270" w:type="dxa"/>
          </w:tcPr>
          <w:p w14:paraId="41F5018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76722" w14:textId="4FF36FFC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7</w:t>
            </w:r>
            <w:r w:rsidR="0028190C">
              <w:rPr>
                <w:rFonts w:ascii="Times New Roman" w:hAnsi="Times New Roman" w:cs="Times New Roman"/>
                <w:b/>
                <w:bCs/>
              </w:rPr>
              <w:t>7</w:t>
            </w:r>
            <w:r w:rsidRPr="004171D5">
              <w:rPr>
                <w:rFonts w:ascii="Times New Roman" w:hAnsi="Times New Roman" w:cs="Times New Roman"/>
                <w:b/>
                <w:bCs/>
              </w:rPr>
              <w:t>5,930</w:t>
            </w:r>
          </w:p>
        </w:tc>
        <w:tc>
          <w:tcPr>
            <w:tcW w:w="270" w:type="dxa"/>
            <w:vAlign w:val="bottom"/>
          </w:tcPr>
          <w:p w14:paraId="214C892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746B6" w14:textId="5A42F91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705,930</w:t>
            </w:r>
          </w:p>
        </w:tc>
        <w:tc>
          <w:tcPr>
            <w:tcW w:w="236" w:type="dxa"/>
            <w:vAlign w:val="bottom"/>
          </w:tcPr>
          <w:p w14:paraId="33A072E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5105D" w14:textId="32B68CF6" w:rsidR="004171D5" w:rsidRPr="004171D5" w:rsidRDefault="004171D5" w:rsidP="0094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89,991</w:t>
            </w:r>
          </w:p>
        </w:tc>
        <w:tc>
          <w:tcPr>
            <w:tcW w:w="236" w:type="dxa"/>
            <w:vAlign w:val="bottom"/>
          </w:tcPr>
          <w:p w14:paraId="193190B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95030" w14:textId="22801C9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38,996</w:t>
            </w:r>
          </w:p>
        </w:tc>
      </w:tr>
    </w:tbl>
    <w:p w14:paraId="2A90F399" w14:textId="77777777" w:rsidR="003B22E3" w:rsidRDefault="003B22E3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15DDFD6A" w14:textId="77777777" w:rsidR="00DB1F84" w:rsidRPr="00C20B7D" w:rsidRDefault="00520D79" w:rsidP="00334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  <w:r>
        <w:rPr>
          <w:rFonts w:ascii="Times New Roman" w:hAnsi="Times New Roman"/>
          <w:sz w:val="22"/>
          <w:szCs w:val="22"/>
          <w:cs/>
        </w:rPr>
        <w:tab/>
      </w:r>
      <w:r w:rsidR="00DB1F84" w:rsidRPr="00C20B7D">
        <w:rPr>
          <w:rFonts w:ascii="Times New Roman" w:hAnsi="Times New Roman"/>
          <w:sz w:val="22"/>
          <w:szCs w:val="22"/>
        </w:rPr>
        <w:t xml:space="preserve">None of the </w:t>
      </w:r>
      <w:r w:rsidR="00DB1F84">
        <w:rPr>
          <w:rFonts w:ascii="Times New Roman" w:hAnsi="Times New Roman"/>
          <w:sz w:val="22"/>
          <w:szCs w:val="22"/>
        </w:rPr>
        <w:t>equity-accounted investees</w:t>
      </w:r>
      <w:r w:rsidR="00DB1F84" w:rsidRPr="00C20B7D">
        <w:rPr>
          <w:rFonts w:ascii="Times New Roman" w:hAnsi="Times New Roman"/>
          <w:sz w:val="22"/>
          <w:szCs w:val="22"/>
        </w:rPr>
        <w:t xml:space="preserve"> </w:t>
      </w:r>
      <w:r w:rsidR="00DB1F84">
        <w:rPr>
          <w:rFonts w:ascii="Times New Roman" w:hAnsi="Times New Roman"/>
          <w:sz w:val="22"/>
          <w:szCs w:val="22"/>
        </w:rPr>
        <w:t xml:space="preserve">are publicly listed and consequently do not have </w:t>
      </w:r>
      <w:r w:rsidR="00DB1F84" w:rsidRPr="00C20B7D">
        <w:rPr>
          <w:rFonts w:ascii="Times New Roman" w:hAnsi="Times New Roman"/>
          <w:sz w:val="22"/>
          <w:szCs w:val="22"/>
        </w:rPr>
        <w:t>published price quotations.</w:t>
      </w:r>
    </w:p>
    <w:p w14:paraId="65024466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306F94A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1C52325" w14:textId="77777777" w:rsidR="00680AEF" w:rsidRPr="000F7E6C" w:rsidRDefault="00680AEF" w:rsidP="005F5020">
      <w:pPr>
        <w:jc w:val="thaiDistribute"/>
        <w:rPr>
          <w:rFonts w:ascii="Times New Roman" w:hAnsi="Times New Roman" w:cs="Times New Roman"/>
          <w:sz w:val="22"/>
          <w:szCs w:val="22"/>
        </w:rPr>
        <w:sectPr w:rsidR="00680AEF" w:rsidRPr="000F7E6C" w:rsidSect="004C3BE8">
          <w:footerReference w:type="default" r:id="rId16"/>
          <w:footerReference w:type="first" r:id="rId17"/>
          <w:pgSz w:w="16834" w:h="11909" w:orient="landscape" w:code="9"/>
          <w:pgMar w:top="691" w:right="1152" w:bottom="720" w:left="990" w:header="720" w:footer="720" w:gutter="0"/>
          <w:cols w:space="720"/>
          <w:docGrid w:linePitch="245"/>
        </w:sectPr>
      </w:pPr>
    </w:p>
    <w:p w14:paraId="75459B80" w14:textId="3D065574" w:rsidR="004E63B8" w:rsidRDefault="007B70F9" w:rsidP="00DB23B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6</w:t>
      </w:r>
      <w:r w:rsidR="005450D5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 xml:space="preserve">Property, plant and </w:t>
      </w:r>
      <w:r w:rsidR="005450D5"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="005450D5"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37092992" w14:textId="77777777" w:rsidR="00ED65E2" w:rsidRPr="00FB7BE7" w:rsidRDefault="00ED65E2" w:rsidP="00ED65E2">
      <w:pPr>
        <w:rPr>
          <w:rFonts w:ascii="Times New Roman" w:hAnsi="Times New Roman" w:cs="Times New Roman"/>
          <w:sz w:val="17"/>
          <w:szCs w:val="17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ED65E2" w:rsidRPr="00D675DD" w14:paraId="55CC11E7" w14:textId="77777777" w:rsidTr="00ED65E2">
        <w:trPr>
          <w:cantSplit/>
        </w:trPr>
        <w:tc>
          <w:tcPr>
            <w:tcW w:w="6210" w:type="dxa"/>
          </w:tcPr>
          <w:p w14:paraId="5C2AD5D9" w14:textId="0D8E89DC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5AC61D" w14:textId="1705A1DB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0" w:type="dxa"/>
          </w:tcPr>
          <w:p w14:paraId="1F6F3009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7929986" w14:textId="7C400009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ED65E2" w:rsidRPr="00D675DD" w14:paraId="22046386" w14:textId="77777777" w:rsidTr="00ED65E2">
        <w:trPr>
          <w:cantSplit/>
        </w:trPr>
        <w:tc>
          <w:tcPr>
            <w:tcW w:w="6210" w:type="dxa"/>
          </w:tcPr>
          <w:p w14:paraId="6F831C8B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3EAEC3F" w14:textId="452A6D23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80" w:type="dxa"/>
          </w:tcPr>
          <w:p w14:paraId="3675E828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4581401" w14:textId="0FED4F23" w:rsid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</w:tr>
      <w:tr w:rsidR="00ED65E2" w:rsidRPr="00D675DD" w14:paraId="77E92279" w14:textId="77777777" w:rsidTr="00ED65E2">
        <w:trPr>
          <w:cantSplit/>
        </w:trPr>
        <w:tc>
          <w:tcPr>
            <w:tcW w:w="6210" w:type="dxa"/>
          </w:tcPr>
          <w:p w14:paraId="0F49E094" w14:textId="6A2714EA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CE19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six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 period ended 3</w:t>
            </w:r>
            <w:r w:rsidR="00CE19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E19A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June</w:t>
            </w:r>
            <w:r w:rsidR="00510E3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2022</w:t>
            </w:r>
          </w:p>
        </w:tc>
        <w:tc>
          <w:tcPr>
            <w:tcW w:w="1440" w:type="dxa"/>
          </w:tcPr>
          <w:p w14:paraId="2039533A" w14:textId="2B1AFB60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80" w:type="dxa"/>
          </w:tcPr>
          <w:p w14:paraId="523A9A28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D38D250" w14:textId="3EA9EBCD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ED65E2" w:rsidRPr="00D675DD" w14:paraId="4A36ADD1" w14:textId="77777777" w:rsidTr="00ED65E2">
        <w:trPr>
          <w:cantSplit/>
        </w:trPr>
        <w:tc>
          <w:tcPr>
            <w:tcW w:w="6210" w:type="dxa"/>
          </w:tcPr>
          <w:p w14:paraId="3BA1FB12" w14:textId="333FEACB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4CD6BFCD" w14:textId="531A480E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D65E2" w:rsidRPr="00B56955" w14:paraId="6474D3ED" w14:textId="77777777" w:rsidTr="00B24AD4">
        <w:trPr>
          <w:cantSplit/>
          <w:trHeight w:val="64"/>
        </w:trPr>
        <w:tc>
          <w:tcPr>
            <w:tcW w:w="6210" w:type="dxa"/>
          </w:tcPr>
          <w:p w14:paraId="1BA74F53" w14:textId="1E079F80" w:rsidR="00ED65E2" w:rsidRPr="00B24AD4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7C9AE7DC" w14:textId="261C12BD" w:rsidR="00ED65E2" w:rsidRPr="00B24AD4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0" w:type="dxa"/>
          </w:tcPr>
          <w:p w14:paraId="5DBDD26A" w14:textId="77777777" w:rsidR="00ED65E2" w:rsidRPr="00B24AD4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50" w:type="dxa"/>
          </w:tcPr>
          <w:p w14:paraId="563E1123" w14:textId="1B65A949" w:rsidR="00ED65E2" w:rsidRPr="00B24AD4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65E2" w:rsidRPr="00D675DD" w14:paraId="7907A8E4" w14:textId="77777777" w:rsidTr="00ED65E2">
        <w:trPr>
          <w:cantSplit/>
        </w:trPr>
        <w:tc>
          <w:tcPr>
            <w:tcW w:w="6210" w:type="dxa"/>
          </w:tcPr>
          <w:p w14:paraId="66C111AC" w14:textId="170D8744" w:rsidR="00ED65E2" w:rsidRPr="00ED65E2" w:rsidRDefault="00B6791B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Acquisitions</w:t>
            </w:r>
            <w:r w:rsidR="00E564D0">
              <w:rPr>
                <w:rFonts w:ascii="Times New Roman" w:hAnsi="Times New Roman" w:cs="Times New Roman"/>
                <w:sz w:val="22"/>
                <w:szCs w:val="22"/>
              </w:rPr>
              <w:t xml:space="preserve"> and transfer 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at cost</w:t>
            </w:r>
          </w:p>
        </w:tc>
        <w:tc>
          <w:tcPr>
            <w:tcW w:w="1440" w:type="dxa"/>
            <w:shd w:val="clear" w:color="auto" w:fill="auto"/>
          </w:tcPr>
          <w:p w14:paraId="17CFDA24" w14:textId="3F10BB4A" w:rsidR="00ED65E2" w:rsidRPr="00ED65E2" w:rsidRDefault="00390567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  <w:r w:rsidR="00D30EB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30EB7"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</w:tc>
        <w:tc>
          <w:tcPr>
            <w:tcW w:w="180" w:type="dxa"/>
          </w:tcPr>
          <w:p w14:paraId="1BF044B6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88C558" w14:textId="00DA77E1" w:rsidR="00ED65E2" w:rsidRPr="00ED65E2" w:rsidRDefault="00390567" w:rsidP="00082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30EB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30EB7">
              <w:rPr>
                <w:rFonts w:ascii="Times New Roman" w:hAnsi="Times New Roman" w:cs="Times New Roman"/>
                <w:sz w:val="22"/>
                <w:szCs w:val="22"/>
              </w:rPr>
              <w:t>114</w:t>
            </w:r>
          </w:p>
        </w:tc>
      </w:tr>
      <w:tr w:rsidR="00390567" w:rsidRPr="00D675DD" w14:paraId="649EDAAF" w14:textId="77777777" w:rsidTr="00ED65E2">
        <w:trPr>
          <w:cantSplit/>
        </w:trPr>
        <w:tc>
          <w:tcPr>
            <w:tcW w:w="6210" w:type="dxa"/>
          </w:tcPr>
          <w:p w14:paraId="23A41501" w14:textId="22C00AF1" w:rsidR="00390567" w:rsidRDefault="00390567" w:rsidP="00390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440" w:type="dxa"/>
            <w:shd w:val="clear" w:color="auto" w:fill="auto"/>
          </w:tcPr>
          <w:p w14:paraId="68C692D0" w14:textId="7A58CE35" w:rsidR="00390567" w:rsidRDefault="00390567" w:rsidP="00390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D30EB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30EB7">
              <w:rPr>
                <w:rFonts w:ascii="Times New Roman" w:hAnsi="Times New Roman" w:cs="Times New Roman"/>
                <w:sz w:val="22"/>
                <w:szCs w:val="22"/>
              </w:rPr>
              <w:t>339</w:t>
            </w: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4FB3265" w14:textId="77777777" w:rsidR="00390567" w:rsidRPr="00ED65E2" w:rsidRDefault="00390567" w:rsidP="00390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3C917B2" w14:textId="4088C286" w:rsidR="00390567" w:rsidRDefault="00390567" w:rsidP="00390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D30EB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30EB7">
              <w:rPr>
                <w:rFonts w:ascii="Times New Roman" w:hAnsi="Times New Roman" w:cs="Times New Roman"/>
                <w:sz w:val="22"/>
                <w:szCs w:val="22"/>
              </w:rPr>
              <w:t>339</w:t>
            </w: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</w:tbl>
    <w:p w14:paraId="738924A0" w14:textId="19675D7F" w:rsidR="006D520D" w:rsidRPr="00FB7BE7" w:rsidRDefault="006D520D" w:rsidP="00FB7BE7">
      <w:pPr>
        <w:rPr>
          <w:rFonts w:ascii="Times New Roman" w:hAnsi="Times New Roman" w:cs="Times New Roman"/>
          <w:sz w:val="17"/>
          <w:szCs w:val="17"/>
        </w:rPr>
      </w:pPr>
    </w:p>
    <w:p w14:paraId="1AD7C950" w14:textId="05049FCA" w:rsidR="009E4A4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FB7BE7" w:rsidRDefault="0008705C" w:rsidP="00FB7BE7">
      <w:pPr>
        <w:rPr>
          <w:rFonts w:ascii="Times New Roman" w:hAnsi="Times New Roman" w:cs="Times New Roman"/>
          <w:sz w:val="17"/>
          <w:szCs w:val="17"/>
        </w:rPr>
      </w:pPr>
    </w:p>
    <w:p w14:paraId="76677F2D" w14:textId="2630070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FB7BE7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17"/>
          <w:szCs w:val="17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3E720837" w14:textId="77777777" w:rsidR="00F43F33" w:rsidRPr="00FB7BE7" w:rsidRDefault="00F43F33" w:rsidP="00FB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17"/>
          <w:szCs w:val="17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350"/>
        <w:gridCol w:w="236"/>
        <w:gridCol w:w="1294"/>
        <w:gridCol w:w="236"/>
        <w:gridCol w:w="1294"/>
      </w:tblGrid>
      <w:tr w:rsidR="00366B5F" w:rsidRPr="00E24A92" w14:paraId="211F541A" w14:textId="77777777" w:rsidTr="00471E13">
        <w:trPr>
          <w:trHeight w:val="80"/>
        </w:trPr>
        <w:tc>
          <w:tcPr>
            <w:tcW w:w="3150" w:type="dxa"/>
          </w:tcPr>
          <w:p w14:paraId="5EA64312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1773A7AC" w14:textId="4708DE06" w:rsidR="00366B5F" w:rsidRPr="00EE2B3C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4AF42389" w14:textId="77777777" w:rsidR="00366B5F" w:rsidRPr="00E9578E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824" w:type="dxa"/>
            <w:gridSpan w:val="3"/>
          </w:tcPr>
          <w:p w14:paraId="13042580" w14:textId="77777777" w:rsid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366B5F" w:rsidRPr="00E24A92" w14:paraId="290B23A2" w14:textId="77777777" w:rsidTr="00471E13">
        <w:trPr>
          <w:trHeight w:val="80"/>
        </w:trPr>
        <w:tc>
          <w:tcPr>
            <w:tcW w:w="3150" w:type="dxa"/>
          </w:tcPr>
          <w:p w14:paraId="49EA308D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74F64155" w14:textId="228C8262" w:rsidR="00366B5F" w:rsidRPr="00EE2B3C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2D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26354A0C" w14:textId="77777777" w:rsidR="00366B5F" w:rsidRPr="00E9578E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824" w:type="dxa"/>
            <w:gridSpan w:val="3"/>
          </w:tcPr>
          <w:p w14:paraId="6566850D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D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366B5F" w:rsidRPr="00E24A92" w14:paraId="2BD4F680" w14:textId="77777777" w:rsidTr="00F942CC">
        <w:trPr>
          <w:trHeight w:val="80"/>
        </w:trPr>
        <w:tc>
          <w:tcPr>
            <w:tcW w:w="3150" w:type="dxa"/>
          </w:tcPr>
          <w:p w14:paraId="2B62C483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7199415" w14:textId="36A65425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9056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90567">
              <w:rPr>
                <w:rFonts w:ascii="Times New Roman" w:hAnsi="Times New Roman" w:cs="Times New Roman"/>
                <w:sz w:val="22"/>
                <w:szCs w:val="22"/>
              </w:rPr>
              <w:t>June</w:t>
            </w:r>
          </w:p>
        </w:tc>
        <w:tc>
          <w:tcPr>
            <w:tcW w:w="270" w:type="dxa"/>
          </w:tcPr>
          <w:p w14:paraId="7B52AFD5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308626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16973EBE" w14:textId="77777777" w:rsidR="00366B5F" w:rsidRPr="00E9578E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434EB7D2" w14:textId="17871FED" w:rsidR="00366B5F" w:rsidRPr="00CB24E1" w:rsidRDefault="00390567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0567">
              <w:rPr>
                <w:rFonts w:ascii="Times New Roman" w:hAnsi="Times New Roman" w:cs="Times New Roman"/>
                <w:sz w:val="22"/>
                <w:szCs w:val="22"/>
              </w:rPr>
              <w:t>30 June</w:t>
            </w:r>
          </w:p>
        </w:tc>
        <w:tc>
          <w:tcPr>
            <w:tcW w:w="236" w:type="dxa"/>
          </w:tcPr>
          <w:p w14:paraId="3DEEC0FD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B6E919D" w14:textId="573541D2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366B5F" w:rsidRPr="00E24A92" w14:paraId="3068509D" w14:textId="77777777" w:rsidTr="00F942CC">
        <w:trPr>
          <w:trHeight w:val="80"/>
        </w:trPr>
        <w:tc>
          <w:tcPr>
            <w:tcW w:w="3150" w:type="dxa"/>
          </w:tcPr>
          <w:p w14:paraId="24014466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FA9C3DC" w14:textId="281F1B8D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70" w:type="dxa"/>
          </w:tcPr>
          <w:p w14:paraId="0ECBC1B7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D34772" w14:textId="1ADCDDD4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7968C291" w14:textId="77777777" w:rsidR="00366B5F" w:rsidRPr="00E9578E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42FD32EE" w14:textId="5B1B4902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36" w:type="dxa"/>
          </w:tcPr>
          <w:p w14:paraId="0697B0DA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4684D40" w14:textId="074346D3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</w:tr>
      <w:tr w:rsidR="006D47FD" w:rsidRPr="000D3097" w14:paraId="7EB3C11B" w14:textId="77777777" w:rsidTr="00F942CC">
        <w:trPr>
          <w:trHeight w:val="80"/>
        </w:trPr>
        <w:tc>
          <w:tcPr>
            <w:tcW w:w="3150" w:type="dxa"/>
          </w:tcPr>
          <w:p w14:paraId="2CE97200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</w:tcPr>
          <w:p w14:paraId="12C7311C" w14:textId="77777777" w:rsidR="006D47FD" w:rsidRPr="000D3097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D47FD" w:rsidRPr="000D3097" w14:paraId="369EBFD9" w14:textId="77777777" w:rsidTr="00F942CC">
        <w:trPr>
          <w:trHeight w:val="80"/>
        </w:trPr>
        <w:tc>
          <w:tcPr>
            <w:tcW w:w="3150" w:type="dxa"/>
          </w:tcPr>
          <w:p w14:paraId="51042304" w14:textId="77777777" w:rsidR="006D47FD" w:rsidRPr="00B56955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30" w:type="dxa"/>
            <w:gridSpan w:val="7"/>
          </w:tcPr>
          <w:p w14:paraId="26C0342F" w14:textId="77777777" w:rsidR="006D47FD" w:rsidRPr="00B56955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66B5F" w:rsidRPr="000D3097" w14:paraId="762B1D41" w14:textId="77777777" w:rsidTr="00F942CC">
        <w:trPr>
          <w:trHeight w:val="80"/>
        </w:trPr>
        <w:tc>
          <w:tcPr>
            <w:tcW w:w="3150" w:type="dxa"/>
          </w:tcPr>
          <w:p w14:paraId="0332BA55" w14:textId="77777777" w:rsidR="00366B5F" w:rsidRPr="00402546" w:rsidRDefault="00366B5F" w:rsidP="00366B5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402546">
              <w:rPr>
                <w:szCs w:val="22"/>
              </w:rPr>
              <w:t>At 1 January</w:t>
            </w:r>
          </w:p>
        </w:tc>
        <w:tc>
          <w:tcPr>
            <w:tcW w:w="1350" w:type="dxa"/>
          </w:tcPr>
          <w:p w14:paraId="4C2301D4" w14:textId="57193314" w:rsidR="00366B5F" w:rsidRPr="004B1AE7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255,566</w:t>
            </w:r>
          </w:p>
        </w:tc>
        <w:tc>
          <w:tcPr>
            <w:tcW w:w="270" w:type="dxa"/>
          </w:tcPr>
          <w:p w14:paraId="760A0FA3" w14:textId="77777777" w:rsidR="00366B5F" w:rsidRPr="00B1175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7B06C717" w14:textId="0445DDBD" w:rsidR="00366B5F" w:rsidRPr="00D0497B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5"/>
              </w:tabs>
              <w:ind w:left="285" w:right="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280,209</w:t>
            </w:r>
          </w:p>
        </w:tc>
        <w:tc>
          <w:tcPr>
            <w:tcW w:w="236" w:type="dxa"/>
          </w:tcPr>
          <w:p w14:paraId="4E10A654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6FC9D0C9" w14:textId="4386B1C8" w:rsidR="00366B5F" w:rsidRPr="00C74D4A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255,566</w:t>
            </w:r>
          </w:p>
        </w:tc>
        <w:tc>
          <w:tcPr>
            <w:tcW w:w="236" w:type="dxa"/>
          </w:tcPr>
          <w:p w14:paraId="2C5B9AEB" w14:textId="77777777" w:rsidR="00366B5F" w:rsidRPr="00B1175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5152F26D" w14:textId="3F2CD5F2" w:rsidR="00366B5F" w:rsidRPr="00366B5F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66B5F">
              <w:rPr>
                <w:rFonts w:cs="Times New Roman"/>
              </w:rPr>
              <w:t>280,209</w:t>
            </w:r>
          </w:p>
        </w:tc>
      </w:tr>
      <w:tr w:rsidR="00366B5F" w:rsidRPr="00E9578E" w14:paraId="0274E1FD" w14:textId="77777777" w:rsidTr="00F942CC">
        <w:trPr>
          <w:trHeight w:val="80"/>
        </w:trPr>
        <w:tc>
          <w:tcPr>
            <w:tcW w:w="3150" w:type="dxa"/>
          </w:tcPr>
          <w:p w14:paraId="6F0E48C3" w14:textId="77777777" w:rsidR="00366B5F" w:rsidRPr="00BE1BA4" w:rsidRDefault="00366B5F" w:rsidP="00366B5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BE1BA4">
              <w:rPr>
                <w:szCs w:val="22"/>
              </w:rPr>
              <w:t>Recognised as income</w:t>
            </w:r>
          </w:p>
        </w:tc>
        <w:tc>
          <w:tcPr>
            <w:tcW w:w="1350" w:type="dxa"/>
            <w:vAlign w:val="bottom"/>
          </w:tcPr>
          <w:p w14:paraId="120A4E50" w14:textId="77777777" w:rsidR="00366B5F" w:rsidRPr="004B1AE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06B1513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vAlign w:val="bottom"/>
          </w:tcPr>
          <w:p w14:paraId="171454B8" w14:textId="2B59DA3F" w:rsidR="00366B5F" w:rsidRPr="00D0497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202D005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vAlign w:val="bottom"/>
          </w:tcPr>
          <w:p w14:paraId="40F2F3A2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7960F3" w14:textId="77777777" w:rsidR="00366B5F" w:rsidRPr="000D3097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2289259E" w14:textId="77777777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B5F" w:rsidRPr="00E9578E" w14:paraId="4408DFDA" w14:textId="77777777" w:rsidTr="00F942CC">
        <w:trPr>
          <w:trHeight w:val="80"/>
        </w:trPr>
        <w:tc>
          <w:tcPr>
            <w:tcW w:w="3150" w:type="dxa"/>
          </w:tcPr>
          <w:p w14:paraId="590E543E" w14:textId="77777777" w:rsidR="00366B5F" w:rsidRPr="00BE1BA4" w:rsidRDefault="00366B5F" w:rsidP="00366B5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BE1BA4">
              <w:rPr>
                <w:szCs w:val="22"/>
              </w:rPr>
              <w:t xml:space="preserve">   during the period/year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C2A43F" w14:textId="6425379E" w:rsidR="00366B5F" w:rsidRPr="004B1AE7" w:rsidRDefault="00390567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90567">
              <w:rPr>
                <w:rFonts w:cs="Times New Roman"/>
              </w:rPr>
              <w:t>(12,220)</w:t>
            </w:r>
          </w:p>
        </w:tc>
        <w:tc>
          <w:tcPr>
            <w:tcW w:w="270" w:type="dxa"/>
          </w:tcPr>
          <w:p w14:paraId="6723C792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AC1F34" w14:textId="31167862" w:rsidR="00366B5F" w:rsidRPr="00D0497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(24,643)</w:t>
            </w:r>
          </w:p>
        </w:tc>
        <w:tc>
          <w:tcPr>
            <w:tcW w:w="236" w:type="dxa"/>
          </w:tcPr>
          <w:p w14:paraId="0035EEB4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131694" w14:textId="530F19ED" w:rsidR="00366B5F" w:rsidRPr="004B1AE7" w:rsidRDefault="00390567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90567">
              <w:rPr>
                <w:rFonts w:cs="Times New Roman"/>
              </w:rPr>
              <w:t>(12,220)</w:t>
            </w:r>
          </w:p>
        </w:tc>
        <w:tc>
          <w:tcPr>
            <w:tcW w:w="236" w:type="dxa"/>
          </w:tcPr>
          <w:p w14:paraId="67560587" w14:textId="77777777" w:rsidR="00366B5F" w:rsidRPr="000D3097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A1F0B7E" w14:textId="361882A6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sz w:val="22"/>
                <w:szCs w:val="22"/>
              </w:rPr>
              <w:t>(24,643)</w:t>
            </w:r>
          </w:p>
        </w:tc>
      </w:tr>
      <w:tr w:rsidR="00366B5F" w14:paraId="2268837D" w14:textId="77777777" w:rsidTr="00F942CC">
        <w:trPr>
          <w:trHeight w:val="80"/>
        </w:trPr>
        <w:tc>
          <w:tcPr>
            <w:tcW w:w="3150" w:type="dxa"/>
          </w:tcPr>
          <w:p w14:paraId="23808A6F" w14:textId="41DA1814" w:rsidR="00366B5F" w:rsidRPr="00CF07BA" w:rsidRDefault="00366B5F" w:rsidP="00366B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29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Hlk8143851"/>
            <w:r w:rsidRPr="00CF07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39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39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June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/31 December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B8ECE" w14:textId="404F875F" w:rsidR="00366B5F" w:rsidRPr="00C010C2" w:rsidRDefault="00390567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390567">
              <w:rPr>
                <w:rFonts w:cs="Times New Roman"/>
                <w:b/>
                <w:bCs/>
              </w:rPr>
              <w:t>243,346</w:t>
            </w:r>
          </w:p>
        </w:tc>
        <w:tc>
          <w:tcPr>
            <w:tcW w:w="270" w:type="dxa"/>
          </w:tcPr>
          <w:p w14:paraId="0EB23D72" w14:textId="77777777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BF243" w14:textId="76B8A132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255,566</w:t>
            </w:r>
          </w:p>
        </w:tc>
        <w:tc>
          <w:tcPr>
            <w:tcW w:w="236" w:type="dxa"/>
          </w:tcPr>
          <w:p w14:paraId="04B9E8DB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6DE57" w14:textId="40AF34C0" w:rsidR="00366B5F" w:rsidRPr="00C010C2" w:rsidRDefault="00390567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390567">
              <w:rPr>
                <w:rFonts w:cs="Times New Roman"/>
                <w:b/>
                <w:bCs/>
              </w:rPr>
              <w:t>243,346</w:t>
            </w:r>
          </w:p>
        </w:tc>
        <w:tc>
          <w:tcPr>
            <w:tcW w:w="236" w:type="dxa"/>
          </w:tcPr>
          <w:p w14:paraId="4D2CA611" w14:textId="77777777" w:rsidR="00366B5F" w:rsidRPr="00ED1AF3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BBAC2" w14:textId="6558FD0F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255,566</w:t>
            </w:r>
          </w:p>
        </w:tc>
      </w:tr>
      <w:bookmarkEnd w:id="5"/>
      <w:tr w:rsidR="00366B5F" w14:paraId="639D3707" w14:textId="77777777" w:rsidTr="00B56955">
        <w:trPr>
          <w:trHeight w:val="107"/>
        </w:trPr>
        <w:tc>
          <w:tcPr>
            <w:tcW w:w="3150" w:type="dxa"/>
          </w:tcPr>
          <w:p w14:paraId="1E89122D" w14:textId="77777777" w:rsidR="00366B5F" w:rsidRPr="00B56955" w:rsidRDefault="00366B5F" w:rsidP="00366B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8B11EE" w14:textId="77777777" w:rsidR="00366B5F" w:rsidRPr="00B56955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713B992C" w14:textId="77777777" w:rsidR="00366B5F" w:rsidRPr="00B56955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70124A" w14:textId="77777777" w:rsidR="00366B5F" w:rsidRPr="00B56955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14:paraId="647A6A89" w14:textId="77777777" w:rsidR="00366B5F" w:rsidRPr="00B56955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755F8D0" w14:textId="77777777" w:rsidR="00366B5F" w:rsidRPr="00B56955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79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" w:type="dxa"/>
          </w:tcPr>
          <w:p w14:paraId="483724BF" w14:textId="77777777" w:rsidR="00366B5F" w:rsidRPr="00B56955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6897D6B" w14:textId="77777777" w:rsidR="00366B5F" w:rsidRPr="00B56955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66B5F" w:rsidRPr="007525EC" w14:paraId="23D289BD" w14:textId="77777777" w:rsidTr="00F942CC">
        <w:trPr>
          <w:trHeight w:val="80"/>
        </w:trPr>
        <w:tc>
          <w:tcPr>
            <w:tcW w:w="3150" w:type="dxa"/>
          </w:tcPr>
          <w:p w14:paraId="2154FA7C" w14:textId="6EE85C10" w:rsidR="00366B5F" w:rsidRPr="0025545C" w:rsidRDefault="00366B5F" w:rsidP="00366B5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color w:val="FFFFFF"/>
                <w:sz w:val="22"/>
                <w:szCs w:val="22"/>
              </w:rPr>
              <w:t xml:space="preserve"> </w:t>
            </w:r>
            <w:r w:rsidRPr="0025545C">
              <w:rPr>
                <w:rFonts w:ascii="Times New Roman" w:hAnsi="Times New Roman"/>
                <w:sz w:val="22"/>
                <w:szCs w:val="22"/>
              </w:rPr>
              <w:t xml:space="preserve">current </w:t>
            </w:r>
          </w:p>
        </w:tc>
        <w:tc>
          <w:tcPr>
            <w:tcW w:w="1350" w:type="dxa"/>
          </w:tcPr>
          <w:p w14:paraId="541A32F3" w14:textId="1D7633BA" w:rsidR="00366B5F" w:rsidRPr="00CB24E1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70" w:type="dxa"/>
          </w:tcPr>
          <w:p w14:paraId="0C216E32" w14:textId="77777777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798D2670" w14:textId="521BD7E1" w:rsidR="00366B5F" w:rsidRPr="00D0497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36" w:type="dxa"/>
          </w:tcPr>
          <w:p w14:paraId="37089252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5EE2228A" w14:textId="569921D0" w:rsidR="00366B5F" w:rsidRPr="00CB24E1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36" w:type="dxa"/>
          </w:tcPr>
          <w:p w14:paraId="2453DE4D" w14:textId="77777777" w:rsidR="00366B5F" w:rsidRPr="00ED1AF3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0840577" w14:textId="21F111BA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sz w:val="22"/>
                <w:szCs w:val="22"/>
              </w:rPr>
              <w:t>24,643</w:t>
            </w:r>
          </w:p>
        </w:tc>
      </w:tr>
      <w:tr w:rsidR="00366B5F" w:rsidRPr="007525EC" w14:paraId="49F996CB" w14:textId="77777777" w:rsidTr="00F942CC">
        <w:trPr>
          <w:trHeight w:val="80"/>
        </w:trPr>
        <w:tc>
          <w:tcPr>
            <w:tcW w:w="3150" w:type="dxa"/>
          </w:tcPr>
          <w:p w14:paraId="5EFAD387" w14:textId="77777777" w:rsidR="00366B5F" w:rsidRPr="0025545C" w:rsidRDefault="00366B5F" w:rsidP="00366B5F">
            <w:pPr>
              <w:tabs>
                <w:tab w:val="decimal" w:pos="156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25545C">
              <w:rPr>
                <w:rFonts w:ascii="Times New Roman" w:hAnsi="Times New Roman"/>
                <w:sz w:val="22"/>
                <w:szCs w:val="22"/>
              </w:rPr>
              <w:t>non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25545C">
              <w:rPr>
                <w:rFonts w:ascii="Times New Roman" w:hAnsi="Times New Roman"/>
                <w:sz w:val="22"/>
                <w:szCs w:val="22"/>
              </w:rPr>
              <w:t>current</w:t>
            </w:r>
          </w:p>
        </w:tc>
        <w:tc>
          <w:tcPr>
            <w:tcW w:w="1350" w:type="dxa"/>
          </w:tcPr>
          <w:p w14:paraId="5791C0E7" w14:textId="65D1F7B7" w:rsidR="00366B5F" w:rsidRPr="00CB24E1" w:rsidRDefault="00390567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90567">
              <w:rPr>
                <w:rFonts w:cs="Times New Roman"/>
              </w:rPr>
              <w:t>218,703</w:t>
            </w:r>
          </w:p>
        </w:tc>
        <w:tc>
          <w:tcPr>
            <w:tcW w:w="270" w:type="dxa"/>
          </w:tcPr>
          <w:p w14:paraId="0DA2361D" w14:textId="77777777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2302A1FF" w14:textId="47AD3A35" w:rsidR="00366B5F" w:rsidRPr="00D0497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230,923</w:t>
            </w:r>
          </w:p>
        </w:tc>
        <w:tc>
          <w:tcPr>
            <w:tcW w:w="236" w:type="dxa"/>
          </w:tcPr>
          <w:p w14:paraId="370D749A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1A3EFDEE" w14:textId="5C1E52C0" w:rsidR="00366B5F" w:rsidRPr="00CB24E1" w:rsidRDefault="00390567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90567">
              <w:rPr>
                <w:rFonts w:cs="Times New Roman"/>
              </w:rPr>
              <w:t>218,703</w:t>
            </w:r>
          </w:p>
        </w:tc>
        <w:tc>
          <w:tcPr>
            <w:tcW w:w="236" w:type="dxa"/>
          </w:tcPr>
          <w:p w14:paraId="7DA05FF6" w14:textId="77777777" w:rsidR="00366B5F" w:rsidRPr="00ED1AF3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C8E4BAB" w14:textId="3841C7EA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sz w:val="22"/>
                <w:szCs w:val="22"/>
              </w:rPr>
              <w:t>230,923</w:t>
            </w:r>
          </w:p>
        </w:tc>
      </w:tr>
      <w:tr w:rsidR="00366B5F" w:rsidRPr="007525EC" w14:paraId="079B2729" w14:textId="77777777" w:rsidTr="00F942CC">
        <w:trPr>
          <w:trHeight w:val="80"/>
        </w:trPr>
        <w:tc>
          <w:tcPr>
            <w:tcW w:w="3150" w:type="dxa"/>
          </w:tcPr>
          <w:p w14:paraId="071AC204" w14:textId="77777777" w:rsidR="00366B5F" w:rsidRPr="005D26E7" w:rsidRDefault="00366B5F" w:rsidP="00366B5F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26E7">
              <w:rPr>
                <w:rFonts w:ascii="Times New Roman" w:hAnsi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1C5E2" w14:textId="08705B3E" w:rsidR="00366B5F" w:rsidRPr="00CE39E1" w:rsidRDefault="00390567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390567">
              <w:rPr>
                <w:rFonts w:cs="Times New Roman"/>
                <w:b/>
                <w:bCs/>
              </w:rPr>
              <w:t>243,346</w:t>
            </w:r>
          </w:p>
        </w:tc>
        <w:tc>
          <w:tcPr>
            <w:tcW w:w="270" w:type="dxa"/>
          </w:tcPr>
          <w:p w14:paraId="7B612BF1" w14:textId="77777777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FA945" w14:textId="7546D451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255,566</w:t>
            </w:r>
          </w:p>
        </w:tc>
        <w:tc>
          <w:tcPr>
            <w:tcW w:w="236" w:type="dxa"/>
          </w:tcPr>
          <w:p w14:paraId="746DAB7B" w14:textId="77777777" w:rsidR="00366B5F" w:rsidRPr="005D26E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891B5" w14:textId="2BBD804D" w:rsidR="00366B5F" w:rsidRPr="00CE39E1" w:rsidRDefault="00390567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390567">
              <w:rPr>
                <w:rFonts w:cs="Times New Roman"/>
                <w:b/>
                <w:bCs/>
              </w:rPr>
              <w:t>243,346</w:t>
            </w:r>
          </w:p>
        </w:tc>
        <w:tc>
          <w:tcPr>
            <w:tcW w:w="236" w:type="dxa"/>
          </w:tcPr>
          <w:p w14:paraId="16DAA8B2" w14:textId="77777777" w:rsidR="00366B5F" w:rsidRPr="005D26E7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66345" w14:textId="4E9F3074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255,566</w:t>
            </w:r>
          </w:p>
        </w:tc>
      </w:tr>
    </w:tbl>
    <w:p w14:paraId="663A023F" w14:textId="77777777" w:rsidR="0025264B" w:rsidRPr="00B56955" w:rsidRDefault="0025264B" w:rsidP="00FB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i/>
          <w:iCs/>
        </w:rPr>
      </w:pPr>
    </w:p>
    <w:p w14:paraId="18E0EA4E" w14:textId="058A582B" w:rsidR="00B321CD" w:rsidRPr="00BB79F5" w:rsidRDefault="00B321CD" w:rsidP="00B321C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7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Treasury shares</w:t>
      </w:r>
    </w:p>
    <w:p w14:paraId="7F6D7E4E" w14:textId="77777777" w:rsidR="00B321CD" w:rsidRPr="00B56955" w:rsidRDefault="00B321CD" w:rsidP="00FB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</w:rPr>
      </w:pPr>
    </w:p>
    <w:p w14:paraId="26936D19" w14:textId="2B427112" w:rsidR="00B321CD" w:rsidRPr="00B321CD" w:rsidRDefault="00B321CD" w:rsidP="00B321CD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B321CD">
        <w:rPr>
          <w:rFonts w:ascii="Times New Roman" w:hAnsi="Times New Roman" w:cs="Times New Roman"/>
          <w:sz w:val="22"/>
          <w:szCs w:val="22"/>
        </w:rPr>
        <w:t>At the Board of Directors’ meeting of the Company held on 15 June 2021, the Board of Directors approved the sale of 70.7 million treasury shares, representing 3.5% of issued share and paid-up capital. The specified selling period is from 1 July 2021 to 24 February 2023</w:t>
      </w:r>
      <w:r w:rsidR="00E564D0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>under the regulations of the Stock Exchange of Thailand.</w:t>
      </w:r>
    </w:p>
    <w:p w14:paraId="00CD2E2E" w14:textId="77777777" w:rsidR="00B321CD" w:rsidRPr="00B56955" w:rsidRDefault="00B321CD" w:rsidP="00FB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</w:p>
    <w:p w14:paraId="5A7142DF" w14:textId="5425D8DD" w:rsidR="00B321CD" w:rsidRDefault="00B321CD" w:rsidP="00B321CD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B321CD">
        <w:rPr>
          <w:rFonts w:ascii="Times New Roman" w:hAnsi="Times New Roman" w:cs="Times New Roman"/>
          <w:sz w:val="22"/>
          <w:szCs w:val="22"/>
        </w:rPr>
        <w:t xml:space="preserve">During the </w:t>
      </w:r>
      <w:r w:rsidR="0029697A">
        <w:rPr>
          <w:rFonts w:ascii="Times New Roman" w:hAnsi="Times New Roman" w:cs="Times New Roman"/>
          <w:sz w:val="22"/>
          <w:szCs w:val="22"/>
        </w:rPr>
        <w:t>six</w:t>
      </w:r>
      <w:r w:rsidRPr="00B321CD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4B10ED">
        <w:rPr>
          <w:rFonts w:ascii="Times New Roman" w:hAnsi="Times New Roman" w:cs="Times New Roman"/>
          <w:sz w:val="22"/>
          <w:szCs w:val="22"/>
        </w:rPr>
        <w:t>3</w:t>
      </w:r>
      <w:r w:rsidR="0029697A">
        <w:rPr>
          <w:rFonts w:ascii="Times New Roman" w:hAnsi="Times New Roman" w:cs="Times New Roman"/>
          <w:sz w:val="22"/>
          <w:szCs w:val="22"/>
        </w:rPr>
        <w:t>0</w:t>
      </w:r>
      <w:r w:rsidR="004B10ED">
        <w:rPr>
          <w:rFonts w:ascii="Times New Roman" w:hAnsi="Times New Roman" w:cs="Times New Roman"/>
          <w:sz w:val="22"/>
          <w:szCs w:val="22"/>
        </w:rPr>
        <w:t xml:space="preserve"> </w:t>
      </w:r>
      <w:r w:rsidR="0029697A">
        <w:rPr>
          <w:rFonts w:ascii="Times New Roman" w:hAnsi="Times New Roman" w:cs="Times New Roman"/>
          <w:sz w:val="22"/>
          <w:szCs w:val="22"/>
        </w:rPr>
        <w:t>June</w:t>
      </w:r>
      <w:r w:rsidR="004B10ED">
        <w:rPr>
          <w:rFonts w:ascii="Times New Roman" w:hAnsi="Times New Roman" w:cs="Times New Roman"/>
          <w:sz w:val="22"/>
          <w:szCs w:val="22"/>
        </w:rPr>
        <w:t xml:space="preserve"> 2022</w:t>
      </w:r>
      <w:r w:rsidRPr="00B321CD">
        <w:rPr>
          <w:rFonts w:ascii="Times New Roman" w:hAnsi="Times New Roman" w:cs="Times New Roman"/>
          <w:sz w:val="22"/>
          <w:szCs w:val="22"/>
        </w:rPr>
        <w:t xml:space="preserve">, the Company </w:t>
      </w:r>
      <w:r w:rsidR="00886761">
        <w:rPr>
          <w:rFonts w:ascii="Times New Roman" w:hAnsi="Times New Roman" w:cs="Times New Roman"/>
          <w:sz w:val="22"/>
          <w:szCs w:val="22"/>
        </w:rPr>
        <w:t xml:space="preserve">has </w:t>
      </w:r>
      <w:r w:rsidRPr="00B321CD">
        <w:rPr>
          <w:rFonts w:ascii="Times New Roman" w:hAnsi="Times New Roman" w:cs="Times New Roman"/>
          <w:sz w:val="22"/>
          <w:szCs w:val="22"/>
        </w:rPr>
        <w:t xml:space="preserve">sold </w:t>
      </w:r>
      <w:r w:rsidR="00510E30">
        <w:rPr>
          <w:rFonts w:ascii="Times New Roman" w:hAnsi="Times New Roman" w:cs="Times New Roman"/>
          <w:sz w:val="22"/>
          <w:szCs w:val="22"/>
        </w:rPr>
        <w:t>7.3</w:t>
      </w:r>
      <w:r w:rsidRPr="00B321CD">
        <w:rPr>
          <w:rFonts w:ascii="Times New Roman" w:hAnsi="Times New Roman" w:cs="Times New Roman"/>
          <w:sz w:val="22"/>
          <w:szCs w:val="22"/>
        </w:rPr>
        <w:t xml:space="preserve"> million treasury shares </w:t>
      </w:r>
      <w:r w:rsidR="0029697A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8"/>
        </w:rPr>
        <w:t>in the amount of</w:t>
      </w:r>
      <w:r w:rsidRPr="00B321CD">
        <w:rPr>
          <w:rFonts w:ascii="Times New Roman" w:hAnsi="Times New Roman" w:cs="Times New Roman"/>
          <w:sz w:val="22"/>
          <w:szCs w:val="22"/>
        </w:rPr>
        <w:t xml:space="preserve"> Baht </w:t>
      </w:r>
      <w:r w:rsidR="00510E30">
        <w:rPr>
          <w:rFonts w:ascii="Times New Roman" w:hAnsi="Times New Roman" w:cs="Times New Roman"/>
          <w:sz w:val="22"/>
          <w:szCs w:val="22"/>
        </w:rPr>
        <w:t>18.6</w:t>
      </w:r>
      <w:r w:rsidR="004B10ED" w:rsidRPr="00B321CD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>million which the cost of the treasury shares</w:t>
      </w:r>
      <w:r w:rsidR="004449F3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 xml:space="preserve">is Baht </w:t>
      </w:r>
      <w:r w:rsidR="00510E30">
        <w:rPr>
          <w:rFonts w:ascii="Times New Roman" w:hAnsi="Times New Roman" w:cs="Times New Roman"/>
          <w:sz w:val="22"/>
          <w:szCs w:val="22"/>
        </w:rPr>
        <w:t>15.6</w:t>
      </w:r>
      <w:r w:rsidR="004B10ED" w:rsidRPr="00B321CD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 xml:space="preserve">million. </w:t>
      </w:r>
      <w:r w:rsidR="00776023">
        <w:rPr>
          <w:rFonts w:ascii="Times New Roman" w:hAnsi="Times New Roman" w:cs="Times New Roman"/>
          <w:sz w:val="22"/>
          <w:szCs w:val="22"/>
        </w:rPr>
        <w:br/>
      </w:r>
      <w:r w:rsidR="00886761">
        <w:rPr>
          <w:rFonts w:ascii="Times New Roman" w:hAnsi="Times New Roman" w:cs="Times New Roman"/>
          <w:sz w:val="22"/>
          <w:szCs w:val="22"/>
        </w:rPr>
        <w:t>T</w:t>
      </w:r>
      <w:r w:rsidRPr="00B321CD">
        <w:rPr>
          <w:rFonts w:ascii="Times New Roman" w:hAnsi="Times New Roman" w:cs="Times New Roman"/>
          <w:sz w:val="22"/>
          <w:szCs w:val="22"/>
        </w:rPr>
        <w:t xml:space="preserve">he Company </w:t>
      </w:r>
      <w:proofErr w:type="spellStart"/>
      <w:r w:rsidRPr="00B321CD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B321CD">
        <w:rPr>
          <w:rFonts w:ascii="Times New Roman" w:hAnsi="Times New Roman" w:cs="Times New Roman"/>
          <w:sz w:val="22"/>
          <w:szCs w:val="22"/>
        </w:rPr>
        <w:t xml:space="preserve"> share premium on treasury shares of Baht </w:t>
      </w:r>
      <w:r w:rsidR="00510E30">
        <w:rPr>
          <w:rFonts w:ascii="Times New Roman" w:hAnsi="Times New Roman" w:cs="Times New Roman"/>
          <w:sz w:val="22"/>
          <w:szCs w:val="22"/>
        </w:rPr>
        <w:t>3.0</w:t>
      </w:r>
      <w:r w:rsidR="004B10ED" w:rsidRPr="00B321CD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>million in</w:t>
      </w:r>
      <w:r w:rsidR="00886761">
        <w:rPr>
          <w:rFonts w:ascii="Times New Roman" w:hAnsi="Times New Roman" w:cs="Times New Roman"/>
          <w:sz w:val="22"/>
          <w:szCs w:val="22"/>
        </w:rPr>
        <w:t xml:space="preserve"> </w:t>
      </w:r>
      <w:r w:rsidR="00B861E4">
        <w:rPr>
          <w:rFonts w:ascii="Times New Roman" w:hAnsi="Times New Roman" w:cs="Times New Roman"/>
          <w:sz w:val="22"/>
          <w:szCs w:val="22"/>
        </w:rPr>
        <w:t xml:space="preserve">a </w:t>
      </w:r>
      <w:r w:rsidRPr="00B321CD">
        <w:rPr>
          <w:rFonts w:ascii="Times New Roman" w:hAnsi="Times New Roman" w:cs="Times New Roman"/>
          <w:sz w:val="22"/>
          <w:szCs w:val="22"/>
        </w:rPr>
        <w:t>separate category within equity and transferred treasury shares</w:t>
      </w:r>
      <w:r w:rsidR="00751182">
        <w:rPr>
          <w:rFonts w:ascii="Times New Roman" w:hAnsi="Times New Roman" w:cs="Times New Roman"/>
          <w:sz w:val="22"/>
          <w:szCs w:val="22"/>
        </w:rPr>
        <w:t xml:space="preserve"> reserve</w:t>
      </w:r>
      <w:r w:rsidRPr="00B321CD">
        <w:rPr>
          <w:rFonts w:ascii="Times New Roman" w:hAnsi="Times New Roman" w:cs="Times New Roman"/>
          <w:sz w:val="22"/>
          <w:szCs w:val="22"/>
        </w:rPr>
        <w:t xml:space="preserve"> </w:t>
      </w:r>
      <w:r w:rsidR="004456AB" w:rsidRPr="00B321CD">
        <w:rPr>
          <w:rFonts w:ascii="Times New Roman" w:hAnsi="Times New Roman" w:cs="Times New Roman"/>
          <w:sz w:val="22"/>
          <w:szCs w:val="22"/>
        </w:rPr>
        <w:t xml:space="preserve">of Baht </w:t>
      </w:r>
      <w:r w:rsidR="00510E30">
        <w:rPr>
          <w:rFonts w:ascii="Times New Roman" w:hAnsi="Times New Roman" w:cs="Times New Roman"/>
          <w:sz w:val="22"/>
          <w:szCs w:val="22"/>
        </w:rPr>
        <w:t>15.6</w:t>
      </w:r>
      <w:r w:rsidR="004456AB" w:rsidRPr="00B321CD">
        <w:rPr>
          <w:rFonts w:ascii="Times New Roman" w:hAnsi="Times New Roman" w:cs="Times New Roman"/>
          <w:sz w:val="22"/>
          <w:szCs w:val="22"/>
        </w:rPr>
        <w:t xml:space="preserve"> million </w:t>
      </w:r>
      <w:r w:rsidR="00776023" w:rsidRPr="00B321CD">
        <w:rPr>
          <w:rFonts w:ascii="Times New Roman" w:hAnsi="Times New Roman" w:cs="Times New Roman"/>
          <w:sz w:val="22"/>
          <w:szCs w:val="22"/>
        </w:rPr>
        <w:t>to retained earnings</w:t>
      </w:r>
      <w:r w:rsidRPr="00B321CD">
        <w:rPr>
          <w:rFonts w:ascii="Times New Roman" w:hAnsi="Times New Roman" w:cs="Times New Roman"/>
          <w:sz w:val="22"/>
          <w:szCs w:val="22"/>
        </w:rPr>
        <w:t>.</w:t>
      </w:r>
    </w:p>
    <w:p w14:paraId="3057C340" w14:textId="31EA2E17" w:rsidR="00B861E4" w:rsidRPr="00B56955" w:rsidRDefault="00B861E4" w:rsidP="00FB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</w:p>
    <w:p w14:paraId="7B0B1B45" w14:textId="57DF6973" w:rsidR="00E564D0" w:rsidRPr="00C20D54" w:rsidRDefault="00B861E4" w:rsidP="00B56955">
      <w:pPr>
        <w:pStyle w:val="BodyText"/>
        <w:spacing w:after="0"/>
        <w:ind w:left="540"/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As at </w:t>
      </w:r>
      <w:r w:rsidR="00C149D4" w:rsidRPr="00C20D54">
        <w:rPr>
          <w:rFonts w:ascii="Times New Roman" w:hAnsi="Times New Roman" w:cs="Times New Roman"/>
          <w:spacing w:val="-4"/>
          <w:sz w:val="22"/>
          <w:szCs w:val="22"/>
        </w:rPr>
        <w:t>3</w:t>
      </w:r>
      <w:r w:rsidR="0029697A">
        <w:rPr>
          <w:rFonts w:ascii="Times New Roman" w:hAnsi="Times New Roman" w:cs="Times New Roman"/>
          <w:spacing w:val="-4"/>
          <w:sz w:val="22"/>
          <w:szCs w:val="22"/>
        </w:rPr>
        <w:t>0 June</w:t>
      </w:r>
      <w:r w:rsidR="00C149D4"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2022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, the Company had the treasury shares totaling </w:t>
      </w:r>
      <w:r w:rsidR="00510E30" w:rsidRPr="00C20D54">
        <w:rPr>
          <w:rFonts w:ascii="Times New Roman" w:hAnsi="Times New Roman" w:cs="Times New Roman"/>
          <w:spacing w:val="-4"/>
          <w:sz w:val="22"/>
          <w:szCs w:val="22"/>
        </w:rPr>
        <w:t>52.7</w:t>
      </w:r>
      <w:r w:rsidR="00C149D4"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million shares 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="00B5695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202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1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: 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6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0.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0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million shares)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, comprising </w:t>
      </w:r>
      <w:r w:rsidR="00510E30" w:rsidRPr="00C20D54">
        <w:rPr>
          <w:rFonts w:ascii="Times New Roman" w:hAnsi="Times New Roman" w:cs="Times New Roman"/>
          <w:spacing w:val="-4"/>
          <w:sz w:val="22"/>
          <w:szCs w:val="22"/>
        </w:rPr>
        <w:t>2.6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% 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="00B5695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202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1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:</w:t>
      </w:r>
      <w:r w:rsidR="00B5695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2.9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%)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of the Company’s issued and paid-up share capital</w:t>
      </w:r>
      <w:r w:rsidR="004C5F85"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and cost of treasury shares totaling Baht </w:t>
      </w:r>
      <w:r w:rsidR="00510E30" w:rsidRPr="00C20D54">
        <w:rPr>
          <w:rFonts w:ascii="Times New Roman" w:hAnsi="Times New Roman" w:cs="Times New Roman"/>
          <w:spacing w:val="-4"/>
          <w:sz w:val="22"/>
          <w:szCs w:val="22"/>
        </w:rPr>
        <w:t>111.6</w:t>
      </w:r>
      <w:r w:rsidR="004C5F85"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million </w:t>
      </w:r>
      <w:r w:rsidR="004C5F8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="00B5695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="004C5F8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2021: Baht 127.2 million)</w:t>
      </w:r>
      <w:r w:rsidR="004C5F85" w:rsidRPr="00C20D54">
        <w:rPr>
          <w:rFonts w:ascii="Times New Roman" w:hAnsi="Times New Roman" w:cs="Times New Roman"/>
          <w:spacing w:val="-4"/>
          <w:sz w:val="22"/>
          <w:szCs w:val="22"/>
        </w:rPr>
        <w:t>.</w:t>
      </w:r>
    </w:p>
    <w:p w14:paraId="213D454C" w14:textId="77777777" w:rsidR="00B24AD4" w:rsidRPr="00FB7BE7" w:rsidRDefault="00B24AD4" w:rsidP="00FB7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</w:p>
    <w:p w14:paraId="428F7AF5" w14:textId="70E7E928" w:rsidR="00E564D0" w:rsidRPr="00C20D54" w:rsidRDefault="00E564D0" w:rsidP="00E564D0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C20D54">
        <w:rPr>
          <w:rFonts w:ascii="Times New Roman" w:hAnsi="Times New Roman" w:cs="Times New Roman"/>
          <w:sz w:val="22"/>
          <w:szCs w:val="22"/>
        </w:rPr>
        <w:t>The Company mortgaged deposit at financial institution to secure credit facilities from asset management company.</w:t>
      </w:r>
    </w:p>
    <w:p w14:paraId="6AF49433" w14:textId="74223208" w:rsidR="00E564D0" w:rsidRPr="00B861E4" w:rsidRDefault="00E564D0" w:rsidP="00B861E4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  <w:sectPr w:rsidR="00E564D0" w:rsidRPr="00B861E4" w:rsidSect="00E04E39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1E19B73F" w:rsidR="005450D5" w:rsidRPr="009A607C" w:rsidRDefault="00A01975" w:rsidP="004E552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1080"/>
        </w:tabs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8</w:t>
      </w:r>
      <w:r w:rsidR="005450D5" w:rsidRPr="009A607C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1F0EB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5450D5" w:rsidRPr="00587A4B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="001F0EBE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D675DD" w:rsidRDefault="005450D5" w:rsidP="004E5529">
      <w:pPr>
        <w:pStyle w:val="block"/>
        <w:spacing w:after="0" w:line="240" w:lineRule="atLeast"/>
        <w:ind w:left="0"/>
        <w:jc w:val="both"/>
        <w:rPr>
          <w:szCs w:val="22"/>
        </w:rPr>
      </w:pPr>
    </w:p>
    <w:p w14:paraId="34FCC932" w14:textId="0169E2D1" w:rsidR="00162790" w:rsidRPr="0023125F" w:rsidRDefault="00162790" w:rsidP="00316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results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637701">
        <w:rPr>
          <w:rFonts w:ascii="Times New Roman" w:hAnsi="Times New Roman"/>
          <w:spacing w:val="2"/>
          <w:sz w:val="22"/>
          <w:szCs w:val="22"/>
        </w:rPr>
        <w:t>six</w:t>
      </w:r>
      <w:r w:rsidRPr="0023125F">
        <w:rPr>
          <w:rFonts w:ascii="Times New Roman" w:hAnsi="Times New Roman"/>
          <w:spacing w:val="2"/>
          <w:sz w:val="22"/>
          <w:szCs w:val="22"/>
        </w:rPr>
        <w:t>-month period</w:t>
      </w:r>
      <w:r w:rsidR="00F23FB9" w:rsidRPr="0023125F">
        <w:rPr>
          <w:rFonts w:ascii="Times New Roman" w:hAnsi="Times New Roman"/>
          <w:spacing w:val="2"/>
          <w:sz w:val="22"/>
          <w:szCs w:val="22"/>
        </w:rPr>
        <w:t>s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ended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B7213D">
        <w:rPr>
          <w:rFonts w:ascii="Times New Roman" w:hAnsi="Times New Roman"/>
          <w:spacing w:val="2"/>
          <w:sz w:val="22"/>
          <w:szCs w:val="22"/>
        </w:rPr>
        <w:t>3</w:t>
      </w:r>
      <w:r w:rsidR="00637701">
        <w:rPr>
          <w:rFonts w:ascii="Times New Roman" w:hAnsi="Times New Roman"/>
          <w:spacing w:val="2"/>
          <w:sz w:val="22"/>
          <w:szCs w:val="22"/>
        </w:rPr>
        <w:t>0</w:t>
      </w:r>
      <w:r w:rsidR="00B7213D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637701">
        <w:rPr>
          <w:rFonts w:ascii="Times New Roman" w:hAnsi="Times New Roman"/>
          <w:spacing w:val="2"/>
          <w:sz w:val="22"/>
          <w:szCs w:val="22"/>
        </w:rPr>
        <w:t>June</w:t>
      </w:r>
      <w:r w:rsidR="00B7213D">
        <w:rPr>
          <w:rFonts w:ascii="Times New Roman" w:hAnsi="Times New Roman"/>
          <w:spacing w:val="2"/>
          <w:sz w:val="22"/>
          <w:szCs w:val="22"/>
        </w:rPr>
        <w:t xml:space="preserve"> 2022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B7213D">
        <w:rPr>
          <w:rFonts w:ascii="Times New Roman" w:hAnsi="Times New Roman"/>
          <w:spacing w:val="2"/>
          <w:sz w:val="22"/>
          <w:szCs w:val="22"/>
        </w:rPr>
        <w:t>1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77777777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553AF3" w:rsidRPr="00A27B59" w14:paraId="349F121D" w14:textId="77777777" w:rsidTr="00AE08EB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24B0EB75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3245A386" w14:textId="23319DA3" w:rsidR="00553AF3" w:rsidRPr="00A27B59" w:rsidRDefault="00A82F7B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553AF3" w:rsidRPr="00A27B59" w14:paraId="0502BAAF" w14:textId="77777777" w:rsidTr="00AE08EB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5586B27C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6"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2B7A119F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</w:tr>
      <w:tr w:rsidR="00553AF3" w:rsidRPr="00A27B59" w14:paraId="77FF3CE8" w14:textId="77777777" w:rsidTr="00AE08EB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54C08EB6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7A2FAC5D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11F45A3C" w14:textId="3A102CE6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637701">
              <w:rPr>
                <w:b/>
                <w:bCs/>
                <w:i/>
                <w:iCs/>
                <w:szCs w:val="22"/>
              </w:rPr>
              <w:t>six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66365961" w14:textId="619151E1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</w:t>
            </w:r>
            <w:r w:rsidR="00637701">
              <w:rPr>
                <w:b/>
                <w:bCs/>
                <w:i/>
                <w:iCs/>
                <w:szCs w:val="22"/>
              </w:rPr>
              <w:t>30</w:t>
            </w:r>
            <w:r w:rsidR="00D9720E">
              <w:rPr>
                <w:b/>
                <w:bCs/>
                <w:i/>
                <w:iCs/>
                <w:szCs w:val="22"/>
              </w:rPr>
              <w:t xml:space="preserve"> </w:t>
            </w:r>
            <w:r w:rsidR="00637701">
              <w:rPr>
                <w:b/>
                <w:bCs/>
                <w:i/>
                <w:iCs/>
                <w:szCs w:val="22"/>
              </w:rPr>
              <w:t>June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4E0FD72C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50BE9344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3A248134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257D7824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976C528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3C7685B2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29F3C24D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0771C623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32CAEF1A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E438FBD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70EE1096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D9720E" w:rsidRPr="00A27B59" w14:paraId="419B63D7" w14:textId="77777777" w:rsidTr="00AE08EB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15D07836" w14:textId="77777777" w:rsidR="00D9720E" w:rsidRPr="00A27B59" w:rsidRDefault="00D9720E" w:rsidP="00D972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9A060B1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18AA6588" w14:textId="20DC1116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258" w:type="dxa"/>
            <w:tcBorders>
              <w:top w:val="nil"/>
            </w:tcBorders>
          </w:tcPr>
          <w:p w14:paraId="5C05D65D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66FDA452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B95C544" w14:textId="45E4F4D5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1" w:type="dxa"/>
            <w:tcBorders>
              <w:top w:val="nil"/>
            </w:tcBorders>
          </w:tcPr>
          <w:p w14:paraId="2BBD95A0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2EB9458E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5839EA5" w14:textId="14AE264A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4" w:type="dxa"/>
            <w:tcBorders>
              <w:top w:val="nil"/>
            </w:tcBorders>
          </w:tcPr>
          <w:p w14:paraId="056A1D4D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25989B2C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60A6314" w14:textId="6A859EF4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7" w:type="dxa"/>
            <w:tcBorders>
              <w:top w:val="nil"/>
            </w:tcBorders>
          </w:tcPr>
          <w:p w14:paraId="1787DC9F" w14:textId="77777777" w:rsidR="00D9720E" w:rsidRPr="00A27B59" w:rsidRDefault="00D9720E" w:rsidP="00D9720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378B5CD0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F2EF4D0" w14:textId="78746928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204" w:type="dxa"/>
            <w:tcBorders>
              <w:top w:val="nil"/>
            </w:tcBorders>
          </w:tcPr>
          <w:p w14:paraId="5772B5FD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1D9221C6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AFB1760" w14:textId="0A267450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92" w:type="dxa"/>
            <w:tcBorders>
              <w:top w:val="nil"/>
            </w:tcBorders>
          </w:tcPr>
          <w:p w14:paraId="3DBCA4AD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446DD000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550855A4" w14:textId="43D15B14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243" w:type="dxa"/>
            <w:tcBorders>
              <w:top w:val="nil"/>
            </w:tcBorders>
          </w:tcPr>
          <w:p w14:paraId="3BCA5D41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7E9DE538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6DC043E" w14:textId="0A6F8CDC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</w:tr>
      <w:tr w:rsidR="00553AF3" w:rsidRPr="00A27B59" w14:paraId="15EF3F48" w14:textId="77777777" w:rsidTr="00AE08EB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0151F41E" w14:textId="77777777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400EE18A" w14:textId="77777777" w:rsidR="00553AF3" w:rsidRPr="00A27B59" w:rsidRDefault="00553AF3" w:rsidP="00AE08E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553AF3" w:rsidRPr="00A27B59" w14:paraId="24649654" w14:textId="77777777" w:rsidTr="00AE08EB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165B6B6D" w14:textId="77777777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4C34E5E6" w14:textId="77777777" w:rsidR="00553AF3" w:rsidRPr="00622903" w:rsidRDefault="00553AF3" w:rsidP="00AE08EB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5B1540" w:rsidRPr="00A27B59" w14:paraId="48CD6DC7" w14:textId="77777777" w:rsidTr="00AE08EB">
        <w:trPr>
          <w:cantSplit/>
        </w:trPr>
        <w:tc>
          <w:tcPr>
            <w:tcW w:w="3510" w:type="dxa"/>
          </w:tcPr>
          <w:p w14:paraId="41E7CBF6" w14:textId="77777777" w:rsidR="005B1540" w:rsidRPr="00EA5D65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888617" w14:textId="6A0B280C" w:rsidR="005B1540" w:rsidRPr="00EA5D65" w:rsidRDefault="00637701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31,68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348D0582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1192E76" w14:textId="62261805" w:rsidR="005B1540" w:rsidRPr="00EA5D65" w:rsidRDefault="00637701" w:rsidP="0075291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101,338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5E181D5D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E2B50F9" w14:textId="22000E59" w:rsidR="005B1540" w:rsidRPr="00EA5D6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369,612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3ECE58A4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D2B72E8" w14:textId="74F25B42" w:rsidR="005B1540" w:rsidRPr="00EA5D6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343,852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56E3F443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21EA136" w14:textId="3C485E4E" w:rsidR="005B1540" w:rsidRPr="00EA5D65" w:rsidRDefault="00637701" w:rsidP="0051233A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17,272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6C1B3330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6A879679" w14:textId="6F97AF1B" w:rsidR="005B1540" w:rsidRPr="00EA5D6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16,122</w:t>
            </w:r>
          </w:p>
        </w:tc>
        <w:tc>
          <w:tcPr>
            <w:tcW w:w="192" w:type="dxa"/>
            <w:tcBorders>
              <w:bottom w:val="nil"/>
            </w:tcBorders>
          </w:tcPr>
          <w:p w14:paraId="6EA48F39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3A1773CB" w14:textId="4B4EB628" w:rsidR="005B1540" w:rsidRPr="00EA5D6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418,56</w:t>
            </w:r>
            <w:r>
              <w:rPr>
                <w:b/>
                <w:bCs/>
                <w:szCs w:val="22"/>
              </w:rPr>
              <w:t>5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0C216C7" w14:textId="77777777" w:rsidR="005B1540" w:rsidRPr="00EA5D65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20F09694" w14:textId="60DCB07F" w:rsidR="005B1540" w:rsidRPr="00EA5D6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461,312</w:t>
            </w:r>
          </w:p>
        </w:tc>
      </w:tr>
      <w:tr w:rsidR="005B1540" w:rsidRPr="00A27B59" w14:paraId="01C44F75" w14:textId="77777777" w:rsidTr="00AE08EB">
        <w:trPr>
          <w:cantSplit/>
        </w:trPr>
        <w:tc>
          <w:tcPr>
            <w:tcW w:w="3510" w:type="dxa"/>
          </w:tcPr>
          <w:p w14:paraId="0BF9461C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035957" w14:textId="742702C1" w:rsidR="005B1540" w:rsidRPr="00A27B59" w:rsidRDefault="00637701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31,68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1C874F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F4380E" w14:textId="45E6C1F2" w:rsidR="005B1540" w:rsidRPr="00A27B59" w:rsidRDefault="00637701" w:rsidP="0075291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101,338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6D171CF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C0270C" w14:textId="086F9105" w:rsidR="005B1540" w:rsidRPr="00A27B59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369,612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8A6CB0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C8ADCE" w14:textId="4490EA9B" w:rsidR="005B1540" w:rsidRPr="00A27B59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343,852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2AC089E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7678F8" w14:textId="3038D588" w:rsidR="005B1540" w:rsidRPr="005F5281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 w:rsidRPr="00637701">
              <w:rPr>
                <w:rFonts w:cs="Angsana New"/>
                <w:b/>
                <w:bCs/>
                <w:szCs w:val="28"/>
                <w:lang w:val="en-US" w:bidi="th-TH"/>
              </w:rPr>
              <w:t>94,86</w:t>
            </w:r>
            <w:r w:rsidR="00B12078">
              <w:rPr>
                <w:rFonts w:cs="Angsana New"/>
                <w:b/>
                <w:bCs/>
                <w:szCs w:val="28"/>
                <w:lang w:val="en-US" w:bidi="th-TH"/>
              </w:rPr>
              <w:t>4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570BA21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55A6E3" w14:textId="59C2A0CD" w:rsidR="005B1540" w:rsidRPr="00A27B59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73,782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14F0599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A8AFF8" w14:textId="74F1FBF1" w:rsidR="005B1540" w:rsidRPr="00252681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 w:rsidRPr="00637701">
              <w:rPr>
                <w:rFonts w:cs="Angsana New"/>
                <w:b/>
                <w:bCs/>
                <w:szCs w:val="28"/>
                <w:lang w:val="en-US" w:bidi="th-TH"/>
              </w:rPr>
              <w:t>496,15</w:t>
            </w:r>
            <w:r w:rsidR="00F33BF7">
              <w:rPr>
                <w:rFonts w:cs="Angsana New"/>
                <w:b/>
                <w:bCs/>
                <w:szCs w:val="28"/>
                <w:lang w:val="en-US" w:bidi="th-TH"/>
              </w:rPr>
              <w:t>7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973A1F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18AD7C" w14:textId="1E7F0301" w:rsidR="005B1540" w:rsidRPr="00A27B59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518,972</w:t>
            </w:r>
          </w:p>
        </w:tc>
      </w:tr>
      <w:tr w:rsidR="005B1540" w:rsidRPr="008342D5" w14:paraId="27EF7C14" w14:textId="77777777" w:rsidTr="00AE08EB">
        <w:trPr>
          <w:cantSplit/>
        </w:trPr>
        <w:tc>
          <w:tcPr>
            <w:tcW w:w="3510" w:type="dxa"/>
          </w:tcPr>
          <w:p w14:paraId="6328F413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285C11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60B684" w14:textId="3ADB0E7D" w:rsidR="005B1540" w:rsidRPr="008342D5" w:rsidRDefault="00637701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12,06</w:t>
            </w:r>
            <w:r>
              <w:rPr>
                <w:b/>
                <w:bCs/>
                <w:szCs w:val="22"/>
              </w:rPr>
              <w:t>8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6146C496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F09823" w14:textId="452FB229" w:rsidR="005B1540" w:rsidRPr="008342D5" w:rsidRDefault="00637701" w:rsidP="0075291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56,266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13097B44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CA9F9D" w14:textId="38A70395" w:rsidR="005B1540" w:rsidRPr="008342D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203,932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115A47EB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5BBD7" w14:textId="6E7BAB53" w:rsidR="005B1540" w:rsidRPr="008342D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189,159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58840D28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9A081" w14:textId="392F4BD6" w:rsidR="005B1540" w:rsidRPr="008342D5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6F8F610F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8B6160" w14:textId="76778811" w:rsidR="005B1540" w:rsidRPr="008342D5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0023937E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FDE06A9" w14:textId="76DF7E38" w:rsidR="005B1540" w:rsidRPr="008342D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21</w:t>
            </w:r>
            <w:r w:rsidR="005C0877">
              <w:rPr>
                <w:b/>
                <w:bCs/>
                <w:szCs w:val="22"/>
              </w:rPr>
              <w:t>6</w:t>
            </w:r>
            <w:r w:rsidRPr="00637701">
              <w:rPr>
                <w:b/>
                <w:bCs/>
                <w:szCs w:val="22"/>
              </w:rPr>
              <w:t>,</w:t>
            </w:r>
            <w:r w:rsidR="005C0877">
              <w:rPr>
                <w:b/>
                <w:bCs/>
                <w:szCs w:val="22"/>
              </w:rPr>
              <w:t>000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33B282F3" w14:textId="77777777" w:rsidR="005B1540" w:rsidRPr="008342D5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2566863" w14:textId="735F4D78" w:rsidR="005B1540" w:rsidRPr="008342D5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245,425</w:t>
            </w:r>
          </w:p>
        </w:tc>
      </w:tr>
      <w:tr w:rsidR="005B1540" w:rsidRPr="00A005EE" w14:paraId="4F198942" w14:textId="77777777" w:rsidTr="00AE08EB">
        <w:trPr>
          <w:cantSplit/>
        </w:trPr>
        <w:tc>
          <w:tcPr>
            <w:tcW w:w="3510" w:type="dxa"/>
          </w:tcPr>
          <w:p w14:paraId="2977C423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72AC4762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63B5E2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E98F3FC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CD4EC4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784E0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5576420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4A8EED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FDEEE4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66789D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D1F963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FD2435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06D997F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7A68EF4" w14:textId="72D2561F" w:rsidR="005B1540" w:rsidRPr="00A005EE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637701">
              <w:rPr>
                <w:szCs w:val="22"/>
              </w:rPr>
              <w:t>(4,61</w:t>
            </w:r>
            <w:r w:rsidR="005C0877">
              <w:rPr>
                <w:szCs w:val="22"/>
              </w:rPr>
              <w:t>8</w:t>
            </w:r>
            <w:r w:rsidRPr="00637701"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0BC6FD30" w14:textId="77777777" w:rsidR="005B1540" w:rsidRPr="00A005EE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BEBC60B" w14:textId="7D9CE9ED" w:rsidR="005B1540" w:rsidRPr="00A005EE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637701">
              <w:rPr>
                <w:szCs w:val="22"/>
              </w:rPr>
              <w:t>(40,573)</w:t>
            </w:r>
          </w:p>
        </w:tc>
      </w:tr>
      <w:tr w:rsidR="00D969BD" w:rsidRPr="00A005EE" w14:paraId="4A1501B4" w14:textId="77777777" w:rsidTr="00AE08EB">
        <w:trPr>
          <w:cantSplit/>
        </w:trPr>
        <w:tc>
          <w:tcPr>
            <w:tcW w:w="3510" w:type="dxa"/>
          </w:tcPr>
          <w:p w14:paraId="21B38D28" w14:textId="5E862EE7" w:rsidR="00D969BD" w:rsidRDefault="00D969BD" w:rsidP="00D969B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hare of profit</w:t>
            </w:r>
            <w:r w:rsidR="001B17D0">
              <w:rPr>
                <w:rFonts w:ascii="Times New Roman" w:hAnsi="Times New Roman" w:cs="Times New Roman"/>
                <w:sz w:val="22"/>
                <w:szCs w:val="22"/>
              </w:rPr>
              <w:t xml:space="preserve"> (loss)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of joint ventures </w:t>
            </w:r>
          </w:p>
        </w:tc>
        <w:tc>
          <w:tcPr>
            <w:tcW w:w="1350" w:type="dxa"/>
            <w:vAlign w:val="bottom"/>
          </w:tcPr>
          <w:p w14:paraId="003B0BC1" w14:textId="77777777" w:rsidR="00D969BD" w:rsidRPr="007D41B5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743EA4E1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2484DAB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4AD859A2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68F384C0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1389EFA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437C5DE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AAEC8CF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E5AB45F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8C66E11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F793594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38093978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4EE8E1A" w14:textId="75B88930" w:rsidR="00D969BD" w:rsidRPr="00A005EE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CE6FA8" w14:textId="77777777" w:rsidR="00D969BD" w:rsidRPr="00A005EE" w:rsidRDefault="00D969BD" w:rsidP="00D969B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09E75AC" w14:textId="1C37200E" w:rsidR="00D969BD" w:rsidRPr="00A005EE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D969BD" w:rsidRPr="00503FC6" w14:paraId="636D7D0C" w14:textId="77777777" w:rsidTr="00AE08EB">
        <w:trPr>
          <w:cantSplit/>
        </w:trPr>
        <w:tc>
          <w:tcPr>
            <w:tcW w:w="3510" w:type="dxa"/>
          </w:tcPr>
          <w:p w14:paraId="22EF3567" w14:textId="77777777" w:rsidR="00D969BD" w:rsidRPr="00A27B59" w:rsidRDefault="00D969BD" w:rsidP="00D969B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4DE0702E" w14:textId="77777777" w:rsidR="00D969BD" w:rsidRPr="007D41B5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63C84A8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AB9E2BE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83C7853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2E0F82C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B9D78AB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32AF2F0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1B6D195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D93064A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C651176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C5BA7C4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3400A7C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ADEE954" w14:textId="7F8C0B91" w:rsidR="00D969BD" w:rsidRDefault="00637701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637701">
              <w:rPr>
                <w:szCs w:val="22"/>
              </w:rPr>
              <w:t>(2</w:t>
            </w:r>
            <w:r w:rsidR="00D25624">
              <w:rPr>
                <w:szCs w:val="22"/>
              </w:rPr>
              <w:t>4,629</w:t>
            </w:r>
            <w:r w:rsidRPr="00637701"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74A9EA6B" w14:textId="77777777" w:rsidR="00D969BD" w:rsidRPr="00503FC6" w:rsidRDefault="00D969BD" w:rsidP="00D969B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592FFD6" w14:textId="1DABBE91" w:rsidR="00D969BD" w:rsidRDefault="00637701" w:rsidP="00FA34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637701">
              <w:rPr>
                <w:szCs w:val="22"/>
              </w:rPr>
              <w:t>78,550</w:t>
            </w:r>
          </w:p>
        </w:tc>
      </w:tr>
      <w:tr w:rsidR="005B1540" w:rsidRPr="00503FC6" w14:paraId="230F2C4F" w14:textId="77777777" w:rsidTr="00AE08EB">
        <w:trPr>
          <w:cantSplit/>
        </w:trPr>
        <w:tc>
          <w:tcPr>
            <w:tcW w:w="3510" w:type="dxa"/>
          </w:tcPr>
          <w:p w14:paraId="7A631A0F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46EBB672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BC31D2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741ACD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D91A2B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71CB0DB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2B9A1FD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6885E5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898445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482867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E6C3F71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9CABA3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15622CC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081D816" w14:textId="139EA1E4" w:rsidR="005B1540" w:rsidRPr="00503FC6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637701">
              <w:rPr>
                <w:szCs w:val="22"/>
              </w:rPr>
              <w:t>(39,096)</w:t>
            </w:r>
          </w:p>
        </w:tc>
        <w:tc>
          <w:tcPr>
            <w:tcW w:w="243" w:type="dxa"/>
            <w:vAlign w:val="bottom"/>
          </w:tcPr>
          <w:p w14:paraId="604B6DBA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8BD5914" w14:textId="25D3CE69" w:rsidR="005B1540" w:rsidRPr="00503FC6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637701">
              <w:rPr>
                <w:szCs w:val="22"/>
              </w:rPr>
              <w:t>(18,724)</w:t>
            </w:r>
          </w:p>
        </w:tc>
      </w:tr>
      <w:tr w:rsidR="005B1540" w:rsidRPr="00503FC6" w14:paraId="44CC4836" w14:textId="77777777" w:rsidTr="00AE08EB">
        <w:trPr>
          <w:cantSplit/>
        </w:trPr>
        <w:tc>
          <w:tcPr>
            <w:tcW w:w="3510" w:type="dxa"/>
          </w:tcPr>
          <w:p w14:paraId="18239696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2854C1B3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697B54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5119EE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009323F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BD9752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0711477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D2B004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05B5B47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6D87CC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A372EA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2050F5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672A343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18030" w14:textId="782E59DF" w:rsidR="005B1540" w:rsidRPr="00503FC6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14</w:t>
            </w:r>
            <w:r w:rsidR="00D25624">
              <w:rPr>
                <w:b/>
                <w:bCs/>
                <w:szCs w:val="22"/>
              </w:rPr>
              <w:t>7,657</w:t>
            </w:r>
          </w:p>
        </w:tc>
        <w:tc>
          <w:tcPr>
            <w:tcW w:w="243" w:type="dxa"/>
            <w:vAlign w:val="bottom"/>
          </w:tcPr>
          <w:p w14:paraId="753F8E58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4CF2A" w14:textId="6EA5E22D" w:rsidR="005B1540" w:rsidRPr="00503FC6" w:rsidRDefault="00637701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637701">
              <w:rPr>
                <w:b/>
                <w:bCs/>
                <w:szCs w:val="22"/>
              </w:rPr>
              <w:t>264,678</w:t>
            </w:r>
          </w:p>
        </w:tc>
      </w:tr>
      <w:tr w:rsidR="005B1540" w:rsidRPr="00503FC6" w14:paraId="0A33473D" w14:textId="77777777" w:rsidTr="00AE08EB">
        <w:trPr>
          <w:cantSplit/>
        </w:trPr>
        <w:tc>
          <w:tcPr>
            <w:tcW w:w="3510" w:type="dxa"/>
          </w:tcPr>
          <w:p w14:paraId="6BFB242B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A77CAF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067112D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D0ACFC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2D0E1E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276223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90BA1F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E52A3C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362EC8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518D6F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4FB154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5F6CE97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045409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2BCBA9D6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F3F4D96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7A903AF8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5B1540" w:rsidRPr="00503FC6" w14:paraId="72A8EF40" w14:textId="77777777" w:rsidTr="00AE08EB">
        <w:trPr>
          <w:cantSplit/>
        </w:trPr>
        <w:tc>
          <w:tcPr>
            <w:tcW w:w="3510" w:type="dxa"/>
          </w:tcPr>
          <w:p w14:paraId="6C40AE79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Timing of revenue recognition</w:t>
            </w:r>
          </w:p>
        </w:tc>
        <w:tc>
          <w:tcPr>
            <w:tcW w:w="1350" w:type="dxa"/>
            <w:vAlign w:val="bottom"/>
          </w:tcPr>
          <w:p w14:paraId="08724475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2B8F095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BF240D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7AD971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989852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BC4F29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D9A8BA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CEB68F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E27B97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5028788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D1657E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D38120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B18D588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C4C2B0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16D8C37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5B1540" w:rsidRPr="00503FC6" w14:paraId="6F7919FB" w14:textId="77777777" w:rsidTr="00AE08EB">
        <w:trPr>
          <w:cantSplit/>
        </w:trPr>
        <w:tc>
          <w:tcPr>
            <w:tcW w:w="3510" w:type="dxa"/>
          </w:tcPr>
          <w:p w14:paraId="55EF4FDA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sz w:val="22"/>
                <w:szCs w:val="22"/>
              </w:rPr>
              <w:t>At a point in time</w:t>
            </w:r>
          </w:p>
        </w:tc>
        <w:tc>
          <w:tcPr>
            <w:tcW w:w="1350" w:type="dxa"/>
            <w:vAlign w:val="bottom"/>
          </w:tcPr>
          <w:p w14:paraId="58D743B9" w14:textId="641FE01A" w:rsidR="005B1540" w:rsidRPr="00172CED" w:rsidRDefault="005C0877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31,681</w:t>
            </w:r>
          </w:p>
        </w:tc>
        <w:tc>
          <w:tcPr>
            <w:tcW w:w="258" w:type="dxa"/>
            <w:vAlign w:val="bottom"/>
          </w:tcPr>
          <w:p w14:paraId="554DEEC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9CDB7E3" w14:textId="4E6A3AA6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101,338</w:t>
            </w:r>
          </w:p>
        </w:tc>
        <w:tc>
          <w:tcPr>
            <w:tcW w:w="181" w:type="dxa"/>
            <w:vAlign w:val="bottom"/>
          </w:tcPr>
          <w:p w14:paraId="54143B68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737EA9C" w14:textId="1322D531" w:rsidR="005B1540" w:rsidRPr="00A27B59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273036B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FB0E937" w14:textId="73FE12CD" w:rsidR="005B1540" w:rsidRPr="00A27B59" w:rsidRDefault="0075291D" w:rsidP="0007363F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7" w:type="dxa"/>
            <w:vAlign w:val="bottom"/>
          </w:tcPr>
          <w:p w14:paraId="40EFED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F69A28C" w14:textId="0E643C54" w:rsidR="005B1540" w:rsidRPr="00A27B59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04" w:type="dxa"/>
            <w:vAlign w:val="bottom"/>
          </w:tcPr>
          <w:p w14:paraId="228DA33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EBC0E7D" w14:textId="62ABF8DF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2" w:type="dxa"/>
          </w:tcPr>
          <w:p w14:paraId="7F84952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C5A8E13" w14:textId="446B988E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31,681</w:t>
            </w:r>
          </w:p>
        </w:tc>
        <w:tc>
          <w:tcPr>
            <w:tcW w:w="243" w:type="dxa"/>
            <w:vAlign w:val="bottom"/>
          </w:tcPr>
          <w:p w14:paraId="59093C7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26107E7" w14:textId="55A46BA6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101,338</w:t>
            </w:r>
          </w:p>
        </w:tc>
      </w:tr>
      <w:tr w:rsidR="005B1540" w:rsidRPr="00503FC6" w14:paraId="0428CC63" w14:textId="77777777" w:rsidTr="00AE08EB">
        <w:trPr>
          <w:cantSplit/>
        </w:trPr>
        <w:tc>
          <w:tcPr>
            <w:tcW w:w="3510" w:type="dxa"/>
          </w:tcPr>
          <w:p w14:paraId="13E6B60F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</w:t>
            </w:r>
            <w:r w:rsidR="00236A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time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E32B4D" w14:textId="3581D5B0" w:rsidR="005B1540" w:rsidRPr="00172CED" w:rsidRDefault="0038349B" w:rsidP="003E23D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6A00F83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2406978" w14:textId="6137FA57" w:rsidR="005B1540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3C1AFF9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2CC9D12" w14:textId="06B0B803" w:rsidR="005B1540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369,612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2EB2AB7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76975E9" w14:textId="7CDCF322" w:rsidR="005B1540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343,852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43DD388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8CE2E18" w14:textId="1413E073" w:rsidR="005B1540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17,272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38CB18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26A43F1" w14:textId="3A8B6CFB" w:rsidR="005B1540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16,122</w:t>
            </w:r>
          </w:p>
        </w:tc>
        <w:tc>
          <w:tcPr>
            <w:tcW w:w="192" w:type="dxa"/>
            <w:tcBorders>
              <w:bottom w:val="nil"/>
            </w:tcBorders>
          </w:tcPr>
          <w:p w14:paraId="21BD621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96921FC" w14:textId="0247315F" w:rsidR="005B1540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386,884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5149B6A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3F048E2" w14:textId="155F19D2" w:rsidR="005B1540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5C0877">
              <w:rPr>
                <w:szCs w:val="22"/>
              </w:rPr>
              <w:t>359,974</w:t>
            </w:r>
          </w:p>
        </w:tc>
      </w:tr>
      <w:tr w:rsidR="005B1540" w:rsidRPr="00503FC6" w14:paraId="36CE613F" w14:textId="77777777" w:rsidTr="00AE08EB">
        <w:trPr>
          <w:cantSplit/>
        </w:trPr>
        <w:tc>
          <w:tcPr>
            <w:tcW w:w="3510" w:type="dxa"/>
          </w:tcPr>
          <w:p w14:paraId="2C35B3FA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658A3" w14:textId="63F8F7EA" w:rsidR="005B1540" w:rsidRPr="0076722A" w:rsidRDefault="005C0877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C0877">
              <w:rPr>
                <w:b/>
                <w:bCs/>
                <w:szCs w:val="22"/>
              </w:rPr>
              <w:t>31,681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5CC31E6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18625" w14:textId="0333EB3B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C0877">
              <w:rPr>
                <w:b/>
                <w:bCs/>
                <w:szCs w:val="22"/>
              </w:rPr>
              <w:t>101,338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52340C8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1CE78" w14:textId="3A9A303E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C0877">
              <w:rPr>
                <w:b/>
                <w:bCs/>
                <w:szCs w:val="22"/>
              </w:rPr>
              <w:t>369,612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8EA9E3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5A9C2" w14:textId="3C54D2BC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C0877">
              <w:rPr>
                <w:b/>
                <w:bCs/>
                <w:szCs w:val="22"/>
              </w:rPr>
              <w:t>343,852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290E4D4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2915" w14:textId="1A450D2B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C0877">
              <w:rPr>
                <w:b/>
                <w:bCs/>
                <w:szCs w:val="22"/>
              </w:rPr>
              <w:t>17,272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21AFDC6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62F3B" w14:textId="7BA1E677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C0877">
              <w:rPr>
                <w:b/>
                <w:bCs/>
                <w:szCs w:val="22"/>
              </w:rPr>
              <w:t>16,122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C6EDAE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9C1E" w14:textId="171328E8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C0877">
              <w:rPr>
                <w:b/>
                <w:bCs/>
                <w:szCs w:val="22"/>
              </w:rPr>
              <w:t>418,56</w:t>
            </w:r>
            <w:r>
              <w:rPr>
                <w:b/>
                <w:bCs/>
                <w:szCs w:val="22"/>
              </w:rPr>
              <w:t>5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250220C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A80A" w14:textId="0F4364BA" w:rsidR="005B1540" w:rsidRPr="00A27B59" w:rsidRDefault="005C0877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5C0877">
              <w:rPr>
                <w:b/>
                <w:bCs/>
                <w:szCs w:val="22"/>
              </w:rPr>
              <w:t>461,312</w:t>
            </w:r>
          </w:p>
        </w:tc>
      </w:tr>
      <w:tr w:rsidR="005B1540" w:rsidRPr="00A27B59" w14:paraId="130264AB" w14:textId="77777777" w:rsidTr="00AE08EB">
        <w:trPr>
          <w:cantSplit/>
        </w:trPr>
        <w:tc>
          <w:tcPr>
            <w:tcW w:w="3510" w:type="dxa"/>
            <w:tcBorders>
              <w:bottom w:val="nil"/>
            </w:tcBorders>
          </w:tcPr>
          <w:p w14:paraId="26759105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07492C36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1D31BA5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nil"/>
            </w:tcBorders>
            <w:vAlign w:val="bottom"/>
          </w:tcPr>
          <w:p w14:paraId="17C70B6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4A0C454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vAlign w:val="bottom"/>
          </w:tcPr>
          <w:p w14:paraId="53CB9C9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45437C90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vAlign w:val="bottom"/>
          </w:tcPr>
          <w:p w14:paraId="490E782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4B235F5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vAlign w:val="bottom"/>
          </w:tcPr>
          <w:p w14:paraId="270D157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3BFCA0E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14:paraId="65B5029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C30A0A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208F61E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7AAFED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35FF022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5B1540" w:rsidRPr="00A27B59" w14:paraId="5F1BB923" w14:textId="77777777" w:rsidTr="00AE08EB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5DDCA712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5024B28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740A33C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bottom"/>
          </w:tcPr>
          <w:p w14:paraId="4670D85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72278DD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27958F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4567F8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7568284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7DD0BE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361E38B8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4072AD3B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0A6C87BB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009FB58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A02BB8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25E1F81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68F6CCC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</w:tbl>
    <w:p w14:paraId="459A6202" w14:textId="77777777" w:rsidR="00553AF3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4EAECEF4" w14:textId="77777777" w:rsidR="00553AF3" w:rsidRPr="00055B24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153D0906" w14:textId="77777777" w:rsidR="002A3E47" w:rsidRPr="00E93B09" w:rsidRDefault="002A3E47" w:rsidP="00553AF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573336BA" w14:textId="77777777" w:rsidR="00553AF3" w:rsidRPr="00E93B09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5"/>
        </w:tabs>
      </w:pPr>
      <w:r w:rsidRPr="00E93B09">
        <w:tab/>
      </w:r>
    </w:p>
    <w:p w14:paraId="0ACEE548" w14:textId="11F221C1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1B2328" w:rsidRPr="001B2328">
        <w:rPr>
          <w:rFonts w:ascii="Times New Roman" w:hAnsi="Times New Roman"/>
          <w:sz w:val="22"/>
          <w:szCs w:val="22"/>
        </w:rPr>
        <w:t xml:space="preserve">30 June </w:t>
      </w:r>
      <w:r w:rsidR="00C24C1F">
        <w:rPr>
          <w:rFonts w:ascii="Times New Roman" w:hAnsi="Times New Roman"/>
          <w:sz w:val="22"/>
          <w:szCs w:val="22"/>
        </w:rPr>
        <w:t>2022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C24C1F">
        <w:rPr>
          <w:rFonts w:ascii="Times New Roman" w:hAnsi="Times New Roman" w:cs="Times New Roman"/>
          <w:sz w:val="22"/>
          <w:szCs w:val="22"/>
        </w:rPr>
        <w:t>1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77777777" w:rsidR="004E5529" w:rsidRPr="00D23D0B" w:rsidRDefault="004E5529" w:rsidP="004E5529">
      <w:pPr>
        <w:rPr>
          <w:sz w:val="22"/>
          <w:szCs w:val="22"/>
        </w:rPr>
      </w:pPr>
    </w:p>
    <w:tbl>
      <w:tblPr>
        <w:tblW w:w="1437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7"/>
        <w:gridCol w:w="1260"/>
        <w:gridCol w:w="180"/>
        <w:gridCol w:w="1170"/>
        <w:gridCol w:w="180"/>
        <w:gridCol w:w="1323"/>
        <w:gridCol w:w="180"/>
        <w:gridCol w:w="1170"/>
        <w:gridCol w:w="180"/>
        <w:gridCol w:w="1368"/>
        <w:gridCol w:w="180"/>
        <w:gridCol w:w="1260"/>
        <w:gridCol w:w="178"/>
        <w:gridCol w:w="1307"/>
        <w:gridCol w:w="180"/>
        <w:gridCol w:w="1260"/>
      </w:tblGrid>
      <w:tr w:rsidR="00A21B96" w:rsidRPr="00516BBF" w14:paraId="31CDD79E" w14:textId="77777777" w:rsidTr="00DC1033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6B7BAEB3" w14:textId="77777777" w:rsidR="00A21B96" w:rsidRPr="00A27B59" w:rsidRDefault="00A21B96" w:rsidP="00276F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376" w:type="dxa"/>
            <w:gridSpan w:val="15"/>
            <w:tcBorders>
              <w:top w:val="nil"/>
              <w:bottom w:val="nil"/>
            </w:tcBorders>
          </w:tcPr>
          <w:p w14:paraId="4A016007" w14:textId="1CC565DB" w:rsidR="00A21B96" w:rsidRPr="001F067D" w:rsidRDefault="00A21B96" w:rsidP="00A21B96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  <w:tab w:val="left" w:pos="1553"/>
              </w:tabs>
              <w:spacing w:line="240" w:lineRule="atLeast"/>
              <w:ind w:left="-877" w:right="-79" w:firstLine="798"/>
              <w:jc w:val="center"/>
              <w:rPr>
                <w:b/>
                <w:bCs/>
                <w:szCs w:val="22"/>
              </w:rPr>
            </w:pPr>
            <w:r w:rsidRPr="0099587B">
              <w:rPr>
                <w:b/>
                <w:bCs/>
                <w:szCs w:val="22"/>
              </w:rPr>
              <w:t>Consolidated financial statements</w:t>
            </w:r>
          </w:p>
        </w:tc>
      </w:tr>
      <w:tr w:rsidR="00325EF8" w:rsidRPr="00516BBF" w14:paraId="22CA5848" w14:textId="77777777" w:rsidTr="00BA043C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F05886C" w14:textId="77777777" w:rsidR="00325EF8" w:rsidRPr="00D23D0B" w:rsidRDefault="00325EF8" w:rsidP="00276F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8629" w:type="dxa"/>
            <w:gridSpan w:val="12"/>
            <w:tcBorders>
              <w:top w:val="nil"/>
              <w:bottom w:val="nil"/>
            </w:tcBorders>
          </w:tcPr>
          <w:p w14:paraId="224F7798" w14:textId="77777777" w:rsidR="00325EF8" w:rsidRPr="00D23D0B" w:rsidRDefault="00325EF8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2747" w:type="dxa"/>
            <w:gridSpan w:val="3"/>
            <w:tcBorders>
              <w:top w:val="nil"/>
              <w:bottom w:val="nil"/>
            </w:tcBorders>
            <w:vAlign w:val="bottom"/>
          </w:tcPr>
          <w:p w14:paraId="5DABCC52" w14:textId="77777777" w:rsidR="00325EF8" w:rsidRPr="00D23D0B" w:rsidRDefault="00325EF8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  <w:tab w:val="left" w:pos="1553"/>
              </w:tabs>
              <w:spacing w:line="240" w:lineRule="atLeast"/>
              <w:ind w:left="-877" w:right="-79" w:firstLine="798"/>
              <w:rPr>
                <w:b/>
                <w:bCs/>
                <w:szCs w:val="22"/>
              </w:rPr>
            </w:pPr>
          </w:p>
        </w:tc>
      </w:tr>
      <w:tr w:rsidR="0099587B" w:rsidRPr="00516BBF" w14:paraId="69ADA74B" w14:textId="77777777" w:rsidTr="0099587B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31DDD8D" w14:textId="77777777" w:rsidR="0099587B" w:rsidRPr="00A27B59" w:rsidRDefault="0099587B" w:rsidP="009958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2187D464" w14:textId="77777777" w:rsidR="0099587B" w:rsidRPr="001F067D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1F067D">
              <w:rPr>
                <w:szCs w:val="22"/>
              </w:rPr>
              <w:t>Real estate</w:t>
            </w:r>
          </w:p>
          <w:p w14:paraId="6BC93992" w14:textId="72EBBC58" w:rsidR="0099587B" w:rsidRPr="001F067D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1F067D">
              <w:rPr>
                <w:szCs w:val="22"/>
              </w:rPr>
              <w:t>business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B27D98" w14:textId="77777777" w:rsidR="0099587B" w:rsidRPr="00A27B59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73" w:type="dxa"/>
            <w:gridSpan w:val="3"/>
            <w:tcBorders>
              <w:top w:val="nil"/>
              <w:bottom w:val="nil"/>
            </w:tcBorders>
          </w:tcPr>
          <w:p w14:paraId="6C79E3F1" w14:textId="77777777" w:rsidR="0099587B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788E4E4" w14:textId="1B2A7E0D" w:rsidR="0099587B" w:rsidRPr="00A27B59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C1F344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808" w:type="dxa"/>
            <w:gridSpan w:val="3"/>
            <w:tcBorders>
              <w:top w:val="nil"/>
              <w:bottom w:val="nil"/>
            </w:tcBorders>
            <w:vAlign w:val="bottom"/>
          </w:tcPr>
          <w:p w14:paraId="609E5BE1" w14:textId="61F8FDEE" w:rsidR="0099587B" w:rsidRPr="008108D0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240" w:lineRule="atLeast"/>
              <w:ind w:left="722" w:right="-79"/>
              <w:rPr>
                <w:b/>
                <w:bCs/>
                <w:szCs w:val="22"/>
              </w:rPr>
            </w:pPr>
            <w:r w:rsidRPr="008108D0">
              <w:rPr>
                <w:b/>
                <w:bCs/>
                <w:szCs w:val="22"/>
              </w:rPr>
              <w:t>Others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637C152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47" w:type="dxa"/>
            <w:gridSpan w:val="3"/>
            <w:tcBorders>
              <w:top w:val="nil"/>
              <w:bottom w:val="nil"/>
            </w:tcBorders>
            <w:vAlign w:val="bottom"/>
          </w:tcPr>
          <w:p w14:paraId="140046ED" w14:textId="5FD9098D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  <w:tab w:val="left" w:pos="1553"/>
              </w:tabs>
              <w:spacing w:line="240" w:lineRule="atLeast"/>
              <w:ind w:left="-877" w:right="-79" w:firstLine="798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                 </w:t>
            </w:r>
            <w:r w:rsidRPr="001F067D">
              <w:rPr>
                <w:b/>
                <w:bCs/>
                <w:szCs w:val="22"/>
              </w:rPr>
              <w:t>Total</w:t>
            </w:r>
          </w:p>
        </w:tc>
      </w:tr>
      <w:tr w:rsidR="0099587B" w:rsidRPr="00516BBF" w14:paraId="2C5E9A8D" w14:textId="77777777" w:rsidTr="0099587B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0D59187" w14:textId="77777777" w:rsidR="0099587B" w:rsidRPr="00A27B59" w:rsidRDefault="0099587B" w:rsidP="009958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3CCCAC" w14:textId="4391DF4C" w:rsidR="0099587B" w:rsidRPr="00162790" w:rsidRDefault="001B2328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30 June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4BA27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5E63193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08B236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7A9AB57" w14:textId="166D6C62" w:rsidR="0099587B" w:rsidRPr="00162790" w:rsidRDefault="001B2328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1B2328">
              <w:rPr>
                <w:b w:val="0"/>
                <w:bCs/>
                <w:szCs w:val="22"/>
              </w:rPr>
              <w:t>30 June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1F0DC2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5FADB6" w14:textId="0915EC98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97D79E" w14:textId="77777777" w:rsidR="0099587B" w:rsidRPr="00AF342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8" w:right="-89"/>
              <w:jc w:val="center"/>
              <w:rPr>
                <w:spacing w:val="-6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A377A3B" w14:textId="1949E9DD" w:rsidR="0099587B" w:rsidRPr="00162790" w:rsidRDefault="001B2328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1B2328">
              <w:rPr>
                <w:b w:val="0"/>
                <w:bCs/>
                <w:szCs w:val="22"/>
              </w:rPr>
              <w:t>30 June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58D4E5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EC1628" w14:textId="64FC1F64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31AC284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4A50E75" w14:textId="028CB303" w:rsidR="0099587B" w:rsidRPr="00162790" w:rsidRDefault="001B2328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1B2328">
              <w:rPr>
                <w:b w:val="0"/>
                <w:bCs/>
                <w:szCs w:val="22"/>
              </w:rPr>
              <w:t>30 June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286370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7B9DBA" w14:textId="4AA3A416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</w:tr>
      <w:tr w:rsidR="0099587B" w:rsidRPr="00A27B59" w14:paraId="6C961C06" w14:textId="77777777" w:rsidTr="0099587B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45BCC9E" w14:textId="77777777" w:rsidR="0099587B" w:rsidRPr="00F92E17" w:rsidRDefault="0099587B" w:rsidP="0099587B">
            <w:pPr>
              <w:pStyle w:val="acctfourfigures"/>
              <w:shd w:val="clear" w:color="auto" w:fill="FFFFFF"/>
              <w:tabs>
                <w:tab w:val="clear" w:pos="765"/>
              </w:tabs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C5A87C" w14:textId="03A82D25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DD63C8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49B51E" w14:textId="3F6BB983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B601FC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4770254" w14:textId="229025B5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A12BEE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61F1403" w14:textId="0C743090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4FAD07" w14:textId="77777777" w:rsidR="0099587B" w:rsidRPr="00A27B59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ADBBCA" w14:textId="2469712F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09EA7C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755011" w14:textId="1E2E8C98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68D7EC7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D4599FF" w14:textId="1B0C9E15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318F4C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533146" w14:textId="397738E8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</w:tr>
      <w:tr w:rsidR="0099587B" w:rsidRPr="00A27B59" w14:paraId="778662A4" w14:textId="77777777" w:rsidTr="00B166BD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55BE0AF7" w14:textId="77777777" w:rsidR="0099587B" w:rsidRPr="00A27B59" w:rsidRDefault="0099587B" w:rsidP="009958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376" w:type="dxa"/>
            <w:gridSpan w:val="15"/>
            <w:tcBorders>
              <w:top w:val="nil"/>
              <w:bottom w:val="nil"/>
            </w:tcBorders>
          </w:tcPr>
          <w:p w14:paraId="76B77813" w14:textId="77777777" w:rsidR="0099587B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8D5751">
              <w:rPr>
                <w:b w:val="0"/>
                <w:bCs/>
                <w:i/>
                <w:iCs/>
                <w:szCs w:val="22"/>
                <w:lang w:val="en-US"/>
              </w:rPr>
              <w:t>(in thousand Baht)</w:t>
            </w:r>
          </w:p>
        </w:tc>
      </w:tr>
      <w:tr w:rsidR="0099587B" w:rsidRPr="00516BBF" w14:paraId="5F630920" w14:textId="77777777" w:rsidTr="0099587B">
        <w:trPr>
          <w:cantSplit/>
          <w:trHeight w:val="227"/>
        </w:trPr>
        <w:tc>
          <w:tcPr>
            <w:tcW w:w="2997" w:type="dxa"/>
            <w:tcBorders>
              <w:top w:val="nil"/>
              <w:bottom w:val="nil"/>
            </w:tcBorders>
          </w:tcPr>
          <w:p w14:paraId="79832396" w14:textId="77777777" w:rsidR="0099587B" w:rsidRPr="00D23D0B" w:rsidRDefault="0099587B" w:rsidP="009958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6F934FE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  <w:lang w:val="en-US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172C5B9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B180EB0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  <w:lang w:val="en-US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F876E3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AF5D389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3C0E5EB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A41363A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C9F7FC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93B38C5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FD9638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E7892C0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2A29043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  <w:vAlign w:val="bottom"/>
          </w:tcPr>
          <w:p w14:paraId="7185433D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716064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88B9F17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99587B" w:rsidRPr="00A62741" w14:paraId="762E563B" w14:textId="77777777" w:rsidTr="0099587B">
        <w:trPr>
          <w:cantSplit/>
          <w:trHeight w:val="254"/>
        </w:trPr>
        <w:tc>
          <w:tcPr>
            <w:tcW w:w="2997" w:type="dxa"/>
            <w:tcBorders>
              <w:top w:val="nil"/>
              <w:bottom w:val="nil"/>
            </w:tcBorders>
            <w:vAlign w:val="bottom"/>
          </w:tcPr>
          <w:p w14:paraId="7561ED4F" w14:textId="77777777" w:rsidR="0099587B" w:rsidRPr="00A27B59" w:rsidRDefault="0099587B" w:rsidP="009958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 xml:space="preserve">Reportable segment assets 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48D9E3FD" w14:textId="4B1E07F7" w:rsidR="0099587B" w:rsidRPr="00774BDE" w:rsidRDefault="001B2328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 w:rsidRPr="001B2328">
              <w:rPr>
                <w:szCs w:val="22"/>
                <w:lang w:val="en-US" w:bidi="th-TH"/>
              </w:rPr>
              <w:t>946,72</w:t>
            </w:r>
            <w:r>
              <w:rPr>
                <w:szCs w:val="22"/>
                <w:lang w:val="en-US" w:bidi="th-TH"/>
              </w:rPr>
              <w:t>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A0C3726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1ACAFA0" w14:textId="71FD58C6" w:rsidR="0099587B" w:rsidRPr="00774BDE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934,66</w:t>
            </w:r>
            <w:r w:rsidR="009D4FCA">
              <w:rPr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DA92E0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14:paraId="444157B1" w14:textId="7F65688D" w:rsidR="0099587B" w:rsidRPr="00AA2732" w:rsidRDefault="001B2328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1B2328">
              <w:rPr>
                <w:szCs w:val="22"/>
                <w:lang w:val="en-US" w:bidi="th-TH"/>
              </w:rPr>
              <w:t>68,115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9CE039C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0F6D3724" w14:textId="5B3CBA53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62,271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E90DC8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vAlign w:val="bottom"/>
          </w:tcPr>
          <w:p w14:paraId="66C2AA37" w14:textId="362A498F" w:rsidR="0099587B" w:rsidRPr="00AA2732" w:rsidRDefault="001B2328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1B2328">
              <w:rPr>
                <w:szCs w:val="22"/>
                <w:lang w:val="en-US" w:bidi="th-TH"/>
              </w:rPr>
              <w:t>3,3</w:t>
            </w:r>
            <w:r w:rsidR="0041494C">
              <w:rPr>
                <w:szCs w:val="22"/>
                <w:lang w:val="en-US" w:bidi="th-TH"/>
              </w:rPr>
              <w:t>59,437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08E3DC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11A4DA1" w14:textId="7E02C071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3,337,57</w:t>
            </w:r>
            <w:r w:rsidR="009D4FCA">
              <w:rPr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9210A1A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07" w:type="dxa"/>
            <w:tcBorders>
              <w:top w:val="nil"/>
              <w:bottom w:val="double" w:sz="4" w:space="0" w:color="auto"/>
            </w:tcBorders>
            <w:vAlign w:val="bottom"/>
          </w:tcPr>
          <w:p w14:paraId="038D87E0" w14:textId="0E5EABFD" w:rsidR="0099587B" w:rsidRPr="00AA2732" w:rsidRDefault="001B2328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1B2328">
              <w:rPr>
                <w:szCs w:val="22"/>
                <w:lang w:val="en-US" w:bidi="th-TH"/>
              </w:rPr>
              <w:t>4,37</w:t>
            </w:r>
            <w:r w:rsidR="0041494C">
              <w:rPr>
                <w:szCs w:val="22"/>
                <w:lang w:val="en-US" w:bidi="th-TH"/>
              </w:rPr>
              <w:t>4,281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7A25CBC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ACC999F" w14:textId="20E0E221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4,334,504</w:t>
            </w:r>
          </w:p>
        </w:tc>
      </w:tr>
      <w:tr w:rsidR="0099587B" w:rsidRPr="00516BBF" w14:paraId="74E5707D" w14:textId="77777777" w:rsidTr="0099587B">
        <w:trPr>
          <w:cantSplit/>
          <w:trHeight w:val="30"/>
        </w:trPr>
        <w:tc>
          <w:tcPr>
            <w:tcW w:w="2997" w:type="dxa"/>
            <w:tcBorders>
              <w:top w:val="nil"/>
              <w:bottom w:val="nil"/>
            </w:tcBorders>
            <w:vAlign w:val="bottom"/>
          </w:tcPr>
          <w:p w14:paraId="6AAEFDBB" w14:textId="77777777" w:rsidR="0099587B" w:rsidRPr="00A27B59" w:rsidRDefault="0099587B" w:rsidP="009958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Repor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table segment liabilities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48E924" w14:textId="2A189228" w:rsidR="0099587B" w:rsidRPr="00661FF5" w:rsidRDefault="001B2328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 w:rsidRPr="001B2328">
              <w:rPr>
                <w:szCs w:val="22"/>
                <w:lang w:val="en-US" w:bidi="th-TH"/>
              </w:rPr>
              <w:t>10,957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624EDBC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C10F1B" w14:textId="75679371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4,669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66D2F10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B351C1" w14:textId="520EC8A4" w:rsidR="0099587B" w:rsidRPr="00661FF5" w:rsidRDefault="001B2328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1B2328">
              <w:rPr>
                <w:szCs w:val="22"/>
                <w:lang w:val="en-US" w:bidi="th-TH"/>
              </w:rPr>
              <w:t>46,733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5423E5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F1C650" w14:textId="53B88A1F" w:rsidR="0099587B" w:rsidRPr="00936993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tLeast"/>
              <w:ind w:left="-79" w:right="-79"/>
              <w:rPr>
                <w:rFonts w:cs="Angsana New"/>
                <w:szCs w:val="28"/>
                <w:lang w:val="en-US" w:bidi="th-TH"/>
              </w:rPr>
            </w:pPr>
            <w:r>
              <w:rPr>
                <w:szCs w:val="22"/>
                <w:lang w:val="en-US" w:bidi="th-TH"/>
              </w:rPr>
              <w:t>45,41</w:t>
            </w:r>
            <w:r>
              <w:rPr>
                <w:rFonts w:cs="Angsana New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7518E6E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D1E19B" w14:textId="4D21575E" w:rsidR="0099587B" w:rsidRPr="00661FF5" w:rsidRDefault="001B2328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1B2328">
              <w:rPr>
                <w:szCs w:val="22"/>
                <w:lang w:val="en-US" w:bidi="th-TH"/>
              </w:rPr>
              <w:t>984,963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4C8FABB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47C8DA" w14:textId="0782BB63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999,287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5F122C6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FB5AA" w14:textId="6492B2AE" w:rsidR="0099587B" w:rsidRPr="00661FF5" w:rsidRDefault="001B2328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1B2328">
              <w:rPr>
                <w:szCs w:val="22"/>
                <w:lang w:val="en-US" w:bidi="th-TH"/>
              </w:rPr>
              <w:t>1,042,653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78E2EB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A63900" w14:textId="41970C0C" w:rsidR="0099587B" w:rsidRPr="00661FF5" w:rsidRDefault="0099587B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1,049,372</w:t>
            </w:r>
          </w:p>
        </w:tc>
      </w:tr>
      <w:tr w:rsidR="0099587B" w:rsidRPr="00516BBF" w14:paraId="38EAE903" w14:textId="77777777" w:rsidTr="0099587B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21197428" w14:textId="77777777" w:rsidR="0099587B" w:rsidRPr="00A27B59" w:rsidRDefault="0099587B" w:rsidP="009958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889E909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BDFB8E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C681EAC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6D8D24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nil"/>
            </w:tcBorders>
            <w:vAlign w:val="bottom"/>
          </w:tcPr>
          <w:p w14:paraId="72CC840E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F2EF18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4CB35AC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99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D6EC0A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14:paraId="4A2A0C55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A27E468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7724737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622F639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nil"/>
            </w:tcBorders>
            <w:vAlign w:val="bottom"/>
          </w:tcPr>
          <w:p w14:paraId="364CE29E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9E8F41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3EA91DE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</w:tbl>
    <w:p w14:paraId="26F9D921" w14:textId="25A4EE4F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9A7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2DF76B1D" w:rsidR="004E5529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07D5144D" w14:textId="38EE74A5" w:rsidR="000836EA" w:rsidRDefault="000836EA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0836EA">
        <w:rPr>
          <w:rFonts w:ascii="Times New Roman" w:hAnsi="Times New Roman" w:cs="Times New Roman"/>
          <w:bCs/>
          <w:sz w:val="22"/>
          <w:szCs w:val="22"/>
        </w:rPr>
        <w:t xml:space="preserve">Revenue from one customer from real estate business represents approximately Baht </w:t>
      </w:r>
      <w:r>
        <w:rPr>
          <w:rFonts w:ascii="Times New Roman" w:hAnsi="Times New Roman" w:cs="Times New Roman"/>
          <w:bCs/>
          <w:sz w:val="22"/>
          <w:szCs w:val="22"/>
        </w:rPr>
        <w:t>32</w:t>
      </w:r>
      <w:r w:rsidRPr="000836EA">
        <w:rPr>
          <w:rFonts w:ascii="Times New Roman" w:hAnsi="Times New Roman" w:cs="Times New Roman"/>
          <w:bCs/>
          <w:sz w:val="22"/>
          <w:szCs w:val="22"/>
        </w:rPr>
        <w:t xml:space="preserve"> million </w:t>
      </w:r>
      <w:r w:rsidRPr="000836EA">
        <w:rPr>
          <w:rFonts w:ascii="Times New Roman" w:hAnsi="Times New Roman" w:cs="Times New Roman"/>
          <w:bCs/>
          <w:i/>
          <w:iCs/>
          <w:sz w:val="22"/>
          <w:szCs w:val="22"/>
        </w:rPr>
        <w:t>(2021: Baht 48 million)</w:t>
      </w:r>
      <w:r w:rsidRPr="000836EA">
        <w:rPr>
          <w:rFonts w:ascii="Times New Roman" w:hAnsi="Times New Roman" w:cs="Times New Roman"/>
          <w:bCs/>
          <w:sz w:val="22"/>
          <w:szCs w:val="22"/>
        </w:rPr>
        <w:t xml:space="preserve"> of the Group’s total revenues</w:t>
      </w:r>
    </w:p>
    <w:p w14:paraId="6D4D32FB" w14:textId="77777777" w:rsidR="000836EA" w:rsidRPr="004869E6" w:rsidRDefault="000836EA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35D7C241" w14:textId="77777777" w:rsidR="00C769A2" w:rsidRDefault="00C769A2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314405EA" w14:textId="77777777" w:rsidR="003550C4" w:rsidRPr="004869E6" w:rsidRDefault="003550C4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  <w:sectPr w:rsidR="003550C4" w:rsidRPr="004869E6" w:rsidSect="00162790">
          <w:headerReference w:type="default" r:id="rId18"/>
          <w:footerReference w:type="defaul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9850DCE" w14:textId="7270E881" w:rsidR="007F6D4E" w:rsidRDefault="00137EAF" w:rsidP="00B8459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30"/>
          <w:tab w:val="left" w:pos="1080"/>
        </w:tabs>
        <w:ind w:left="547" w:hanging="547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9</w:t>
      </w:r>
      <w:r w:rsidR="007F6D4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C26F03" w:rsidRPr="00C26F03">
        <w:rPr>
          <w:rFonts w:ascii="Times New Roman" w:hAnsi="Times New Roman"/>
          <w:i w:val="0"/>
          <w:iCs w:val="0"/>
          <w:sz w:val="24"/>
          <w:szCs w:val="24"/>
          <w:u w:val="none"/>
        </w:rPr>
        <w:t>Dividends</w:t>
      </w:r>
    </w:p>
    <w:p w14:paraId="6963790F" w14:textId="28283674" w:rsidR="00C26F03" w:rsidRDefault="00C26F03" w:rsidP="00C26F03"/>
    <w:p w14:paraId="27BF71B0" w14:textId="50F89297" w:rsidR="00B8459E" w:rsidRPr="00313B24" w:rsidRDefault="00B8459E" w:rsidP="00B8459E">
      <w:pPr>
        <w:pStyle w:val="BodyText2"/>
        <w:ind w:left="540" w:right="-45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Detail of dividends during the six-month period ended 30 June 2022 are as follow:</w:t>
      </w:r>
    </w:p>
    <w:p w14:paraId="76793983" w14:textId="77777777" w:rsidR="00B8459E" w:rsidRPr="00313B24" w:rsidRDefault="00B8459E" w:rsidP="00B8459E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1351"/>
        <w:gridCol w:w="275"/>
        <w:gridCol w:w="1502"/>
        <w:gridCol w:w="239"/>
        <w:gridCol w:w="1466"/>
        <w:gridCol w:w="236"/>
        <w:gridCol w:w="1504"/>
      </w:tblGrid>
      <w:tr w:rsidR="00B8459E" w:rsidRPr="00313B24" w14:paraId="700C638E" w14:textId="77777777" w:rsidTr="00C11574">
        <w:tc>
          <w:tcPr>
            <w:tcW w:w="2340" w:type="dxa"/>
            <w:vAlign w:val="bottom"/>
          </w:tcPr>
          <w:p w14:paraId="23A048DC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5717D38C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481B8178" w14:textId="77777777" w:rsidR="00B8459E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313B24">
              <w:rPr>
                <w:szCs w:val="22"/>
              </w:rPr>
              <w:t xml:space="preserve">Approval </w:t>
            </w:r>
          </w:p>
          <w:p w14:paraId="6242A9BD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313B24">
              <w:rPr>
                <w:szCs w:val="22"/>
              </w:rPr>
              <w:t>date</w:t>
            </w:r>
          </w:p>
        </w:tc>
        <w:tc>
          <w:tcPr>
            <w:tcW w:w="275" w:type="dxa"/>
          </w:tcPr>
          <w:p w14:paraId="3276AD00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02" w:type="dxa"/>
            <w:vAlign w:val="bottom"/>
          </w:tcPr>
          <w:p w14:paraId="0DD79DB6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313B24">
              <w:rPr>
                <w:szCs w:val="22"/>
              </w:rPr>
              <w:t>Payment schedule</w:t>
            </w:r>
          </w:p>
        </w:tc>
        <w:tc>
          <w:tcPr>
            <w:tcW w:w="239" w:type="dxa"/>
          </w:tcPr>
          <w:p w14:paraId="23CA1840" w14:textId="77777777" w:rsidR="00B8459E" w:rsidRPr="00313B24" w:rsidRDefault="00B8459E" w:rsidP="00C11574">
            <w:pPr>
              <w:pStyle w:val="block"/>
              <w:spacing w:after="0" w:line="240" w:lineRule="auto"/>
              <w:ind w:left="-83" w:right="-108"/>
              <w:jc w:val="center"/>
              <w:rPr>
                <w:szCs w:val="22"/>
              </w:rPr>
            </w:pPr>
          </w:p>
        </w:tc>
        <w:tc>
          <w:tcPr>
            <w:tcW w:w="1466" w:type="dxa"/>
            <w:vAlign w:val="bottom"/>
          </w:tcPr>
          <w:p w14:paraId="1B110D85" w14:textId="77777777" w:rsidR="00B8459E" w:rsidRDefault="00B8459E" w:rsidP="00C11574">
            <w:pPr>
              <w:pStyle w:val="block"/>
              <w:spacing w:after="0" w:line="240" w:lineRule="auto"/>
              <w:ind w:left="-83" w:right="-108"/>
              <w:jc w:val="center"/>
              <w:rPr>
                <w:szCs w:val="22"/>
              </w:rPr>
            </w:pPr>
            <w:r w:rsidRPr="00313B24">
              <w:rPr>
                <w:szCs w:val="22"/>
              </w:rPr>
              <w:t xml:space="preserve">Dividend rate </w:t>
            </w:r>
          </w:p>
          <w:p w14:paraId="7840589E" w14:textId="77777777" w:rsidR="00B8459E" w:rsidRPr="00313B24" w:rsidRDefault="00B8459E" w:rsidP="00C11574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313B24">
              <w:rPr>
                <w:szCs w:val="22"/>
              </w:rPr>
              <w:t>per share</w:t>
            </w:r>
            <w:r w:rsidRPr="00313B24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794932B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04" w:type="dxa"/>
            <w:vAlign w:val="bottom"/>
          </w:tcPr>
          <w:p w14:paraId="79DEB681" w14:textId="77777777" w:rsidR="00B8459E" w:rsidRPr="00313B24" w:rsidRDefault="00B8459E" w:rsidP="00C11574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313B24">
              <w:rPr>
                <w:szCs w:val="22"/>
                <w:lang w:val="en-US" w:bidi="th-TH"/>
              </w:rPr>
              <w:t>Amount</w:t>
            </w:r>
          </w:p>
        </w:tc>
      </w:tr>
      <w:tr w:rsidR="00B8459E" w:rsidRPr="00313B24" w14:paraId="01E78D57" w14:textId="77777777" w:rsidTr="00C11574">
        <w:tc>
          <w:tcPr>
            <w:tcW w:w="2340" w:type="dxa"/>
            <w:vAlign w:val="bottom"/>
          </w:tcPr>
          <w:p w14:paraId="26541F9F" w14:textId="77777777" w:rsidR="00B8459E" w:rsidRPr="00313B24" w:rsidRDefault="00B8459E" w:rsidP="00C1157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044DD2EF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38A1C8D5" w14:textId="77777777" w:rsidR="00B8459E" w:rsidRPr="00313B24" w:rsidRDefault="00B8459E" w:rsidP="00C1157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5" w:type="dxa"/>
          </w:tcPr>
          <w:p w14:paraId="31A25B16" w14:textId="77777777" w:rsidR="00B8459E" w:rsidRPr="00313B24" w:rsidRDefault="00B8459E" w:rsidP="00C1157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02" w:type="dxa"/>
            <w:vAlign w:val="bottom"/>
          </w:tcPr>
          <w:p w14:paraId="3C8D2E50" w14:textId="77777777" w:rsidR="00B8459E" w:rsidRPr="00313B24" w:rsidRDefault="00B8459E" w:rsidP="00C1157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39" w:type="dxa"/>
          </w:tcPr>
          <w:p w14:paraId="0F368C4E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466" w:type="dxa"/>
            <w:vAlign w:val="bottom"/>
          </w:tcPr>
          <w:p w14:paraId="3AB14CA0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313B24">
              <w:rPr>
                <w:i/>
                <w:iCs/>
                <w:szCs w:val="22"/>
              </w:rPr>
              <w:t>(Baht)</w:t>
            </w:r>
          </w:p>
        </w:tc>
        <w:tc>
          <w:tcPr>
            <w:tcW w:w="236" w:type="dxa"/>
            <w:vAlign w:val="bottom"/>
          </w:tcPr>
          <w:p w14:paraId="3ED56A1F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04" w:type="dxa"/>
            <w:vAlign w:val="bottom"/>
          </w:tcPr>
          <w:p w14:paraId="1C54F27E" w14:textId="77777777" w:rsidR="00B8459E" w:rsidRPr="00313B24" w:rsidRDefault="00B8459E" w:rsidP="00C11574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313B24">
              <w:rPr>
                <w:i/>
                <w:iCs/>
                <w:szCs w:val="22"/>
              </w:rPr>
              <w:t>(in million Baht)</w:t>
            </w:r>
          </w:p>
        </w:tc>
      </w:tr>
      <w:tr w:rsidR="00B8459E" w:rsidRPr="00313B24" w14:paraId="7DE1F8A1" w14:textId="77777777" w:rsidTr="00C11574">
        <w:tc>
          <w:tcPr>
            <w:tcW w:w="2340" w:type="dxa"/>
            <w:vAlign w:val="bottom"/>
          </w:tcPr>
          <w:p w14:paraId="2B25F39C" w14:textId="77777777" w:rsidR="00B8459E" w:rsidRPr="00313B24" w:rsidRDefault="00B8459E" w:rsidP="00C11574">
            <w:pPr>
              <w:pStyle w:val="block"/>
              <w:spacing w:after="0" w:line="240" w:lineRule="auto"/>
              <w:ind w:left="0" w:right="-146"/>
              <w:rPr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69FF7992" w14:textId="77777777" w:rsidR="00B8459E" w:rsidRPr="00313B24" w:rsidRDefault="00B8459E" w:rsidP="00C1157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08E7B4FA" w14:textId="77777777" w:rsidR="00B8459E" w:rsidRPr="00313B24" w:rsidRDefault="00B8459E" w:rsidP="00C11574">
            <w:pPr>
              <w:pStyle w:val="block"/>
              <w:spacing w:after="0" w:line="240" w:lineRule="auto"/>
              <w:ind w:left="0" w:right="-146"/>
              <w:rPr>
                <w:szCs w:val="22"/>
              </w:rPr>
            </w:pPr>
          </w:p>
        </w:tc>
        <w:tc>
          <w:tcPr>
            <w:tcW w:w="275" w:type="dxa"/>
          </w:tcPr>
          <w:p w14:paraId="3C16939E" w14:textId="77777777" w:rsidR="00B8459E" w:rsidRPr="00313B24" w:rsidRDefault="00B8459E" w:rsidP="00C1157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02" w:type="dxa"/>
            <w:vAlign w:val="bottom"/>
          </w:tcPr>
          <w:p w14:paraId="4929E219" w14:textId="77777777" w:rsidR="00B8459E" w:rsidRPr="00313B24" w:rsidRDefault="00B8459E" w:rsidP="00C1157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239" w:type="dxa"/>
          </w:tcPr>
          <w:p w14:paraId="66D3C0C8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466" w:type="dxa"/>
            <w:vAlign w:val="bottom"/>
          </w:tcPr>
          <w:p w14:paraId="6497A17B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81AC9F2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04" w:type="dxa"/>
            <w:vAlign w:val="bottom"/>
          </w:tcPr>
          <w:p w14:paraId="26C20FB9" w14:textId="77777777" w:rsidR="00B8459E" w:rsidRPr="00313B24" w:rsidRDefault="00B8459E" w:rsidP="00C11574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B8459E" w:rsidRPr="00313B24" w14:paraId="67F723A8" w14:textId="77777777" w:rsidTr="00C11574">
        <w:tc>
          <w:tcPr>
            <w:tcW w:w="2340" w:type="dxa"/>
            <w:vAlign w:val="bottom"/>
          </w:tcPr>
          <w:p w14:paraId="610C432E" w14:textId="410A079A" w:rsidR="00B8459E" w:rsidRPr="00313B24" w:rsidRDefault="00B8459E" w:rsidP="00C11574">
            <w:pPr>
              <w:pStyle w:val="block"/>
              <w:tabs>
                <w:tab w:val="decimal" w:pos="158"/>
              </w:tabs>
              <w:spacing w:after="0" w:line="240" w:lineRule="auto"/>
              <w:ind w:left="0" w:right="-146"/>
              <w:rPr>
                <w:szCs w:val="22"/>
              </w:rPr>
            </w:pPr>
            <w:r>
              <w:rPr>
                <w:szCs w:val="22"/>
              </w:rPr>
              <w:t xml:space="preserve">2021 </w:t>
            </w:r>
            <w:r w:rsidRPr="0001380E">
              <w:rPr>
                <w:szCs w:val="22"/>
              </w:rPr>
              <w:t>Annual dividend</w:t>
            </w:r>
          </w:p>
        </w:tc>
        <w:tc>
          <w:tcPr>
            <w:tcW w:w="270" w:type="dxa"/>
          </w:tcPr>
          <w:p w14:paraId="2E7A1DF1" w14:textId="77777777" w:rsidR="00B8459E" w:rsidRPr="00313B24" w:rsidRDefault="00B8459E" w:rsidP="00C11574">
            <w:pPr>
              <w:pStyle w:val="block"/>
              <w:tabs>
                <w:tab w:val="decimal" w:pos="158"/>
              </w:tabs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351" w:type="dxa"/>
            <w:vAlign w:val="bottom"/>
          </w:tcPr>
          <w:p w14:paraId="1DDB856A" w14:textId="57A5874E" w:rsidR="00B8459E" w:rsidRPr="00313B24" w:rsidRDefault="00B8459E" w:rsidP="00C11574">
            <w:pPr>
              <w:pStyle w:val="block"/>
              <w:tabs>
                <w:tab w:val="decimal" w:pos="158"/>
              </w:tabs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>
              <w:rPr>
                <w:szCs w:val="22"/>
              </w:rPr>
              <w:t>26 April 2022</w:t>
            </w:r>
          </w:p>
        </w:tc>
        <w:tc>
          <w:tcPr>
            <w:tcW w:w="275" w:type="dxa"/>
          </w:tcPr>
          <w:p w14:paraId="0999E557" w14:textId="77777777" w:rsidR="00B8459E" w:rsidRPr="00313B24" w:rsidRDefault="00B8459E" w:rsidP="00C1157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502" w:type="dxa"/>
            <w:vAlign w:val="bottom"/>
          </w:tcPr>
          <w:p w14:paraId="6FFFE610" w14:textId="57FBBB6C" w:rsidR="00B8459E" w:rsidRPr="00313B24" w:rsidRDefault="00B8459E" w:rsidP="00C1157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  <w:r>
              <w:rPr>
                <w:szCs w:val="22"/>
              </w:rPr>
              <w:t>May 2022</w:t>
            </w:r>
          </w:p>
        </w:tc>
        <w:tc>
          <w:tcPr>
            <w:tcW w:w="239" w:type="dxa"/>
          </w:tcPr>
          <w:p w14:paraId="4729DB23" w14:textId="77777777" w:rsidR="00B8459E" w:rsidRPr="00313B24" w:rsidRDefault="00B8459E" w:rsidP="00C11574">
            <w:pPr>
              <w:pStyle w:val="block"/>
              <w:tabs>
                <w:tab w:val="decimal" w:pos="1883"/>
              </w:tabs>
              <w:spacing w:after="0" w:line="240" w:lineRule="auto"/>
              <w:ind w:left="-96" w:right="-83"/>
              <w:rPr>
                <w:szCs w:val="22"/>
              </w:rPr>
            </w:pPr>
          </w:p>
        </w:tc>
        <w:tc>
          <w:tcPr>
            <w:tcW w:w="1466" w:type="dxa"/>
            <w:vAlign w:val="bottom"/>
          </w:tcPr>
          <w:p w14:paraId="2BC8BA23" w14:textId="3AB5A0E9" w:rsidR="00B8459E" w:rsidRPr="0001380E" w:rsidRDefault="00B8459E" w:rsidP="00C11574">
            <w:pPr>
              <w:pStyle w:val="block"/>
              <w:tabs>
                <w:tab w:val="decimal" w:pos="1883"/>
              </w:tabs>
              <w:spacing w:after="0" w:line="240" w:lineRule="auto"/>
              <w:ind w:left="-96" w:right="50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0.06</w:t>
            </w:r>
          </w:p>
        </w:tc>
        <w:tc>
          <w:tcPr>
            <w:tcW w:w="236" w:type="dxa"/>
            <w:vAlign w:val="bottom"/>
          </w:tcPr>
          <w:p w14:paraId="4E99A42F" w14:textId="77777777" w:rsidR="00B8459E" w:rsidRPr="00313B24" w:rsidRDefault="00B8459E" w:rsidP="00C1157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04" w:type="dxa"/>
            <w:vAlign w:val="bottom"/>
          </w:tcPr>
          <w:p w14:paraId="773C863F" w14:textId="358911D9" w:rsidR="00B8459E" w:rsidRPr="00313B24" w:rsidRDefault="00B8459E" w:rsidP="00CF400D">
            <w:pPr>
              <w:pStyle w:val="block"/>
              <w:tabs>
                <w:tab w:val="decimal" w:pos="1219"/>
              </w:tabs>
              <w:spacing w:after="0" w:line="240" w:lineRule="auto"/>
              <w:ind w:left="-96" w:right="-83"/>
              <w:rPr>
                <w:szCs w:val="22"/>
              </w:rPr>
            </w:pPr>
            <w:r>
              <w:rPr>
                <w:szCs w:val="22"/>
              </w:rPr>
              <w:t>119</w:t>
            </w:r>
            <w:r w:rsidR="00CF400D">
              <w:rPr>
                <w:szCs w:val="22"/>
              </w:rPr>
              <w:t>.</w:t>
            </w:r>
            <w:r>
              <w:rPr>
                <w:szCs w:val="22"/>
              </w:rPr>
              <w:t>74</w:t>
            </w:r>
          </w:p>
        </w:tc>
      </w:tr>
    </w:tbl>
    <w:p w14:paraId="10E53FBB" w14:textId="45CAACE5" w:rsidR="00C26F03" w:rsidRDefault="00C26F03" w:rsidP="00C26F03"/>
    <w:p w14:paraId="0B579D5E" w14:textId="77777777" w:rsidR="00C26F03" w:rsidRPr="00C26F03" w:rsidRDefault="00C26F03" w:rsidP="00C26F03"/>
    <w:p w14:paraId="32FCAC52" w14:textId="77777777" w:rsidR="00C26F03" w:rsidRDefault="00C26F03" w:rsidP="001B03B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b/>
          <w:bCs/>
          <w:sz w:val="22"/>
          <w:szCs w:val="22"/>
        </w:rPr>
        <w:sectPr w:rsidR="00C26F03" w:rsidSect="00C26F03">
          <w:headerReference w:type="default" r:id="rId21"/>
          <w:pgSz w:w="11909" w:h="16834" w:code="9"/>
          <w:pgMar w:top="1084" w:right="1152" w:bottom="1170" w:left="1152" w:header="720" w:footer="720" w:gutter="0"/>
          <w:cols w:space="720"/>
          <w:docGrid w:linePitch="245"/>
        </w:sectPr>
      </w:pPr>
    </w:p>
    <w:p w14:paraId="5916C148" w14:textId="394F6371" w:rsidR="00C26F03" w:rsidRPr="00BB79F5" w:rsidRDefault="00C26F03" w:rsidP="00C26F0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30"/>
          <w:tab w:val="left" w:pos="1080"/>
        </w:tabs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10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A1E56">
        <w:rPr>
          <w:rFonts w:ascii="Times New Roman" w:hAnsi="Times New Roman"/>
          <w:i w:val="0"/>
          <w:iCs w:val="0"/>
          <w:sz w:val="24"/>
          <w:szCs w:val="24"/>
          <w:u w:val="none"/>
        </w:rPr>
        <w:t>Financial instruments</w:t>
      </w:r>
    </w:p>
    <w:p w14:paraId="305F74F6" w14:textId="77777777" w:rsidR="00C26F03" w:rsidRPr="008F05DE" w:rsidRDefault="00C26F03" w:rsidP="001B03B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C7A61C4" w14:textId="77777777" w:rsidR="00514D32" w:rsidRPr="00514D32" w:rsidRDefault="00514D32" w:rsidP="0091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4E056183" w14:textId="77777777" w:rsidR="00514D32" w:rsidRPr="008F05DE" w:rsidRDefault="00514D32" w:rsidP="001B03B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21C0478" w14:textId="52304C10" w:rsidR="002623BD" w:rsidRDefault="00693346" w:rsidP="0091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5E27E5" w:rsidRPr="00BD20ED">
        <w:rPr>
          <w:rFonts w:ascii="Times New Roman" w:hAnsi="Times New Roman" w:cs="Times New Roman"/>
          <w:sz w:val="22"/>
          <w:szCs w:val="22"/>
        </w:rPr>
        <w:t>,</w:t>
      </w:r>
      <w:r w:rsidR="00BD20ED">
        <w:rPr>
          <w:rFonts w:ascii="Times New Roman" w:hAnsi="Times New Roman" w:cstheme="minorBidi"/>
          <w:sz w:val="22"/>
          <w:szCs w:val="22"/>
          <w:cs/>
        </w:rPr>
        <w:br/>
      </w:r>
      <w:r w:rsidR="005E27E5" w:rsidRPr="00BD20ED">
        <w:rPr>
          <w:rFonts w:ascii="Times New Roman" w:hAnsi="Times New Roman" w:cs="Times New Roman"/>
          <w:sz w:val="22"/>
          <w:szCs w:val="22"/>
        </w:rPr>
        <w:t>but</w:t>
      </w:r>
      <w:r w:rsidRPr="00BD20ED">
        <w:rPr>
          <w:rFonts w:ascii="Times New Roman" w:hAnsi="Times New Roman" w:cs="Times New Roman"/>
          <w:sz w:val="22"/>
          <w:szCs w:val="22"/>
        </w:rPr>
        <w:t xml:space="preserve"> does not include fair value information for financial assets and financial liabilities measured at </w:t>
      </w:r>
      <w:proofErr w:type="spellStart"/>
      <w:r w:rsidR="00246F68"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="00246F68" w:rsidRPr="00BD20ED">
        <w:rPr>
          <w:rFonts w:ascii="Times New Roman" w:hAnsi="Times New Roman" w:cs="Times New Roman"/>
          <w:sz w:val="22"/>
          <w:szCs w:val="22"/>
        </w:rPr>
        <w:t xml:space="preserve"> cost</w:t>
      </w:r>
      <w:r w:rsidRPr="00BD20ED">
        <w:rPr>
          <w:rFonts w:ascii="Times New Roman" w:hAnsi="Times New Roman" w:cs="Times New Roman"/>
          <w:sz w:val="22"/>
          <w:szCs w:val="22"/>
        </w:rPr>
        <w:t xml:space="preserve"> if the carrying amount is</w:t>
      </w:r>
      <w:r w:rsidR="00937DB0">
        <w:rPr>
          <w:rFonts w:ascii="Times New Roman" w:hAnsi="Times New Roman" w:cs="Times New Roman"/>
          <w:sz w:val="22"/>
          <w:szCs w:val="22"/>
        </w:rPr>
        <w:br/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5E0900DB" w14:textId="77777777" w:rsidR="00BD20ED" w:rsidRPr="008F05DE" w:rsidRDefault="00BD20ED" w:rsidP="00BD2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270"/>
        <w:gridCol w:w="1440"/>
        <w:gridCol w:w="270"/>
        <w:gridCol w:w="1260"/>
        <w:gridCol w:w="236"/>
        <w:gridCol w:w="1024"/>
        <w:gridCol w:w="270"/>
        <w:gridCol w:w="1022"/>
        <w:gridCol w:w="270"/>
        <w:gridCol w:w="1138"/>
      </w:tblGrid>
      <w:tr w:rsidR="000127B6" w:rsidRPr="008F05DE" w14:paraId="5860F010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25B4E13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8730" w:type="dxa"/>
            <w:gridSpan w:val="11"/>
          </w:tcPr>
          <w:p w14:paraId="03FB3D07" w14:textId="109D6EB3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0127B6" w:rsidRPr="008F05DE" w14:paraId="15D7595F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46B4677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5"/>
          </w:tcPr>
          <w:p w14:paraId="555BCB07" w14:textId="43A2F558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36" w:type="dxa"/>
          </w:tcPr>
          <w:p w14:paraId="3D88B1D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724" w:type="dxa"/>
            <w:gridSpan w:val="5"/>
          </w:tcPr>
          <w:p w14:paraId="20591DC2" w14:textId="3DD36846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0127B6" w:rsidRPr="008F05DE" w14:paraId="620D6E7F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CACFEE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BC8D62" w14:textId="1D9DB188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0388C6C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13EF33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05A24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2E7B9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474F5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2B362D3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7175C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3BFB16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06788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F4B2D1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4535F433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21BD278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0A1ECA2" w14:textId="45B05F69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0F00027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E6B02DF" w14:textId="6228833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A59D99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3FE232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797046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7D79185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A6FEC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0688A48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1BDA0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E873CD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11B721AB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234953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64DBB6C" w14:textId="1A49110B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F1BE08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B822B2F" w14:textId="473EB0B1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0BBF792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B968C4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91515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3C0F4A1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9AF40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208FB06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6FBB7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07849E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6F274A14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6AB15A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C6B54A7" w14:textId="001F9AEE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C9B7D7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428D5D6" w14:textId="4B0D5CBA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7DA02E8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52615A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19D0C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6063C9B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3F4C1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6A573F4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022C1A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06B4AF4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139D08EF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482B34E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C9A2145" w14:textId="57875E52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7FFB1E3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FC429FB" w14:textId="5AAB3106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038B6CF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DFC6A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D3B6E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794F9F6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A387B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629B3C9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70727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CE3A0D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493252D2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791B6F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C2469FB" w14:textId="7F3A630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4C02BCF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0192B06" w14:textId="74848AC5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00945B5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6813AD3" w14:textId="4F68B05C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36" w:type="dxa"/>
          </w:tcPr>
          <w:p w14:paraId="36BA942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4368137D" w14:textId="2007B695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0AC0873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70F220B" w14:textId="62F42C1F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3A99BF2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7476674" w14:textId="4C4D91BB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0127B6" w:rsidRPr="008F05DE" w14:paraId="334ACDA4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6729287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8730" w:type="dxa"/>
            <w:gridSpan w:val="11"/>
          </w:tcPr>
          <w:p w14:paraId="4174A781" w14:textId="30E8B712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127B6" w:rsidRPr="008F05DE" w14:paraId="50CD7C7A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8019EB8" w14:textId="7F86DE40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B8459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30</w:t>
            </w:r>
            <w:r w:rsidR="006403DD"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B8459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June</w:t>
            </w:r>
            <w:r w:rsidR="006403DD"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 xml:space="preserve"> 2022</w:t>
            </w:r>
          </w:p>
        </w:tc>
        <w:tc>
          <w:tcPr>
            <w:tcW w:w="1530" w:type="dxa"/>
          </w:tcPr>
          <w:p w14:paraId="3132D20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AF766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75E724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23F3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74F264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27B2AD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557D84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11EBD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891B09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2F37C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67C120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21196675" w14:textId="77777777" w:rsidTr="00912912">
        <w:tc>
          <w:tcPr>
            <w:tcW w:w="5670" w:type="dxa"/>
          </w:tcPr>
          <w:p w14:paraId="3936CA0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530" w:type="dxa"/>
          </w:tcPr>
          <w:p w14:paraId="05F199AF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A17CF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E43873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A62184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360A02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EC611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04BA3F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DD292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7F804D0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18D90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C4B556F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1B1A5F08" w14:textId="77777777" w:rsidTr="00912912">
        <w:tc>
          <w:tcPr>
            <w:tcW w:w="5670" w:type="dxa"/>
          </w:tcPr>
          <w:p w14:paraId="667C55F7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4AFADF2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50207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DF9E5F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F74CA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44976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714A7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24484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F684C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41504877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F8E15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9E96D7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6015F907" w14:textId="77777777" w:rsidTr="00912912">
        <w:tc>
          <w:tcPr>
            <w:tcW w:w="5670" w:type="dxa"/>
          </w:tcPr>
          <w:p w14:paraId="5DBC6ABB" w14:textId="6E2034D2" w:rsidR="000127B6" w:rsidRPr="008F05DE" w:rsidRDefault="006403DD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="000127B6" w:rsidRPr="008F05DE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205763F3" w14:textId="3A9E07EC" w:rsidR="000127B6" w:rsidRPr="008F05DE" w:rsidRDefault="00B8459E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B8459E">
              <w:rPr>
                <w:rFonts w:ascii="Times New Roman" w:hAnsi="Times New Roman" w:cs="Times New Roman"/>
                <w:sz w:val="22"/>
                <w:szCs w:val="22"/>
              </w:rPr>
              <w:t>67,266</w:t>
            </w:r>
          </w:p>
        </w:tc>
        <w:tc>
          <w:tcPr>
            <w:tcW w:w="270" w:type="dxa"/>
          </w:tcPr>
          <w:p w14:paraId="53A216D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C537E2B" w14:textId="78DE20F3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A1BEA5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FA310D" w14:textId="1710C047" w:rsidR="000127B6" w:rsidRPr="008F05DE" w:rsidRDefault="00B8459E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B8459E">
              <w:rPr>
                <w:rFonts w:ascii="Times New Roman" w:hAnsi="Times New Roman" w:cs="Times New Roman"/>
                <w:sz w:val="22"/>
                <w:szCs w:val="22"/>
              </w:rPr>
              <w:t>67,266</w:t>
            </w:r>
          </w:p>
        </w:tc>
        <w:tc>
          <w:tcPr>
            <w:tcW w:w="236" w:type="dxa"/>
          </w:tcPr>
          <w:p w14:paraId="6838759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39DA5A16" w14:textId="01C16118" w:rsidR="000127B6" w:rsidRPr="008F05DE" w:rsidRDefault="00B8459E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B8459E">
              <w:rPr>
                <w:rFonts w:ascii="Times New Roman" w:hAnsi="Times New Roman" w:cs="Times New Roman"/>
                <w:sz w:val="22"/>
                <w:szCs w:val="22"/>
              </w:rPr>
              <w:t>67,266</w:t>
            </w:r>
          </w:p>
        </w:tc>
        <w:tc>
          <w:tcPr>
            <w:tcW w:w="270" w:type="dxa"/>
            <w:vAlign w:val="bottom"/>
          </w:tcPr>
          <w:p w14:paraId="08BECC2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AAA6C3A" w14:textId="3F0ED3A9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06BD2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893FB20" w14:textId="4D8B8E96" w:rsidR="000127B6" w:rsidRPr="008F05DE" w:rsidRDefault="00B8459E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szCs w:val="22"/>
                <w:cs/>
                <w:lang w:val="en-US"/>
              </w:rPr>
            </w:pPr>
            <w:r w:rsidRPr="00B8459E">
              <w:rPr>
                <w:szCs w:val="22"/>
                <w:lang w:val="en-US" w:bidi="th-TH"/>
              </w:rPr>
              <w:t>67,266</w:t>
            </w:r>
          </w:p>
        </w:tc>
      </w:tr>
      <w:tr w:rsidR="000127B6" w:rsidRPr="008F05DE" w14:paraId="57C09196" w14:textId="77777777" w:rsidTr="00912912">
        <w:tc>
          <w:tcPr>
            <w:tcW w:w="5670" w:type="dxa"/>
          </w:tcPr>
          <w:p w14:paraId="45FF6BD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D9F3D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6BA6C4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E9813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0E4CC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6A3700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0E070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4D2F98B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02248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B413C6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0B6BC3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D607049" w14:textId="77777777" w:rsidR="000127B6" w:rsidRPr="008F05DE" w:rsidRDefault="000127B6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0127B6" w:rsidRPr="008F05DE" w14:paraId="26930A4F" w14:textId="77777777" w:rsidTr="00912912">
        <w:tc>
          <w:tcPr>
            <w:tcW w:w="5670" w:type="dxa"/>
          </w:tcPr>
          <w:p w14:paraId="119E050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530" w:type="dxa"/>
            <w:vAlign w:val="bottom"/>
          </w:tcPr>
          <w:p w14:paraId="7632C53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C49E4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F8045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CB90E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A833EE4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810A18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67B216C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20E8D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27919FC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8AB720F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44357FC" w14:textId="77777777" w:rsidR="000127B6" w:rsidRPr="008F05DE" w:rsidRDefault="000127B6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0127B6" w:rsidRPr="008F05DE" w14:paraId="7FDC8BCB" w14:textId="77777777" w:rsidTr="00912912">
        <w:tc>
          <w:tcPr>
            <w:tcW w:w="5670" w:type="dxa"/>
          </w:tcPr>
          <w:p w14:paraId="71FF2F2B" w14:textId="77777777" w:rsidR="000127B6" w:rsidRPr="008F05DE" w:rsidRDefault="000127B6" w:rsidP="000127B6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65C186D8" w14:textId="573073FA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5F00F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3B58854" w14:textId="5FA8BA01" w:rsidR="000127B6" w:rsidRPr="008F05DE" w:rsidRDefault="00B8459E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B8459E">
              <w:rPr>
                <w:rFonts w:ascii="Times New Roman" w:hAnsi="Times New Roman" w:cs="Times New Roman"/>
                <w:sz w:val="22"/>
                <w:szCs w:val="22"/>
              </w:rPr>
              <w:t>215,06</w:t>
            </w:r>
            <w:r w:rsidR="00211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163BF4F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531FB68" w14:textId="4F858778" w:rsidR="000127B6" w:rsidRPr="008F05DE" w:rsidRDefault="00B8459E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B8459E">
              <w:rPr>
                <w:rFonts w:ascii="Times New Roman" w:hAnsi="Times New Roman" w:cs="Times New Roman"/>
                <w:sz w:val="22"/>
                <w:szCs w:val="22"/>
              </w:rPr>
              <w:t>215,06</w:t>
            </w:r>
            <w:r w:rsidR="00211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39867D6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1DB8C308" w14:textId="163DE8B4" w:rsidR="000127B6" w:rsidRPr="008F05DE" w:rsidRDefault="0072192B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1ED6C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E229E6F" w14:textId="0455FCA0" w:rsidR="000127B6" w:rsidRPr="008F05DE" w:rsidRDefault="00B8459E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B8459E">
              <w:rPr>
                <w:rFonts w:ascii="Times New Roman" w:hAnsi="Times New Roman" w:cs="Times New Roman"/>
                <w:sz w:val="22"/>
                <w:szCs w:val="22"/>
              </w:rPr>
              <w:t>185,572</w:t>
            </w:r>
          </w:p>
        </w:tc>
        <w:tc>
          <w:tcPr>
            <w:tcW w:w="270" w:type="dxa"/>
            <w:vAlign w:val="bottom"/>
          </w:tcPr>
          <w:p w14:paraId="5124D1C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C8FB341" w14:textId="28C36B01" w:rsidR="000127B6" w:rsidRPr="008F05DE" w:rsidRDefault="00B8459E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B8459E">
              <w:rPr>
                <w:szCs w:val="22"/>
                <w:lang w:val="en-US" w:bidi="th-TH"/>
              </w:rPr>
              <w:t>185,572</w:t>
            </w:r>
          </w:p>
        </w:tc>
      </w:tr>
      <w:tr w:rsidR="00791E1C" w:rsidRPr="008F05DE" w14:paraId="7B91A8DB" w14:textId="77777777" w:rsidTr="00912912">
        <w:tc>
          <w:tcPr>
            <w:tcW w:w="5670" w:type="dxa"/>
          </w:tcPr>
          <w:p w14:paraId="46E8E344" w14:textId="77777777" w:rsidR="00791E1C" w:rsidRPr="008F05DE" w:rsidRDefault="00791E1C" w:rsidP="000127B6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F6393F9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30A35A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F7A31E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396D32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71EF2F3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5B41AB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3CF344D1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A3DDF7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88736FB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550464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696358F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2252B1FD" w14:textId="77777777" w:rsidTr="00912912">
        <w:tc>
          <w:tcPr>
            <w:tcW w:w="5670" w:type="dxa"/>
          </w:tcPr>
          <w:p w14:paraId="5162D638" w14:textId="7B252BEA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31 December 2021</w:t>
            </w:r>
          </w:p>
        </w:tc>
        <w:tc>
          <w:tcPr>
            <w:tcW w:w="1530" w:type="dxa"/>
            <w:vAlign w:val="bottom"/>
          </w:tcPr>
          <w:p w14:paraId="57C10194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2665F70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C6808E7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E2A6F1E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CF5ACA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ECC1C9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20D2E3F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8000B9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2AA8A76E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2BE1DB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5845F8E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4ECA6620" w14:textId="77777777" w:rsidTr="00912912">
        <w:tc>
          <w:tcPr>
            <w:tcW w:w="5670" w:type="dxa"/>
          </w:tcPr>
          <w:p w14:paraId="3B865EE8" w14:textId="047FCE26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530" w:type="dxa"/>
            <w:vAlign w:val="bottom"/>
          </w:tcPr>
          <w:p w14:paraId="2CF3B3A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3F476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2A26C4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205B9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66CFD4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33FCA5C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71431D29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C2A3E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6416D86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79523E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854F867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5E66F1A0" w14:textId="77777777" w:rsidTr="00912912">
        <w:tc>
          <w:tcPr>
            <w:tcW w:w="5670" w:type="dxa"/>
          </w:tcPr>
          <w:p w14:paraId="5EE4BF18" w14:textId="36142E2B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  <w:vAlign w:val="bottom"/>
          </w:tcPr>
          <w:p w14:paraId="0883DDF4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E6922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8120E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D8361B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6A06AC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2CF3E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5E962482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037A86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D8044B7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D8F8BE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ACB902E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498C2CE7" w14:textId="77777777" w:rsidTr="00912912">
        <w:tc>
          <w:tcPr>
            <w:tcW w:w="5670" w:type="dxa"/>
          </w:tcPr>
          <w:p w14:paraId="4A20A434" w14:textId="3F3C0176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Investment in debt securities</w:t>
            </w:r>
          </w:p>
        </w:tc>
        <w:tc>
          <w:tcPr>
            <w:tcW w:w="1530" w:type="dxa"/>
            <w:vAlign w:val="bottom"/>
          </w:tcPr>
          <w:p w14:paraId="61482B64" w14:textId="08943C96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67,180</w:t>
            </w:r>
          </w:p>
        </w:tc>
        <w:tc>
          <w:tcPr>
            <w:tcW w:w="270" w:type="dxa"/>
          </w:tcPr>
          <w:p w14:paraId="28B586A1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6FA8629" w14:textId="21CEFFD3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F9AB2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281CAE" w14:textId="04593C73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67,180</w:t>
            </w:r>
          </w:p>
        </w:tc>
        <w:tc>
          <w:tcPr>
            <w:tcW w:w="236" w:type="dxa"/>
          </w:tcPr>
          <w:p w14:paraId="29E148C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42B1E704" w14:textId="73EE1FA8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67,180</w:t>
            </w:r>
          </w:p>
        </w:tc>
        <w:tc>
          <w:tcPr>
            <w:tcW w:w="270" w:type="dxa"/>
            <w:vAlign w:val="bottom"/>
          </w:tcPr>
          <w:p w14:paraId="3DF84D6F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79BF7203" w14:textId="1744B67E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85E35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B702D71" w14:textId="2518C69B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8F05DE">
              <w:rPr>
                <w:szCs w:val="22"/>
                <w:lang w:val="en-US" w:bidi="th-TH"/>
              </w:rPr>
              <w:t>67,180</w:t>
            </w:r>
          </w:p>
        </w:tc>
      </w:tr>
      <w:tr w:rsidR="00791E1C" w:rsidRPr="008F05DE" w14:paraId="5F1687DB" w14:textId="77777777" w:rsidTr="00912912">
        <w:tc>
          <w:tcPr>
            <w:tcW w:w="5670" w:type="dxa"/>
          </w:tcPr>
          <w:p w14:paraId="08094626" w14:textId="77777777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6D4E39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2CE6A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98C492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B9E83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0E2AEC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916857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165CABD2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386570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A9864D6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36135F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361195B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0E79F544" w14:textId="77777777" w:rsidTr="00912912">
        <w:tc>
          <w:tcPr>
            <w:tcW w:w="5670" w:type="dxa"/>
          </w:tcPr>
          <w:p w14:paraId="547B8A69" w14:textId="7C10DD89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530" w:type="dxa"/>
            <w:vAlign w:val="bottom"/>
          </w:tcPr>
          <w:p w14:paraId="2279CB7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7F6E9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4C2994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80283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794A360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4C4CF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5631E80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9EA91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8C97D59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DA765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BFA5ACB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427CA81A" w14:textId="77777777" w:rsidTr="00912912">
        <w:tc>
          <w:tcPr>
            <w:tcW w:w="5670" w:type="dxa"/>
          </w:tcPr>
          <w:p w14:paraId="3DD440B7" w14:textId="4349BD65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12C37E15" w14:textId="39E503C9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0C897AF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A700D48" w14:textId="70B6D0E8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236,048</w:t>
            </w:r>
          </w:p>
        </w:tc>
        <w:tc>
          <w:tcPr>
            <w:tcW w:w="270" w:type="dxa"/>
          </w:tcPr>
          <w:p w14:paraId="17BA74F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264AEC" w14:textId="3991E893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236,048</w:t>
            </w:r>
          </w:p>
        </w:tc>
        <w:tc>
          <w:tcPr>
            <w:tcW w:w="236" w:type="dxa"/>
          </w:tcPr>
          <w:p w14:paraId="4315311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1F098578" w14:textId="1141757B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B5209F6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2554F324" w14:textId="42D01D56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198,729</w:t>
            </w:r>
          </w:p>
        </w:tc>
        <w:tc>
          <w:tcPr>
            <w:tcW w:w="270" w:type="dxa"/>
            <w:vAlign w:val="bottom"/>
          </w:tcPr>
          <w:p w14:paraId="47007E9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904A6B7" w14:textId="62C4A76B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8F05DE">
              <w:rPr>
                <w:szCs w:val="22"/>
                <w:lang w:val="en-US" w:bidi="th-TH"/>
              </w:rPr>
              <w:t>198,729</w:t>
            </w:r>
          </w:p>
        </w:tc>
      </w:tr>
    </w:tbl>
    <w:p w14:paraId="4AEBDA04" w14:textId="55FBA18B" w:rsidR="00756557" w:rsidRPr="008F05DE" w:rsidRDefault="00756557">
      <w:pPr>
        <w:rPr>
          <w:rFonts w:ascii="Times New Roman" w:hAnsi="Times New Roman" w:cs="Times New Roman"/>
          <w:sz w:val="22"/>
          <w:szCs w:val="22"/>
        </w:rPr>
      </w:pPr>
    </w:p>
    <w:p w14:paraId="3769B003" w14:textId="77777777" w:rsidR="007E2D44" w:rsidRDefault="007E2D44" w:rsidP="00D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BD20ED">
          <w:pgSz w:w="16834" w:h="11909" w:orient="landscape" w:code="9"/>
          <w:pgMar w:top="1152" w:right="1084" w:bottom="1152" w:left="1170" w:header="720" w:footer="720" w:gutter="0"/>
          <w:cols w:space="720"/>
          <w:docGrid w:linePitch="245"/>
        </w:sectPr>
      </w:pPr>
    </w:p>
    <w:p w14:paraId="590E1076" w14:textId="5AC5CC5C" w:rsidR="005450D5" w:rsidRPr="00BB79F5" w:rsidRDefault="00DB1023" w:rsidP="00BB79F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1</w:t>
      </w:r>
      <w:r w:rsidR="00C26F03"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="005450D5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BB79F5" w:rsidRDefault="005450D5" w:rsidP="00BB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Times New Roman" w:hAnsi="Times New Roman"/>
          <w:sz w:val="22"/>
          <w:szCs w:val="22"/>
        </w:rPr>
      </w:pPr>
    </w:p>
    <w:p w14:paraId="3BAE84E6" w14:textId="77777777" w:rsidR="00282E10" w:rsidRPr="006827EE" w:rsidRDefault="00282E10" w:rsidP="00D436A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17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827EE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Capital commitme</w:t>
      </w:r>
      <w:r w:rsidRPr="00AB29D7">
        <w:rPr>
          <w:rFonts w:ascii="Times New Roman" w:hAnsi="Times New Roman" w:cs="Times New Roman"/>
          <w:b/>
          <w:bCs/>
          <w:i/>
          <w:iCs/>
          <w:sz w:val="22"/>
          <w:szCs w:val="22"/>
        </w:rPr>
        <w:t>nts</w:t>
      </w:r>
    </w:p>
    <w:p w14:paraId="312D4E29" w14:textId="77777777" w:rsidR="00282E10" w:rsidRDefault="00282E10" w:rsidP="0028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Times New Roman" w:hAnsi="Times New Roman"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2F7945" w:rsidRPr="00CF07BA" w14:paraId="269E609C" w14:textId="77777777" w:rsidTr="00150F13">
        <w:trPr>
          <w:trHeight w:val="80"/>
        </w:trPr>
        <w:tc>
          <w:tcPr>
            <w:tcW w:w="7110" w:type="dxa"/>
          </w:tcPr>
          <w:p w14:paraId="321C563C" w14:textId="77777777" w:rsidR="002F7945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24FF63" w14:textId="77777777" w:rsidR="002F7945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1A66264D" w14:textId="77777777" w:rsidR="00150F13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5BD80753" w14:textId="77777777" w:rsidR="00150F13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99DF391" w14:textId="77777777" w:rsidR="00F14262" w:rsidRDefault="00F14262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B95B12F" w14:textId="6E7FC50B" w:rsidR="002F7945" w:rsidRPr="00717A7D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17A7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D139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B8459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="00D139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B8459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June</w:t>
            </w:r>
            <w:r w:rsidR="00D139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2022</w:t>
            </w:r>
          </w:p>
        </w:tc>
        <w:tc>
          <w:tcPr>
            <w:tcW w:w="1710" w:type="dxa"/>
          </w:tcPr>
          <w:p w14:paraId="08BB11B3" w14:textId="77777777" w:rsidR="00221198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BA2A74B" w14:textId="77777777" w:rsidR="00221198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79F8A29D" w14:textId="77777777" w:rsidR="00150F13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  <w:r w:rsidR="002F79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  <w:p w14:paraId="52834DFB" w14:textId="77777777" w:rsidR="002F7945" w:rsidRPr="00422C49" w:rsidRDefault="002F7945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12537439" w14:textId="77777777" w:rsidR="002F7945" w:rsidRPr="00CF07BA" w:rsidRDefault="002F7945" w:rsidP="0042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F7945" w:rsidRPr="007C6BEF" w14:paraId="2F744A43" w14:textId="77777777" w:rsidTr="00150F13">
        <w:trPr>
          <w:trHeight w:val="80"/>
        </w:trPr>
        <w:tc>
          <w:tcPr>
            <w:tcW w:w="7110" w:type="dxa"/>
          </w:tcPr>
          <w:p w14:paraId="24ED1977" w14:textId="77777777" w:rsidR="002F7945" w:rsidRPr="00016ED7" w:rsidRDefault="002F7945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6F6A713" w14:textId="77777777" w:rsidR="002F7945" w:rsidRPr="002F7945" w:rsidRDefault="002F7945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22C49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13726" w:rsidRPr="007C6BEF" w14:paraId="7EC80B97" w14:textId="77777777" w:rsidTr="00150F13">
        <w:trPr>
          <w:trHeight w:val="80"/>
        </w:trPr>
        <w:tc>
          <w:tcPr>
            <w:tcW w:w="7110" w:type="dxa"/>
          </w:tcPr>
          <w:p w14:paraId="1B51B553" w14:textId="3347CE45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Contracted but not provided for (mainly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represents </w:t>
            </w:r>
            <w:r w:rsidR="0018572E">
              <w:rPr>
                <w:rFonts w:ascii="Times New Roman" w:hAnsi="Times New Roman"/>
                <w:sz w:val="22"/>
                <w:szCs w:val="22"/>
              </w:rPr>
              <w:t>contracts for</w:t>
            </w:r>
          </w:p>
        </w:tc>
        <w:tc>
          <w:tcPr>
            <w:tcW w:w="1710" w:type="dxa"/>
          </w:tcPr>
          <w:p w14:paraId="28A5E17C" w14:textId="77777777" w:rsidR="00C13726" w:rsidRPr="007C6BEF" w:rsidRDefault="00C13726" w:rsidP="00F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60" w:lineRule="atLeast"/>
              <w:ind w:right="9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3726" w:rsidRPr="007C6BEF" w14:paraId="75004782" w14:textId="77777777" w:rsidTr="00150F13">
        <w:trPr>
          <w:trHeight w:val="80"/>
        </w:trPr>
        <w:tc>
          <w:tcPr>
            <w:tcW w:w="7110" w:type="dxa"/>
          </w:tcPr>
          <w:p w14:paraId="5B718CE0" w14:textId="48CAAC84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construction costs of</w:t>
            </w:r>
            <w:r w:rsidR="0018572E">
              <w:rPr>
                <w:rFonts w:ascii="Times New Roman" w:hAnsi="Times New Roman"/>
                <w:sz w:val="22"/>
                <w:szCs w:val="22"/>
              </w:rPr>
              <w:t xml:space="preserve"> water treatment and water production for</w:t>
            </w:r>
          </w:p>
        </w:tc>
        <w:tc>
          <w:tcPr>
            <w:tcW w:w="1710" w:type="dxa"/>
          </w:tcPr>
          <w:p w14:paraId="2E36524E" w14:textId="77777777" w:rsidR="00C13726" w:rsidRPr="007C6BEF" w:rsidRDefault="00C13726" w:rsidP="00CD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3726" w:rsidRPr="007C6BEF" w14:paraId="30AAF615" w14:textId="77777777" w:rsidTr="00150F13">
        <w:trPr>
          <w:trHeight w:val="80"/>
        </w:trPr>
        <w:tc>
          <w:tcPr>
            <w:tcW w:w="7110" w:type="dxa"/>
          </w:tcPr>
          <w:p w14:paraId="26C449E1" w14:textId="7E95B0BF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industry systems)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52F5C2" w14:textId="44F28532" w:rsidR="00C13726" w:rsidRPr="007C6BEF" w:rsidRDefault="00B8459E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  <w:r w:rsidRPr="00B8459E">
              <w:rPr>
                <w:rFonts w:ascii="Times New Roman" w:hAnsi="Times New Roman"/>
                <w:sz w:val="22"/>
                <w:szCs w:val="22"/>
              </w:rPr>
              <w:t>12,07</w:t>
            </w:r>
            <w:r w:rsidR="00211DD6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C13726" w:rsidRPr="000A7C0A" w14:paraId="3A8ECDE8" w14:textId="77777777" w:rsidTr="00150F13">
        <w:trPr>
          <w:trHeight w:val="80"/>
        </w:trPr>
        <w:tc>
          <w:tcPr>
            <w:tcW w:w="7110" w:type="dxa"/>
          </w:tcPr>
          <w:p w14:paraId="29AF5EF8" w14:textId="77777777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7DB13AE" w14:textId="61B1AACC" w:rsidR="00C13726" w:rsidRPr="00150F13" w:rsidRDefault="00B8459E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59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12,07</w:t>
            </w:r>
            <w:r w:rsidR="00211D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</w:tbl>
    <w:p w14:paraId="137E1301" w14:textId="77777777" w:rsidR="00150F13" w:rsidRDefault="00282E10" w:rsidP="0059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6"/>
        </w:tabs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66ABB90B" w14:textId="77777777" w:rsidR="00282E10" w:rsidRPr="00AB29D7" w:rsidRDefault="0071746B" w:rsidP="00746BF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Lease commitments</w:t>
      </w:r>
    </w:p>
    <w:p w14:paraId="64E6D73A" w14:textId="77777777" w:rsidR="00282E10" w:rsidRDefault="00282E10" w:rsidP="00AB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5C0456" w:rsidRPr="00CF07BA" w14:paraId="04988D58" w14:textId="77777777" w:rsidTr="00150F13">
        <w:trPr>
          <w:trHeight w:val="80"/>
        </w:trPr>
        <w:tc>
          <w:tcPr>
            <w:tcW w:w="7110" w:type="dxa"/>
          </w:tcPr>
          <w:p w14:paraId="06DBAC0F" w14:textId="77777777" w:rsidR="005C0456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6462B6" w14:textId="77777777" w:rsidR="005C0456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A2BC0DA" w14:textId="77777777" w:rsidR="00150F13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B9231C7" w14:textId="77777777" w:rsidR="00150F13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28C7D2E" w14:textId="77777777" w:rsidR="00E15B6A" w:rsidRDefault="00E15B6A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22AB180B" w14:textId="5AFB4324" w:rsidR="005C0456" w:rsidRPr="00717A7D" w:rsidRDefault="00B8459E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8459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30 June 2022</w:t>
            </w:r>
          </w:p>
        </w:tc>
        <w:tc>
          <w:tcPr>
            <w:tcW w:w="1710" w:type="dxa"/>
          </w:tcPr>
          <w:p w14:paraId="18C618AB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2AD1438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44ED4F62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statements/</w:t>
            </w:r>
          </w:p>
          <w:p w14:paraId="5F0B2E6E" w14:textId="77777777" w:rsidR="00594D56" w:rsidRPr="00422C49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4B011BE9" w14:textId="77777777" w:rsidR="005C0456" w:rsidRPr="00CF07BA" w:rsidRDefault="00594D56" w:rsidP="005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C0456" w:rsidRPr="007C6BEF" w14:paraId="71234C78" w14:textId="77777777" w:rsidTr="00150F13">
        <w:trPr>
          <w:trHeight w:val="80"/>
        </w:trPr>
        <w:tc>
          <w:tcPr>
            <w:tcW w:w="7110" w:type="dxa"/>
          </w:tcPr>
          <w:p w14:paraId="6B731852" w14:textId="77777777" w:rsidR="005C0456" w:rsidRPr="00016ED7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978FA33" w14:textId="77777777" w:rsidR="005C0456" w:rsidRPr="002F7945" w:rsidRDefault="005C0456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22C49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D66AD" w:rsidRPr="007C6BEF" w14:paraId="1CA6B2B6" w14:textId="77777777" w:rsidTr="00150F13">
        <w:trPr>
          <w:trHeight w:val="80"/>
        </w:trPr>
        <w:tc>
          <w:tcPr>
            <w:tcW w:w="7110" w:type="dxa"/>
          </w:tcPr>
          <w:p w14:paraId="72397E8B" w14:textId="77777777" w:rsidR="00CD66AD" w:rsidRPr="00016ED7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22B88A84" w14:textId="77777777" w:rsidR="00CD66AD" w:rsidRPr="00422C49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9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E81CC2" w:rsidRPr="007C6BEF" w14:paraId="22BF3856" w14:textId="77777777" w:rsidTr="00150F13">
        <w:trPr>
          <w:trHeight w:val="80"/>
        </w:trPr>
        <w:tc>
          <w:tcPr>
            <w:tcW w:w="7110" w:type="dxa"/>
          </w:tcPr>
          <w:p w14:paraId="4222B1E8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>Within one year</w:t>
            </w:r>
          </w:p>
        </w:tc>
        <w:tc>
          <w:tcPr>
            <w:tcW w:w="1710" w:type="dxa"/>
          </w:tcPr>
          <w:p w14:paraId="480FD730" w14:textId="18910B5C" w:rsidR="00E81CC2" w:rsidRPr="00422C49" w:rsidRDefault="00B8459E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B8459E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583</w:t>
            </w:r>
          </w:p>
        </w:tc>
      </w:tr>
      <w:tr w:rsidR="00E81CC2" w:rsidRPr="007C6BEF" w14:paraId="552CF3DA" w14:textId="77777777" w:rsidTr="00150F13">
        <w:trPr>
          <w:trHeight w:val="80"/>
        </w:trPr>
        <w:tc>
          <w:tcPr>
            <w:tcW w:w="7110" w:type="dxa"/>
          </w:tcPr>
          <w:p w14:paraId="1CE1044D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>After one year but within five years</w:t>
            </w:r>
          </w:p>
        </w:tc>
        <w:tc>
          <w:tcPr>
            <w:tcW w:w="1710" w:type="dxa"/>
          </w:tcPr>
          <w:p w14:paraId="7F6EB544" w14:textId="7CD39783" w:rsidR="00E81CC2" w:rsidRPr="00422C49" w:rsidRDefault="00B8459E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B8459E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1,458</w:t>
            </w:r>
          </w:p>
        </w:tc>
      </w:tr>
      <w:tr w:rsidR="00E81CC2" w:rsidRPr="007C6BEF" w14:paraId="2349C44C" w14:textId="77777777" w:rsidTr="00150F13">
        <w:trPr>
          <w:trHeight w:val="80"/>
        </w:trPr>
        <w:tc>
          <w:tcPr>
            <w:tcW w:w="7110" w:type="dxa"/>
          </w:tcPr>
          <w:p w14:paraId="3893DFAB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After five years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F8650F" w14:textId="333AE868" w:rsidR="00E81CC2" w:rsidRPr="00422C49" w:rsidRDefault="00B8459E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 w:rsidRPr="00B8459E"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2,601</w:t>
            </w:r>
          </w:p>
        </w:tc>
      </w:tr>
      <w:tr w:rsidR="00E81CC2" w:rsidRPr="000A7C0A" w14:paraId="57CCEED3" w14:textId="77777777" w:rsidTr="00150F13">
        <w:trPr>
          <w:trHeight w:val="80"/>
        </w:trPr>
        <w:tc>
          <w:tcPr>
            <w:tcW w:w="7110" w:type="dxa"/>
          </w:tcPr>
          <w:p w14:paraId="5FFC54E6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E51EBB8" w14:textId="198440F7" w:rsidR="00E81CC2" w:rsidRPr="00E81CC2" w:rsidRDefault="00B8459E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 w:rsidRPr="00B8459E"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4,642</w:t>
            </w:r>
          </w:p>
        </w:tc>
      </w:tr>
    </w:tbl>
    <w:p w14:paraId="6BF2ED97" w14:textId="77777777" w:rsidR="008F1056" w:rsidRPr="00AB29D7" w:rsidRDefault="008F1056" w:rsidP="00AB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6191AAFF" w14:textId="3512018E" w:rsidR="00AE52AC" w:rsidRPr="00C21185" w:rsidRDefault="00AE52AC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21185">
        <w:rPr>
          <w:rFonts w:ascii="Times New Roman" w:hAnsi="Times New Roman"/>
          <w:sz w:val="22"/>
          <w:szCs w:val="22"/>
        </w:rPr>
        <w:t xml:space="preserve">The </w:t>
      </w:r>
      <w:r w:rsidR="00591154" w:rsidRPr="00C21185">
        <w:rPr>
          <w:rFonts w:ascii="Times New Roman" w:hAnsi="Times New Roman"/>
          <w:sz w:val="22"/>
          <w:szCs w:val="22"/>
        </w:rPr>
        <w:t>Company</w:t>
      </w:r>
      <w:r w:rsidRPr="00C21185">
        <w:rPr>
          <w:rFonts w:ascii="Times New Roman" w:hAnsi="Times New Roman"/>
          <w:sz w:val="22"/>
          <w:szCs w:val="22"/>
        </w:rPr>
        <w:t xml:space="preserve"> has lease agreements covering office equipment</w:t>
      </w:r>
      <w:r w:rsidR="00BE48C3" w:rsidRPr="00C21185">
        <w:rPr>
          <w:rFonts w:ascii="Times New Roman" w:hAnsi="Times New Roman"/>
          <w:sz w:val="22"/>
          <w:szCs w:val="22"/>
        </w:rPr>
        <w:t xml:space="preserve"> </w:t>
      </w:r>
      <w:r w:rsidRPr="00C21185">
        <w:rPr>
          <w:rFonts w:ascii="Times New Roman" w:hAnsi="Times New Roman"/>
          <w:sz w:val="22"/>
          <w:szCs w:val="22"/>
        </w:rPr>
        <w:t>for period</w:t>
      </w:r>
      <w:r w:rsidR="00DB1023" w:rsidRPr="00C21185">
        <w:rPr>
          <w:rFonts w:ascii="Times New Roman" w:hAnsi="Times New Roman"/>
          <w:sz w:val="22"/>
          <w:szCs w:val="22"/>
        </w:rPr>
        <w:t>s</w:t>
      </w:r>
      <w:r w:rsidRPr="00C21185">
        <w:rPr>
          <w:rFonts w:ascii="Times New Roman" w:hAnsi="Times New Roman"/>
          <w:sz w:val="22"/>
          <w:szCs w:val="22"/>
        </w:rPr>
        <w:t xml:space="preserve"> of</w:t>
      </w:r>
      <w:r w:rsidR="00BE48C3" w:rsidRPr="00C21185">
        <w:rPr>
          <w:rFonts w:ascii="Times New Roman" w:hAnsi="Times New Roman"/>
          <w:sz w:val="22"/>
          <w:szCs w:val="22"/>
        </w:rPr>
        <w:t xml:space="preserve"> </w:t>
      </w:r>
      <w:r w:rsidR="006373F6" w:rsidRPr="00C21185">
        <w:rPr>
          <w:rFonts w:ascii="Times New Roman" w:hAnsi="Times New Roman"/>
          <w:sz w:val="22"/>
          <w:szCs w:val="22"/>
        </w:rPr>
        <w:t>3</w:t>
      </w:r>
      <w:r w:rsidR="00DB1023" w:rsidRPr="00C21185">
        <w:rPr>
          <w:rFonts w:ascii="Times New Roman" w:hAnsi="Times New Roman"/>
          <w:sz w:val="22"/>
          <w:szCs w:val="22"/>
        </w:rPr>
        <w:t xml:space="preserve"> </w:t>
      </w:r>
      <w:r w:rsidR="00601491" w:rsidRPr="00C21185">
        <w:rPr>
          <w:rFonts w:ascii="Times New Roman" w:hAnsi="Times New Roman"/>
          <w:sz w:val="22"/>
          <w:szCs w:val="22"/>
        </w:rPr>
        <w:t>to</w:t>
      </w:r>
      <w:r w:rsidR="00DB1023" w:rsidRPr="00C21185">
        <w:rPr>
          <w:rFonts w:ascii="Times New Roman" w:hAnsi="Times New Roman"/>
          <w:sz w:val="22"/>
          <w:szCs w:val="22"/>
        </w:rPr>
        <w:t xml:space="preserve"> </w:t>
      </w:r>
      <w:r w:rsidR="00BE365F" w:rsidRPr="00C21185">
        <w:rPr>
          <w:rFonts w:ascii="Times New Roman" w:hAnsi="Times New Roman"/>
          <w:sz w:val="22"/>
          <w:szCs w:val="22"/>
        </w:rPr>
        <w:t>5</w:t>
      </w:r>
      <w:r w:rsidR="00781FAE" w:rsidRPr="00C21185">
        <w:rPr>
          <w:rFonts w:ascii="Times New Roman" w:hAnsi="Times New Roman"/>
          <w:sz w:val="22"/>
          <w:szCs w:val="22"/>
        </w:rPr>
        <w:t xml:space="preserve"> year</w:t>
      </w:r>
      <w:r w:rsidR="00D46200" w:rsidRPr="00C21185">
        <w:rPr>
          <w:rFonts w:ascii="Times New Roman" w:hAnsi="Times New Roman"/>
          <w:sz w:val="22"/>
          <w:szCs w:val="22"/>
        </w:rPr>
        <w:t>s</w:t>
      </w:r>
      <w:r w:rsidR="007708D5" w:rsidRPr="00C21185">
        <w:rPr>
          <w:rFonts w:ascii="Times New Roman" w:hAnsi="Times New Roman"/>
          <w:sz w:val="22"/>
          <w:szCs w:val="22"/>
        </w:rPr>
        <w:t>,</w:t>
      </w:r>
      <w:r w:rsidR="00121EA6">
        <w:rPr>
          <w:rFonts w:ascii="Times New Roman" w:hAnsi="Times New Roman"/>
          <w:sz w:val="22"/>
          <w:szCs w:val="22"/>
        </w:rPr>
        <w:t xml:space="preserve"> </w:t>
      </w:r>
      <w:r w:rsidR="00C21185" w:rsidRPr="00C21185">
        <w:rPr>
          <w:rFonts w:ascii="Times New Roman" w:hAnsi="Times New Roman"/>
          <w:sz w:val="22"/>
          <w:szCs w:val="22"/>
        </w:rPr>
        <w:t xml:space="preserve">which will expire during 2024, </w:t>
      </w:r>
      <w:r w:rsidR="0025508B" w:rsidRPr="00C21185">
        <w:rPr>
          <w:rFonts w:ascii="Times New Roman" w:hAnsi="Times New Roman"/>
          <w:sz w:val="22"/>
          <w:szCs w:val="22"/>
        </w:rPr>
        <w:t>and</w:t>
      </w:r>
      <w:r w:rsidR="00C21185" w:rsidRPr="00C21185">
        <w:rPr>
          <w:rFonts w:ascii="Times New Roman" w:hAnsi="Times New Roman"/>
          <w:sz w:val="22"/>
          <w:szCs w:val="22"/>
        </w:rPr>
        <w:t xml:space="preserve"> </w:t>
      </w:r>
      <w:r w:rsidR="0025508B" w:rsidRPr="00C21185">
        <w:rPr>
          <w:rFonts w:ascii="Times New Roman" w:hAnsi="Times New Roman"/>
          <w:sz w:val="22"/>
          <w:szCs w:val="22"/>
        </w:rPr>
        <w:t>a p</w:t>
      </w:r>
      <w:r w:rsidR="00EE6B5B" w:rsidRPr="00C21185">
        <w:rPr>
          <w:rFonts w:ascii="Times New Roman" w:hAnsi="Times New Roman"/>
          <w:sz w:val="22"/>
          <w:szCs w:val="22"/>
        </w:rPr>
        <w:t>lot</w:t>
      </w:r>
      <w:r w:rsidR="0025508B" w:rsidRPr="00C21185">
        <w:rPr>
          <w:rFonts w:ascii="Times New Roman" w:hAnsi="Times New Roman"/>
          <w:sz w:val="22"/>
          <w:szCs w:val="22"/>
        </w:rPr>
        <w:t xml:space="preserve"> of land for a period of 30 years</w:t>
      </w:r>
      <w:r w:rsidR="00C21185" w:rsidRPr="00C21185">
        <w:rPr>
          <w:rFonts w:ascii="Times New Roman" w:hAnsi="Times New Roman"/>
          <w:sz w:val="22"/>
          <w:szCs w:val="22"/>
        </w:rPr>
        <w:t xml:space="preserve">, </w:t>
      </w:r>
      <w:r w:rsidR="00591154" w:rsidRPr="00C21185">
        <w:rPr>
          <w:rFonts w:ascii="Times New Roman" w:hAnsi="Times New Roman"/>
          <w:sz w:val="22"/>
          <w:szCs w:val="22"/>
        </w:rPr>
        <w:t>which will expire</w:t>
      </w:r>
      <w:r w:rsidR="00121EA6">
        <w:rPr>
          <w:rFonts w:ascii="Times New Roman" w:hAnsi="Times New Roman"/>
          <w:sz w:val="22"/>
          <w:szCs w:val="22"/>
        </w:rPr>
        <w:t xml:space="preserve"> </w:t>
      </w:r>
      <w:r w:rsidR="00591154" w:rsidRPr="00C21185">
        <w:rPr>
          <w:rFonts w:ascii="Times New Roman" w:hAnsi="Times New Roman"/>
          <w:sz w:val="22"/>
          <w:szCs w:val="22"/>
        </w:rPr>
        <w:t>during</w:t>
      </w:r>
      <w:r w:rsidR="0025508B" w:rsidRPr="00C21185">
        <w:rPr>
          <w:rFonts w:ascii="Times New Roman" w:hAnsi="Times New Roman"/>
          <w:sz w:val="22"/>
          <w:szCs w:val="22"/>
        </w:rPr>
        <w:t xml:space="preserve"> 2036</w:t>
      </w:r>
      <w:r w:rsidR="00B93C5C">
        <w:rPr>
          <w:rFonts w:ascii="Times New Roman" w:hAnsi="Times New Roman"/>
          <w:sz w:val="22"/>
          <w:szCs w:val="22"/>
        </w:rPr>
        <w:t>.</w:t>
      </w:r>
    </w:p>
    <w:p w14:paraId="2C59DD44" w14:textId="77777777" w:rsidR="00AB29D7" w:rsidRPr="00672AFC" w:rsidRDefault="00AB29D7" w:rsidP="00AE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both"/>
        <w:rPr>
          <w:rFonts w:ascii="Times New Roman" w:hAnsi="Times New Roman"/>
          <w:sz w:val="22"/>
          <w:szCs w:val="22"/>
        </w:rPr>
      </w:pPr>
    </w:p>
    <w:p w14:paraId="0E8A515F" w14:textId="77777777" w:rsidR="00B85A5B" w:rsidRPr="00E81473" w:rsidRDefault="00D82C97" w:rsidP="00E8147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81473">
        <w:rPr>
          <w:rFonts w:ascii="Times New Roman" w:hAnsi="Times New Roman" w:cs="Times New Roman"/>
          <w:b/>
          <w:bCs/>
          <w:i/>
          <w:iCs/>
          <w:sz w:val="22"/>
          <w:szCs w:val="22"/>
        </w:rPr>
        <w:t>Other commitment</w:t>
      </w:r>
      <w:r w:rsidR="005F30FF">
        <w:rPr>
          <w:rFonts w:ascii="Times New Roman" w:hAnsi="Times New Roman" w:cs="Times New Roman"/>
          <w:b/>
          <w:bCs/>
          <w:i/>
          <w:iCs/>
          <w:sz w:val="22"/>
          <w:szCs w:val="22"/>
        </w:rPr>
        <w:t>s</w:t>
      </w:r>
    </w:p>
    <w:p w14:paraId="6B6070EB" w14:textId="77777777" w:rsidR="0053700F" w:rsidRDefault="0053700F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90" w:hanging="54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6DD8C52E" w14:textId="699E4EEA" w:rsidR="00AE52AC" w:rsidRPr="00841513" w:rsidRDefault="00BE48C3" w:rsidP="002C3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037B71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D13959">
        <w:rPr>
          <w:rFonts w:ascii="Times New Roman" w:hAnsi="Times New Roman"/>
          <w:spacing w:val="-6"/>
          <w:sz w:val="22"/>
          <w:lang w:val="en-GB"/>
        </w:rPr>
        <w:t>3</w:t>
      </w:r>
      <w:r w:rsidR="00B8459E">
        <w:rPr>
          <w:rFonts w:ascii="Times New Roman" w:hAnsi="Times New Roman"/>
          <w:spacing w:val="-6"/>
          <w:sz w:val="22"/>
          <w:lang w:val="en-GB"/>
        </w:rPr>
        <w:t>0</w:t>
      </w:r>
      <w:r w:rsidR="00D13959">
        <w:rPr>
          <w:rFonts w:ascii="Times New Roman" w:hAnsi="Times New Roman"/>
          <w:spacing w:val="-6"/>
          <w:sz w:val="22"/>
          <w:lang w:val="en-GB"/>
        </w:rPr>
        <w:t xml:space="preserve"> </w:t>
      </w:r>
      <w:r w:rsidR="00B8459E">
        <w:rPr>
          <w:rFonts w:ascii="Times New Roman" w:hAnsi="Times New Roman"/>
          <w:spacing w:val="-6"/>
          <w:sz w:val="22"/>
          <w:lang w:val="en-GB"/>
        </w:rPr>
        <w:t>June</w:t>
      </w:r>
      <w:r w:rsidR="00D13959">
        <w:rPr>
          <w:rFonts w:ascii="Times New Roman" w:hAnsi="Times New Roman"/>
          <w:spacing w:val="-6"/>
          <w:sz w:val="22"/>
          <w:lang w:val="en-GB"/>
        </w:rPr>
        <w:t xml:space="preserve"> 2022</w:t>
      </w:r>
      <w:r w:rsidRPr="00037B71">
        <w:rPr>
          <w:rFonts w:ascii="Times New Roman" w:hAnsi="Times New Roman" w:cs="Times New Roman"/>
          <w:spacing w:val="-6"/>
          <w:sz w:val="22"/>
          <w:szCs w:val="22"/>
        </w:rPr>
        <w:t>, the Company had commitments under service agreements with lo</w:t>
      </w:r>
      <w:r w:rsidR="009458D3" w:rsidRPr="00037B71">
        <w:rPr>
          <w:rFonts w:ascii="Times New Roman" w:hAnsi="Times New Roman" w:cs="Times New Roman"/>
          <w:spacing w:val="-6"/>
          <w:sz w:val="22"/>
          <w:szCs w:val="22"/>
        </w:rPr>
        <w:t>cal companies</w:t>
      </w:r>
      <w:r w:rsidR="0053700F">
        <w:rPr>
          <w:rFonts w:ascii="Times New Roman" w:hAnsi="Times New Roman" w:cs="Times New Roman"/>
          <w:sz w:val="22"/>
          <w:szCs w:val="22"/>
        </w:rPr>
        <w:t xml:space="preserve"> </w:t>
      </w:r>
      <w:r w:rsidR="009458D3" w:rsidRPr="00841513">
        <w:rPr>
          <w:rFonts w:ascii="Times New Roman" w:hAnsi="Times New Roman" w:cs="Times New Roman"/>
          <w:sz w:val="22"/>
          <w:szCs w:val="22"/>
        </w:rPr>
        <w:t>totaling Baht</w:t>
      </w:r>
      <w:r w:rsidR="00CA498C">
        <w:rPr>
          <w:rFonts w:ascii="Times New Roman" w:hAnsi="Times New Roman" w:cs="Times New Roman"/>
          <w:sz w:val="22"/>
          <w:szCs w:val="22"/>
        </w:rPr>
        <w:t xml:space="preserve"> </w:t>
      </w:r>
      <w:r w:rsidR="00211DD6">
        <w:rPr>
          <w:rFonts w:ascii="Times New Roman" w:hAnsi="Times New Roman" w:cs="Times New Roman"/>
          <w:sz w:val="22"/>
          <w:szCs w:val="22"/>
        </w:rPr>
        <w:t>59</w:t>
      </w:r>
      <w:r w:rsidR="007B6F8D">
        <w:rPr>
          <w:rFonts w:ascii="Times New Roman" w:hAnsi="Times New Roman" w:cs="Times New Roman"/>
          <w:sz w:val="22"/>
          <w:szCs w:val="22"/>
        </w:rPr>
        <w:t>.</w:t>
      </w:r>
      <w:r w:rsidR="00211DD6">
        <w:rPr>
          <w:rFonts w:ascii="Times New Roman" w:hAnsi="Times New Roman" w:cs="Times New Roman"/>
          <w:sz w:val="22"/>
          <w:szCs w:val="22"/>
        </w:rPr>
        <w:t>9</w:t>
      </w:r>
      <w:r w:rsidRPr="00841513">
        <w:rPr>
          <w:rFonts w:ascii="Times New Roman" w:hAnsi="Times New Roman" w:cs="Times New Roman"/>
          <w:sz w:val="22"/>
          <w:szCs w:val="22"/>
        </w:rPr>
        <w:t xml:space="preserve"> million</w:t>
      </w:r>
      <w:r w:rsidR="002C55D4">
        <w:rPr>
          <w:rFonts w:ascii="Times New Roman" w:hAnsi="Times New Roman" w:cs="Times New Roman"/>
          <w:sz w:val="22"/>
          <w:szCs w:val="22"/>
        </w:rPr>
        <w:t>.</w:t>
      </w:r>
    </w:p>
    <w:p w14:paraId="30115F70" w14:textId="77777777" w:rsidR="00AE52AC" w:rsidRPr="00CD0455" w:rsidRDefault="00AE52AC" w:rsidP="00AE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25870A8E" w14:textId="34E670BE" w:rsidR="00DF2A22" w:rsidRPr="00E81473" w:rsidRDefault="00D82C97" w:rsidP="00A3074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81473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 of guarantee</w:t>
      </w:r>
    </w:p>
    <w:p w14:paraId="48ACAC46" w14:textId="77777777" w:rsidR="00B85A5B" w:rsidRPr="00CD0455" w:rsidRDefault="00B85A5B" w:rsidP="00B85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5620C656" w14:textId="23D177F8" w:rsidR="00A30740" w:rsidRDefault="00BE48C3" w:rsidP="00A3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D0455">
        <w:rPr>
          <w:rFonts w:ascii="Times New Roman" w:hAnsi="Times New Roman"/>
          <w:sz w:val="22"/>
          <w:szCs w:val="22"/>
        </w:rPr>
        <w:t xml:space="preserve">As at </w:t>
      </w:r>
      <w:r w:rsidR="006A421D">
        <w:rPr>
          <w:rFonts w:ascii="Times New Roman" w:hAnsi="Times New Roman"/>
          <w:sz w:val="22"/>
          <w:lang w:val="en-GB"/>
        </w:rPr>
        <w:t>3</w:t>
      </w:r>
      <w:r w:rsidR="006C034C">
        <w:rPr>
          <w:rFonts w:ascii="Times New Roman" w:hAnsi="Times New Roman"/>
          <w:sz w:val="22"/>
          <w:lang w:val="en-GB"/>
        </w:rPr>
        <w:t>0</w:t>
      </w:r>
      <w:r w:rsidR="006A421D">
        <w:rPr>
          <w:rFonts w:ascii="Times New Roman" w:hAnsi="Times New Roman"/>
          <w:sz w:val="22"/>
          <w:lang w:val="en-GB"/>
        </w:rPr>
        <w:t xml:space="preserve"> </w:t>
      </w:r>
      <w:r w:rsidR="006C034C">
        <w:rPr>
          <w:rFonts w:ascii="Times New Roman" w:hAnsi="Times New Roman"/>
          <w:sz w:val="22"/>
          <w:lang w:val="en-GB"/>
        </w:rPr>
        <w:t>June</w:t>
      </w:r>
      <w:r w:rsidR="006A421D">
        <w:rPr>
          <w:rFonts w:ascii="Times New Roman" w:hAnsi="Times New Roman"/>
          <w:sz w:val="22"/>
          <w:lang w:val="en-GB"/>
        </w:rPr>
        <w:t xml:space="preserve"> 2022</w:t>
      </w:r>
      <w:r w:rsidRPr="00CD0455">
        <w:rPr>
          <w:rFonts w:ascii="Times New Roman" w:hAnsi="Times New Roman"/>
          <w:sz w:val="22"/>
          <w:szCs w:val="22"/>
        </w:rPr>
        <w:t>, the Company had letters of guarantee issued by</w:t>
      </w:r>
      <w:r w:rsidR="00952FA9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local financial institution</w:t>
      </w:r>
      <w:r w:rsidR="00AF6F81">
        <w:rPr>
          <w:rFonts w:ascii="Times New Roman" w:hAnsi="Times New Roman"/>
          <w:sz w:val="22"/>
          <w:szCs w:val="22"/>
        </w:rPr>
        <w:t>s</w:t>
      </w:r>
      <w:r w:rsidRPr="00CD0455">
        <w:rPr>
          <w:rFonts w:ascii="Times New Roman" w:hAnsi="Times New Roman"/>
          <w:sz w:val="22"/>
          <w:szCs w:val="22"/>
        </w:rPr>
        <w:t xml:space="preserve"> </w:t>
      </w:r>
      <w:r w:rsidR="00916F9D">
        <w:rPr>
          <w:rFonts w:ascii="Times New Roman" w:hAnsi="Times New Roman"/>
          <w:sz w:val="22"/>
          <w:szCs w:val="22"/>
        </w:rPr>
        <w:br/>
      </w:r>
      <w:r w:rsidRPr="00CD0455">
        <w:rPr>
          <w:rFonts w:ascii="Times New Roman" w:hAnsi="Times New Roman"/>
          <w:sz w:val="22"/>
          <w:szCs w:val="22"/>
        </w:rPr>
        <w:t>to</w:t>
      </w:r>
      <w:r w:rsidR="00E81473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government agencies for land allocation for utilities</w:t>
      </w:r>
      <w:r w:rsidR="00F429B7">
        <w:rPr>
          <w:rFonts w:ascii="Times New Roman" w:hAnsi="Times New Roman"/>
          <w:sz w:val="22"/>
          <w:szCs w:val="22"/>
        </w:rPr>
        <w:t xml:space="preserve">, </w:t>
      </w:r>
      <w:r w:rsidRPr="00CD0455">
        <w:rPr>
          <w:rFonts w:ascii="Times New Roman" w:hAnsi="Times New Roman"/>
          <w:sz w:val="22"/>
          <w:szCs w:val="22"/>
        </w:rPr>
        <w:t xml:space="preserve">land lease </w:t>
      </w:r>
      <w:r w:rsidR="00F429B7">
        <w:rPr>
          <w:rFonts w:ascii="Times New Roman" w:hAnsi="Times New Roman"/>
          <w:sz w:val="22"/>
          <w:szCs w:val="22"/>
        </w:rPr>
        <w:t xml:space="preserve">and </w:t>
      </w:r>
      <w:r w:rsidR="005F066A">
        <w:rPr>
          <w:rFonts w:ascii="Times New Roman" w:hAnsi="Times New Roman"/>
          <w:sz w:val="22"/>
          <w:szCs w:val="22"/>
        </w:rPr>
        <w:t>to guarantee compliance with Provincial Waterworks Authority</w:t>
      </w:r>
      <w:r w:rsidR="00F429B7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totaling Baht</w:t>
      </w:r>
      <w:r w:rsidR="008F5811">
        <w:rPr>
          <w:rFonts w:ascii="Times New Roman" w:hAnsi="Times New Roman"/>
          <w:sz w:val="22"/>
          <w:szCs w:val="22"/>
        </w:rPr>
        <w:t xml:space="preserve"> </w:t>
      </w:r>
      <w:r w:rsidR="007B6F8D">
        <w:rPr>
          <w:rFonts w:ascii="Times New Roman" w:hAnsi="Times New Roman" w:cs="Times New Roman"/>
          <w:sz w:val="22"/>
          <w:szCs w:val="22"/>
        </w:rPr>
        <w:t>87.3</w:t>
      </w:r>
      <w:r w:rsidR="006A421D" w:rsidRPr="00CD0455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12AD3F74" w14:textId="21ECA394" w:rsidR="005F066A" w:rsidRPr="0053700F" w:rsidRDefault="00A30740" w:rsidP="00A3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4616A63E" w14:textId="5ABEB5F8" w:rsidR="00EC5BED" w:rsidRPr="005F066A" w:rsidRDefault="00EC5BED" w:rsidP="002E11F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 w:cstheme="minorBidi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1</w:t>
      </w:r>
      <w:r w:rsidR="006C034C">
        <w:rPr>
          <w:rFonts w:ascii="Times New Roman" w:hAnsi="Times New Roman" w:cstheme="minorBidi"/>
          <w:i w:val="0"/>
          <w:iCs w:val="0"/>
          <w:sz w:val="24"/>
          <w:szCs w:val="24"/>
          <w:u w:val="none"/>
        </w:rPr>
        <w:t>2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672AFC" w:rsidRDefault="00EC5BED" w:rsidP="00EC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both"/>
        <w:rPr>
          <w:rFonts w:ascii="Times New Roman" w:hAnsi="Times New Roman"/>
          <w:sz w:val="22"/>
          <w:szCs w:val="22"/>
        </w:rPr>
      </w:pPr>
    </w:p>
    <w:p w14:paraId="53FCC0AA" w14:textId="19541D81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>an agreement of right to use property to install</w:t>
      </w:r>
      <w:r w:rsidR="002C368B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</w:t>
      </w:r>
      <w:proofErr w:type="spellStart"/>
      <w:r w:rsidRPr="00255C4B">
        <w:rPr>
          <w:rFonts w:ascii="Times New Roman" w:hAnsi="Times New Roman"/>
          <w:sz w:val="22"/>
          <w:szCs w:val="22"/>
        </w:rPr>
        <w:t>Nakorn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</w:t>
      </w:r>
      <w:r w:rsidR="002C368B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As at </w:t>
      </w:r>
      <w:r w:rsidR="006A421D">
        <w:rPr>
          <w:rFonts w:ascii="Times New Roman" w:hAnsi="Times New Roman"/>
          <w:sz w:val="22"/>
          <w:lang w:val="en-GB"/>
        </w:rPr>
        <w:t>3</w:t>
      </w:r>
      <w:r w:rsidR="006C034C">
        <w:rPr>
          <w:rFonts w:ascii="Times New Roman" w:hAnsi="Times New Roman"/>
          <w:sz w:val="22"/>
          <w:lang w:val="en-GB"/>
        </w:rPr>
        <w:t>0</w:t>
      </w:r>
      <w:r w:rsidR="006A421D">
        <w:rPr>
          <w:rFonts w:ascii="Times New Roman" w:hAnsi="Times New Roman"/>
          <w:sz w:val="22"/>
          <w:lang w:val="en-GB"/>
        </w:rPr>
        <w:t xml:space="preserve"> </w:t>
      </w:r>
      <w:r w:rsidR="006C034C">
        <w:rPr>
          <w:rFonts w:ascii="Times New Roman" w:hAnsi="Times New Roman"/>
          <w:sz w:val="22"/>
          <w:lang w:val="en-GB"/>
        </w:rPr>
        <w:t>June</w:t>
      </w:r>
      <w:r w:rsidR="006A421D">
        <w:rPr>
          <w:rFonts w:ascii="Times New Roman" w:hAnsi="Times New Roman"/>
          <w:sz w:val="22"/>
          <w:lang w:val="en-GB"/>
        </w:rPr>
        <w:t xml:space="preserve"> 2022</w:t>
      </w:r>
      <w:r>
        <w:rPr>
          <w:rFonts w:ascii="Times New Roman" w:hAnsi="Times New Roman"/>
          <w:sz w:val="22"/>
          <w:szCs w:val="22"/>
        </w:rPr>
        <w:t>,</w:t>
      </w:r>
      <w:r w:rsidR="002C368B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7B6F8D">
        <w:rPr>
          <w:rFonts w:ascii="Times New Roman" w:hAnsi="Times New Roman" w:cs="Times New Roman"/>
          <w:sz w:val="22"/>
          <w:szCs w:val="22"/>
        </w:rPr>
        <w:t>10.</w:t>
      </w:r>
      <w:r w:rsidR="006C034C">
        <w:rPr>
          <w:rFonts w:ascii="Times New Roman" w:hAnsi="Times New Roman" w:cs="Times New Roman"/>
          <w:sz w:val="22"/>
          <w:szCs w:val="22"/>
        </w:rPr>
        <w:t>5</w:t>
      </w:r>
      <w:r w:rsidR="006A421D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77777777" w:rsidR="00751932" w:rsidRPr="00783AF6" w:rsidRDefault="00751932" w:rsidP="0002291C">
      <w:pPr>
        <w:pStyle w:val="Heading1"/>
        <w:keepLines/>
        <w:numPr>
          <w:ilvl w:val="0"/>
          <w:numId w:val="0"/>
        </w:numPr>
        <w:shd w:val="clear" w:color="auto" w:fill="auto"/>
        <w:jc w:val="thaiDistribute"/>
        <w:rPr>
          <w:rFonts w:ascii="Times New Roman" w:hAnsi="Times New Roman"/>
          <w:b w:val="0"/>
          <w:bCs w:val="0"/>
          <w:i w:val="0"/>
          <w:iCs w:val="0"/>
          <w:sz w:val="22"/>
          <w:szCs w:val="22"/>
          <w:u w:val="none"/>
        </w:rPr>
      </w:pPr>
    </w:p>
    <w:p w14:paraId="77157DE7" w14:textId="09A62650" w:rsidR="00B04A01" w:rsidRPr="0079429C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</w:t>
      </w:r>
      <w:r w:rsidR="002C368B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Pr="00502386">
        <w:rPr>
          <w:rFonts w:ascii="Times New Roman" w:hAnsi="Times New Roman" w:cs="Times New Roman"/>
          <w:sz w:val="22"/>
          <w:szCs w:val="22"/>
        </w:rPr>
        <w:t xml:space="preserve"> Nava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Industrial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2C368B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 xml:space="preserve">according to the term of the agreement. </w:t>
      </w:r>
      <w:r>
        <w:rPr>
          <w:rFonts w:ascii="Times New Roman" w:hAnsi="Times New Roman"/>
          <w:sz w:val="22"/>
          <w:szCs w:val="22"/>
        </w:rPr>
        <w:t xml:space="preserve">As at </w:t>
      </w:r>
      <w:r w:rsidR="006A421D">
        <w:rPr>
          <w:rFonts w:ascii="Times New Roman" w:hAnsi="Times New Roman"/>
          <w:sz w:val="22"/>
          <w:lang w:val="en-GB"/>
        </w:rPr>
        <w:t>3</w:t>
      </w:r>
      <w:r w:rsidR="006C034C">
        <w:rPr>
          <w:rFonts w:ascii="Times New Roman" w:hAnsi="Times New Roman"/>
          <w:sz w:val="22"/>
          <w:lang w:val="en-GB"/>
        </w:rPr>
        <w:t>0</w:t>
      </w:r>
      <w:r w:rsidR="006A421D">
        <w:rPr>
          <w:rFonts w:ascii="Times New Roman" w:hAnsi="Times New Roman"/>
          <w:sz w:val="22"/>
          <w:lang w:val="en-GB"/>
        </w:rPr>
        <w:t xml:space="preserve"> </w:t>
      </w:r>
      <w:r w:rsidR="006C034C">
        <w:rPr>
          <w:rFonts w:ascii="Times New Roman" w:hAnsi="Times New Roman"/>
          <w:sz w:val="22"/>
          <w:lang w:val="en-GB"/>
        </w:rPr>
        <w:t>June</w:t>
      </w:r>
      <w:r w:rsidR="006A421D">
        <w:rPr>
          <w:rFonts w:ascii="Times New Roman" w:hAnsi="Times New Roman"/>
          <w:sz w:val="22"/>
          <w:lang w:val="en-GB"/>
        </w:rPr>
        <w:t xml:space="preserve"> 2022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 w:rsidR="006C034C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7B6F8D">
        <w:rPr>
          <w:rFonts w:ascii="Times New Roman" w:hAnsi="Times New Roman"/>
          <w:sz w:val="22"/>
          <w:szCs w:val="28"/>
        </w:rPr>
        <w:t>4</w:t>
      </w:r>
      <w:r w:rsidR="006C034C">
        <w:rPr>
          <w:rFonts w:ascii="Times New Roman" w:hAnsi="Times New Roman"/>
          <w:sz w:val="22"/>
          <w:szCs w:val="28"/>
        </w:rPr>
        <w:t>2</w:t>
      </w:r>
      <w:r w:rsidR="007B6F8D">
        <w:rPr>
          <w:rFonts w:ascii="Times New Roman" w:hAnsi="Times New Roman"/>
          <w:sz w:val="22"/>
          <w:szCs w:val="28"/>
        </w:rPr>
        <w:t>.</w:t>
      </w:r>
      <w:r w:rsidR="006C034C">
        <w:rPr>
          <w:rFonts w:ascii="Times New Roman" w:hAnsi="Times New Roman"/>
          <w:sz w:val="22"/>
          <w:szCs w:val="28"/>
        </w:rPr>
        <w:t>9</w:t>
      </w:r>
      <w:r w:rsidR="006A421D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2CFDDA69" w14:textId="46187CD1" w:rsidR="00F20146" w:rsidRPr="00D82C97" w:rsidRDefault="00F20146" w:rsidP="006A4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sectPr w:rsidR="00F20146" w:rsidRPr="00D82C97" w:rsidSect="00B85661">
      <w:head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C57A5" w14:textId="77777777" w:rsidR="00980E3A" w:rsidRDefault="00980E3A">
      <w:r>
        <w:separator/>
      </w:r>
    </w:p>
  </w:endnote>
  <w:endnote w:type="continuationSeparator" w:id="0">
    <w:p w14:paraId="5A37F356" w14:textId="77777777" w:rsidR="00980E3A" w:rsidRDefault="0098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C1DE2" w14:textId="77777777" w:rsidR="003342D4" w:rsidRDefault="003342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14D75" w14:textId="77777777" w:rsidR="007D017A" w:rsidRPr="00255E1D" w:rsidRDefault="007D017A" w:rsidP="00941B0E">
    <w:pPr>
      <w:pStyle w:val="Footer"/>
      <w:framePr w:w="331" w:wrap="around" w:vAnchor="text" w:hAnchor="margin" w:xAlign="center" w:y="-3"/>
      <w:rPr>
        <w:rStyle w:val="PageNumber"/>
        <w:rFonts w:ascii="Times New Roman" w:hAnsi="Times New Roman"/>
        <w:sz w:val="22"/>
        <w:szCs w:val="22"/>
        <w:lang w:val="en-US"/>
      </w:rPr>
    </w:pPr>
    <w:r w:rsidRPr="00D05E04">
      <w:rPr>
        <w:rStyle w:val="PageNumber"/>
        <w:rFonts w:ascii="Times New Roman" w:hAnsi="Times New Roman"/>
        <w:sz w:val="22"/>
        <w:szCs w:val="22"/>
      </w:rPr>
      <w:fldChar w:fldCharType="begin"/>
    </w:r>
    <w:r w:rsidRPr="00D05E04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D05E04">
      <w:rPr>
        <w:rStyle w:val="PageNumber"/>
        <w:rFonts w:ascii="Times New Roman" w:hAnsi="Times New Roman"/>
        <w:sz w:val="22"/>
        <w:szCs w:val="22"/>
      </w:rPr>
      <w:fldChar w:fldCharType="separate"/>
    </w:r>
    <w:r w:rsidRPr="00D05E04">
      <w:rPr>
        <w:rStyle w:val="PageNumber"/>
        <w:rFonts w:ascii="Times New Roman" w:hAnsi="Times New Roman"/>
        <w:noProof/>
        <w:sz w:val="22"/>
        <w:szCs w:val="22"/>
      </w:rPr>
      <w:t>20</w:t>
    </w:r>
    <w:r w:rsidRPr="00D05E04">
      <w:rPr>
        <w:rStyle w:val="PageNumber"/>
        <w:rFonts w:ascii="Times New Roman" w:hAnsi="Times New Roman"/>
        <w:sz w:val="22"/>
        <w:szCs w:val="22"/>
      </w:rPr>
      <w:fldChar w:fldCharType="end"/>
    </w:r>
  </w:p>
  <w:p w14:paraId="3ED584EE" w14:textId="77777777" w:rsidR="007D017A" w:rsidRPr="009A4A9E" w:rsidRDefault="007D017A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3E8F" w14:textId="623DFEDC" w:rsidR="007D017A" w:rsidRPr="00103D91" w:rsidRDefault="007D017A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98436E">
      <w:rPr>
        <w:rFonts w:ascii="Times New Roman" w:hAnsi="Times New Roman"/>
        <w:i/>
        <w:iCs/>
        <w:noProof/>
        <w:sz w:val="22"/>
        <w:szCs w:val="22"/>
      </w:rPr>
      <w:t>1263027 - 2022 Jun-FSA-Nava Nakorn-06e rev.6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795" w14:textId="77777777" w:rsidR="007D017A" w:rsidRPr="00786600" w:rsidRDefault="007D017A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7D017A" w:rsidRPr="009A4A9E" w:rsidRDefault="007D017A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1953" w14:textId="351516D3" w:rsidR="007D017A" w:rsidRPr="00103D91" w:rsidRDefault="007D017A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98436E">
      <w:rPr>
        <w:rFonts w:ascii="Times New Roman" w:hAnsi="Times New Roman"/>
        <w:noProof/>
        <w:sz w:val="22"/>
        <w:szCs w:val="22"/>
      </w:rPr>
      <w:t>1263027 - 2022 Jun-FSA-Nava Nakorn-06e rev.6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16BD" w14:textId="77777777" w:rsidR="007D017A" w:rsidRPr="00786600" w:rsidRDefault="007D017A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7D017A" w:rsidRPr="009A4A9E" w:rsidRDefault="007D017A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1B22" w14:textId="3E1A037B" w:rsidR="007D017A" w:rsidRPr="00103D91" w:rsidRDefault="007D017A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98436E">
      <w:rPr>
        <w:rFonts w:ascii="Times New Roman" w:hAnsi="Times New Roman"/>
        <w:noProof/>
        <w:sz w:val="22"/>
        <w:szCs w:val="22"/>
      </w:rPr>
      <w:t>1263027 - 2022 Jun-FSA-Nava Nakorn-06e rev.6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78758" w14:textId="77777777" w:rsidR="00980E3A" w:rsidRDefault="00980E3A">
      <w:r>
        <w:separator/>
      </w:r>
    </w:p>
  </w:footnote>
  <w:footnote w:type="continuationSeparator" w:id="0">
    <w:p w14:paraId="31BADECF" w14:textId="77777777" w:rsidR="00980E3A" w:rsidRDefault="0098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43045" w14:textId="77777777" w:rsidR="003342D4" w:rsidRDefault="003342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27BA" w14:textId="77777777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77777777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FF8525E" w14:textId="59E49366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</w:t>
    </w:r>
    <w:r w:rsidR="00C11870">
      <w:rPr>
        <w:rFonts w:ascii="Times New Roman" w:hAnsi="Times New Roman"/>
        <w:b/>
        <w:bCs/>
        <w:sz w:val="24"/>
        <w:szCs w:val="24"/>
      </w:rPr>
      <w:t xml:space="preserve">and six-month </w:t>
    </w:r>
    <w:r>
      <w:rPr>
        <w:rFonts w:ascii="Times New Roman" w:hAnsi="Times New Roman"/>
        <w:b/>
        <w:bCs/>
        <w:sz w:val="24"/>
        <w:szCs w:val="24"/>
      </w:rPr>
      <w:t>period</w:t>
    </w:r>
    <w:r w:rsidR="00C11870">
      <w:rPr>
        <w:rFonts w:ascii="Times New Roman" w:hAnsi="Times New Roman"/>
        <w:b/>
        <w:bCs/>
        <w:sz w:val="24"/>
        <w:szCs w:val="24"/>
      </w:rPr>
      <w:t>s</w:t>
    </w:r>
    <w:r>
      <w:rPr>
        <w:rFonts w:ascii="Times New Roman" w:hAnsi="Times New Roman"/>
        <w:b/>
        <w:bCs/>
        <w:sz w:val="24"/>
        <w:szCs w:val="24"/>
      </w:rPr>
      <w:t xml:space="preserve"> ended 3</w:t>
    </w:r>
    <w:r w:rsidR="00C11870">
      <w:rPr>
        <w:rFonts w:ascii="Times New Roman" w:hAnsi="Times New Roman"/>
        <w:b/>
        <w:bCs/>
        <w:sz w:val="24"/>
        <w:szCs w:val="24"/>
      </w:rPr>
      <w:t>0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="00C11870">
      <w:rPr>
        <w:rFonts w:ascii="Times New Roman" w:hAnsi="Times New Roman"/>
        <w:b/>
        <w:bCs/>
        <w:sz w:val="24"/>
        <w:szCs w:val="24"/>
      </w:rPr>
      <w:t>June</w:t>
    </w:r>
    <w:r>
      <w:rPr>
        <w:rFonts w:ascii="Times New Roman" w:hAnsi="Times New Roman"/>
        <w:b/>
        <w:bCs/>
        <w:sz w:val="24"/>
        <w:szCs w:val="24"/>
      </w:rPr>
      <w:t xml:space="preserve"> 2022 (Unaudited)</w:t>
    </w:r>
  </w:p>
  <w:p w14:paraId="747CEB10" w14:textId="77777777" w:rsidR="007D017A" w:rsidRPr="003C7A17" w:rsidRDefault="007D017A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8E07" w14:textId="77777777" w:rsidR="007D017A" w:rsidRPr="00171033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</w:p>
  <w:p w14:paraId="2C3B78A3" w14:textId="77777777" w:rsidR="007D017A" w:rsidRPr="00D35545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7D017A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Month" w:val="3"/>
        <w:attr w:name="Day" w:val="31"/>
        <w:attr w:name="Year" w:val="2007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7D017A" w:rsidRPr="00D35545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7D017A" w:rsidRPr="00D35545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807B" w14:textId="77777777" w:rsidR="007D017A" w:rsidRDefault="007D017A" w:rsidP="003342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</w:tabs>
      <w:ind w:left="81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CA1BA5D" w14:textId="77777777" w:rsidR="007D017A" w:rsidRDefault="007D017A" w:rsidP="003342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9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337746CC" w14:textId="7C6A11BC" w:rsidR="007D017A" w:rsidRDefault="00E14879" w:rsidP="003342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9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six-month periods ended 30 June 2022 (Unaudited)</w:t>
    </w:r>
  </w:p>
  <w:p w14:paraId="01E3BEC1" w14:textId="77777777" w:rsidR="007D017A" w:rsidRPr="003C7A17" w:rsidRDefault="007D017A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19199FE6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B2BF" w14:textId="77777777" w:rsidR="007D017A" w:rsidRPr="004F47D6" w:rsidRDefault="007D017A" w:rsidP="003342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ind w:left="450" w:hanging="270"/>
      <w:rPr>
        <w:rFonts w:ascii="Times New Roman" w:hAnsi="Times New Roman"/>
        <w:b/>
        <w:bCs/>
        <w:sz w:val="28"/>
        <w:szCs w:val="28"/>
      </w:rPr>
    </w:pPr>
    <w:r w:rsidRPr="004F47D6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4F47D6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4F47D6">
      <w:rPr>
        <w:rFonts w:ascii="Times New Roman" w:hAnsi="Times New Roman"/>
        <w:b/>
        <w:bCs/>
        <w:sz w:val="28"/>
        <w:szCs w:val="28"/>
      </w:rPr>
      <w:t xml:space="preserve"> Public Company Limited and its Subsidiaries</w:t>
    </w:r>
  </w:p>
  <w:p w14:paraId="754B186F" w14:textId="77777777" w:rsidR="007D017A" w:rsidRPr="004F47D6" w:rsidRDefault="007D017A" w:rsidP="003342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Times New Roman" w:hAnsi="Times New Roman"/>
        <w:b/>
        <w:bCs/>
        <w:sz w:val="24"/>
        <w:szCs w:val="24"/>
      </w:rPr>
    </w:pPr>
    <w:r w:rsidRPr="004F47D6">
      <w:rPr>
        <w:rFonts w:ascii="Times New Roman" w:hAnsi="Times New Roman"/>
        <w:b/>
        <w:bCs/>
        <w:sz w:val="24"/>
        <w:szCs w:val="24"/>
      </w:rPr>
      <w:t>Condensed notes to the interim financial statements</w:t>
    </w:r>
  </w:p>
  <w:p w14:paraId="5CF54C5D" w14:textId="2923D2D2" w:rsidR="007D017A" w:rsidRPr="004F47D6" w:rsidRDefault="004F47D6" w:rsidP="003342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Times New Roman" w:hAnsi="Times New Roman"/>
        <w:b/>
        <w:bCs/>
        <w:sz w:val="24"/>
        <w:szCs w:val="24"/>
      </w:rPr>
    </w:pPr>
    <w:r w:rsidRPr="004F47D6">
      <w:rPr>
        <w:rFonts w:ascii="Times New Roman" w:hAnsi="Times New Roman"/>
        <w:b/>
        <w:bCs/>
        <w:sz w:val="24"/>
        <w:szCs w:val="24"/>
      </w:rPr>
      <w:t>For the three-month and six-month periods ended 30 June 2022 (Unaudited)</w:t>
    </w:r>
  </w:p>
  <w:p w14:paraId="497F774F" w14:textId="77777777" w:rsidR="007D017A" w:rsidRPr="004F47D6" w:rsidRDefault="007D017A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3A10DE47" w14:textId="77777777" w:rsidR="007D017A" w:rsidRPr="004F47D6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6AFB" w14:textId="704EA461" w:rsidR="007D017A" w:rsidRDefault="007D017A" w:rsidP="004108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851E59E" w14:textId="77777777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3C4A31F5" w14:textId="32DAF6E1" w:rsidR="007D017A" w:rsidRDefault="004F47D6" w:rsidP="000D55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4F47D6">
      <w:rPr>
        <w:rFonts w:ascii="Times New Roman" w:hAnsi="Times New Roman"/>
        <w:b/>
        <w:bCs/>
        <w:sz w:val="24"/>
        <w:szCs w:val="24"/>
      </w:rPr>
      <w:t>For the three-month and six-month periods ended 30 June 2022 (Unaudited)</w:t>
    </w:r>
  </w:p>
  <w:p w14:paraId="7B475EE6" w14:textId="77777777" w:rsidR="007D017A" w:rsidRPr="003C7A17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7C10A433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291" w14:textId="1C712B9E" w:rsidR="007D017A" w:rsidRDefault="007D017A" w:rsidP="007555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004091D" w14:textId="77777777" w:rsidR="007D017A" w:rsidRPr="007555FD" w:rsidRDefault="007D017A" w:rsidP="007555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7555FD">
      <w:rPr>
        <w:rFonts w:ascii="Times New Roman" w:hAnsi="Times New Roman"/>
        <w:b/>
        <w:bCs/>
        <w:sz w:val="28"/>
        <w:szCs w:val="28"/>
      </w:rPr>
      <w:t>Condensed notes to the interim financial statements</w:t>
    </w:r>
  </w:p>
  <w:p w14:paraId="65DE81B6" w14:textId="29D94476" w:rsidR="007D017A" w:rsidRDefault="004F47D6" w:rsidP="007555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4"/>
        <w:szCs w:val="24"/>
      </w:rPr>
    </w:pPr>
    <w:r w:rsidRPr="004F47D6">
      <w:rPr>
        <w:rFonts w:ascii="Times New Roman" w:hAnsi="Times New Roman"/>
        <w:b/>
        <w:bCs/>
        <w:sz w:val="28"/>
        <w:szCs w:val="28"/>
      </w:rPr>
      <w:t>For the three-month and six-month periods ended 30 June 2022 (Unaudited)</w:t>
    </w:r>
  </w:p>
  <w:p w14:paraId="24231DC7" w14:textId="77777777" w:rsidR="007D017A" w:rsidRPr="003C7A17" w:rsidRDefault="007D017A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23A1C07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D45" w14:textId="01FA1EC3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446F2E1" w14:textId="17B7F838" w:rsidR="007D017A" w:rsidRDefault="004F47D6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4F47D6">
      <w:rPr>
        <w:rFonts w:ascii="Times New Roman" w:hAnsi="Times New Roman"/>
        <w:b/>
        <w:bCs/>
        <w:sz w:val="24"/>
        <w:szCs w:val="24"/>
      </w:rPr>
      <w:t>For the three-month and six-month periods ended 30 June 2022 (Unaudited)</w:t>
    </w:r>
  </w:p>
  <w:p w14:paraId="60E09FC4" w14:textId="77777777" w:rsidR="007D017A" w:rsidRPr="003C7A17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 w:numId="42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0B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17CFC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179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07D"/>
    <w:rsid w:val="00082583"/>
    <w:rsid w:val="00082BAF"/>
    <w:rsid w:val="00082FD1"/>
    <w:rsid w:val="0008300D"/>
    <w:rsid w:val="000836EA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E67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6A6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051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9F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42C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11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1EA6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2C9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29"/>
    <w:rsid w:val="00136B35"/>
    <w:rsid w:val="00136D89"/>
    <w:rsid w:val="00136FA4"/>
    <w:rsid w:val="00137281"/>
    <w:rsid w:val="00137718"/>
    <w:rsid w:val="0013777C"/>
    <w:rsid w:val="001377B5"/>
    <w:rsid w:val="001378E2"/>
    <w:rsid w:val="00137EAF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CCF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325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3CEA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7D0"/>
    <w:rsid w:val="001B1962"/>
    <w:rsid w:val="001B1B11"/>
    <w:rsid w:val="001B1CC0"/>
    <w:rsid w:val="001B1DB8"/>
    <w:rsid w:val="001B1E83"/>
    <w:rsid w:val="001B2328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26A1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1DD6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C0E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155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15A6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2F5D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08B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A68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0C"/>
    <w:rsid w:val="00281978"/>
    <w:rsid w:val="00281AA5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255"/>
    <w:rsid w:val="002935D0"/>
    <w:rsid w:val="002936D5"/>
    <w:rsid w:val="00293727"/>
    <w:rsid w:val="002937E8"/>
    <w:rsid w:val="00293B6B"/>
    <w:rsid w:val="00293DFE"/>
    <w:rsid w:val="00294108"/>
    <w:rsid w:val="002944A2"/>
    <w:rsid w:val="002949A9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7A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01C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BC5"/>
    <w:rsid w:val="002B6F36"/>
    <w:rsid w:val="002B71B4"/>
    <w:rsid w:val="002B7B09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68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C89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6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EBD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4B2C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0E12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888"/>
    <w:rsid w:val="003259E3"/>
    <w:rsid w:val="00325B78"/>
    <w:rsid w:val="00325B86"/>
    <w:rsid w:val="00325C83"/>
    <w:rsid w:val="00325DD9"/>
    <w:rsid w:val="00325EF8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42D4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703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5F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2C8"/>
    <w:rsid w:val="003829CF"/>
    <w:rsid w:val="00382A67"/>
    <w:rsid w:val="00382AFC"/>
    <w:rsid w:val="00382F69"/>
    <w:rsid w:val="00383351"/>
    <w:rsid w:val="003833B5"/>
    <w:rsid w:val="0038349B"/>
    <w:rsid w:val="003836C6"/>
    <w:rsid w:val="0038393F"/>
    <w:rsid w:val="00383B7E"/>
    <w:rsid w:val="00384430"/>
    <w:rsid w:val="003848B7"/>
    <w:rsid w:val="00384961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67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858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A7F5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8"/>
    <w:rsid w:val="003C70BA"/>
    <w:rsid w:val="003C7172"/>
    <w:rsid w:val="003C7458"/>
    <w:rsid w:val="003C750F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5E1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3DD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849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94C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1D5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6F38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379E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6AB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519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154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E13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6BC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0F32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5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0ED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AEC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BA"/>
    <w:rsid w:val="004C4BD3"/>
    <w:rsid w:val="004C4CEB"/>
    <w:rsid w:val="004C4D85"/>
    <w:rsid w:val="004C5650"/>
    <w:rsid w:val="004C56C9"/>
    <w:rsid w:val="004C5730"/>
    <w:rsid w:val="004C5BE2"/>
    <w:rsid w:val="004C5F85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8D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7D6"/>
    <w:rsid w:val="004F4AF4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C5E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CFD"/>
    <w:rsid w:val="00504D17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0E30"/>
    <w:rsid w:val="005113DD"/>
    <w:rsid w:val="00511477"/>
    <w:rsid w:val="00511819"/>
    <w:rsid w:val="00511CB3"/>
    <w:rsid w:val="0051233A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431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CF4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47E0F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031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4D6D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3A7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CD2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32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D46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877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736"/>
    <w:rsid w:val="005C38E8"/>
    <w:rsid w:val="005C39EE"/>
    <w:rsid w:val="005C3B46"/>
    <w:rsid w:val="005C3CF5"/>
    <w:rsid w:val="005C3D85"/>
    <w:rsid w:val="005C3F1D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1D54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6B1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7E5"/>
    <w:rsid w:val="005E28FB"/>
    <w:rsid w:val="005E2D23"/>
    <w:rsid w:val="005E2FA0"/>
    <w:rsid w:val="005E360D"/>
    <w:rsid w:val="005E3969"/>
    <w:rsid w:val="005E39F9"/>
    <w:rsid w:val="005E3AD4"/>
    <w:rsid w:val="005E3ADF"/>
    <w:rsid w:val="005E3B2A"/>
    <w:rsid w:val="005E437C"/>
    <w:rsid w:val="005E47E4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5D83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E7E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91C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2E8C"/>
    <w:rsid w:val="00633062"/>
    <w:rsid w:val="00633183"/>
    <w:rsid w:val="006331ED"/>
    <w:rsid w:val="006334B0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3F6"/>
    <w:rsid w:val="00637701"/>
    <w:rsid w:val="006377DF"/>
    <w:rsid w:val="00637918"/>
    <w:rsid w:val="00637EAB"/>
    <w:rsid w:val="006403DD"/>
    <w:rsid w:val="006405D4"/>
    <w:rsid w:val="0064098C"/>
    <w:rsid w:val="00641404"/>
    <w:rsid w:val="006415FB"/>
    <w:rsid w:val="0064174F"/>
    <w:rsid w:val="006418F0"/>
    <w:rsid w:val="00641905"/>
    <w:rsid w:val="00641B44"/>
    <w:rsid w:val="00641BA2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13D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05F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21D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6FC7"/>
    <w:rsid w:val="006B70FB"/>
    <w:rsid w:val="006B7259"/>
    <w:rsid w:val="006B7B68"/>
    <w:rsid w:val="006B7D1E"/>
    <w:rsid w:val="006B7D2B"/>
    <w:rsid w:val="006B7D76"/>
    <w:rsid w:val="006C0034"/>
    <w:rsid w:val="006C034C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DAF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03E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0F1"/>
    <w:rsid w:val="006E683C"/>
    <w:rsid w:val="006E6D9B"/>
    <w:rsid w:val="006E73BB"/>
    <w:rsid w:val="006E742B"/>
    <w:rsid w:val="006E7535"/>
    <w:rsid w:val="006E7859"/>
    <w:rsid w:val="006E7B63"/>
    <w:rsid w:val="006E7B78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B36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4F53"/>
    <w:rsid w:val="00715B91"/>
    <w:rsid w:val="00715CB0"/>
    <w:rsid w:val="00715CBA"/>
    <w:rsid w:val="00715F18"/>
    <w:rsid w:val="00715FE6"/>
    <w:rsid w:val="00715FEB"/>
    <w:rsid w:val="007160EC"/>
    <w:rsid w:val="00716155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17D14"/>
    <w:rsid w:val="0072009C"/>
    <w:rsid w:val="0072010A"/>
    <w:rsid w:val="007205C8"/>
    <w:rsid w:val="00720ADB"/>
    <w:rsid w:val="0072118A"/>
    <w:rsid w:val="00721496"/>
    <w:rsid w:val="0072192B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A1"/>
    <w:rsid w:val="007323DF"/>
    <w:rsid w:val="007325F6"/>
    <w:rsid w:val="0073277E"/>
    <w:rsid w:val="00732D35"/>
    <w:rsid w:val="00732F34"/>
    <w:rsid w:val="0073301C"/>
    <w:rsid w:val="00733299"/>
    <w:rsid w:val="0073346E"/>
    <w:rsid w:val="00733A3C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91D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5FD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3E8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1E1C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A7F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6F8D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17A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3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3DA7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187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93C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761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0FE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681"/>
    <w:rsid w:val="008E0EDC"/>
    <w:rsid w:val="008E0F81"/>
    <w:rsid w:val="008E111E"/>
    <w:rsid w:val="008E121C"/>
    <w:rsid w:val="008E130F"/>
    <w:rsid w:val="008E187F"/>
    <w:rsid w:val="008E1EA7"/>
    <w:rsid w:val="008E22C9"/>
    <w:rsid w:val="008E2440"/>
    <w:rsid w:val="008E2847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5DE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05"/>
    <w:rsid w:val="00904B19"/>
    <w:rsid w:val="009051A2"/>
    <w:rsid w:val="00905F9C"/>
    <w:rsid w:val="00906187"/>
    <w:rsid w:val="0090667F"/>
    <w:rsid w:val="00906838"/>
    <w:rsid w:val="009072A1"/>
    <w:rsid w:val="00907628"/>
    <w:rsid w:val="00907768"/>
    <w:rsid w:val="009077A1"/>
    <w:rsid w:val="00907A1C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2803"/>
    <w:rsid w:val="00912912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9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B0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80C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9EE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837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0E3A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055"/>
    <w:rsid w:val="0098436E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87B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0A"/>
    <w:rsid w:val="009A5B39"/>
    <w:rsid w:val="009A5CC0"/>
    <w:rsid w:val="009A607C"/>
    <w:rsid w:val="009A63EA"/>
    <w:rsid w:val="009A64AD"/>
    <w:rsid w:val="009A650B"/>
    <w:rsid w:val="009A67D7"/>
    <w:rsid w:val="009A6B8E"/>
    <w:rsid w:val="009A709B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4FCA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7A1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C38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692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1B96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BB7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740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728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3E3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2FE4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851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05E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05"/>
    <w:rsid w:val="00AC6CC1"/>
    <w:rsid w:val="00AC6D5D"/>
    <w:rsid w:val="00AC74FF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6AB4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6BF5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078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6D3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AD4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1E8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4A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955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5323"/>
    <w:rsid w:val="00B65EDF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91B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13D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9E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3C5C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1E2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98B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0ED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D7CF9"/>
    <w:rsid w:val="00BE00E2"/>
    <w:rsid w:val="00BE00EF"/>
    <w:rsid w:val="00BE0110"/>
    <w:rsid w:val="00BE018D"/>
    <w:rsid w:val="00BE0595"/>
    <w:rsid w:val="00BE0616"/>
    <w:rsid w:val="00BE0BA1"/>
    <w:rsid w:val="00BE1159"/>
    <w:rsid w:val="00BE1268"/>
    <w:rsid w:val="00BE128E"/>
    <w:rsid w:val="00BE1A54"/>
    <w:rsid w:val="00BE1BA4"/>
    <w:rsid w:val="00BE1D26"/>
    <w:rsid w:val="00BE1DDF"/>
    <w:rsid w:val="00BE223A"/>
    <w:rsid w:val="00BE24C5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A1B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70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9D4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0D54"/>
    <w:rsid w:val="00C21185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2EE0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C1F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3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3FB"/>
    <w:rsid w:val="00C3467F"/>
    <w:rsid w:val="00C347A6"/>
    <w:rsid w:val="00C3486C"/>
    <w:rsid w:val="00C348A3"/>
    <w:rsid w:val="00C34967"/>
    <w:rsid w:val="00C34D4C"/>
    <w:rsid w:val="00C34FEB"/>
    <w:rsid w:val="00C35554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0D6F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8E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50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207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CBE"/>
    <w:rsid w:val="00CE0DB7"/>
    <w:rsid w:val="00CE0DF4"/>
    <w:rsid w:val="00CE0F76"/>
    <w:rsid w:val="00CE19AE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4CE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4B0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00D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2EA"/>
    <w:rsid w:val="00D124FB"/>
    <w:rsid w:val="00D13959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0B"/>
    <w:rsid w:val="00D23DE6"/>
    <w:rsid w:val="00D24590"/>
    <w:rsid w:val="00D24D4C"/>
    <w:rsid w:val="00D24DB6"/>
    <w:rsid w:val="00D25624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0EB7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811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D0A"/>
    <w:rsid w:val="00D42E87"/>
    <w:rsid w:val="00D4305C"/>
    <w:rsid w:val="00D433C4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0F97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89D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20E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3B1"/>
    <w:rsid w:val="00DB2DEB"/>
    <w:rsid w:val="00DB3397"/>
    <w:rsid w:val="00DB393E"/>
    <w:rsid w:val="00DB5302"/>
    <w:rsid w:val="00DB534E"/>
    <w:rsid w:val="00DB556E"/>
    <w:rsid w:val="00DB5587"/>
    <w:rsid w:val="00DB5975"/>
    <w:rsid w:val="00DB6484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67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0AD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50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63A"/>
    <w:rsid w:val="00E11CF3"/>
    <w:rsid w:val="00E11DCC"/>
    <w:rsid w:val="00E11E76"/>
    <w:rsid w:val="00E1280E"/>
    <w:rsid w:val="00E128CB"/>
    <w:rsid w:val="00E12CD9"/>
    <w:rsid w:val="00E12F45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879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23B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4D0"/>
    <w:rsid w:val="00E56B2D"/>
    <w:rsid w:val="00E56C38"/>
    <w:rsid w:val="00E56E73"/>
    <w:rsid w:val="00E5742F"/>
    <w:rsid w:val="00E5787E"/>
    <w:rsid w:val="00E578E6"/>
    <w:rsid w:val="00E57916"/>
    <w:rsid w:val="00E57A64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4F6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AD3"/>
    <w:rsid w:val="00EA3BC6"/>
    <w:rsid w:val="00EA3D8B"/>
    <w:rsid w:val="00EA3E6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5EA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5E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7BC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B5B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3C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3DD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720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BF7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1EA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12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2FAC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EF3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BE7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lace"/>
  <w:smartTagType w:namespaceuri="urn:schemas-microsoft-com:office:smarttags" w:name="country-region"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112</TotalTime>
  <Pages>1</Pages>
  <Words>3162</Words>
  <Characters>18028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Attaya, Pinpimai</cp:lastModifiedBy>
  <cp:revision>26</cp:revision>
  <cp:lastPrinted>2022-08-09T11:17:00Z</cp:lastPrinted>
  <dcterms:created xsi:type="dcterms:W3CDTF">2022-08-03T12:03:00Z</dcterms:created>
  <dcterms:modified xsi:type="dcterms:W3CDTF">2022-08-09T11:24:00Z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