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28BFE9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72C4AB49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9C56FE">
        <w:rPr>
          <w:rFonts w:ascii="BrowalliaUPC" w:hAnsi="BrowalliaUPC" w:cs="BrowalliaUPC"/>
          <w:sz w:val="28"/>
          <w:szCs w:val="28"/>
        </w:rPr>
        <w:t xml:space="preserve">30 </w:t>
      </w:r>
      <w:r w:rsidR="009C56FE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1460F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อื่นรวมและเฉพาะของบริษัท</w:t>
      </w:r>
      <w:r w:rsidR="00C36CC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D7F9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0D7F97">
        <w:rPr>
          <w:rFonts w:ascii="BrowalliaUPC" w:hAnsi="BrowalliaUPC" w:cs="BrowalliaUPC"/>
          <w:sz w:val="28"/>
          <w:szCs w:val="28"/>
        </w:rPr>
        <w:t xml:space="preserve">30 </w:t>
      </w:r>
      <w:r w:rsidR="000D7F9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0D7F97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0D7F97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8D114A">
        <w:rPr>
          <w:rFonts w:ascii="BrowalliaUPC" w:hAnsi="BrowalliaUPC" w:cs="BrowalliaUPC"/>
          <w:sz w:val="28"/>
          <w:szCs w:val="28"/>
          <w:cs/>
        </w:rPr>
        <w:t>เดือนสิ้นสุดวันเดียวกัน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8D114A">
        <w:rPr>
          <w:rFonts w:ascii="BrowalliaUPC" w:hAnsi="BrowalliaUPC" w:cs="BrowalliaUPC"/>
          <w:sz w:val="28"/>
          <w:szCs w:val="28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</w:rPr>
        <w:t>(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รวมเรียกว่า </w:t>
      </w:r>
      <w:r w:rsidR="008D114A" w:rsidRPr="008D114A">
        <w:rPr>
          <w:rFonts w:ascii="BrowalliaUPC" w:hAnsi="BrowalliaUPC" w:cs="BrowalliaUPC"/>
          <w:sz w:val="28"/>
          <w:szCs w:val="28"/>
        </w:rPr>
        <w:t>“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7659CB9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="00043B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53CA85A0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7523FE" w14:textId="064E326B" w:rsidR="00F1460F" w:rsidRDefault="00F1460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F0D3FE" w14:textId="320175B1" w:rsidR="00C25AD8" w:rsidRDefault="00C25AD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0CC68A" w14:textId="77777777" w:rsidR="00C25AD8" w:rsidRDefault="00C25AD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66A783D6" w:rsidR="0054641F" w:rsidRPr="00772168" w:rsidRDefault="00686EA6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686EA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6D2453" w:rsidRPr="00686E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8B0EDE" w:rsidRPr="00686E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B0EDE" w:rsidRPr="00686EA6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10ECF" w14:textId="77777777" w:rsidR="00E81C71" w:rsidRDefault="00E81C71">
      <w:r>
        <w:separator/>
      </w:r>
    </w:p>
  </w:endnote>
  <w:endnote w:type="continuationSeparator" w:id="0">
    <w:p w14:paraId="1994C034" w14:textId="77777777" w:rsidR="00E81C71" w:rsidRDefault="00E81C71">
      <w:r>
        <w:continuationSeparator/>
      </w:r>
    </w:p>
  </w:endnote>
  <w:endnote w:type="continuationNotice" w:id="1">
    <w:p w14:paraId="2380B12F" w14:textId="77777777" w:rsidR="00E81C71" w:rsidRDefault="00E81C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BCD2" w14:textId="77777777" w:rsidR="00E81C71" w:rsidRDefault="00E81C71">
      <w:bookmarkStart w:id="0" w:name="_Hlk482348182"/>
      <w:bookmarkEnd w:id="0"/>
      <w:r>
        <w:separator/>
      </w:r>
    </w:p>
  </w:footnote>
  <w:footnote w:type="continuationSeparator" w:id="0">
    <w:p w14:paraId="13123C66" w14:textId="77777777" w:rsidR="00E81C71" w:rsidRDefault="00E81C71">
      <w:r>
        <w:continuationSeparator/>
      </w:r>
    </w:p>
  </w:footnote>
  <w:footnote w:type="continuationNotice" w:id="1">
    <w:p w14:paraId="518FC136" w14:textId="77777777" w:rsidR="00E81C71" w:rsidRDefault="00E81C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160A772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D20FF7E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02F8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D7F97"/>
    <w:rsid w:val="000E52CE"/>
    <w:rsid w:val="000E7F67"/>
    <w:rsid w:val="000F2FA8"/>
    <w:rsid w:val="000F3AAB"/>
    <w:rsid w:val="000F4416"/>
    <w:rsid w:val="000F4C07"/>
    <w:rsid w:val="000F5D82"/>
    <w:rsid w:val="000F5DCC"/>
    <w:rsid w:val="000F6120"/>
    <w:rsid w:val="000F6E25"/>
    <w:rsid w:val="000F78B4"/>
    <w:rsid w:val="001011DF"/>
    <w:rsid w:val="00103432"/>
    <w:rsid w:val="00105424"/>
    <w:rsid w:val="0010564E"/>
    <w:rsid w:val="00111B45"/>
    <w:rsid w:val="001126F9"/>
    <w:rsid w:val="00112B69"/>
    <w:rsid w:val="00115946"/>
    <w:rsid w:val="0011599E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12A6"/>
    <w:rsid w:val="001E498F"/>
    <w:rsid w:val="001E4B9A"/>
    <w:rsid w:val="001E5208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7F1D"/>
    <w:rsid w:val="002A1FFF"/>
    <w:rsid w:val="002A252E"/>
    <w:rsid w:val="002B0BF8"/>
    <w:rsid w:val="002B1398"/>
    <w:rsid w:val="002B56ED"/>
    <w:rsid w:val="002B5A4A"/>
    <w:rsid w:val="002B7BDB"/>
    <w:rsid w:val="002B7FBE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5AF"/>
    <w:rsid w:val="002F2DEB"/>
    <w:rsid w:val="002F2EC2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3AE9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17C"/>
    <w:rsid w:val="003B4956"/>
    <w:rsid w:val="003B4CCD"/>
    <w:rsid w:val="003B4DED"/>
    <w:rsid w:val="003B7D49"/>
    <w:rsid w:val="003C08B4"/>
    <w:rsid w:val="003C12C5"/>
    <w:rsid w:val="003C27EF"/>
    <w:rsid w:val="003C305E"/>
    <w:rsid w:val="003C32E9"/>
    <w:rsid w:val="003C3898"/>
    <w:rsid w:val="003C4644"/>
    <w:rsid w:val="003D2605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1078"/>
    <w:rsid w:val="00432060"/>
    <w:rsid w:val="00433F63"/>
    <w:rsid w:val="0043500A"/>
    <w:rsid w:val="00435788"/>
    <w:rsid w:val="004359E6"/>
    <w:rsid w:val="0043651A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0F42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2D0C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2BD3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59D2"/>
    <w:rsid w:val="006771E8"/>
    <w:rsid w:val="00677C01"/>
    <w:rsid w:val="00680EF1"/>
    <w:rsid w:val="00683168"/>
    <w:rsid w:val="00683934"/>
    <w:rsid w:val="00683CC7"/>
    <w:rsid w:val="0068523F"/>
    <w:rsid w:val="00686EA6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5A32"/>
    <w:rsid w:val="006C6376"/>
    <w:rsid w:val="006C7751"/>
    <w:rsid w:val="006D03D0"/>
    <w:rsid w:val="006D0D43"/>
    <w:rsid w:val="006D0E11"/>
    <w:rsid w:val="006D1BD8"/>
    <w:rsid w:val="006D2453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2440"/>
    <w:rsid w:val="00746796"/>
    <w:rsid w:val="00746D91"/>
    <w:rsid w:val="007472BC"/>
    <w:rsid w:val="00755038"/>
    <w:rsid w:val="0075598A"/>
    <w:rsid w:val="00760461"/>
    <w:rsid w:val="00761813"/>
    <w:rsid w:val="00761A3A"/>
    <w:rsid w:val="00762601"/>
    <w:rsid w:val="00764666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0787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5056"/>
    <w:rsid w:val="007F52A9"/>
    <w:rsid w:val="007F5B65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57F09"/>
    <w:rsid w:val="008648CF"/>
    <w:rsid w:val="0086494C"/>
    <w:rsid w:val="0086695A"/>
    <w:rsid w:val="00866C70"/>
    <w:rsid w:val="00870D49"/>
    <w:rsid w:val="008719C2"/>
    <w:rsid w:val="00873D01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3CF9"/>
    <w:rsid w:val="008A769F"/>
    <w:rsid w:val="008A7736"/>
    <w:rsid w:val="008B0EDE"/>
    <w:rsid w:val="008B19D9"/>
    <w:rsid w:val="008B1FD3"/>
    <w:rsid w:val="008B204B"/>
    <w:rsid w:val="008B6FB2"/>
    <w:rsid w:val="008C0CF9"/>
    <w:rsid w:val="008C2486"/>
    <w:rsid w:val="008C4156"/>
    <w:rsid w:val="008C49AE"/>
    <w:rsid w:val="008C59F7"/>
    <w:rsid w:val="008D114A"/>
    <w:rsid w:val="008D2984"/>
    <w:rsid w:val="008D4620"/>
    <w:rsid w:val="008D54C2"/>
    <w:rsid w:val="008E0FE7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56FE"/>
    <w:rsid w:val="009D0A96"/>
    <w:rsid w:val="009D3C23"/>
    <w:rsid w:val="009E278C"/>
    <w:rsid w:val="009E6222"/>
    <w:rsid w:val="009E62AD"/>
    <w:rsid w:val="009F0162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D5D"/>
    <w:rsid w:val="00A35782"/>
    <w:rsid w:val="00A357F5"/>
    <w:rsid w:val="00A362F9"/>
    <w:rsid w:val="00A41EEE"/>
    <w:rsid w:val="00A434C6"/>
    <w:rsid w:val="00A43EE6"/>
    <w:rsid w:val="00A4585A"/>
    <w:rsid w:val="00A533FC"/>
    <w:rsid w:val="00A57A92"/>
    <w:rsid w:val="00A60BBB"/>
    <w:rsid w:val="00A60F49"/>
    <w:rsid w:val="00A61E15"/>
    <w:rsid w:val="00A6359D"/>
    <w:rsid w:val="00A63E66"/>
    <w:rsid w:val="00A64C99"/>
    <w:rsid w:val="00A66F91"/>
    <w:rsid w:val="00A66FF0"/>
    <w:rsid w:val="00A70229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3DC"/>
    <w:rsid w:val="00AE25E4"/>
    <w:rsid w:val="00AE2BF6"/>
    <w:rsid w:val="00AE3370"/>
    <w:rsid w:val="00AE64CA"/>
    <w:rsid w:val="00AF194D"/>
    <w:rsid w:val="00AF3283"/>
    <w:rsid w:val="00AF3ED9"/>
    <w:rsid w:val="00AF5F45"/>
    <w:rsid w:val="00AF7092"/>
    <w:rsid w:val="00AF7B6C"/>
    <w:rsid w:val="00B03EC6"/>
    <w:rsid w:val="00B109B7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01AE"/>
    <w:rsid w:val="00BC1555"/>
    <w:rsid w:val="00BC60A9"/>
    <w:rsid w:val="00BC671C"/>
    <w:rsid w:val="00BC6FBF"/>
    <w:rsid w:val="00BD0E47"/>
    <w:rsid w:val="00BD1465"/>
    <w:rsid w:val="00BD1B7B"/>
    <w:rsid w:val="00BD5FC0"/>
    <w:rsid w:val="00BE0445"/>
    <w:rsid w:val="00BE0C8A"/>
    <w:rsid w:val="00BE0F58"/>
    <w:rsid w:val="00BE334D"/>
    <w:rsid w:val="00BE3EC4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22F6"/>
    <w:rsid w:val="00C15638"/>
    <w:rsid w:val="00C173BF"/>
    <w:rsid w:val="00C20ABD"/>
    <w:rsid w:val="00C21E3B"/>
    <w:rsid w:val="00C24282"/>
    <w:rsid w:val="00C25AD8"/>
    <w:rsid w:val="00C3462C"/>
    <w:rsid w:val="00C35B1A"/>
    <w:rsid w:val="00C36CC7"/>
    <w:rsid w:val="00C41C7D"/>
    <w:rsid w:val="00C43D58"/>
    <w:rsid w:val="00C47DA3"/>
    <w:rsid w:val="00C60F68"/>
    <w:rsid w:val="00C6126F"/>
    <w:rsid w:val="00C63023"/>
    <w:rsid w:val="00C63743"/>
    <w:rsid w:val="00C64605"/>
    <w:rsid w:val="00C6588E"/>
    <w:rsid w:val="00C65C75"/>
    <w:rsid w:val="00C66936"/>
    <w:rsid w:val="00C72C4F"/>
    <w:rsid w:val="00C76C1C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20E"/>
    <w:rsid w:val="00CF6AEB"/>
    <w:rsid w:val="00CF706F"/>
    <w:rsid w:val="00D00A6F"/>
    <w:rsid w:val="00D011CD"/>
    <w:rsid w:val="00D078C4"/>
    <w:rsid w:val="00D12A59"/>
    <w:rsid w:val="00D15EA5"/>
    <w:rsid w:val="00D17227"/>
    <w:rsid w:val="00D2100B"/>
    <w:rsid w:val="00D22738"/>
    <w:rsid w:val="00D2342D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779E2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5D3B"/>
    <w:rsid w:val="00E16015"/>
    <w:rsid w:val="00E16418"/>
    <w:rsid w:val="00E165EE"/>
    <w:rsid w:val="00E20E9B"/>
    <w:rsid w:val="00E26AF3"/>
    <w:rsid w:val="00E276E0"/>
    <w:rsid w:val="00E314A4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523CF"/>
    <w:rsid w:val="00E54466"/>
    <w:rsid w:val="00E56701"/>
    <w:rsid w:val="00E61CA4"/>
    <w:rsid w:val="00E62754"/>
    <w:rsid w:val="00E64D2D"/>
    <w:rsid w:val="00E7599E"/>
    <w:rsid w:val="00E81C71"/>
    <w:rsid w:val="00E8544C"/>
    <w:rsid w:val="00E86B53"/>
    <w:rsid w:val="00E86F4B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E58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0" ma:contentTypeDescription="Create a new document." ma:contentTypeScope="" ma:versionID="0c7a6407e48608daa96110d3868d50ce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f50f1d6246d53300e28ae93c60f9a696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D149EF-1AA6-483F-92A5-595CCF54A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347</Words>
  <Characters>1361</Characters>
  <Application>Microsoft Office Word</Application>
  <DocSecurity>0</DocSecurity>
  <Lines>11</Lines>
  <Paragraphs>3</Paragraphs>
  <ScaleCrop>false</ScaleCrop>
  <Company>Grant Thornton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</cp:revision>
  <cp:lastPrinted>2022-08-08T08:21:00Z</cp:lastPrinted>
  <dcterms:created xsi:type="dcterms:W3CDTF">2022-08-08T09:01:00Z</dcterms:created>
  <dcterms:modified xsi:type="dcterms:W3CDTF">2022-08-10T04:59:00Z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