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5A2D7DA8" w:rsidR="00804175" w:rsidRPr="00593DB9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93DB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93DB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93DB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593DB9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8D8B5A5" w14:textId="77777777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593DB9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45722D3B" w:rsidR="00804175" w:rsidRPr="00593DB9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593DB9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บริษัทย่อ</w:t>
      </w:r>
      <w:r w:rsidR="00375E8F"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="00EF1024"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และการรวมธุรกิจภายใต้การควบคุมเดียวกัน</w:t>
      </w:r>
    </w:p>
    <w:p w14:paraId="03B64113" w14:textId="4D8E6D7A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593DB9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4BB60B4" w14:textId="148EA248" w:rsidR="00E63169" w:rsidRPr="00593DB9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593DB9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B329EA4" w14:textId="4EC70C40" w:rsidR="00804175" w:rsidRPr="00593DB9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593DB9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452DDE79" w14:textId="117F1EF0" w:rsidR="00532AA8" w:rsidRPr="00593DB9" w:rsidRDefault="00532AA8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EA3FFF0" w14:textId="34A9396B" w:rsidR="0096673C" w:rsidRPr="00593DB9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56E25264" w:rsidR="00B51A41" w:rsidRPr="00593DB9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C71D5DB" w14:textId="32A7A995" w:rsidR="00B11F89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52180C2" w14:textId="5BD8B5D5" w:rsidR="0039531D" w:rsidRPr="00593DB9" w:rsidRDefault="0039531D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39531D">
        <w:rPr>
          <w:rFonts w:asciiTheme="majorBidi" w:hAnsiTheme="majorBidi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B06283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B06283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79145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9145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Pr="0079145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Pr="0079145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79145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287E09B4" w:rsidR="00804175" w:rsidRPr="00B0628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9145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91456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D96D2C">
        <w:rPr>
          <w:rFonts w:asciiTheme="majorBidi" w:hAnsiTheme="majorBidi" w:cstheme="majorBidi"/>
          <w:sz w:val="28"/>
          <w:szCs w:val="28"/>
        </w:rPr>
        <w:t xml:space="preserve"> </w:t>
      </w:r>
      <w:r w:rsidR="000B6799" w:rsidRPr="0039531D">
        <w:rPr>
          <w:rFonts w:asciiTheme="majorBidi" w:hAnsiTheme="majorBidi" w:cstheme="majorBidi"/>
          <w:sz w:val="28"/>
          <w:szCs w:val="28"/>
        </w:rPr>
        <w:t xml:space="preserve">10 </w:t>
      </w:r>
      <w:r w:rsidR="000B6799" w:rsidRPr="0039531D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B6799" w:rsidRPr="0039531D">
        <w:rPr>
          <w:rFonts w:asciiTheme="majorBidi" w:hAnsiTheme="majorBidi" w:cstheme="majorBidi"/>
          <w:sz w:val="28"/>
          <w:szCs w:val="28"/>
        </w:rPr>
        <w:t>2565</w:t>
      </w:r>
    </w:p>
    <w:p w14:paraId="75C2EBFE" w14:textId="77777777" w:rsidR="00804175" w:rsidRPr="00B0628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09F4A" w14:textId="237B8C78" w:rsidR="00C11916" w:rsidRPr="00B06283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B06283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4CAB00EB" w:rsidR="000F4CA1" w:rsidRPr="00B06283" w:rsidRDefault="000F4CA1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34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00190F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>โดย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946EB" w:rsidRPr="00B06283">
        <w:rPr>
          <w:rFonts w:ascii="Angsana New" w:hAnsi="Angsana New" w:cs="Angsana New"/>
          <w:sz w:val="28"/>
          <w:szCs w:val="28"/>
        </w:rPr>
        <w:t xml:space="preserve"> </w:t>
      </w:r>
      <w:r w:rsidR="000B048B" w:rsidRPr="00B06283">
        <w:rPr>
          <w:rFonts w:ascii="Angsana New" w:hAnsi="Angsana New" w:cs="Angsana New"/>
          <w:sz w:val="28"/>
          <w:szCs w:val="28"/>
        </w:rPr>
        <w:t xml:space="preserve"> </w:t>
      </w:r>
      <w:r w:rsidR="000B048B" w:rsidRPr="00B06283">
        <w:rPr>
          <w:rFonts w:ascii="Angsana New" w:hAnsi="Angsana New" w:cs="Angsana New"/>
          <w:sz w:val="28"/>
          <w:szCs w:val="28"/>
        </w:rPr>
        <w:br/>
      </w:r>
      <w:r w:rsidR="008946EB" w:rsidRPr="00B06283">
        <w:rPr>
          <w:rFonts w:ascii="Angsana New" w:hAnsi="Angsana New" w:cs="Angsana New"/>
          <w:sz w:val="28"/>
          <w:szCs w:val="28"/>
        </w:rPr>
        <w:t xml:space="preserve">31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ธันวาคม</w:t>
      </w:r>
      <w:r w:rsidR="008946EB" w:rsidRPr="00B06283">
        <w:rPr>
          <w:rFonts w:ascii="Angsana New" w:hAnsi="Angsana New" w:cs="Angsana New"/>
          <w:sz w:val="28"/>
          <w:szCs w:val="28"/>
        </w:rPr>
        <w:t xml:space="preserve"> 256</w:t>
      </w:r>
      <w:r w:rsidR="00DF0E8E" w:rsidRPr="00B06283">
        <w:rPr>
          <w:rFonts w:ascii="Angsana New" w:hAnsi="Angsana New" w:cs="Angsana New"/>
          <w:sz w:val="28"/>
          <w:szCs w:val="28"/>
        </w:rPr>
        <w:t>4</w:t>
      </w:r>
    </w:p>
    <w:p w14:paraId="74197007" w14:textId="0EEBB841" w:rsidR="000F4CA1" w:rsidRPr="00B06283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29CED256" w:rsidR="007A0AF1" w:rsidRPr="00B06283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B06283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="007A0AF1"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F0E8E" w:rsidRPr="00B06283">
        <w:rPr>
          <w:rFonts w:asciiTheme="majorBidi" w:hAnsiTheme="majorBidi" w:cstheme="majorBidi"/>
          <w:sz w:val="28"/>
          <w:szCs w:val="28"/>
        </w:rPr>
        <w:t>4</w:t>
      </w:r>
    </w:p>
    <w:p w14:paraId="54C78515" w14:textId="77777777" w:rsidR="007B1DB6" w:rsidRPr="00B06283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8A7FCE" w14:textId="4FC1ADFB" w:rsidR="006051C7" w:rsidRPr="00D34F60" w:rsidRDefault="00B218BD" w:rsidP="00EC56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D34F60">
        <w:rPr>
          <w:rFonts w:ascii="Angsana New" w:hAnsi="Angsana New" w:cs="Angsana New"/>
          <w:sz w:val="28"/>
          <w:szCs w:val="28"/>
          <w:u w:val="none"/>
          <w:cs/>
          <w:lang w:val="th-TH"/>
        </w:rPr>
        <w:t>การ</w:t>
      </w:r>
      <w:r w:rsidR="004E67CC" w:rsidRPr="00D34F60">
        <w:rPr>
          <w:rFonts w:ascii="Angsana New" w:hAnsi="Angsana New" w:cs="Angsana New"/>
          <w:sz w:val="28"/>
          <w:szCs w:val="28"/>
          <w:u w:val="none"/>
          <w:cs/>
          <w:lang w:val="th-TH"/>
        </w:rPr>
        <w:t>ซื้อบริษัทย่อย</w:t>
      </w:r>
      <w:r w:rsidR="00EF1024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และการรวมธุรกิจภายใต้การควบคุมเดียวกัน</w:t>
      </w:r>
    </w:p>
    <w:p w14:paraId="3D2F0C43" w14:textId="77777777" w:rsidR="005148FE" w:rsidRPr="00B06283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B9CB7A2" w14:textId="7C872AFB" w:rsidR="00A52441" w:rsidRPr="00B06283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06283">
        <w:rPr>
          <w:rFonts w:ascii="Angsana New" w:hAnsi="Angsana New" w:cs="Angsana New"/>
          <w:i/>
          <w:iCs/>
          <w:sz w:val="28"/>
          <w:szCs w:val="28"/>
          <w:cs/>
        </w:rPr>
        <w:t>(ก)</w:t>
      </w:r>
      <w:r w:rsidRPr="00B06283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A52441" w:rsidRPr="00B06283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792D74" w:rsidRPr="00B0628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 </w:t>
      </w:r>
      <w:r w:rsidR="00792D74" w:rsidRPr="00B06283">
        <w:rPr>
          <w:rFonts w:asciiTheme="majorBidi" w:hAnsiTheme="majorBidi" w:cstheme="majorBidi"/>
          <w:i/>
          <w:iCs/>
          <w:sz w:val="28"/>
          <w:szCs w:val="28"/>
        </w:rPr>
        <w:t>EM Logistics &amp; Warehousing Pte. Ltd. (“EMLOG”)</w:t>
      </w:r>
    </w:p>
    <w:p w14:paraId="487B99BB" w14:textId="1BDB16FA" w:rsidR="00A52441" w:rsidRPr="00B06283" w:rsidRDefault="00A52441" w:rsidP="00A524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7B130BB" w14:textId="5C4BF185" w:rsidR="005B5143" w:rsidRPr="00B06283" w:rsidRDefault="00605468" w:rsidP="00C3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22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2564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 </w:t>
      </w:r>
      <w:r w:rsidRPr="00B06283">
        <w:rPr>
          <w:rFonts w:asciiTheme="majorBidi" w:hAnsiTheme="majorBidi" w:cstheme="majorBidi"/>
          <w:sz w:val="28"/>
          <w:szCs w:val="28"/>
        </w:rPr>
        <w:t xml:space="preserve">EM Logistics &amp; Warehousing Pte. Ltd. (“EMLOG”) </w:t>
      </w:r>
      <w:r w:rsidRPr="00B06283">
        <w:rPr>
          <w:rFonts w:asciiTheme="majorBidi" w:hAnsiTheme="majorBidi" w:cstheme="majorBidi"/>
          <w:sz w:val="28"/>
          <w:szCs w:val="28"/>
          <w:cs/>
        </w:rPr>
        <w:t>ซึ่ง</w:t>
      </w:r>
      <w:r w:rsidR="00C348B1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sz w:val="28"/>
          <w:szCs w:val="28"/>
          <w:cs/>
        </w:rPr>
        <w:t>เป็นบริษัท</w:t>
      </w:r>
      <w:r w:rsidR="00025942" w:rsidRPr="00B06283">
        <w:rPr>
          <w:rFonts w:asciiTheme="majorBidi" w:hAnsiTheme="majorBidi" w:cstheme="majorBidi"/>
          <w:sz w:val="28"/>
          <w:szCs w:val="28"/>
          <w:cs/>
        </w:rPr>
        <w:t>ที่</w:t>
      </w:r>
      <w:r w:rsidR="007D7AD0" w:rsidRPr="00B06283">
        <w:rPr>
          <w:rFonts w:asciiTheme="majorBidi" w:hAnsiTheme="majorBidi" w:cstheme="majorBidi"/>
          <w:sz w:val="28"/>
          <w:szCs w:val="28"/>
          <w:cs/>
        </w:rPr>
        <w:t>จดทะเบียนใน</w:t>
      </w:r>
      <w:r w:rsidR="00B45A9F" w:rsidRPr="00B06283">
        <w:rPr>
          <w:rFonts w:asciiTheme="majorBidi" w:hAnsiTheme="majorBidi" w:cstheme="majorBidi"/>
          <w:sz w:val="28"/>
          <w:szCs w:val="28"/>
          <w:cs/>
        </w:rPr>
        <w:t>สาธารณรัฐ</w:t>
      </w:r>
      <w:r w:rsidR="007D7AD0" w:rsidRPr="00B06283">
        <w:rPr>
          <w:rFonts w:asciiTheme="majorBidi" w:hAnsiTheme="majorBidi" w:cstheme="majorBidi"/>
          <w:sz w:val="28"/>
          <w:szCs w:val="28"/>
          <w:cs/>
        </w:rPr>
        <w:t xml:space="preserve">สิงคโปร์ 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ประกอบธุรกิจ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ลงทุนในบริษัทอื่น โดยการซื้อหุ้นสามัญของบริษัทดังกล่าวจำนวนร้อยละ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10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จากผู้ถือหุ้นเดิมรายหนึ่ง โดยชำระ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เป็น</w:t>
      </w:r>
      <w:r w:rsidRPr="00B06283">
        <w:rPr>
          <w:rFonts w:asciiTheme="majorBidi" w:hAnsiTheme="majorBidi" w:cstheme="majorBidi"/>
          <w:sz w:val="28"/>
          <w:szCs w:val="28"/>
          <w:cs/>
        </w:rPr>
        <w:t>เงิน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>จำนวน</w:t>
      </w:r>
      <w:r w:rsidR="007B06F2"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30AA" w:rsidRPr="00B06283">
        <w:rPr>
          <w:rFonts w:asciiTheme="majorBidi" w:hAnsiTheme="majorBidi" w:cstheme="majorBidi"/>
          <w:sz w:val="28"/>
          <w:szCs w:val="28"/>
        </w:rPr>
        <w:t>20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ล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>้</w:t>
      </w:r>
      <w:r w:rsidRPr="00B06283">
        <w:rPr>
          <w:rFonts w:asciiTheme="majorBidi" w:hAnsiTheme="majorBidi" w:cstheme="majorBidi"/>
          <w:sz w:val="28"/>
          <w:szCs w:val="28"/>
          <w:cs/>
        </w:rPr>
        <w:t>านบาท มีผลทำให้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บริษัทมีสัดส่วนการถือหุ้นในบริษัทดังกล่าวเพิ่มจากร้อยละ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50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60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และเปลี่ยนสถานะจากเงินลงทุนในการร่วมค้าเป็นเงินลงทุนใน</w:t>
      </w:r>
      <w:r w:rsidR="00680D3C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14:paraId="19AA82A3" w14:textId="346F0B94" w:rsidR="00605468" w:rsidRPr="00B06283" w:rsidRDefault="00605468" w:rsidP="005B51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155902" w14:textId="000E2B60" w:rsidR="00A52441" w:rsidRPr="00B06283" w:rsidRDefault="009B5CC1" w:rsidP="009B5C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</w:rPr>
        <w:t xml:space="preserve">EMLOG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มีเงินลงทุนใน </w:t>
      </w:r>
      <w:r w:rsidRPr="00B06283">
        <w:rPr>
          <w:rFonts w:asciiTheme="majorBidi" w:hAnsiTheme="majorBidi" w:cstheme="majorBidi"/>
          <w:sz w:val="28"/>
          <w:szCs w:val="28"/>
        </w:rPr>
        <w:t xml:space="preserve">JWD Asia Logistics (Cambodia) Co., Ltd </w:t>
      </w:r>
      <w:r w:rsidR="000A3A81" w:rsidRPr="00B06283">
        <w:rPr>
          <w:rFonts w:asciiTheme="majorBidi" w:hAnsiTheme="majorBidi" w:cstheme="majorBidi"/>
          <w:sz w:val="28"/>
          <w:szCs w:val="28"/>
        </w:rPr>
        <w:t xml:space="preserve">(“JWDALC”)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โดยถือหุ้นในสัดส่วนร้อยละ </w:t>
      </w:r>
      <w:r w:rsidRPr="00B06283">
        <w:rPr>
          <w:rFonts w:asciiTheme="majorBidi" w:hAnsiTheme="majorBidi" w:cstheme="majorBidi"/>
          <w:sz w:val="28"/>
          <w:szCs w:val="28"/>
        </w:rPr>
        <w:t>100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ดังนั้น</w:t>
      </w:r>
      <w:r w:rsidR="008C3F66" w:rsidRPr="00B06283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8C3F66" w:rsidRPr="00B06283">
        <w:rPr>
          <w:rFonts w:asciiTheme="majorBidi" w:hAnsiTheme="majorBidi" w:cstheme="majorBidi"/>
          <w:sz w:val="28"/>
          <w:szCs w:val="28"/>
        </w:rPr>
        <w:t xml:space="preserve">EMLOG </w:t>
      </w:r>
      <w:r w:rsidRPr="00B06283">
        <w:rPr>
          <w:rFonts w:asciiTheme="majorBidi" w:hAnsiTheme="majorBidi" w:cstheme="majorBidi"/>
          <w:sz w:val="28"/>
          <w:szCs w:val="28"/>
          <w:cs/>
        </w:rPr>
        <w:t>จะ</w:t>
      </w:r>
      <w:r w:rsidR="008C3F66" w:rsidRPr="00B06283">
        <w:rPr>
          <w:rFonts w:asciiTheme="majorBidi" w:hAnsiTheme="majorBidi" w:cstheme="majorBidi"/>
          <w:sz w:val="28"/>
          <w:szCs w:val="28"/>
          <w:cs/>
        </w:rPr>
        <w:t>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1EF84CB2" w14:textId="77777777" w:rsidR="00CD626F" w:rsidRDefault="00CD626F" w:rsidP="00CD626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</w:p>
    <w:p w14:paraId="2A83CB24" w14:textId="71C47988" w:rsidR="0005031C" w:rsidRDefault="00050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p w14:paraId="0EF0FC2A" w14:textId="7A8D4CF2" w:rsidR="00CD626F" w:rsidRPr="00B06283" w:rsidRDefault="00CD626F" w:rsidP="00CD626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6A075A">
        <w:rPr>
          <w:rFonts w:asciiTheme="majorBidi" w:hAnsiTheme="majorBidi" w:cs="Angsana New" w:hint="cs"/>
          <w:sz w:val="28"/>
          <w:szCs w:val="28"/>
          <w:cs/>
        </w:rPr>
        <w:lastRenderedPageBreak/>
        <w:t>ในไตรมาสที่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ของปี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โดย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ณ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กลุ่มบริษัทบันทึกปรับปรุงค่าความนิยมจากการซื้อธุรกิจ</w:t>
      </w:r>
      <w:r>
        <w:rPr>
          <w:rFonts w:asciiTheme="majorBidi" w:hAnsiTheme="majorBidi" w:cs="Angsana New" w:hint="cs"/>
          <w:sz w:val="28"/>
          <w:szCs w:val="28"/>
          <w:cs/>
        </w:rPr>
        <w:t>เพิ่มขึ้น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18.13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6DBD36EC" w14:textId="77777777" w:rsidR="00CD626F" w:rsidRPr="00B06283" w:rsidRDefault="00CD626F" w:rsidP="00CD626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15CEE3" w14:textId="7FD67F0A" w:rsidR="008C3F66" w:rsidRPr="00B06283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62D4A89A" w14:textId="0FAC1AF9" w:rsidR="008C3F66" w:rsidRPr="00B06283" w:rsidRDefault="008C3F66" w:rsidP="00792D74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5C4C49" w:rsidRPr="00B06283" w14:paraId="05436CF6" w14:textId="77777777" w:rsidTr="00F604B2">
        <w:tc>
          <w:tcPr>
            <w:tcW w:w="6300" w:type="dxa"/>
          </w:tcPr>
          <w:p w14:paraId="26BDBBF3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57E02986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A5E820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0C6E36C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0F913C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5570" w:rsidRPr="00B06283" w14:paraId="6A413B5A" w14:textId="77777777" w:rsidTr="00F604B2">
        <w:tc>
          <w:tcPr>
            <w:tcW w:w="6300" w:type="dxa"/>
          </w:tcPr>
          <w:p w14:paraId="06B7DBC2" w14:textId="77777777" w:rsidR="001E5570" w:rsidRPr="00B06283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765267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442AB6" w14:textId="19C50310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627542C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D4DD78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085E" w:rsidRPr="009B0360" w14:paraId="048D7961" w14:textId="77777777" w:rsidTr="00F604B2">
        <w:trPr>
          <w:trHeight w:val="80"/>
        </w:trPr>
        <w:tc>
          <w:tcPr>
            <w:tcW w:w="6300" w:type="dxa"/>
          </w:tcPr>
          <w:p w14:paraId="638EE826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9B036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7C6CEEB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0DE3EC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EDDD0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386FC0FE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25,622</w:t>
            </w:r>
          </w:p>
        </w:tc>
      </w:tr>
      <w:tr w:rsidR="00E4085E" w:rsidRPr="009B0360" w14:paraId="4C9B0ABA" w14:textId="77777777" w:rsidTr="00F604B2">
        <w:tc>
          <w:tcPr>
            <w:tcW w:w="6300" w:type="dxa"/>
          </w:tcPr>
          <w:p w14:paraId="42763B15" w14:textId="79CB09DC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4CC55AFC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4064E4" w14:textId="7A4D224B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6B558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1CAD01FE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32,748</w:t>
            </w:r>
          </w:p>
        </w:tc>
      </w:tr>
      <w:tr w:rsidR="00E4085E" w:rsidRPr="009B0360" w14:paraId="5A7D22BD" w14:textId="77777777" w:rsidTr="00F604B2">
        <w:tc>
          <w:tcPr>
            <w:tcW w:w="6300" w:type="dxa"/>
          </w:tcPr>
          <w:p w14:paraId="3D5B5372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39D0C8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F5DE1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5563D1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73B897" w14:textId="0501F630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776</w:t>
            </w:r>
          </w:p>
        </w:tc>
      </w:tr>
      <w:tr w:rsidR="00E4085E" w:rsidRPr="009B0360" w14:paraId="1C43B1E2" w14:textId="77777777" w:rsidTr="00F604B2">
        <w:tc>
          <w:tcPr>
            <w:tcW w:w="6300" w:type="dxa"/>
          </w:tcPr>
          <w:p w14:paraId="268C9539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A4577C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103553" w14:textId="3613485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6DAA81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6E51C4" w14:textId="374E518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49,516</w:t>
            </w:r>
          </w:p>
        </w:tc>
      </w:tr>
      <w:tr w:rsidR="00E4085E" w:rsidRPr="009B0360" w14:paraId="672917ED" w14:textId="77777777" w:rsidTr="00F604B2">
        <w:tc>
          <w:tcPr>
            <w:tcW w:w="6300" w:type="dxa"/>
          </w:tcPr>
          <w:p w14:paraId="6C0BF13B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2132653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6291EE" w14:textId="1CCB0F0B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518516D9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529A637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609</w:t>
            </w:r>
          </w:p>
        </w:tc>
      </w:tr>
      <w:tr w:rsidR="00E4085E" w:rsidRPr="009B0360" w14:paraId="7313DF37" w14:textId="77777777" w:rsidTr="00F604B2">
        <w:tc>
          <w:tcPr>
            <w:tcW w:w="6300" w:type="dxa"/>
          </w:tcPr>
          <w:p w14:paraId="2E87C287" w14:textId="444165C1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อื่นนอกจากค่าความนิยม</w:t>
            </w:r>
          </w:p>
        </w:tc>
        <w:tc>
          <w:tcPr>
            <w:tcW w:w="255" w:type="dxa"/>
          </w:tcPr>
          <w:p w14:paraId="293E904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32E35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47723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07E68149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19,270</w:t>
            </w:r>
          </w:p>
        </w:tc>
      </w:tr>
      <w:tr w:rsidR="00E4085E" w:rsidRPr="009B0360" w14:paraId="7C8CDE2A" w14:textId="77777777" w:rsidTr="00F604B2">
        <w:tc>
          <w:tcPr>
            <w:tcW w:w="6300" w:type="dxa"/>
          </w:tcPr>
          <w:p w14:paraId="5C672B74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CFADF5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56595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EAEC89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30FA71B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5,964</w:t>
            </w:r>
          </w:p>
        </w:tc>
      </w:tr>
      <w:tr w:rsidR="00E4085E" w:rsidRPr="009B0360" w14:paraId="1478B631" w14:textId="77777777" w:rsidTr="00F604B2">
        <w:tc>
          <w:tcPr>
            <w:tcW w:w="6300" w:type="dxa"/>
          </w:tcPr>
          <w:p w14:paraId="4333EBB1" w14:textId="47D25142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39E5B7A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CC326A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5AFD71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12E922B2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(39,336)</w:t>
            </w:r>
          </w:p>
        </w:tc>
      </w:tr>
      <w:tr w:rsidR="00E4085E" w:rsidRPr="009B0360" w14:paraId="1CEB6845" w14:textId="77777777" w:rsidTr="00F604B2">
        <w:tc>
          <w:tcPr>
            <w:tcW w:w="6300" w:type="dxa"/>
          </w:tcPr>
          <w:p w14:paraId="75F236B0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6828E35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A56B2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0B762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14E4B665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(1,946)</w:t>
            </w:r>
          </w:p>
        </w:tc>
      </w:tr>
      <w:tr w:rsidR="00E4085E" w:rsidRPr="009B0360" w14:paraId="4208CA64" w14:textId="77777777" w:rsidTr="00F604B2">
        <w:tc>
          <w:tcPr>
            <w:tcW w:w="6300" w:type="dxa"/>
          </w:tcPr>
          <w:p w14:paraId="499611FF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1D3D429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2FBA32" w14:textId="32670DE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C07043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3A0CC6" w14:textId="25360F38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(46,731)</w:t>
            </w:r>
          </w:p>
        </w:tc>
      </w:tr>
      <w:tr w:rsidR="00E4085E" w:rsidRPr="009B0360" w14:paraId="1C2FF44C" w14:textId="77777777" w:rsidTr="000032BA">
        <w:tc>
          <w:tcPr>
            <w:tcW w:w="6300" w:type="dxa"/>
          </w:tcPr>
          <w:p w14:paraId="66493C96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2A633A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18CD2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84686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25F2989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(610)</w:t>
            </w:r>
          </w:p>
        </w:tc>
      </w:tr>
      <w:tr w:rsidR="00E4085E" w:rsidRPr="009B0360" w14:paraId="3DFB4090" w14:textId="77777777" w:rsidTr="000032BA">
        <w:tc>
          <w:tcPr>
            <w:tcW w:w="6300" w:type="dxa"/>
          </w:tcPr>
          <w:p w14:paraId="76BBBD8E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1B63E86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D7559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9FC4997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66D5542A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(5,896)</w:t>
            </w:r>
          </w:p>
        </w:tc>
      </w:tr>
      <w:tr w:rsidR="00E4085E" w:rsidRPr="009B0360" w14:paraId="42E5C8DA" w14:textId="77777777" w:rsidTr="003D337F">
        <w:tc>
          <w:tcPr>
            <w:tcW w:w="6300" w:type="dxa"/>
          </w:tcPr>
          <w:p w14:paraId="3D9EADA4" w14:textId="6D9E4992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B784765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57A6D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DA9367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F9B4654" w14:textId="210AB1A4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39,986</w:t>
            </w:r>
          </w:p>
        </w:tc>
      </w:tr>
      <w:tr w:rsidR="00E4085E" w:rsidRPr="009B0360" w14:paraId="312B382C" w14:textId="77777777" w:rsidTr="003D337F">
        <w:tc>
          <w:tcPr>
            <w:tcW w:w="6300" w:type="dxa"/>
          </w:tcPr>
          <w:p w14:paraId="540EA1B5" w14:textId="3B26FAD9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9B0360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505E6E2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B3A58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3E1249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F44E5A9" w14:textId="324DA703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(15,994)</w:t>
            </w:r>
          </w:p>
        </w:tc>
      </w:tr>
      <w:tr w:rsidR="00E4085E" w:rsidRPr="009B0360" w14:paraId="3E2D21B9" w14:textId="77777777" w:rsidTr="003D337F">
        <w:tc>
          <w:tcPr>
            <w:tcW w:w="6300" w:type="dxa"/>
          </w:tcPr>
          <w:p w14:paraId="6AE8A9BA" w14:textId="4C55DFDA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AC44777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F6AD05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0587E5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DF3D487" w14:textId="680CEE09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23,992</w:t>
            </w:r>
          </w:p>
        </w:tc>
      </w:tr>
      <w:tr w:rsidR="00E4085E" w:rsidRPr="009B0360" w14:paraId="5FFEE28B" w14:textId="77777777" w:rsidTr="00F604B2">
        <w:tc>
          <w:tcPr>
            <w:tcW w:w="6300" w:type="dxa"/>
          </w:tcPr>
          <w:p w14:paraId="6BF89172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9F0B76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2B7CC8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ED53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085E" w:rsidRPr="009B0360" w14:paraId="54B4BD32" w14:textId="77777777" w:rsidTr="00E84052">
        <w:tc>
          <w:tcPr>
            <w:tcW w:w="6300" w:type="dxa"/>
          </w:tcPr>
          <w:p w14:paraId="5045CCAE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20CA156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3A4540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239810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3184251" w14:textId="5314C834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23,992</w:t>
            </w:r>
          </w:p>
        </w:tc>
      </w:tr>
      <w:tr w:rsidR="00E4085E" w:rsidRPr="009B0360" w14:paraId="77CAFC76" w14:textId="77777777" w:rsidTr="0038408F">
        <w:tc>
          <w:tcPr>
            <w:tcW w:w="6300" w:type="dxa"/>
          </w:tcPr>
          <w:p w14:paraId="34CB019B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6B096B0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35ADB14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F9386A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9A270B7" w14:textId="5F51532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115,833</w:t>
            </w:r>
          </w:p>
        </w:tc>
      </w:tr>
      <w:tr w:rsidR="00E4085E" w:rsidRPr="009B0360" w14:paraId="609416B3" w14:textId="77777777" w:rsidTr="0038408F">
        <w:tc>
          <w:tcPr>
            <w:tcW w:w="6300" w:type="dxa"/>
          </w:tcPr>
          <w:p w14:paraId="41442EDB" w14:textId="62FD3868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6FC6684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9BCBD5" w14:textId="464A3D60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8E7620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964FD" w14:textId="4DF0A87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91,841</w:t>
            </w:r>
          </w:p>
        </w:tc>
      </w:tr>
      <w:tr w:rsidR="00E4085E" w:rsidRPr="009B0360" w14:paraId="65BFAB9D" w14:textId="77777777" w:rsidTr="0038408F">
        <w:tc>
          <w:tcPr>
            <w:tcW w:w="6300" w:type="dxa"/>
          </w:tcPr>
          <w:p w14:paraId="2C37B43C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00A2827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0B34F8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9FE2B6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6D508CE" w14:textId="77DD3C9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F7F332" w14:textId="77777777" w:rsidR="00BC7E61" w:rsidRPr="009B0360" w:rsidRDefault="00BC7E61" w:rsidP="005D0508">
      <w:pPr>
        <w:pStyle w:val="BodyText2"/>
        <w:tabs>
          <w:tab w:val="left" w:pos="540"/>
        </w:tabs>
        <w:ind w:left="88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4DA8612B" w14:textId="33FB60E3" w:rsidR="00916F05" w:rsidRPr="009B0360" w:rsidRDefault="00916F05" w:rsidP="00D033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B0360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3B1DB331" w14:textId="3C6DC1C7" w:rsidR="00381543" w:rsidRPr="009B0360" w:rsidRDefault="00E75293" w:rsidP="00E7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0360">
        <w:rPr>
          <w:rFonts w:ascii="Angsana New" w:hAnsi="Angsana New" w:cs="Angsana New"/>
          <w:i/>
          <w:iCs/>
          <w:sz w:val="28"/>
          <w:szCs w:val="28"/>
        </w:rPr>
        <w:lastRenderedPageBreak/>
        <w:t>(</w:t>
      </w:r>
      <w:proofErr w:type="gramStart"/>
      <w:r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ข</w:t>
      </w:r>
      <w:r w:rsidR="00381543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B572F4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 </w:t>
      </w:r>
      <w:r w:rsidR="0039531D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proofErr w:type="gramEnd"/>
      <w:r w:rsidR="0039531D">
        <w:rPr>
          <w:rFonts w:ascii="Angsana New" w:hAnsi="Angsana New" w:cs="Angsana New"/>
          <w:i/>
          <w:iCs/>
          <w:sz w:val="28"/>
          <w:szCs w:val="28"/>
        </w:rPr>
        <w:t xml:space="preserve">    </w:t>
      </w:r>
      <w:r w:rsidR="00381543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การ</w:t>
      </w:r>
      <w:r w:rsidR="0039531D">
        <w:rPr>
          <w:rFonts w:ascii="Angsana New" w:hAnsi="Angsana New" w:cs="Angsana New" w:hint="cs"/>
          <w:i/>
          <w:iCs/>
          <w:sz w:val="28"/>
          <w:szCs w:val="28"/>
          <w:cs/>
        </w:rPr>
        <w:t>ปรับโครงสร้างผู้ถือหุ้น</w:t>
      </w:r>
      <w:r w:rsidR="00D34F60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ใน</w:t>
      </w:r>
      <w:r w:rsidR="00381543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บริษัท แปซิฟิค โลจิสติกส์ โปร จำกัด</w:t>
      </w:r>
      <w:r w:rsidR="00291984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(</w:t>
      </w:r>
      <w:r w:rsidR="00291984" w:rsidRPr="009B0360">
        <w:rPr>
          <w:rFonts w:ascii="Angsana New" w:hAnsi="Angsana New" w:cs="Angsana New"/>
          <w:i/>
          <w:iCs/>
          <w:sz w:val="28"/>
          <w:szCs w:val="28"/>
        </w:rPr>
        <w:t>“PL</w:t>
      </w:r>
      <w:r w:rsidR="00595878" w:rsidRPr="009B0360">
        <w:rPr>
          <w:rFonts w:ascii="Angsana New" w:hAnsi="Angsana New" w:cs="Angsana New"/>
          <w:i/>
          <w:iCs/>
          <w:sz w:val="28"/>
          <w:szCs w:val="28"/>
        </w:rPr>
        <w:t>P</w:t>
      </w:r>
      <w:r w:rsidR="00291984" w:rsidRPr="009B0360">
        <w:rPr>
          <w:rFonts w:ascii="Angsana New" w:hAnsi="Angsana New" w:cs="Angsana New"/>
          <w:i/>
          <w:iCs/>
          <w:sz w:val="28"/>
          <w:szCs w:val="28"/>
        </w:rPr>
        <w:t>”</w:t>
      </w:r>
      <w:r w:rsidR="00291984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Pr="009B0360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142BC829" w14:textId="77777777" w:rsidR="00381543" w:rsidRPr="009B0360" w:rsidRDefault="00381543" w:rsidP="00381543">
      <w:pPr>
        <w:rPr>
          <w:rFonts w:cs="Arial"/>
          <w:cs/>
          <w:lang w:val="th-TH"/>
        </w:rPr>
      </w:pPr>
    </w:p>
    <w:p w14:paraId="2DCB1B15" w14:textId="4B2B9CF1" w:rsidR="00D34F60" w:rsidRPr="009B0360" w:rsidRDefault="00D34F60" w:rsidP="0039531D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>21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เมษายน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บริษัทย่อยแห่งหนึ่ง (“บริษัท เจดับเบิ้ลยูดี ทรานสปอร์ต (ประเทศไทย) จำกัด”) ได้ทำสัญญาซื้อหุ้นของบริษัทย่อยทางอ้อมแห่งหนึ่ง (“บริษัท แปซิฟิค โลจิสติกส์ โปร จำกัด”) จากบริษัทย่อยแห่งหนึ่ง (“บริษัท จาแพ็ค โฮลดิ้ง จำกัด”) จำนวน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 xml:space="preserve">399,998 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>หุ้น คิดเป็นสัดส่วนร้อยละ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 xml:space="preserve"> 100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เป็นจำนวนเงิน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 xml:space="preserve">44 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Pr="0039531D">
        <w:rPr>
          <w:rFonts w:asciiTheme="majorBidi" w:hAnsiTheme="majorBidi" w:cstheme="majorBidi"/>
          <w:spacing w:val="-2"/>
          <w:sz w:val="28"/>
          <w:szCs w:val="28"/>
          <w:cs/>
        </w:rPr>
        <w:t>การรวมธุรกิจดังกล่าว</w:t>
      </w:r>
      <w:r w:rsidRPr="0039531D">
        <w:rPr>
          <w:rFonts w:asciiTheme="majorBidi" w:hAnsiTheme="majorBidi" w:cstheme="majorBidi"/>
          <w:sz w:val="28"/>
          <w:szCs w:val="28"/>
          <w:cs/>
        </w:rPr>
        <w:t>ถือเป็นการรวมธุรกิจภายใต้การควบคุมเดียวกัน</w:t>
      </w:r>
      <w:r w:rsidRPr="009B0360">
        <w:rPr>
          <w:rFonts w:asciiTheme="majorBidi" w:hAnsiTheme="majorBidi" w:cstheme="majorBidi"/>
          <w:b/>
          <w:sz w:val="28"/>
          <w:szCs w:val="28"/>
          <w:cs/>
        </w:rPr>
        <w:t xml:space="preserve"> เนื่องจากอยู่ภายใต้การควบคุมของกล</w:t>
      </w:r>
      <w:r w:rsidRPr="009B0360">
        <w:rPr>
          <w:rFonts w:asciiTheme="majorBidi" w:hAnsiTheme="majorBidi" w:cstheme="majorBidi" w:hint="cs"/>
          <w:b/>
          <w:sz w:val="28"/>
          <w:szCs w:val="28"/>
          <w:cs/>
        </w:rPr>
        <w:t>ุ่</w:t>
      </w:r>
      <w:r w:rsidRPr="009B0360">
        <w:rPr>
          <w:rFonts w:asciiTheme="majorBidi" w:hAnsiTheme="majorBidi" w:cstheme="majorBidi"/>
          <w:b/>
          <w:sz w:val="28"/>
          <w:szCs w:val="28"/>
          <w:cs/>
        </w:rPr>
        <w:t>มผู้ถือหุ้นในลำดับสำคัญสูงสุดกลุ่มเดียวกันทั้งก่อนและหลังการรวมธุรกิจ และการควบคุมนั้นไม่เป็นการควบคุมชั่วคราว</w:t>
      </w:r>
    </w:p>
    <w:p w14:paraId="23265BE5" w14:textId="48426389" w:rsidR="00F340BF" w:rsidRPr="0039531D" w:rsidRDefault="00F340BF" w:rsidP="00F340BF">
      <w:pPr>
        <w:pStyle w:val="ListParagraph"/>
        <w:tabs>
          <w:tab w:val="clear" w:pos="454"/>
        </w:tabs>
        <w:spacing w:line="240" w:lineRule="auto"/>
        <w:ind w:left="90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6EE4DA5" w14:textId="00DA812F" w:rsidR="00794834" w:rsidRPr="0039531D" w:rsidRDefault="00207AC0" w:rsidP="0039531D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9531D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งบการเงินได้ถูกจัดขึ้นตามเกณฑ์การรวมธุรกิจที่อยู่ภายใต้การควบคุมเดียวกัน โดยสินทรัพย์สุทธิและส่วนได้เสียของ </w:t>
      </w:r>
      <w:r w:rsidRPr="0039531D">
        <w:rPr>
          <w:rFonts w:asciiTheme="majorBidi" w:hAnsiTheme="majorBidi" w:cstheme="majorBidi"/>
          <w:spacing w:val="-2"/>
          <w:sz w:val="28"/>
          <w:szCs w:val="28"/>
        </w:rPr>
        <w:t>PLP</w:t>
      </w:r>
      <w:r w:rsidRPr="0039531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A3488" w:rsidRPr="0039531D">
        <w:rPr>
          <w:rFonts w:asciiTheme="majorBidi" w:hAnsiTheme="majorBidi" w:cstheme="majorBidi"/>
          <w:spacing w:val="-2"/>
          <w:sz w:val="28"/>
          <w:szCs w:val="28"/>
        </w:rPr>
        <w:br/>
      </w:r>
      <w:r w:rsidR="00AE4077" w:rsidRPr="0039531D">
        <w:rPr>
          <w:rFonts w:asciiTheme="majorBidi" w:hAnsiTheme="majorBidi" w:cstheme="majorBidi"/>
          <w:spacing w:val="-2"/>
          <w:sz w:val="28"/>
          <w:szCs w:val="28"/>
          <w:cs/>
        </w:rPr>
        <w:t>จะบันทึกด้วยมูลค่าตามบัญชี ตามวิธีเสมือนว่าเป็นการรวมส่วนได้เสีย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</w:rPr>
        <w:t>similar to pooling of interests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</w:p>
    <w:p w14:paraId="37DE5D69" w14:textId="77777777" w:rsidR="00DB11A0" w:rsidRPr="0046418C" w:rsidRDefault="00DB11A0" w:rsidP="0046418C">
      <w:pPr>
        <w:pStyle w:val="ListParagraph"/>
        <w:tabs>
          <w:tab w:val="clear" w:pos="454"/>
          <w:tab w:val="clear" w:pos="907"/>
          <w:tab w:val="left" w:pos="360"/>
        </w:tabs>
        <w:spacing w:line="240" w:lineRule="auto"/>
        <w:ind w:left="360" w:right="45"/>
        <w:jc w:val="thaiDistribute"/>
        <w:rPr>
          <w:rFonts w:ascii="Angsana New" w:hAnsi="Angsana New"/>
          <w:b/>
          <w:sz w:val="36"/>
          <w:szCs w:val="36"/>
          <w:cs/>
        </w:rPr>
      </w:pPr>
    </w:p>
    <w:p w14:paraId="19F5545E" w14:textId="0843BEEB" w:rsidR="005E6853" w:rsidRPr="00D34F60" w:rsidRDefault="005E6853" w:rsidP="00D34F6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D34F60">
        <w:rPr>
          <w:rFonts w:ascii="Angsana New" w:hAnsi="Angsana New" w:cs="Angsana New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66563E" w:rsidRDefault="005E6853" w:rsidP="005E6853">
      <w:pPr>
        <w:rPr>
          <w:rFonts w:asciiTheme="majorBidi" w:hAnsiTheme="majorBidi" w:cs="Angsana New"/>
          <w:sz w:val="28"/>
          <w:szCs w:val="28"/>
        </w:rPr>
      </w:pPr>
    </w:p>
    <w:p w14:paraId="6BA24EDD" w14:textId="38510722" w:rsidR="00A8737A" w:rsidRPr="00B06283" w:rsidRDefault="00A8737A" w:rsidP="00A8737A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B794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</w:t>
      </w:r>
      <w:r w:rsidR="004132FC">
        <w:rPr>
          <w:rFonts w:asciiTheme="majorBidi" w:hAnsiTheme="majorBidi" w:cstheme="majorBidi" w:hint="cs"/>
          <w:b/>
          <w:sz w:val="28"/>
          <w:szCs w:val="28"/>
          <w:cs/>
        </w:rPr>
        <w:t>บ</w:t>
      </w:r>
      <w:r w:rsidR="009A513F" w:rsidRPr="000B794B">
        <w:rPr>
          <w:rFonts w:ascii="Angsana New" w:hAnsi="Angsana New" w:cs="Angsana New"/>
          <w:b/>
          <w:sz w:val="28"/>
          <w:szCs w:val="28"/>
          <w:cs/>
        </w:rPr>
        <w:t>บริษัทร่วม</w:t>
      </w:r>
      <w:r w:rsidR="009A513F" w:rsidRPr="000B794B">
        <w:rPr>
          <w:rFonts w:ascii="Angsana New" w:hAnsi="Angsana New" w:cs="Angsana New"/>
          <w:b/>
          <w:sz w:val="28"/>
          <w:szCs w:val="28"/>
        </w:rPr>
        <w:t xml:space="preserve"> </w:t>
      </w:r>
      <w:r w:rsidR="009A513F" w:rsidRPr="000B794B">
        <w:rPr>
          <w:rFonts w:ascii="Angsana New" w:hAnsi="Angsana New" w:cs="Angsana New"/>
          <w:b/>
          <w:sz w:val="28"/>
          <w:szCs w:val="28"/>
          <w:cs/>
        </w:rPr>
        <w:t>การร่วมค้า</w:t>
      </w:r>
      <w:r w:rsidR="004132FC">
        <w:rPr>
          <w:rFonts w:ascii="Angsana New" w:hAnsi="Angsana New" w:cs="Angsana New"/>
          <w:b/>
          <w:sz w:val="28"/>
          <w:szCs w:val="28"/>
        </w:rPr>
        <w:t xml:space="preserve"> </w:t>
      </w:r>
      <w:r w:rsidR="004132FC">
        <w:rPr>
          <w:rFonts w:ascii="Angsana New" w:hAnsi="Angsana New" w:cs="Angsana New" w:hint="cs"/>
          <w:b/>
          <w:sz w:val="28"/>
          <w:szCs w:val="28"/>
          <w:cs/>
        </w:rPr>
        <w:t>และ</w:t>
      </w:r>
      <w:r w:rsidR="004132FC" w:rsidRPr="000B794B">
        <w:rPr>
          <w:rFonts w:ascii="Angsana New" w:hAnsi="Angsana New" w:cs="Angsana New"/>
          <w:b/>
          <w:sz w:val="28"/>
          <w:szCs w:val="28"/>
          <w:cs/>
        </w:rPr>
        <w:t>บริษัทย่อย</w:t>
      </w:r>
      <w:r w:rsidRPr="000B794B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0B794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6418C" w:rsidRPr="000B794B">
        <w:rPr>
          <w:rFonts w:asciiTheme="majorBidi" w:hAnsiTheme="majorBidi" w:cstheme="majorBidi"/>
          <w:bCs/>
          <w:sz w:val="28"/>
          <w:szCs w:val="28"/>
        </w:rPr>
        <w:t>4</w:t>
      </w:r>
      <w:r w:rsidRPr="000B794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0B794B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0B794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6418C" w:rsidRPr="000B794B">
        <w:rPr>
          <w:rFonts w:asciiTheme="majorBidi" w:hAnsiTheme="majorBidi" w:cstheme="majorBidi"/>
          <w:bCs/>
          <w:sz w:val="28"/>
          <w:szCs w:val="28"/>
        </w:rPr>
        <w:t>5</w:t>
      </w:r>
      <w:r w:rsidRPr="00B0628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4CB871F1" w14:textId="3523B07C" w:rsidR="00A8737A" w:rsidRPr="00B06283" w:rsidRDefault="00A8737A" w:rsidP="0036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3916C4" w14:textId="396835C9" w:rsidR="00D646C0" w:rsidRPr="00B06283" w:rsidRDefault="00D646C0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olor w:val="FF0000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0F0303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B06283">
        <w:rPr>
          <w:rFonts w:asciiTheme="majorBidi" w:hAnsiTheme="majorBidi" w:cstheme="majorBidi"/>
          <w:sz w:val="28"/>
          <w:szCs w:val="28"/>
          <w:cs/>
        </w:rPr>
        <w:t>สุดว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>ั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="00FB0E93">
        <w:rPr>
          <w:rFonts w:asciiTheme="majorBidi" w:hAnsiTheme="majorBidi" w:cstheme="majorBidi"/>
          <w:sz w:val="28"/>
          <w:szCs w:val="28"/>
        </w:rPr>
        <w:t xml:space="preserve">30 </w:t>
      </w:r>
      <w:r w:rsidR="00FB0E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2C8DA465" w14:textId="77777777" w:rsidR="00FB0E93" w:rsidRPr="00E52C3E" w:rsidRDefault="00FB0E93" w:rsidP="00FB0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3"/>
        <w:gridCol w:w="270"/>
        <w:gridCol w:w="1088"/>
        <w:gridCol w:w="255"/>
        <w:gridCol w:w="11"/>
        <w:gridCol w:w="1077"/>
        <w:gridCol w:w="270"/>
        <w:gridCol w:w="1082"/>
      </w:tblGrid>
      <w:tr w:rsidR="00FB0E93" w:rsidRPr="00E52C3E" w14:paraId="3E84E4D4" w14:textId="77777777" w:rsidTr="00A26E8A">
        <w:tc>
          <w:tcPr>
            <w:tcW w:w="2205" w:type="pct"/>
            <w:shd w:val="clear" w:color="auto" w:fill="auto"/>
          </w:tcPr>
          <w:p w14:paraId="50E88909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3"/>
          </w:tcPr>
          <w:p w14:paraId="03DE1004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gridSpan w:val="2"/>
          </w:tcPr>
          <w:p w14:paraId="79191296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51EAF9FB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30209" w:rsidRPr="00E52C3E" w14:paraId="341F4D56" w14:textId="77777777" w:rsidTr="00A26E8A">
        <w:tc>
          <w:tcPr>
            <w:tcW w:w="2205" w:type="pct"/>
          </w:tcPr>
          <w:p w14:paraId="0B4B8045" w14:textId="0A3A93F2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9" w:type="pct"/>
          </w:tcPr>
          <w:p w14:paraId="6A849614" w14:textId="2C42DE16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7B7E7440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D3EA62C" w14:textId="6BC34F50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gridSpan w:val="2"/>
          </w:tcPr>
          <w:p w14:paraId="2779C79E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EBC5E1" w14:textId="38471758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112F52C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F5467D0" w14:textId="1A575291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30209" w:rsidRPr="00E52C3E" w14:paraId="5BFD46B7" w14:textId="77777777" w:rsidTr="00A26E8A">
        <w:tc>
          <w:tcPr>
            <w:tcW w:w="2205" w:type="pct"/>
          </w:tcPr>
          <w:p w14:paraId="2FE6AD9E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8"/>
          </w:tcPr>
          <w:p w14:paraId="3F9F43EA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0209" w:rsidRPr="00E52C3E" w14:paraId="1AC23E8A" w14:textId="77777777" w:rsidTr="00605B2E">
        <w:tc>
          <w:tcPr>
            <w:tcW w:w="2205" w:type="pct"/>
          </w:tcPr>
          <w:p w14:paraId="1E8ECB1A" w14:textId="77777777" w:rsidR="00330209" w:rsidRPr="00E52C3E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C3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7125825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5CC6A05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2" w:type="pct"/>
          </w:tcPr>
          <w:p w14:paraId="4E0C0ED8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9" w:type="pct"/>
          </w:tcPr>
          <w:p w14:paraId="3FA243D1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2" w:type="pct"/>
            <w:gridSpan w:val="2"/>
          </w:tcPr>
          <w:p w14:paraId="4F10907A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49837335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89" w:type="pct"/>
          </w:tcPr>
          <w:p w14:paraId="52E79EC1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E41753" w:rsidRPr="00D9730E" w14:paraId="7470C0B7" w14:textId="77777777" w:rsidTr="00605B2E">
        <w:tc>
          <w:tcPr>
            <w:tcW w:w="2205" w:type="pct"/>
          </w:tcPr>
          <w:p w14:paraId="28E5E13E" w14:textId="5F3E30B5" w:rsidR="00E41753" w:rsidRPr="00605B2E" w:rsidRDefault="00914108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</w:t>
            </w:r>
            <w:r w:rsidR="00E94EC6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สินค้า</w:t>
            </w:r>
            <w:r w:rsidR="007A6BB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หรือ</w:t>
            </w:r>
            <w:r w:rsidR="00E9382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</w:t>
            </w:r>
            <w:r w:rsidR="00E41753"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15FEC857" w14:textId="2BFCA6AE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6A5869A6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CDA0069" w14:textId="7E2D124E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324EA6B2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E5DB962" w14:textId="7B138B56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087</w:t>
            </w:r>
          </w:p>
        </w:tc>
        <w:tc>
          <w:tcPr>
            <w:tcW w:w="147" w:type="pct"/>
          </w:tcPr>
          <w:p w14:paraId="3C9D995A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510E6BE" w14:textId="6D0EBF03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9730E">
              <w:rPr>
                <w:rFonts w:asciiTheme="majorBidi" w:hAnsiTheme="majorBidi" w:cstheme="majorBidi"/>
                <w:sz w:val="28"/>
                <w:szCs w:val="28"/>
              </w:rPr>
              <w:t>5,548</w:t>
            </w:r>
          </w:p>
        </w:tc>
      </w:tr>
      <w:tr w:rsidR="00E41753" w:rsidRPr="00D9730E" w14:paraId="4D5C14DF" w14:textId="77777777" w:rsidTr="00605B2E">
        <w:tc>
          <w:tcPr>
            <w:tcW w:w="2205" w:type="pct"/>
            <w:vAlign w:val="bottom"/>
          </w:tcPr>
          <w:p w14:paraId="249E2771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25BD05F" w14:textId="6B18D549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7755C0CC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FD24EB7" w14:textId="2224395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32229F05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53B42CD" w14:textId="422703DE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31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52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7D7EB751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14BA095" w14:textId="724AB0ED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9730E">
              <w:rPr>
                <w:rFonts w:asciiTheme="majorBidi" w:hAnsiTheme="majorBidi" w:cstheme="majorBidi" w:hint="cs"/>
                <w:sz w:val="28"/>
                <w:szCs w:val="28"/>
                <w:cs/>
              </w:rPr>
              <w:t>8,032</w:t>
            </w:r>
          </w:p>
        </w:tc>
      </w:tr>
      <w:tr w:rsidR="00E41753" w:rsidRPr="00D9730E" w14:paraId="36A9A0A6" w14:textId="77777777" w:rsidTr="00605B2E">
        <w:tc>
          <w:tcPr>
            <w:tcW w:w="2205" w:type="pct"/>
            <w:vAlign w:val="bottom"/>
          </w:tcPr>
          <w:p w14:paraId="60999750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9" w:type="pct"/>
          </w:tcPr>
          <w:p w14:paraId="7F4EB75E" w14:textId="0DB06974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09DD9327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462F857" w14:textId="62B893F2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33DDEBC9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3AB511D" w14:textId="2A7D5F05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61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032</w:t>
            </w:r>
          </w:p>
        </w:tc>
        <w:tc>
          <w:tcPr>
            <w:tcW w:w="147" w:type="pct"/>
          </w:tcPr>
          <w:p w14:paraId="3E53B03C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2B9CBA73" w14:textId="5BF94CED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9730E">
              <w:rPr>
                <w:rFonts w:asciiTheme="majorBidi" w:hAnsiTheme="majorBidi" w:cstheme="majorBidi"/>
                <w:sz w:val="28"/>
                <w:szCs w:val="28"/>
              </w:rPr>
              <w:t>58,108</w:t>
            </w:r>
          </w:p>
        </w:tc>
      </w:tr>
      <w:tr w:rsidR="00E41753" w:rsidRPr="00D9730E" w14:paraId="2BEBB49D" w14:textId="77777777" w:rsidTr="00605B2E">
        <w:tc>
          <w:tcPr>
            <w:tcW w:w="2205" w:type="pct"/>
            <w:vAlign w:val="bottom"/>
          </w:tcPr>
          <w:p w14:paraId="2484D619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1716561A" w14:textId="3F3A9C74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4EF1CED4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D987B60" w14:textId="5E10A6D8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4DC1DBFB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120F850" w14:textId="1FFC15F4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911</w:t>
            </w:r>
          </w:p>
        </w:tc>
        <w:tc>
          <w:tcPr>
            <w:tcW w:w="147" w:type="pct"/>
          </w:tcPr>
          <w:p w14:paraId="08E2DD86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2590399" w14:textId="2640261F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730E">
              <w:rPr>
                <w:rFonts w:asciiTheme="majorBidi" w:hAnsiTheme="majorBidi" w:cstheme="majorBidi"/>
                <w:sz w:val="28"/>
                <w:szCs w:val="28"/>
              </w:rPr>
              <w:t>5,625</w:t>
            </w:r>
          </w:p>
        </w:tc>
      </w:tr>
      <w:tr w:rsidR="00E41753" w:rsidRPr="00D9730E" w14:paraId="4F3F9174" w14:textId="77777777" w:rsidTr="00605B2E">
        <w:tc>
          <w:tcPr>
            <w:tcW w:w="2205" w:type="pct"/>
            <w:vAlign w:val="bottom"/>
          </w:tcPr>
          <w:p w14:paraId="0C7CAF13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265533AF" w14:textId="213A58A3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2DAC9ADD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1BDE567" w14:textId="3FDD96F1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7D168771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456F0E3" w14:textId="28D34840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948</w:t>
            </w:r>
          </w:p>
        </w:tc>
        <w:tc>
          <w:tcPr>
            <w:tcW w:w="147" w:type="pct"/>
          </w:tcPr>
          <w:p w14:paraId="76641199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8041250" w14:textId="45E8A4AE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730E">
              <w:rPr>
                <w:rFonts w:asciiTheme="majorBidi" w:hAnsiTheme="majorBidi" w:cstheme="majorBidi"/>
                <w:sz w:val="28"/>
                <w:szCs w:val="28"/>
              </w:rPr>
              <w:t>72,878</w:t>
            </w:r>
          </w:p>
        </w:tc>
      </w:tr>
      <w:tr w:rsidR="00E41753" w:rsidRPr="00D9730E" w14:paraId="24814756" w14:textId="77777777" w:rsidTr="00605B2E">
        <w:tc>
          <w:tcPr>
            <w:tcW w:w="2205" w:type="pct"/>
            <w:vAlign w:val="bottom"/>
          </w:tcPr>
          <w:p w14:paraId="54BBFBDC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9" w:type="pct"/>
          </w:tcPr>
          <w:p w14:paraId="4ABA1644" w14:textId="4F9EF834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5FF50565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5DCD399" w14:textId="32F479A9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13AE819B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8AED5CD" w14:textId="70BF81F1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37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203</w:t>
            </w:r>
          </w:p>
        </w:tc>
        <w:tc>
          <w:tcPr>
            <w:tcW w:w="147" w:type="pct"/>
          </w:tcPr>
          <w:p w14:paraId="564CDFAE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5E2DF79E" w14:textId="40823CDE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730E">
              <w:rPr>
                <w:rFonts w:asciiTheme="majorBidi" w:hAnsiTheme="majorBidi" w:cstheme="majorBidi"/>
                <w:sz w:val="28"/>
                <w:szCs w:val="28"/>
              </w:rPr>
              <w:t>53,109</w:t>
            </w:r>
          </w:p>
        </w:tc>
      </w:tr>
      <w:tr w:rsidR="00E41753" w:rsidRPr="00D9730E" w14:paraId="625134C9" w14:textId="77777777" w:rsidTr="00605B2E">
        <w:tc>
          <w:tcPr>
            <w:tcW w:w="2205" w:type="pct"/>
            <w:vAlign w:val="bottom"/>
          </w:tcPr>
          <w:p w14:paraId="0E9A670B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546FB855" w14:textId="6D86E578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5CFF7C94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05B2297" w14:textId="67EC27A0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534AD91D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9781AB4" w14:textId="086D5961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94</w:t>
            </w:r>
          </w:p>
        </w:tc>
        <w:tc>
          <w:tcPr>
            <w:tcW w:w="147" w:type="pct"/>
          </w:tcPr>
          <w:p w14:paraId="0FA55E2F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61AEF0A" w14:textId="6531DFF3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730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41753" w:rsidRPr="00D9730E" w14:paraId="30AB3B45" w14:textId="77777777" w:rsidTr="00605B2E">
        <w:tc>
          <w:tcPr>
            <w:tcW w:w="2205" w:type="pct"/>
            <w:vAlign w:val="bottom"/>
          </w:tcPr>
          <w:p w14:paraId="60630146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9" w:type="pct"/>
          </w:tcPr>
          <w:p w14:paraId="5134B6BE" w14:textId="7F6D02A5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47" w:type="pct"/>
          </w:tcPr>
          <w:p w14:paraId="6E536878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0DBAE72" w14:textId="69B92028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56BFFFCA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EC4C0F3" w14:textId="5CEA6EB9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47" w:type="pct"/>
          </w:tcPr>
          <w:p w14:paraId="7D2AF893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48F187C" w14:textId="75441FC3" w:rsidR="00E41753" w:rsidRPr="00D9730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D9730E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E41753" w:rsidRPr="00605B2E" w14:paraId="23AE40A1" w14:textId="77777777" w:rsidTr="00605B2E">
        <w:tc>
          <w:tcPr>
            <w:tcW w:w="2205" w:type="pct"/>
            <w:vAlign w:val="bottom"/>
          </w:tcPr>
          <w:p w14:paraId="340D8109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051C0E3D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05AF714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</w:tcPr>
          <w:p w14:paraId="5CC58797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pct"/>
          </w:tcPr>
          <w:p w14:paraId="20EF9714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2283B156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136E644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vAlign w:val="bottom"/>
          </w:tcPr>
          <w:p w14:paraId="222C971F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1753" w:rsidRPr="00605B2E" w14:paraId="33297C9A" w14:textId="77777777" w:rsidTr="00605B2E">
        <w:tc>
          <w:tcPr>
            <w:tcW w:w="2205" w:type="pct"/>
            <w:vAlign w:val="bottom"/>
          </w:tcPr>
          <w:p w14:paraId="4487C4AC" w14:textId="77777777" w:rsidR="00E41753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7AA9E043" w14:textId="77777777" w:rsidR="00E41753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341CB1F1" w14:textId="77777777" w:rsidR="00E41753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2ABA736E" w14:textId="620D525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4DEB0ECA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DA32E54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</w:tcPr>
          <w:p w14:paraId="08352948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pct"/>
          </w:tcPr>
          <w:p w14:paraId="7A7D5DAF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367FFB0F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CF4B49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vAlign w:val="bottom"/>
          </w:tcPr>
          <w:p w14:paraId="39880B62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1753" w:rsidRPr="00605B2E" w14:paraId="0DED5537" w14:textId="77777777" w:rsidTr="00605B2E">
        <w:tc>
          <w:tcPr>
            <w:tcW w:w="2205" w:type="pct"/>
            <w:vAlign w:val="bottom"/>
          </w:tcPr>
          <w:p w14:paraId="220BDA5D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3BC4DACE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A0AF372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</w:tcPr>
          <w:p w14:paraId="612A1163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pct"/>
          </w:tcPr>
          <w:p w14:paraId="25E9ECEA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1A32A0B5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34BEF1C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vAlign w:val="bottom"/>
          </w:tcPr>
          <w:p w14:paraId="3320D738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1753" w:rsidRPr="00605B2E" w14:paraId="126E8134" w14:textId="77777777" w:rsidTr="005E2046">
        <w:tc>
          <w:tcPr>
            <w:tcW w:w="2205" w:type="pct"/>
          </w:tcPr>
          <w:p w14:paraId="6D8F62B2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3"/>
          </w:tcPr>
          <w:p w14:paraId="7F9B542B" w14:textId="594DDD43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4F8DF80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pct"/>
            <w:gridSpan w:val="4"/>
          </w:tcPr>
          <w:p w14:paraId="0770EE31" w14:textId="44416E19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1753" w:rsidRPr="00605B2E" w14:paraId="6B2FC8E4" w14:textId="77777777" w:rsidTr="00D72D92">
        <w:tc>
          <w:tcPr>
            <w:tcW w:w="2205" w:type="pct"/>
          </w:tcPr>
          <w:p w14:paraId="7946CFDD" w14:textId="3E8865DB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9" w:type="pct"/>
          </w:tcPr>
          <w:p w14:paraId="2CA15CF4" w14:textId="11B85941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577C64C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FF1A4B" w14:textId="6844CC28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3BA06A11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411D835" w14:textId="3259078E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0BA02E6B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B216516" w14:textId="1C839114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41753" w:rsidRPr="00605B2E" w14:paraId="77498956" w14:textId="77777777" w:rsidTr="005E2046">
        <w:tc>
          <w:tcPr>
            <w:tcW w:w="2205" w:type="pct"/>
          </w:tcPr>
          <w:p w14:paraId="03F7C7C4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5" w:type="pct"/>
            <w:gridSpan w:val="8"/>
          </w:tcPr>
          <w:p w14:paraId="731E9510" w14:textId="04CA2C41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1753" w:rsidRPr="00605B2E" w14:paraId="3786F1E3" w14:textId="77777777" w:rsidTr="00605B2E">
        <w:tc>
          <w:tcPr>
            <w:tcW w:w="2205" w:type="pct"/>
            <w:vAlign w:val="bottom"/>
          </w:tcPr>
          <w:p w14:paraId="6EF21516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581FDA76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90CC93E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A912A56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0E1204C7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44E1078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1DAC50E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0C66E6B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753" w:rsidRPr="00605B2E" w14:paraId="510935B0" w14:textId="77777777" w:rsidTr="00605B2E">
        <w:tc>
          <w:tcPr>
            <w:tcW w:w="2205" w:type="pct"/>
          </w:tcPr>
          <w:p w14:paraId="4EFA6456" w14:textId="771AC5A3" w:rsidR="00E41753" w:rsidRPr="00605B2E" w:rsidRDefault="00BE1234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ขายสินค้า</w:t>
            </w:r>
            <w:r w:rsidR="007A6BB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หรือ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</w:t>
            </w: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76E80D08" w14:textId="139EFD58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3,691</w:t>
            </w:r>
          </w:p>
        </w:tc>
        <w:tc>
          <w:tcPr>
            <w:tcW w:w="147" w:type="pct"/>
          </w:tcPr>
          <w:p w14:paraId="3F48EB49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B772144" w14:textId="03F6D972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05B2E">
              <w:rPr>
                <w:rFonts w:asciiTheme="majorBidi" w:hAnsiTheme="majorBidi" w:cstheme="majorBidi" w:hint="cs"/>
                <w:sz w:val="28"/>
                <w:szCs w:val="28"/>
                <w:cs/>
              </w:rPr>
              <w:t>,424</w:t>
            </w:r>
          </w:p>
        </w:tc>
        <w:tc>
          <w:tcPr>
            <w:tcW w:w="139" w:type="pct"/>
          </w:tcPr>
          <w:p w14:paraId="54440E0F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1DC4611" w14:textId="25695BE8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874</w:t>
            </w:r>
          </w:p>
        </w:tc>
        <w:tc>
          <w:tcPr>
            <w:tcW w:w="147" w:type="pct"/>
          </w:tcPr>
          <w:p w14:paraId="0A78D43E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8730EBC" w14:textId="20E659F3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605B2E" w14:paraId="06D117D4" w14:textId="77777777" w:rsidTr="00605B2E">
        <w:tc>
          <w:tcPr>
            <w:tcW w:w="2205" w:type="pct"/>
          </w:tcPr>
          <w:p w14:paraId="695D7049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40A98812" w14:textId="5569CA92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4,030</w:t>
            </w:r>
          </w:p>
        </w:tc>
        <w:tc>
          <w:tcPr>
            <w:tcW w:w="147" w:type="pct"/>
          </w:tcPr>
          <w:p w14:paraId="42D5F56D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5353D1A" w14:textId="30008C5C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139" w:type="pct"/>
          </w:tcPr>
          <w:p w14:paraId="0675D482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1662C55" w14:textId="3AB84604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BFA00D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D6C1793" w14:textId="4015924D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E41753" w:rsidRPr="00605B2E" w14:paraId="4EBDE5B6" w14:textId="77777777" w:rsidTr="00605B2E">
        <w:tc>
          <w:tcPr>
            <w:tcW w:w="2205" w:type="pct"/>
          </w:tcPr>
          <w:p w14:paraId="1E8BE70D" w14:textId="77777777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782B98B0" w14:textId="568D2651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12,768</w:t>
            </w:r>
          </w:p>
        </w:tc>
        <w:tc>
          <w:tcPr>
            <w:tcW w:w="147" w:type="pct"/>
          </w:tcPr>
          <w:p w14:paraId="3B8D9644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1CA9222" w14:textId="201563C4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39" w:type="pct"/>
          </w:tcPr>
          <w:p w14:paraId="1354FD9E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E925304" w14:textId="4A62D860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E879846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2E9646A" w14:textId="169A6858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605B2E" w14:paraId="12770D05" w14:textId="77777777" w:rsidTr="00605B2E">
        <w:tc>
          <w:tcPr>
            <w:tcW w:w="2205" w:type="pct"/>
            <w:vAlign w:val="bottom"/>
          </w:tcPr>
          <w:p w14:paraId="66226197" w14:textId="0D9A8F73" w:rsidR="00E41753" w:rsidRPr="00605B2E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5006D2F8" w14:textId="7E9B390C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D84A43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4A5C1D5" w14:textId="6FA10E79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39" w:type="pct"/>
          </w:tcPr>
          <w:p w14:paraId="1609EBE3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5AB1F56" w14:textId="5CCA8192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0DDDEBD" w14:textId="77777777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B6D0DA" w14:textId="3CA1BFAD" w:rsidR="00E41753" w:rsidRPr="00605B2E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995F41" w14:paraId="04F9578B" w14:textId="77777777" w:rsidTr="00605B2E">
        <w:tc>
          <w:tcPr>
            <w:tcW w:w="2205" w:type="pct"/>
            <w:vAlign w:val="bottom"/>
          </w:tcPr>
          <w:p w14:paraId="7E4EF43B" w14:textId="6E8C994E" w:rsidR="00E41753" w:rsidRPr="00995F41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95F4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</w:t>
            </w:r>
            <w:r w:rsidRPr="00995F4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89" w:type="pct"/>
          </w:tcPr>
          <w:p w14:paraId="35FC678E" w14:textId="122C0A58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41">
              <w:rPr>
                <w:rFonts w:asciiTheme="majorBidi" w:hAnsiTheme="majorBidi" w:cstheme="majorBidi" w:hint="cs"/>
                <w:sz w:val="28"/>
                <w:szCs w:val="28"/>
                <w:cs/>
              </w:rPr>
              <w:t>46,488</w:t>
            </w:r>
          </w:p>
        </w:tc>
        <w:tc>
          <w:tcPr>
            <w:tcW w:w="147" w:type="pct"/>
          </w:tcPr>
          <w:p w14:paraId="2F1D909F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C41FC08" w14:textId="77ED99C2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95F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2A6E7156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9FEAD15" w14:textId="7130AD25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95F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42EB59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44BA4AD" w14:textId="736F6670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95F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995F41" w14:paraId="69730B66" w14:textId="77777777" w:rsidTr="00605B2E">
        <w:tc>
          <w:tcPr>
            <w:tcW w:w="2205" w:type="pct"/>
            <w:vAlign w:val="bottom"/>
          </w:tcPr>
          <w:p w14:paraId="20280D6F" w14:textId="77777777" w:rsidR="00E41753" w:rsidRPr="00995F41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3B980D87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34BC258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C6B7CB1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629B5A28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CDE91C9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18BC362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9D347B6" w14:textId="77777777" w:rsidR="00E41753" w:rsidRPr="00995F41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753" w:rsidRPr="00277787" w14:paraId="6ED4859F" w14:textId="77777777" w:rsidTr="00543DD6">
        <w:tc>
          <w:tcPr>
            <w:tcW w:w="2205" w:type="pct"/>
          </w:tcPr>
          <w:p w14:paraId="4CF88D41" w14:textId="12068B1B" w:rsidR="00E41753" w:rsidRPr="00277787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27778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95" w:type="pct"/>
            <w:gridSpan w:val="8"/>
          </w:tcPr>
          <w:p w14:paraId="764FCF66" w14:textId="77777777" w:rsidR="00E41753" w:rsidRPr="00277787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41753" w:rsidRPr="005650B0" w14:paraId="215563B3" w14:textId="77777777" w:rsidTr="00906B63">
        <w:tc>
          <w:tcPr>
            <w:tcW w:w="2205" w:type="pct"/>
            <w:vAlign w:val="bottom"/>
          </w:tcPr>
          <w:p w14:paraId="692373E0" w14:textId="7633F100" w:rsidR="00E41753" w:rsidRPr="005650B0" w:rsidRDefault="00F24F34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</w:t>
            </w:r>
            <w:r w:rsidR="001811B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า</w:t>
            </w:r>
            <w:r w:rsidR="007A6BB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หรือ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</w:t>
            </w: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10214CBE" w14:textId="61C9BFC1" w:rsidR="00E41753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24,148</w:t>
            </w:r>
          </w:p>
        </w:tc>
        <w:tc>
          <w:tcPr>
            <w:tcW w:w="147" w:type="pct"/>
          </w:tcPr>
          <w:p w14:paraId="6889CBDE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95F025B" w14:textId="13CE3611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23,191</w:t>
            </w:r>
          </w:p>
        </w:tc>
        <w:tc>
          <w:tcPr>
            <w:tcW w:w="139" w:type="pct"/>
          </w:tcPr>
          <w:p w14:paraId="1CEA1675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B6C3F39" w14:textId="68FCF3AE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05B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5B2E">
              <w:rPr>
                <w:rFonts w:asciiTheme="majorBidi" w:hAnsiTheme="majorBidi" w:cs="Angsana New"/>
                <w:sz w:val="28"/>
                <w:szCs w:val="28"/>
                <w:cs/>
              </w:rPr>
              <w:t>524</w:t>
            </w:r>
          </w:p>
        </w:tc>
        <w:tc>
          <w:tcPr>
            <w:tcW w:w="147" w:type="pct"/>
          </w:tcPr>
          <w:p w14:paraId="62C25ACD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522564B" w14:textId="4B1D3B51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1,548</w:t>
            </w:r>
          </w:p>
        </w:tc>
      </w:tr>
      <w:tr w:rsidR="00E41753" w:rsidRPr="005650B0" w14:paraId="3F70CCEF" w14:textId="77777777" w:rsidTr="00906B63">
        <w:tc>
          <w:tcPr>
            <w:tcW w:w="2205" w:type="pct"/>
            <w:vAlign w:val="bottom"/>
          </w:tcPr>
          <w:p w14:paraId="60C17971" w14:textId="3B797BDA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795CD6B0" w14:textId="3E91237A" w:rsidR="00E41753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7" w:type="pct"/>
          </w:tcPr>
          <w:p w14:paraId="79A51AB1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DFDE2C6" w14:textId="610ACB85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 w:hint="cs"/>
                <w:sz w:val="28"/>
                <w:szCs w:val="28"/>
                <w:cs/>
              </w:rPr>
              <w:t>62</w:t>
            </w:r>
          </w:p>
        </w:tc>
        <w:tc>
          <w:tcPr>
            <w:tcW w:w="139" w:type="pct"/>
          </w:tcPr>
          <w:p w14:paraId="1FF1A41E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431D2BE" w14:textId="762EA31A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7" w:type="pct"/>
          </w:tcPr>
          <w:p w14:paraId="566E6D35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5606E35" w14:textId="76340AF6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E41753" w:rsidRPr="005650B0" w14:paraId="267D4179" w14:textId="77777777" w:rsidTr="00906B63">
        <w:tc>
          <w:tcPr>
            <w:tcW w:w="2205" w:type="pct"/>
            <w:vAlign w:val="bottom"/>
          </w:tcPr>
          <w:p w14:paraId="6572B2F5" w14:textId="45957C93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  <w:r w:rsidRPr="00605B2E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9" w:type="pct"/>
          </w:tcPr>
          <w:p w14:paraId="7C483B70" w14:textId="12D8DAF6" w:rsidR="00E41753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47" w:type="pct"/>
          </w:tcPr>
          <w:p w14:paraId="7A1D411A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5787BE" w14:textId="2454D4C1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39" w:type="pct"/>
          </w:tcPr>
          <w:p w14:paraId="6BFF6341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F8FAFA5" w14:textId="6572AB3B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65230AD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220742" w14:textId="7B1FDC55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5650B0" w14:paraId="06EBF886" w14:textId="77777777" w:rsidTr="00906B63">
        <w:tc>
          <w:tcPr>
            <w:tcW w:w="2205" w:type="pct"/>
            <w:vAlign w:val="bottom"/>
          </w:tcPr>
          <w:p w14:paraId="038A9788" w14:textId="1054AA49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76E3F5CC" w14:textId="1B155A4F" w:rsidR="00E41753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259988F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23E6CC1" w14:textId="1D364D7C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9" w:type="pct"/>
          </w:tcPr>
          <w:p w14:paraId="0FDF1AE8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D17F43E" w14:textId="47475E25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01F70C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56F390A" w14:textId="17F391F4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605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5650B0" w14:paraId="7F6BA7AD" w14:textId="77777777" w:rsidTr="00906B63">
        <w:tc>
          <w:tcPr>
            <w:tcW w:w="2205" w:type="pct"/>
            <w:vAlign w:val="bottom"/>
          </w:tcPr>
          <w:p w14:paraId="783DAE7E" w14:textId="77777777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650B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15C1D5E" w14:textId="0857F1D9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7" w:type="pct"/>
          </w:tcPr>
          <w:p w14:paraId="75DF9A41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2D9A3D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9" w:type="pct"/>
          </w:tcPr>
          <w:p w14:paraId="5682DBEB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53BA454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C1C222E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E57F556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5650B0" w14:paraId="53DD3F2B" w14:textId="77777777" w:rsidTr="00543DD6">
        <w:tc>
          <w:tcPr>
            <w:tcW w:w="2205" w:type="pct"/>
          </w:tcPr>
          <w:p w14:paraId="3108BF44" w14:textId="77777777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5" w:type="pct"/>
            <w:gridSpan w:val="8"/>
          </w:tcPr>
          <w:p w14:paraId="379E6D8B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41753" w:rsidRPr="005650B0" w14:paraId="2B012AE0" w14:textId="77777777" w:rsidTr="00A26E8A">
        <w:tc>
          <w:tcPr>
            <w:tcW w:w="2205" w:type="pct"/>
            <w:vAlign w:val="bottom"/>
          </w:tcPr>
          <w:p w14:paraId="3B6ED5FE" w14:textId="17FAB398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</w:t>
            </w:r>
            <w:r w:rsidRPr="005650B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6145501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0DD822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F298936" w14:textId="1C8FFFBB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6781B601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63038F3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305B465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CE652BD" w14:textId="463C90E8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753" w:rsidRPr="005650B0" w14:paraId="686D2FE4" w14:textId="77777777" w:rsidTr="00A26E8A">
        <w:tc>
          <w:tcPr>
            <w:tcW w:w="2205" w:type="pct"/>
            <w:vAlign w:val="bottom"/>
          </w:tcPr>
          <w:p w14:paraId="3C64B216" w14:textId="12406703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650B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7E10DC9A" w14:textId="4B452682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47" w:type="pct"/>
          </w:tcPr>
          <w:p w14:paraId="67EC09F6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54712AF" w14:textId="1E0AA1A9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45" w:type="pct"/>
            <w:gridSpan w:val="2"/>
          </w:tcPr>
          <w:p w14:paraId="72A4A820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1D2CAB0" w14:textId="358D9C29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EB68D89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C60CB8A" w14:textId="7BA55AA8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753" w:rsidRPr="005650B0" w14:paraId="630B5185" w14:textId="77777777" w:rsidTr="00A26E8A">
        <w:tc>
          <w:tcPr>
            <w:tcW w:w="2205" w:type="pct"/>
            <w:vAlign w:val="bottom"/>
          </w:tcPr>
          <w:p w14:paraId="644F60E1" w14:textId="31A78349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650B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54447B8B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2445B3C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36D0188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37E0BE76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3F778AD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7DD6D74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4BC9E22" w14:textId="08F0EFD8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753" w:rsidRPr="005650B0" w14:paraId="113EAA8F" w14:textId="77777777" w:rsidTr="00A26E8A">
        <w:tc>
          <w:tcPr>
            <w:tcW w:w="2205" w:type="pct"/>
            <w:vAlign w:val="bottom"/>
          </w:tcPr>
          <w:p w14:paraId="625AED80" w14:textId="732CA802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650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9" w:type="pct"/>
          </w:tcPr>
          <w:p w14:paraId="55564561" w14:textId="59522A79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24,800</w:t>
            </w:r>
          </w:p>
        </w:tc>
        <w:tc>
          <w:tcPr>
            <w:tcW w:w="147" w:type="pct"/>
          </w:tcPr>
          <w:p w14:paraId="69B07A12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247EA98" w14:textId="501BFD9A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21,949</w:t>
            </w:r>
          </w:p>
        </w:tc>
        <w:tc>
          <w:tcPr>
            <w:tcW w:w="145" w:type="pct"/>
            <w:gridSpan w:val="2"/>
          </w:tcPr>
          <w:p w14:paraId="0BFF8BD5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5A43036" w14:textId="41AB1DA2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 w:hint="cs"/>
                <w:sz w:val="28"/>
                <w:szCs w:val="28"/>
                <w:cs/>
              </w:rPr>
              <w:t>15,660</w:t>
            </w:r>
          </w:p>
        </w:tc>
        <w:tc>
          <w:tcPr>
            <w:tcW w:w="147" w:type="pct"/>
          </w:tcPr>
          <w:p w14:paraId="66DA6C8B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4830409" w14:textId="3690366B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13,976</w:t>
            </w:r>
          </w:p>
        </w:tc>
      </w:tr>
      <w:tr w:rsidR="00E41753" w:rsidRPr="005650B0" w14:paraId="5153CD15" w14:textId="77777777" w:rsidTr="00A26E8A">
        <w:tc>
          <w:tcPr>
            <w:tcW w:w="2205" w:type="pct"/>
            <w:vAlign w:val="bottom"/>
          </w:tcPr>
          <w:p w14:paraId="66D6A3EC" w14:textId="77777777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650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35B78B0" w14:textId="4EBC2E98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 w:hint="cs"/>
                <w:sz w:val="28"/>
                <w:szCs w:val="28"/>
                <w:cs/>
              </w:rPr>
              <w:t>578</w:t>
            </w:r>
          </w:p>
        </w:tc>
        <w:tc>
          <w:tcPr>
            <w:tcW w:w="147" w:type="pct"/>
          </w:tcPr>
          <w:p w14:paraId="7731DD9D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F0FBC88" w14:textId="089B48E9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45" w:type="pct"/>
            <w:gridSpan w:val="2"/>
          </w:tcPr>
          <w:p w14:paraId="29C087D9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A284C86" w14:textId="4CA48ED5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47" w:type="pct"/>
          </w:tcPr>
          <w:p w14:paraId="570C8F77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7E89975" w14:textId="3CAB3FA4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E41753" w:rsidRPr="00E52C3E" w14:paraId="7983DE83" w14:textId="77777777" w:rsidTr="00A26E8A">
        <w:tc>
          <w:tcPr>
            <w:tcW w:w="2205" w:type="pct"/>
            <w:vAlign w:val="bottom"/>
          </w:tcPr>
          <w:p w14:paraId="16EF8595" w14:textId="77777777" w:rsidR="00E41753" w:rsidRPr="005650B0" w:rsidRDefault="00E41753" w:rsidP="00E4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650B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 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DE46EA1" w14:textId="1F3B2BE5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0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25,378</w:t>
            </w:r>
          </w:p>
        </w:tc>
        <w:tc>
          <w:tcPr>
            <w:tcW w:w="147" w:type="pct"/>
          </w:tcPr>
          <w:p w14:paraId="3F751DF6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0B296E" w14:textId="6515322D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22,510</w:t>
            </w:r>
          </w:p>
        </w:tc>
        <w:tc>
          <w:tcPr>
            <w:tcW w:w="145" w:type="pct"/>
            <w:gridSpan w:val="2"/>
          </w:tcPr>
          <w:p w14:paraId="46412A3E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CFE58BA" w14:textId="78334688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0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5650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956</w:t>
            </w:r>
          </w:p>
        </w:tc>
        <w:tc>
          <w:tcPr>
            <w:tcW w:w="147" w:type="pct"/>
          </w:tcPr>
          <w:p w14:paraId="549EA6FE" w14:textId="77777777" w:rsidR="00E41753" w:rsidRPr="005650B0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5794CCA" w14:textId="43AE9F44" w:rsidR="00E41753" w:rsidRPr="000F0303" w:rsidRDefault="00E41753" w:rsidP="00E4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14,262</w:t>
            </w:r>
          </w:p>
        </w:tc>
      </w:tr>
    </w:tbl>
    <w:p w14:paraId="3C65E84D" w14:textId="77777777" w:rsidR="00FB0E93" w:rsidRPr="00B06283" w:rsidRDefault="00FB0E93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2"/>
        <w:gridCol w:w="274"/>
        <w:gridCol w:w="1088"/>
        <w:gridCol w:w="269"/>
        <w:gridCol w:w="1080"/>
        <w:gridCol w:w="276"/>
        <w:gridCol w:w="1084"/>
      </w:tblGrid>
      <w:tr w:rsidR="00BE69AB" w:rsidRPr="00B06283" w14:paraId="1301C57A" w14:textId="77777777" w:rsidTr="00D72D92">
        <w:tc>
          <w:tcPr>
            <w:tcW w:w="2200" w:type="pct"/>
            <w:shd w:val="clear" w:color="auto" w:fill="auto"/>
            <w:vAlign w:val="bottom"/>
          </w:tcPr>
          <w:p w14:paraId="37C1A515" w14:textId="77777777" w:rsidR="00BE69AB" w:rsidRPr="003D47C9" w:rsidRDefault="00BE69AB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7C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บุคคลหรือกิจการ</w:t>
            </w:r>
            <w:r w:rsidRPr="003D47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อื่น</w:t>
            </w:r>
            <w:r w:rsidRPr="003D47C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588" w:type="pct"/>
          </w:tcPr>
          <w:p w14:paraId="1AE6E694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 w:hanging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7288E57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9E95986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81C532D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1AFDBF6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72963472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766EF94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9AB" w:rsidRPr="00B06283" w14:paraId="75AECFF2" w14:textId="77777777" w:rsidTr="00D72D92">
        <w:tc>
          <w:tcPr>
            <w:tcW w:w="2200" w:type="pct"/>
            <w:shd w:val="clear" w:color="auto" w:fill="auto"/>
            <w:vAlign w:val="bottom"/>
          </w:tcPr>
          <w:p w14:paraId="4601A273" w14:textId="0A46F32D" w:rsidR="00BE69AB" w:rsidRPr="00E97313" w:rsidRDefault="00BE69AB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</w:t>
            </w:r>
            <w:r w:rsidR="0063017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และ</w:t>
            </w:r>
            <w:r w:rsidRPr="00E9731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588" w:type="pct"/>
          </w:tcPr>
          <w:p w14:paraId="47C1FA68" w14:textId="50555143" w:rsidR="00BE69AB" w:rsidRPr="00B06283" w:rsidRDefault="00E97313" w:rsidP="00E9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Pr="0030022C">
              <w:rPr>
                <w:rFonts w:asciiTheme="majorBidi" w:eastAsia="Cordia New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49" w:type="pct"/>
          </w:tcPr>
          <w:p w14:paraId="77B03F72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F7EE62F" w14:textId="16C42811" w:rsidR="00EE568C" w:rsidRPr="00B06283" w:rsidRDefault="00EE568C" w:rsidP="00300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30022C">
              <w:rPr>
                <w:rFonts w:asciiTheme="majorBidi" w:eastAsia="Cordia New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46" w:type="pct"/>
          </w:tcPr>
          <w:p w14:paraId="025176F7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4D85B3" w14:textId="5F4C0111" w:rsidR="00BE69AB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5B0EDEB2" w14:textId="77777777" w:rsidR="00BE69AB" w:rsidRPr="00345179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4824C1D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69AB" w:rsidRPr="00B06283" w14:paraId="31398C89" w14:textId="77777777" w:rsidTr="00D72D92">
        <w:tc>
          <w:tcPr>
            <w:tcW w:w="2200" w:type="pct"/>
            <w:shd w:val="clear" w:color="auto" w:fill="auto"/>
            <w:vAlign w:val="bottom"/>
          </w:tcPr>
          <w:p w14:paraId="4E6C67D5" w14:textId="77777777" w:rsidR="00BE69AB" w:rsidRPr="00E97313" w:rsidRDefault="00BE69AB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2FD82607" w14:textId="271DCF27" w:rsidR="00BE69AB" w:rsidRPr="00B06283" w:rsidRDefault="00E97313" w:rsidP="00300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49" w:type="pct"/>
          </w:tcPr>
          <w:p w14:paraId="1237B79B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E8B7FB5" w14:textId="599D34C8" w:rsidR="00BE69AB" w:rsidRPr="00B06283" w:rsidRDefault="00EE568C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  <w:tc>
          <w:tcPr>
            <w:tcW w:w="146" w:type="pct"/>
          </w:tcPr>
          <w:p w14:paraId="48AF511E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8C7CA3D" w14:textId="6520EA93" w:rsidR="00BE69AB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50" w:type="pct"/>
          </w:tcPr>
          <w:p w14:paraId="73A62D92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492F28B5" w14:textId="06632E83" w:rsidR="00BE69AB" w:rsidRPr="00B06283" w:rsidRDefault="00EE568C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</w:tr>
      <w:tr w:rsidR="00BE69AB" w:rsidRPr="00B06283" w14:paraId="026C9F87" w14:textId="77777777" w:rsidTr="00D72D92">
        <w:tc>
          <w:tcPr>
            <w:tcW w:w="2200" w:type="pct"/>
            <w:shd w:val="clear" w:color="auto" w:fill="auto"/>
            <w:vAlign w:val="bottom"/>
          </w:tcPr>
          <w:p w14:paraId="07D12303" w14:textId="11AF68D8" w:rsidR="00BE69AB" w:rsidRPr="00E97313" w:rsidRDefault="00BE69AB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7D38E940" w14:textId="3BBB234E" w:rsidR="00BE69AB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2,846</w:t>
            </w:r>
          </w:p>
        </w:tc>
        <w:tc>
          <w:tcPr>
            <w:tcW w:w="149" w:type="pct"/>
          </w:tcPr>
          <w:p w14:paraId="0B59412D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A2617D0" w14:textId="0175AC30" w:rsidR="00EE568C" w:rsidRPr="00B06283" w:rsidRDefault="00EE568C" w:rsidP="005E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46" w:type="pct"/>
          </w:tcPr>
          <w:p w14:paraId="226C76CF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6169A92" w14:textId="3AD3F18E" w:rsidR="00BE69AB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1C34B5CC" w14:textId="77777777" w:rsidR="00BE69AB" w:rsidRPr="00345179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D2F1606" w14:textId="3E850F79" w:rsidR="00EE568C" w:rsidRPr="00B06283" w:rsidRDefault="00BE69AB" w:rsidP="00E97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7313" w:rsidRPr="00B06283" w14:paraId="67DDC88C" w14:textId="77777777" w:rsidTr="00D72D92">
        <w:tc>
          <w:tcPr>
            <w:tcW w:w="2200" w:type="pct"/>
            <w:shd w:val="clear" w:color="auto" w:fill="auto"/>
            <w:vAlign w:val="bottom"/>
          </w:tcPr>
          <w:p w14:paraId="1B5CFE59" w14:textId="55B5E6EF" w:rsidR="00E97313" w:rsidRPr="00E97313" w:rsidRDefault="00E97313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88" w:type="pct"/>
          </w:tcPr>
          <w:p w14:paraId="59966158" w14:textId="15464C91" w:rsidR="00E97313" w:rsidRPr="00B06283" w:rsidRDefault="00E97313" w:rsidP="005E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921429C" w14:textId="77777777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C054C1E" w14:textId="2C517B33" w:rsidR="00E9731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4245CEAD" w14:textId="77777777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B168A08" w14:textId="6FE69A7E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ABA1DCF" w14:textId="77777777" w:rsidR="00E97313" w:rsidRPr="00345179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1168449" w14:textId="4D1E60B1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7313" w:rsidRPr="00B06283" w14:paraId="41EE834B" w14:textId="77777777" w:rsidTr="00D72D92">
        <w:tc>
          <w:tcPr>
            <w:tcW w:w="2200" w:type="pct"/>
            <w:shd w:val="clear" w:color="auto" w:fill="auto"/>
            <w:vAlign w:val="bottom"/>
          </w:tcPr>
          <w:p w14:paraId="42638F81" w14:textId="510A32F6" w:rsidR="00E97313" w:rsidRPr="00E97313" w:rsidRDefault="00E97313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8" w:type="pct"/>
          </w:tcPr>
          <w:p w14:paraId="0085303E" w14:textId="44F4195D" w:rsidR="00E97313" w:rsidRPr="00B06283" w:rsidRDefault="00E97313" w:rsidP="005E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0986EFA" w14:textId="77777777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2E625FE" w14:textId="4CF01F48" w:rsidR="00E9731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124C56F5" w14:textId="77777777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5B0B05A" w14:textId="7CC1BFAB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366A1AC7" w14:textId="77777777" w:rsidR="00E97313" w:rsidRPr="00345179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F9212F8" w14:textId="21704802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7313" w:rsidRPr="00B06283" w14:paraId="37ABAA64" w14:textId="77777777" w:rsidTr="00D72D92">
        <w:tc>
          <w:tcPr>
            <w:tcW w:w="2200" w:type="pct"/>
            <w:shd w:val="clear" w:color="auto" w:fill="auto"/>
            <w:vAlign w:val="bottom"/>
          </w:tcPr>
          <w:p w14:paraId="2721E242" w14:textId="509C18BC" w:rsidR="00E97313" w:rsidRPr="00E97313" w:rsidRDefault="00E97313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8" w:type="pct"/>
          </w:tcPr>
          <w:p w14:paraId="59F1C66E" w14:textId="6CDE484C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9" w:type="pct"/>
          </w:tcPr>
          <w:p w14:paraId="2B565C9A" w14:textId="77777777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B2B5657" w14:textId="5ABEA851" w:rsidR="00E9731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6" w:type="pct"/>
          </w:tcPr>
          <w:p w14:paraId="389C0BA4" w14:textId="77777777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57769B8" w14:textId="2FE2F28A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611F9B32" w14:textId="77777777" w:rsidR="00E97313" w:rsidRPr="00345179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491C7D3" w14:textId="6B87492B" w:rsidR="00E97313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69AB" w:rsidRPr="00B06283" w14:paraId="57124669" w14:textId="77777777" w:rsidTr="00D72D92">
        <w:tc>
          <w:tcPr>
            <w:tcW w:w="2200" w:type="pct"/>
            <w:shd w:val="clear" w:color="auto" w:fill="auto"/>
            <w:vAlign w:val="bottom"/>
          </w:tcPr>
          <w:p w14:paraId="1C30AC20" w14:textId="34EEB171" w:rsidR="00BE69AB" w:rsidRPr="00E97313" w:rsidRDefault="00BE69AB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  <w:r w:rsidRPr="00E97313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8" w:type="pct"/>
          </w:tcPr>
          <w:p w14:paraId="1248164E" w14:textId="26887F86" w:rsidR="00BE69AB" w:rsidRPr="00B06283" w:rsidRDefault="00E97313" w:rsidP="005E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28C6E2C" w14:textId="77777777" w:rsidR="00BE69AB" w:rsidRPr="00B06283" w:rsidRDefault="00BE69AB" w:rsidP="005E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6B84E6" w14:textId="31F17FAB" w:rsidR="00BE69AB" w:rsidRPr="00B06283" w:rsidRDefault="00EE568C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2,050</w:t>
            </w:r>
          </w:p>
        </w:tc>
        <w:tc>
          <w:tcPr>
            <w:tcW w:w="146" w:type="pct"/>
          </w:tcPr>
          <w:p w14:paraId="07D62939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DF835FD" w14:textId="307F75DF" w:rsidR="00BE69AB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63C1348" w14:textId="77777777" w:rsidR="00BE69AB" w:rsidRPr="00345179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9BCB254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69AB" w:rsidRPr="00B06283" w14:paraId="062448C3" w14:textId="77777777" w:rsidTr="00D72D92">
        <w:tc>
          <w:tcPr>
            <w:tcW w:w="2200" w:type="pct"/>
            <w:shd w:val="clear" w:color="auto" w:fill="auto"/>
            <w:vAlign w:val="bottom"/>
          </w:tcPr>
          <w:p w14:paraId="73241AC2" w14:textId="77777777" w:rsidR="00BE69AB" w:rsidRPr="00E97313" w:rsidRDefault="00BE69AB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9731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8" w:type="pct"/>
          </w:tcPr>
          <w:p w14:paraId="4B2384E7" w14:textId="11E57F4E" w:rsidR="00BE69AB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49" w:type="pct"/>
          </w:tcPr>
          <w:p w14:paraId="2CAE78A5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C572CE8" w14:textId="194E3DF3" w:rsidR="00BE69AB" w:rsidRPr="00B06283" w:rsidRDefault="00EE568C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46" w:type="pct"/>
          </w:tcPr>
          <w:p w14:paraId="77628763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9F0C945" w14:textId="24D9A868" w:rsidR="00BE69AB" w:rsidRPr="00B06283" w:rsidRDefault="00E97313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4566098C" w14:textId="77777777" w:rsidR="00BE69AB" w:rsidRPr="00345179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6892383" w14:textId="77777777" w:rsidR="00BE69AB" w:rsidRPr="00B06283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2E6E05" w14:textId="77777777" w:rsidR="005E2046" w:rsidRDefault="005E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54C5ED1" w14:textId="390FE817" w:rsidR="00A8737A" w:rsidRPr="00B06283" w:rsidRDefault="00A8737A" w:rsidP="0029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330209">
        <w:rPr>
          <w:rFonts w:asciiTheme="majorBidi" w:hAnsiTheme="majorBidi" w:cstheme="majorBidi"/>
          <w:sz w:val="28"/>
          <w:szCs w:val="28"/>
        </w:rPr>
        <w:t xml:space="preserve">30 </w:t>
      </w:r>
      <w:r w:rsidR="0033020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646C0" w:rsidRPr="00B06283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และ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646C0" w:rsidRPr="00B06283">
        <w:rPr>
          <w:rFonts w:asciiTheme="majorBidi" w:hAnsiTheme="majorBidi" w:cstheme="majorBidi"/>
          <w:sz w:val="28"/>
          <w:szCs w:val="28"/>
        </w:rPr>
        <w:t>4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DDE6E2A" w14:textId="77777777" w:rsidR="00A8737A" w:rsidRPr="00B06283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0"/>
        <w:gridCol w:w="1083"/>
        <w:gridCol w:w="268"/>
        <w:gridCol w:w="1080"/>
        <w:gridCol w:w="270"/>
        <w:gridCol w:w="1080"/>
      </w:tblGrid>
      <w:tr w:rsidR="00A8737A" w:rsidRPr="00B06283" w14:paraId="6ED6A4FF" w14:textId="77777777" w:rsidTr="00AC6EC5">
        <w:tc>
          <w:tcPr>
            <w:tcW w:w="2204" w:type="pct"/>
            <w:shd w:val="clear" w:color="auto" w:fill="auto"/>
          </w:tcPr>
          <w:p w14:paraId="19350CDD" w14:textId="77777777" w:rsidR="00A8737A" w:rsidRPr="00B06283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233B3854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1ECB147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6059C490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209" w:rsidRPr="00B06283" w14:paraId="596B93E4" w14:textId="77777777" w:rsidTr="00AC6EC5">
        <w:tc>
          <w:tcPr>
            <w:tcW w:w="2204" w:type="pct"/>
            <w:shd w:val="clear" w:color="auto" w:fill="auto"/>
          </w:tcPr>
          <w:p w14:paraId="3B84BEED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E9D6056" w14:textId="2E1ED8BF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685C612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50C59B5" w14:textId="348440D9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5DA654B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6CE7DB" w14:textId="352DAA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B078EE8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C0225A8" w14:textId="4D00AB2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30209" w:rsidRPr="00B06283" w14:paraId="2CFC6842" w14:textId="77777777" w:rsidTr="00AC6EC5">
        <w:tc>
          <w:tcPr>
            <w:tcW w:w="2204" w:type="pct"/>
            <w:shd w:val="clear" w:color="auto" w:fill="auto"/>
          </w:tcPr>
          <w:p w14:paraId="0F158752" w14:textId="62C6A65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7F50112" w14:textId="5CCE5EFB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36F6CB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0A688C2" w14:textId="5988722A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FD97176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3E2A6CB" w14:textId="4FB6DAC8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9257504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D06E7EE" w14:textId="349864FD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30209" w:rsidRPr="00B06283" w14:paraId="10811D0C" w14:textId="77777777" w:rsidTr="00AC6EC5">
        <w:tc>
          <w:tcPr>
            <w:tcW w:w="2204" w:type="pct"/>
            <w:shd w:val="clear" w:color="auto" w:fill="auto"/>
          </w:tcPr>
          <w:p w14:paraId="6A387ACD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13CBE79D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0209" w:rsidRPr="00B06283" w14:paraId="05FC9CF3" w14:textId="77777777" w:rsidTr="00AC6EC5">
        <w:tc>
          <w:tcPr>
            <w:tcW w:w="2204" w:type="pct"/>
            <w:shd w:val="clear" w:color="auto" w:fill="auto"/>
          </w:tcPr>
          <w:p w14:paraId="083EED6D" w14:textId="79E8357D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7127267E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30209" w:rsidRPr="00B06283" w14:paraId="5B93F019" w14:textId="77777777" w:rsidTr="00AC6EC5">
        <w:tc>
          <w:tcPr>
            <w:tcW w:w="2204" w:type="pct"/>
            <w:shd w:val="clear" w:color="auto" w:fill="auto"/>
          </w:tcPr>
          <w:p w14:paraId="76C436F1" w14:textId="2628453C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607CA473" w14:textId="2B12BA90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8BDB502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0D5D06A" w14:textId="71F4D6E0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A93F4E" w14:textId="77777777" w:rsidR="00330209" w:rsidRPr="000E685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8EE9A81" w14:textId="78E3DF97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7,570</w:t>
            </w:r>
          </w:p>
        </w:tc>
        <w:tc>
          <w:tcPr>
            <w:tcW w:w="147" w:type="pct"/>
            <w:shd w:val="clear" w:color="auto" w:fill="auto"/>
          </w:tcPr>
          <w:p w14:paraId="74AA3AC6" w14:textId="77777777" w:rsidR="00330209" w:rsidRPr="000E685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19DBE22" w14:textId="2F9FA3AA" w:rsidR="00330209" w:rsidRPr="000E685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3,197</w:t>
            </w:r>
          </w:p>
        </w:tc>
      </w:tr>
      <w:tr w:rsidR="00330209" w:rsidRPr="00B06283" w14:paraId="19AF6112" w14:textId="77777777" w:rsidTr="00AC6EC5">
        <w:tc>
          <w:tcPr>
            <w:tcW w:w="2204" w:type="pct"/>
            <w:shd w:val="clear" w:color="auto" w:fill="auto"/>
          </w:tcPr>
          <w:p w14:paraId="27F6F927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0" w:type="pct"/>
            <w:shd w:val="clear" w:color="auto" w:fill="auto"/>
          </w:tcPr>
          <w:p w14:paraId="48C112ED" w14:textId="177381BF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9,05</w:t>
            </w:r>
            <w:r w:rsidR="00E9731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31FFEC0F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20FCCBF" w14:textId="1CF64E3F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5,228</w:t>
            </w:r>
          </w:p>
        </w:tc>
        <w:tc>
          <w:tcPr>
            <w:tcW w:w="146" w:type="pct"/>
            <w:shd w:val="clear" w:color="auto" w:fill="auto"/>
          </w:tcPr>
          <w:p w14:paraId="732E984C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D957E70" w14:textId="0F9F47D2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47" w:type="pct"/>
            <w:shd w:val="clear" w:color="auto" w:fill="auto"/>
          </w:tcPr>
          <w:p w14:paraId="4B207F01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8B52DEB" w14:textId="650CED9F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</w:tr>
      <w:tr w:rsidR="00330209" w:rsidRPr="00B06283" w14:paraId="01460C99" w14:textId="77777777" w:rsidTr="00AC6EC5">
        <w:tc>
          <w:tcPr>
            <w:tcW w:w="2204" w:type="pct"/>
            <w:shd w:val="clear" w:color="auto" w:fill="auto"/>
          </w:tcPr>
          <w:p w14:paraId="4CAD46CE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2E8220D5" w14:textId="13A58403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6,604</w:t>
            </w:r>
          </w:p>
        </w:tc>
        <w:tc>
          <w:tcPr>
            <w:tcW w:w="147" w:type="pct"/>
            <w:shd w:val="clear" w:color="auto" w:fill="auto"/>
          </w:tcPr>
          <w:p w14:paraId="5132569B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331603D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146" w:type="pct"/>
            <w:shd w:val="clear" w:color="auto" w:fill="auto"/>
          </w:tcPr>
          <w:p w14:paraId="6845B529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543DE27" w14:textId="36E2DDDC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AE6C77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5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983D317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0209" w:rsidRPr="00B06283" w14:paraId="4553CB24" w14:textId="77777777" w:rsidTr="00AC6EC5">
        <w:tc>
          <w:tcPr>
            <w:tcW w:w="2204" w:type="pct"/>
            <w:shd w:val="clear" w:color="auto" w:fill="auto"/>
          </w:tcPr>
          <w:p w14:paraId="5D3CBC7A" w14:textId="71EC1DE1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  <w:shd w:val="clear" w:color="auto" w:fill="auto"/>
          </w:tcPr>
          <w:p w14:paraId="7E177C51" w14:textId="0C3C39B0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12,861</w:t>
            </w:r>
          </w:p>
        </w:tc>
        <w:tc>
          <w:tcPr>
            <w:tcW w:w="147" w:type="pct"/>
            <w:shd w:val="clear" w:color="auto" w:fill="auto"/>
          </w:tcPr>
          <w:p w14:paraId="6609341F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A217D7B" w14:textId="0224EAA6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17,815</w:t>
            </w:r>
          </w:p>
        </w:tc>
        <w:tc>
          <w:tcPr>
            <w:tcW w:w="146" w:type="pct"/>
            <w:shd w:val="clear" w:color="auto" w:fill="auto"/>
          </w:tcPr>
          <w:p w14:paraId="41D78098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36D27CE" w14:textId="38660B67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9CC27C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5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1DDCECF" w14:textId="568724CE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0209" w:rsidRPr="00B06283" w14:paraId="7A060340" w14:textId="77777777" w:rsidTr="00AC6EC5">
        <w:tc>
          <w:tcPr>
            <w:tcW w:w="2204" w:type="pct"/>
            <w:shd w:val="clear" w:color="auto" w:fill="auto"/>
          </w:tcPr>
          <w:p w14:paraId="5ABB666D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5399D" w14:textId="0C580B4B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28,51</w:t>
            </w:r>
            <w:r w:rsidR="00E97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7A9029F4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66164" w14:textId="3D32ED8E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24,055</w:t>
            </w:r>
          </w:p>
        </w:tc>
        <w:tc>
          <w:tcPr>
            <w:tcW w:w="146" w:type="pct"/>
            <w:shd w:val="clear" w:color="auto" w:fill="auto"/>
          </w:tcPr>
          <w:p w14:paraId="14F2F499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5F0F" w14:textId="43B0DFD7" w:rsidR="00330209" w:rsidRPr="000E6856" w:rsidRDefault="0044091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8,882</w:t>
            </w:r>
          </w:p>
        </w:tc>
        <w:tc>
          <w:tcPr>
            <w:tcW w:w="147" w:type="pct"/>
            <w:shd w:val="clear" w:color="auto" w:fill="auto"/>
          </w:tcPr>
          <w:p w14:paraId="21B1953F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60B6" w14:textId="59ADE84F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3,913</w:t>
            </w:r>
          </w:p>
        </w:tc>
      </w:tr>
      <w:tr w:rsidR="00330209" w:rsidRPr="00B06283" w14:paraId="71C40EF9" w14:textId="77777777" w:rsidTr="00AC6EC5">
        <w:trPr>
          <w:trHeight w:val="404"/>
        </w:trPr>
        <w:tc>
          <w:tcPr>
            <w:tcW w:w="2204" w:type="pct"/>
            <w:shd w:val="clear" w:color="auto" w:fill="auto"/>
          </w:tcPr>
          <w:p w14:paraId="6C33B750" w14:textId="58C64A0C" w:rsidR="00AB7170" w:rsidRPr="00B06283" w:rsidRDefault="00AB7170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70C61DD" w14:textId="0846C78E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113210B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5E780F4" w14:textId="4AF73205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D4B084C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28A4EE2" w14:textId="3134A052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0116EE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7D998B3" w14:textId="0EDF8D19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0209" w:rsidRPr="00B06283" w14:paraId="7DF2A1BB" w14:textId="77777777" w:rsidTr="00AC6EC5">
        <w:tc>
          <w:tcPr>
            <w:tcW w:w="2204" w:type="pct"/>
            <w:shd w:val="clear" w:color="auto" w:fill="auto"/>
          </w:tcPr>
          <w:p w14:paraId="7491B879" w14:textId="0B9F561C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55EEE40" w14:textId="063FCD8F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5E6BD20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FF27773" w14:textId="04F3563B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3DD5651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D45053D" w14:textId="3BFD7160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BE6EE9F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5D0E19" w14:textId="3CB30CC3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0209" w:rsidRPr="00B06283" w14:paraId="56BC3A6F" w14:textId="77777777" w:rsidTr="00AC6EC5">
        <w:tc>
          <w:tcPr>
            <w:tcW w:w="2204" w:type="pct"/>
            <w:shd w:val="clear" w:color="auto" w:fill="auto"/>
          </w:tcPr>
          <w:p w14:paraId="4EFE48C6" w14:textId="3C4A8E43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0C3AC12E" w14:textId="0EEDFAF5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11AEBE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2698F3B" w14:textId="13407B88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A8ACF7" w14:textId="77777777" w:rsidR="00330209" w:rsidRPr="000E685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000541B" w14:textId="3B56D2EF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21,992</w:t>
            </w:r>
          </w:p>
        </w:tc>
        <w:tc>
          <w:tcPr>
            <w:tcW w:w="147" w:type="pct"/>
            <w:shd w:val="clear" w:color="auto" w:fill="auto"/>
          </w:tcPr>
          <w:p w14:paraId="27A73127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415787D" w14:textId="31F52CB9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26,692</w:t>
            </w:r>
          </w:p>
        </w:tc>
      </w:tr>
      <w:tr w:rsidR="00330209" w:rsidRPr="00B06283" w14:paraId="5BCF32BD" w14:textId="77777777" w:rsidTr="00AC6EC5">
        <w:tc>
          <w:tcPr>
            <w:tcW w:w="2204" w:type="pct"/>
            <w:shd w:val="clear" w:color="auto" w:fill="auto"/>
          </w:tcPr>
          <w:p w14:paraId="665E8BC7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0" w:type="pct"/>
            <w:shd w:val="clear" w:color="auto" w:fill="auto"/>
          </w:tcPr>
          <w:p w14:paraId="54253938" w14:textId="68A02805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17,11</w:t>
            </w:r>
            <w:r w:rsidR="00E973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3310F0B6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BEF4804" w14:textId="74910F60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12,631</w:t>
            </w:r>
          </w:p>
        </w:tc>
        <w:tc>
          <w:tcPr>
            <w:tcW w:w="146" w:type="pct"/>
            <w:shd w:val="clear" w:color="auto" w:fill="auto"/>
          </w:tcPr>
          <w:p w14:paraId="15AA8963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A655CD4" w14:textId="6CE4353A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7" w:type="pct"/>
            <w:shd w:val="clear" w:color="auto" w:fill="auto"/>
          </w:tcPr>
          <w:p w14:paraId="2DA6FDE5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A66FB9A" w14:textId="09A5BE8F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330209" w:rsidRPr="00B06283" w14:paraId="2E2B651D" w14:textId="77777777" w:rsidTr="00AC6EC5">
        <w:tc>
          <w:tcPr>
            <w:tcW w:w="2204" w:type="pct"/>
            <w:shd w:val="clear" w:color="auto" w:fill="auto"/>
          </w:tcPr>
          <w:p w14:paraId="0ED9508E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41F42211" w14:textId="26ED92CB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47" w:type="pct"/>
            <w:shd w:val="clear" w:color="auto" w:fill="auto"/>
          </w:tcPr>
          <w:p w14:paraId="4DCBAEC8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9FD08DF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46" w:type="pct"/>
            <w:shd w:val="clear" w:color="auto" w:fill="auto"/>
          </w:tcPr>
          <w:p w14:paraId="1B4A212A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5E70D0C" w14:textId="28FACF1B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47" w:type="pct"/>
            <w:shd w:val="clear" w:color="auto" w:fill="auto"/>
          </w:tcPr>
          <w:p w14:paraId="0BEC2F19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ED78C39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856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  <w:tr w:rsidR="00330209" w:rsidRPr="00B06283" w14:paraId="0B926E75" w14:textId="77777777" w:rsidTr="00AC6EC5">
        <w:tc>
          <w:tcPr>
            <w:tcW w:w="2204" w:type="pct"/>
            <w:shd w:val="clear" w:color="auto" w:fill="auto"/>
          </w:tcPr>
          <w:p w14:paraId="3F66D36F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A2DA7" w14:textId="33DF647B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17,75</w:t>
            </w:r>
            <w:r w:rsidR="00E97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754641D2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138C" w14:textId="3CA3EFC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13,315</w:t>
            </w:r>
          </w:p>
        </w:tc>
        <w:tc>
          <w:tcPr>
            <w:tcW w:w="146" w:type="pct"/>
            <w:shd w:val="clear" w:color="auto" w:fill="auto"/>
          </w:tcPr>
          <w:p w14:paraId="04F297E3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99184" w14:textId="39B29133" w:rsidR="00330209" w:rsidRPr="000E6856" w:rsidRDefault="005548FA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22,699</w:t>
            </w:r>
          </w:p>
        </w:tc>
        <w:tc>
          <w:tcPr>
            <w:tcW w:w="147" w:type="pct"/>
            <w:shd w:val="clear" w:color="auto" w:fill="auto"/>
          </w:tcPr>
          <w:p w14:paraId="0F105BAF" w14:textId="77777777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9FD2E" w14:textId="3054F899" w:rsidR="00330209" w:rsidRPr="000E6856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27,439</w:t>
            </w:r>
          </w:p>
        </w:tc>
      </w:tr>
    </w:tbl>
    <w:p w14:paraId="0BA44072" w14:textId="58C25BC9" w:rsidR="000F0303" w:rsidRDefault="000F0303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05"/>
        <w:gridCol w:w="242"/>
        <w:gridCol w:w="24"/>
        <w:gridCol w:w="1072"/>
        <w:gridCol w:w="28"/>
        <w:gridCol w:w="246"/>
        <w:gridCol w:w="28"/>
        <w:gridCol w:w="1052"/>
        <w:gridCol w:w="28"/>
        <w:gridCol w:w="231"/>
        <w:gridCol w:w="20"/>
        <w:gridCol w:w="1058"/>
      </w:tblGrid>
      <w:tr w:rsidR="00995F41" w:rsidRPr="00B06283" w14:paraId="6B915817" w14:textId="77777777" w:rsidTr="00D72D92">
        <w:tc>
          <w:tcPr>
            <w:tcW w:w="2204" w:type="pct"/>
            <w:shd w:val="clear" w:color="auto" w:fill="auto"/>
          </w:tcPr>
          <w:p w14:paraId="38529C16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451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96" w:type="pct"/>
            <w:gridSpan w:val="12"/>
            <w:shd w:val="clear" w:color="auto" w:fill="auto"/>
          </w:tcPr>
          <w:p w14:paraId="543AB728" w14:textId="77777777" w:rsidR="00995F41" w:rsidRPr="00B06283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95F41" w:rsidRPr="00B06283" w14:paraId="68FD9882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41ED4D09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47B134A6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43DB119" w14:textId="77777777" w:rsidR="00995F41" w:rsidRPr="00011F6A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DC00264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A28AF56" w14:textId="77777777" w:rsidR="00995F41" w:rsidRPr="00011F6A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5DB5D92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251,670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BA17006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B5362AF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453,920</w:t>
            </w:r>
          </w:p>
        </w:tc>
      </w:tr>
      <w:tr w:rsidR="00995F41" w:rsidRPr="00B06283" w14:paraId="019021D0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63D09142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3618F9B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  <w:cs/>
              </w:rPr>
              <w:t>204</w:t>
            </w:r>
            <w:r w:rsidRPr="00011F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1F6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0CF0619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9D04B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C286D3E" w14:textId="77777777" w:rsidR="00995F41" w:rsidRPr="00011F6A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3AC80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2DB306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4399EDC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995F41" w:rsidRPr="00B06283" w14:paraId="1F25F8F6" w14:textId="77777777" w:rsidTr="00995F41">
        <w:tc>
          <w:tcPr>
            <w:tcW w:w="2204" w:type="pct"/>
            <w:shd w:val="clear" w:color="auto" w:fill="auto"/>
          </w:tcPr>
          <w:p w14:paraId="116DCB68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11A04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204</w:t>
            </w: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CEFEA80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406F7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48C2318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B492D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256,670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6AA32E0B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A4F04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458,920</w:t>
            </w:r>
          </w:p>
        </w:tc>
      </w:tr>
      <w:tr w:rsidR="00995F41" w:rsidRPr="00B06283" w14:paraId="5C85339E" w14:textId="77777777" w:rsidTr="00995F41">
        <w:tc>
          <w:tcPr>
            <w:tcW w:w="2204" w:type="pct"/>
            <w:shd w:val="clear" w:color="auto" w:fill="auto"/>
          </w:tcPr>
          <w:p w14:paraId="0ECCCB2A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619ABCE8" w14:textId="77777777" w:rsidR="00995F41" w:rsidRPr="00011F6A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84E0865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4A4C4B0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01A5E0B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E96981F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7256CC14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06E00DFC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5F41" w:rsidRPr="00B06283" w14:paraId="2D8CE587" w14:textId="77777777" w:rsidTr="00D72D92">
        <w:tc>
          <w:tcPr>
            <w:tcW w:w="2204" w:type="pct"/>
            <w:shd w:val="clear" w:color="auto" w:fill="auto"/>
          </w:tcPr>
          <w:p w14:paraId="7D1A21A4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96" w:type="pct"/>
            <w:gridSpan w:val="12"/>
            <w:shd w:val="clear" w:color="auto" w:fill="auto"/>
          </w:tcPr>
          <w:p w14:paraId="6E898A56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F41" w:rsidRPr="00B06283" w14:paraId="0F9C9386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114E2F42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7F77A7D4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C6E5A57" w14:textId="77777777" w:rsidR="00995F41" w:rsidRPr="00011F6A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208C8BDB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ADE18A4" w14:textId="77777777" w:rsidR="00995F41" w:rsidRPr="00011F6A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5641B60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1,272,296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C7B1CE0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A0F7F8A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921,052</w:t>
            </w:r>
          </w:p>
        </w:tc>
      </w:tr>
      <w:tr w:rsidR="00995F41" w:rsidRPr="00B06283" w14:paraId="67ECF0B9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04D42C9D" w14:textId="77777777" w:rsidR="00995F41" w:rsidRPr="00245444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2" w:type="pct"/>
            <w:shd w:val="clear" w:color="auto" w:fill="auto"/>
          </w:tcPr>
          <w:p w14:paraId="5AC02799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32,578</w:t>
            </w:r>
          </w:p>
        </w:tc>
        <w:tc>
          <w:tcPr>
            <w:tcW w:w="132" w:type="pct"/>
            <w:shd w:val="clear" w:color="auto" w:fill="auto"/>
          </w:tcPr>
          <w:p w14:paraId="18BC0B00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00FEC07E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42,139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82B4BCF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0081A38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1E2A95E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F883884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5F41" w:rsidRPr="00B06283" w14:paraId="753A2F6B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07DBE212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197C7F7E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30,866</w:t>
            </w:r>
          </w:p>
        </w:tc>
        <w:tc>
          <w:tcPr>
            <w:tcW w:w="132" w:type="pct"/>
            <w:shd w:val="clear" w:color="auto" w:fill="auto"/>
          </w:tcPr>
          <w:p w14:paraId="5833CC07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6271EC7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58,897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5D4AA43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A948A62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30,866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F8D945C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581878F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F6A">
              <w:rPr>
                <w:rFonts w:asciiTheme="majorBidi" w:hAnsiTheme="majorBidi" w:cstheme="majorBidi"/>
                <w:sz w:val="28"/>
                <w:szCs w:val="28"/>
              </w:rPr>
              <w:t>58,897</w:t>
            </w:r>
          </w:p>
        </w:tc>
      </w:tr>
      <w:tr w:rsidR="00995F41" w:rsidRPr="00B06283" w14:paraId="25CD0AC3" w14:textId="77777777" w:rsidTr="00995F41">
        <w:tc>
          <w:tcPr>
            <w:tcW w:w="2204" w:type="pct"/>
            <w:shd w:val="clear" w:color="auto" w:fill="auto"/>
          </w:tcPr>
          <w:p w14:paraId="543A1E18" w14:textId="77777777" w:rsidR="00995F41" w:rsidRPr="00B06283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1733B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63,444</w:t>
            </w:r>
          </w:p>
        </w:tc>
        <w:tc>
          <w:tcPr>
            <w:tcW w:w="132" w:type="pct"/>
            <w:shd w:val="clear" w:color="auto" w:fill="auto"/>
          </w:tcPr>
          <w:p w14:paraId="50CE8995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0E93B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101,036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2803694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AA3CF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1,303,162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22B0015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F1533" w14:textId="77777777" w:rsidR="00995F41" w:rsidRPr="00011F6A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F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979,949</w:t>
            </w:r>
          </w:p>
        </w:tc>
      </w:tr>
    </w:tbl>
    <w:p w14:paraId="6A1FB2FA" w14:textId="27037943" w:rsidR="00AC6EC5" w:rsidRPr="004132FC" w:rsidRDefault="000F0303" w:rsidP="00995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11"/>
        <w:gridCol w:w="241"/>
        <w:gridCol w:w="1103"/>
        <w:gridCol w:w="250"/>
        <w:gridCol w:w="1078"/>
        <w:gridCol w:w="253"/>
        <w:gridCol w:w="1096"/>
      </w:tblGrid>
      <w:tr w:rsidR="00562520" w:rsidRPr="00B06283" w14:paraId="2330891F" w14:textId="77777777" w:rsidTr="00562520">
        <w:trPr>
          <w:tblHeader/>
        </w:trPr>
        <w:tc>
          <w:tcPr>
            <w:tcW w:w="2205" w:type="pct"/>
            <w:vMerge w:val="restart"/>
            <w:shd w:val="clear" w:color="auto" w:fill="auto"/>
          </w:tcPr>
          <w:p w14:paraId="5D220140" w14:textId="256505BB" w:rsidR="00A8737A" w:rsidRPr="00B06283" w:rsidRDefault="00AC6EC5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  <w:p w14:paraId="7C96EBAF" w14:textId="20D9F9C5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44DC86F2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5B31BAD1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1DD8DA04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30209" w:rsidRPr="00B06283" w14:paraId="604BF6C8" w14:textId="77777777" w:rsidTr="00E739AC">
        <w:trPr>
          <w:tblHeader/>
        </w:trPr>
        <w:tc>
          <w:tcPr>
            <w:tcW w:w="2205" w:type="pct"/>
            <w:vMerge/>
            <w:shd w:val="clear" w:color="auto" w:fill="auto"/>
          </w:tcPr>
          <w:p w14:paraId="1809308C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3982CDF" w14:textId="0941A59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FFE41D2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8301B31" w14:textId="216386D6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388FCAB1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5FC25C" w14:textId="4F5DE30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B0505D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207CCE2" w14:textId="2D760C3A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30209" w:rsidRPr="00B06283" w14:paraId="70E22632" w14:textId="77777777" w:rsidTr="00E739AC">
        <w:trPr>
          <w:tblHeader/>
        </w:trPr>
        <w:tc>
          <w:tcPr>
            <w:tcW w:w="2205" w:type="pct"/>
            <w:shd w:val="clear" w:color="auto" w:fill="auto"/>
          </w:tcPr>
          <w:p w14:paraId="5D473A16" w14:textId="4080B75D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08C3942" w14:textId="718304E2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E7D5597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9498009" w14:textId="42E2EEBE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73C1AE9C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854929A" w14:textId="7D1EAFD5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F890892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71A8EBA" w14:textId="32A33BA9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30209" w:rsidRPr="00B06283" w14:paraId="22398122" w14:textId="77777777" w:rsidTr="00562520">
        <w:trPr>
          <w:tblHeader/>
        </w:trPr>
        <w:tc>
          <w:tcPr>
            <w:tcW w:w="2205" w:type="pct"/>
            <w:shd w:val="clear" w:color="auto" w:fill="auto"/>
          </w:tcPr>
          <w:p w14:paraId="2EE047F2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shd w:val="clear" w:color="auto" w:fill="auto"/>
          </w:tcPr>
          <w:p w14:paraId="6D34EB73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7E49" w:rsidRPr="008E4133" w14:paraId="6F328FC1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5F0D51E3" w14:textId="54404415" w:rsidR="002C7E49" w:rsidRPr="008E4133" w:rsidRDefault="002C7E49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5" w:type="pct"/>
            <w:shd w:val="clear" w:color="auto" w:fill="auto"/>
          </w:tcPr>
          <w:p w14:paraId="1D0B58DE" w14:textId="77777777" w:rsidR="002C7E49" w:rsidRPr="008E4133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575D0999" w14:textId="77777777" w:rsidR="002C7E49" w:rsidRPr="008E4133" w:rsidRDefault="002C7E49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7462154" w14:textId="77777777" w:rsidR="002C7E49" w:rsidRPr="008E4133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87958D3" w14:textId="77777777" w:rsidR="002C7E49" w:rsidRPr="008E4133" w:rsidRDefault="002C7E49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251712A" w14:textId="77777777" w:rsidR="002C7E49" w:rsidRPr="008E4133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96F4248" w14:textId="77777777" w:rsidR="002C7E49" w:rsidRPr="008E4133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C4E9EE4" w14:textId="77777777" w:rsidR="002C7E49" w:rsidRPr="008E4133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FBE" w:rsidRPr="008E4133" w14:paraId="3DD044D0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131BADA0" w14:textId="77777777" w:rsidR="00E44FBE" w:rsidRPr="008E4133" w:rsidRDefault="00E44FBE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7E0966A" w14:textId="1B976293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DF71854" w14:textId="77777777" w:rsidR="00E44FBE" w:rsidRPr="008E4133" w:rsidRDefault="00E44FBE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B6D34B8" w14:textId="77777777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78C4764" w14:textId="77777777" w:rsidR="00E44FBE" w:rsidRPr="008E4133" w:rsidRDefault="00E44FBE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2E4F9932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E06CED5" w14:textId="77777777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639ADE1" w14:textId="326C0B8A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E44FBE" w:rsidRPr="008E4133" w14:paraId="75E06F7C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79ECC29D" w14:textId="77777777" w:rsidR="00E44FBE" w:rsidRPr="008E4133" w:rsidRDefault="00E44FBE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8E41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F30630" w14:textId="19AD6870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28410A60" w14:textId="77777777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237BB6C" w14:textId="0C65280C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0F1E0111" w14:textId="77777777" w:rsidR="00E44FBE" w:rsidRPr="008E4133" w:rsidRDefault="00E44FBE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D1BB30F" w14:textId="3EB4EE47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AB0FDAB" w14:textId="77777777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300844D" w14:textId="76036986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44FBE" w:rsidRPr="008E4133" w14:paraId="0979AE31" w14:textId="77777777" w:rsidTr="00E739AC">
        <w:tc>
          <w:tcPr>
            <w:tcW w:w="2205" w:type="pct"/>
            <w:shd w:val="clear" w:color="auto" w:fill="auto"/>
          </w:tcPr>
          <w:p w14:paraId="3E21EF71" w14:textId="77777777" w:rsidR="00E44FBE" w:rsidRPr="008E4133" w:rsidRDefault="00E44FBE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2C8C4BA8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1" w:type="pct"/>
            <w:shd w:val="clear" w:color="auto" w:fill="auto"/>
          </w:tcPr>
          <w:p w14:paraId="0915BC80" w14:textId="77777777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A5A4BF6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2611BE93" w14:textId="77777777" w:rsidR="00E44FBE" w:rsidRPr="008E4133" w:rsidRDefault="00E44FBE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3E25EED6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345083A" w14:textId="77777777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3244B16F" w:rsidR="00E44FBE" w:rsidRPr="008E4133" w:rsidRDefault="00E44FBE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</w:tbl>
    <w:p w14:paraId="27390709" w14:textId="254CA994" w:rsidR="007271DD" w:rsidRPr="008E4133" w:rsidRDefault="0072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36"/>
        <w:gridCol w:w="270"/>
        <w:gridCol w:w="1078"/>
      </w:tblGrid>
      <w:tr w:rsidR="00E739AC" w:rsidRPr="008E4133" w14:paraId="3263236E" w14:textId="77777777" w:rsidTr="00D01E08">
        <w:tc>
          <w:tcPr>
            <w:tcW w:w="2204" w:type="pct"/>
            <w:shd w:val="clear" w:color="auto" w:fill="auto"/>
          </w:tcPr>
          <w:p w14:paraId="6D38DB4C" w14:textId="46E1DA61" w:rsidR="00E739AC" w:rsidRPr="008E4133" w:rsidRDefault="00AC6EC5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8E41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และเจ้าหนี้</w:t>
            </w:r>
            <w:r w:rsidR="002D1501" w:rsidRPr="008E41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E41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3941F50F" w14:textId="71C7CD2A" w:rsidR="00E739AC" w:rsidRPr="008E4133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A59A5" w:rsidRPr="008E4133" w14:paraId="102C642E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20530AC7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CD149A3" w14:textId="7A855A1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02C7C8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9B72E22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71862C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5352C2F" w14:textId="47B88EE5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="Angsana New"/>
                <w:sz w:val="28"/>
                <w:szCs w:val="28"/>
                <w:cs/>
              </w:rPr>
              <w:t>34</w:t>
            </w:r>
            <w:r w:rsidRPr="008E41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4133">
              <w:rPr>
                <w:rFonts w:asciiTheme="majorBidi" w:hAnsiTheme="majorBidi" w:cs="Angsana New"/>
                <w:sz w:val="28"/>
                <w:szCs w:val="28"/>
                <w:cs/>
              </w:rPr>
              <w:t>787</w:t>
            </w:r>
          </w:p>
        </w:tc>
        <w:tc>
          <w:tcPr>
            <w:tcW w:w="147" w:type="pct"/>
            <w:shd w:val="clear" w:color="auto" w:fill="auto"/>
          </w:tcPr>
          <w:p w14:paraId="43ECFDFC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5D89080" w14:textId="7666228D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60AF">
              <w:rPr>
                <w:rFonts w:asciiTheme="majorBidi" w:hAnsiTheme="majorBidi" w:cstheme="majorBidi"/>
                <w:sz w:val="28"/>
                <w:szCs w:val="28"/>
              </w:rPr>
              <w:t>7,011</w:t>
            </w:r>
          </w:p>
        </w:tc>
      </w:tr>
      <w:tr w:rsidR="003A59A5" w:rsidRPr="008E4133" w14:paraId="56A17AF9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120BFEEC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13F5EC6" w14:textId="68DE21A2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12,282</w:t>
            </w:r>
          </w:p>
        </w:tc>
        <w:tc>
          <w:tcPr>
            <w:tcW w:w="147" w:type="pct"/>
            <w:shd w:val="clear" w:color="auto" w:fill="auto"/>
          </w:tcPr>
          <w:p w14:paraId="2723D73B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504AB4E" w14:textId="4CF03916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60AF">
              <w:rPr>
                <w:rFonts w:asciiTheme="majorBidi" w:hAnsiTheme="majorBidi" w:cstheme="majorBidi"/>
                <w:sz w:val="28"/>
                <w:szCs w:val="28"/>
              </w:rPr>
              <w:t>3,058</w:t>
            </w:r>
          </w:p>
        </w:tc>
        <w:tc>
          <w:tcPr>
            <w:tcW w:w="147" w:type="pct"/>
            <w:shd w:val="clear" w:color="auto" w:fill="auto"/>
          </w:tcPr>
          <w:p w14:paraId="3F2CA401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E9C9DF2" w14:textId="0E4ED4AA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640FC0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EBD137E" w14:textId="177E3F74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3A59A5" w:rsidRPr="008E4133" w14:paraId="41E56BD8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0BF79720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8E41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01136013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2D60A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7" w:type="pct"/>
            <w:shd w:val="clear" w:color="auto" w:fill="auto"/>
          </w:tcPr>
          <w:p w14:paraId="61155567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4866CD2C" w:rsidR="003A59A5" w:rsidRPr="008E4133" w:rsidRDefault="002D60AF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1,757</w:t>
            </w:r>
          </w:p>
        </w:tc>
        <w:tc>
          <w:tcPr>
            <w:tcW w:w="147" w:type="pct"/>
            <w:shd w:val="clear" w:color="auto" w:fill="auto"/>
          </w:tcPr>
          <w:p w14:paraId="0CD08AD9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01413FB3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7CA2F7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6154FB2A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3A59A5" w:rsidRPr="00B06283" w14:paraId="02A30F17" w14:textId="77777777" w:rsidTr="009437DC">
        <w:tc>
          <w:tcPr>
            <w:tcW w:w="2204" w:type="pct"/>
            <w:shd w:val="clear" w:color="auto" w:fill="auto"/>
          </w:tcPr>
          <w:p w14:paraId="1967180F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45226B42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</w:t>
            </w:r>
            <w:r w:rsidR="002D60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47" w:type="pct"/>
            <w:shd w:val="clear" w:color="auto" w:fill="auto"/>
          </w:tcPr>
          <w:p w14:paraId="21AC4FCF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267EEFEF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D60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4,815</w:t>
            </w:r>
          </w:p>
        </w:tc>
        <w:tc>
          <w:tcPr>
            <w:tcW w:w="147" w:type="pct"/>
            <w:shd w:val="clear" w:color="auto" w:fill="auto"/>
          </w:tcPr>
          <w:p w14:paraId="138788E3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3F356382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34</w:t>
            </w: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E41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787</w:t>
            </w:r>
          </w:p>
        </w:tc>
        <w:tc>
          <w:tcPr>
            <w:tcW w:w="147" w:type="pct"/>
            <w:shd w:val="clear" w:color="auto" w:fill="auto"/>
          </w:tcPr>
          <w:p w14:paraId="48AF0081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5383C442" w:rsidR="003A59A5" w:rsidRPr="00BE01D6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D60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7,011</w:t>
            </w:r>
          </w:p>
        </w:tc>
      </w:tr>
    </w:tbl>
    <w:p w14:paraId="20129DE6" w14:textId="24013D05" w:rsidR="00D01E08" w:rsidRDefault="00D01E08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80"/>
        <w:gridCol w:w="252"/>
        <w:gridCol w:w="1052"/>
      </w:tblGrid>
      <w:tr w:rsidR="001E2D5E" w:rsidRPr="001E2D5E" w14:paraId="3364842F" w14:textId="77777777" w:rsidTr="009A0693">
        <w:tc>
          <w:tcPr>
            <w:tcW w:w="2204" w:type="pct"/>
            <w:shd w:val="clear" w:color="auto" w:fill="auto"/>
          </w:tcPr>
          <w:p w14:paraId="7AE43E8A" w14:textId="77777777" w:rsidR="001E2D5E" w:rsidRPr="001E2D5E" w:rsidRDefault="001E2D5E" w:rsidP="009A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D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1E2D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21401B50" w14:textId="77777777" w:rsidR="001E2D5E" w:rsidRPr="001E2D5E" w:rsidRDefault="001E2D5E" w:rsidP="009A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F6C32" w:rsidRPr="001E2D5E" w14:paraId="10186290" w14:textId="77777777" w:rsidTr="002F6C32">
        <w:tc>
          <w:tcPr>
            <w:tcW w:w="2204" w:type="pct"/>
            <w:shd w:val="clear" w:color="auto" w:fill="auto"/>
          </w:tcPr>
          <w:p w14:paraId="322FDACA" w14:textId="626EDB89" w:rsidR="002F6C32" w:rsidRPr="001E2D5E" w:rsidRDefault="002F6C32" w:rsidP="009A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70E93772" w14:textId="5B0C3F6B" w:rsidR="002F6C32" w:rsidRPr="001E2D5E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E00F5DE" w14:textId="77777777" w:rsidR="002F6C32" w:rsidRPr="001E2D5E" w:rsidRDefault="002F6C32" w:rsidP="009A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45E51D64" w14:textId="7FE9C508" w:rsidR="002F6C32" w:rsidRPr="001E2D5E" w:rsidRDefault="002F6C32" w:rsidP="00AE2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1A553B5" w14:textId="77777777" w:rsidR="002F6C32" w:rsidRPr="001E2D5E" w:rsidRDefault="002F6C32" w:rsidP="009A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E88FA15" w14:textId="4859EF41" w:rsidR="002F6C32" w:rsidRPr="001E2D5E" w:rsidRDefault="002F6C32" w:rsidP="00E37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50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7" w:type="pct"/>
            <w:shd w:val="clear" w:color="auto" w:fill="auto"/>
          </w:tcPr>
          <w:p w14:paraId="27EEBB5E" w14:textId="77777777" w:rsidR="002F6C32" w:rsidRPr="001E2D5E" w:rsidRDefault="002F6C32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C96CBE2" w14:textId="4638C9F4" w:rsidR="002F6C32" w:rsidRPr="001E2D5E" w:rsidRDefault="002F6C32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2F6C32" w:rsidRPr="001E2D5E" w14:paraId="7E60D217" w14:textId="77777777" w:rsidTr="002758F5">
        <w:tc>
          <w:tcPr>
            <w:tcW w:w="2204" w:type="pct"/>
            <w:shd w:val="clear" w:color="auto" w:fill="auto"/>
          </w:tcPr>
          <w:p w14:paraId="02287DB6" w14:textId="138648AC" w:rsidR="002F6C32" w:rsidRPr="001E2D5E" w:rsidRDefault="002F6C32" w:rsidP="002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E2D5E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66B7014" w14:textId="35A93EBC" w:rsidR="002F6C32" w:rsidRPr="002F6C32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6C32">
              <w:rPr>
                <w:rFonts w:asciiTheme="majorBidi" w:hAnsiTheme="majorBidi" w:cstheme="majorBidi"/>
                <w:sz w:val="28"/>
                <w:szCs w:val="28"/>
              </w:rPr>
              <w:t>12,336</w:t>
            </w:r>
          </w:p>
        </w:tc>
        <w:tc>
          <w:tcPr>
            <w:tcW w:w="147" w:type="pct"/>
            <w:shd w:val="clear" w:color="auto" w:fill="auto"/>
          </w:tcPr>
          <w:p w14:paraId="42B79B9D" w14:textId="77777777" w:rsidR="002F6C32" w:rsidRPr="001E2D5E" w:rsidRDefault="002F6C32" w:rsidP="002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8D9B98B" w14:textId="74035EDD" w:rsidR="002F6C32" w:rsidRPr="001E2D5E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E2D5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AFC55C" w14:textId="77777777" w:rsidR="002F6C32" w:rsidRPr="001E2D5E" w:rsidRDefault="002F6C32" w:rsidP="002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9335FA5" w14:textId="399317FE" w:rsidR="002F6C32" w:rsidRPr="001E2D5E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2E91549" w14:textId="77777777" w:rsidR="002F6C32" w:rsidRPr="001E2D5E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2E24AEA" w14:textId="405B3F78" w:rsidR="002F6C32" w:rsidRPr="001E2D5E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E2D5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F6C32" w:rsidRPr="001E2D5E" w14:paraId="77D9DF71" w14:textId="77777777" w:rsidTr="002758F5">
        <w:tc>
          <w:tcPr>
            <w:tcW w:w="2204" w:type="pct"/>
            <w:shd w:val="clear" w:color="auto" w:fill="auto"/>
          </w:tcPr>
          <w:p w14:paraId="1289F067" w14:textId="13B26D0A" w:rsidR="002F6C32" w:rsidRPr="001E2D5E" w:rsidRDefault="002F6C32" w:rsidP="002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2D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85AD6" w14:textId="79BEC0AB" w:rsidR="002F6C32" w:rsidRPr="00AE2020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12,336</w:t>
            </w:r>
          </w:p>
        </w:tc>
        <w:tc>
          <w:tcPr>
            <w:tcW w:w="147" w:type="pct"/>
            <w:shd w:val="clear" w:color="auto" w:fill="auto"/>
          </w:tcPr>
          <w:p w14:paraId="17219F28" w14:textId="77777777" w:rsidR="002F6C32" w:rsidRPr="00AE2020" w:rsidRDefault="002F6C32" w:rsidP="002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38C15" w14:textId="77777777" w:rsidR="002F6C32" w:rsidRPr="00AE2020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E20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781F791" w14:textId="77777777" w:rsidR="002F6C32" w:rsidRPr="00AE2020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34BEB" w14:textId="1AFF2BEB" w:rsidR="002F6C32" w:rsidRPr="00AE2020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137" w:type="pct"/>
            <w:shd w:val="clear" w:color="auto" w:fill="auto"/>
          </w:tcPr>
          <w:p w14:paraId="098452D6" w14:textId="77777777" w:rsidR="002F6C32" w:rsidRPr="00AE2020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A94C3" w14:textId="77777777" w:rsidR="002F6C32" w:rsidRPr="00AE2020" w:rsidRDefault="002F6C32" w:rsidP="002F6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E20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16A023A" w14:textId="77777777" w:rsidR="001E2D5E" w:rsidRPr="00035E36" w:rsidRDefault="001E2D5E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80"/>
        <w:gridCol w:w="252"/>
        <w:gridCol w:w="1052"/>
      </w:tblGrid>
      <w:tr w:rsidR="00AC6EC5" w:rsidRPr="00B06283" w14:paraId="6135571D" w14:textId="77777777" w:rsidTr="00EB0AC6">
        <w:tc>
          <w:tcPr>
            <w:tcW w:w="2204" w:type="pct"/>
            <w:shd w:val="clear" w:color="auto" w:fill="auto"/>
          </w:tcPr>
          <w:p w14:paraId="24E0FEB1" w14:textId="58860B76" w:rsidR="00AC6EC5" w:rsidRPr="008E4133" w:rsidRDefault="00AC6EC5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8E41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66979B7F" w14:textId="77777777" w:rsidR="00AC6EC5" w:rsidRPr="008E4133" w:rsidRDefault="00AC6EC5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A59A5" w:rsidRPr="00B06283" w14:paraId="30573511" w14:textId="77777777" w:rsidTr="00EB0AC6">
        <w:tc>
          <w:tcPr>
            <w:tcW w:w="2204" w:type="pct"/>
            <w:shd w:val="clear" w:color="auto" w:fill="auto"/>
          </w:tcPr>
          <w:p w14:paraId="0830DC35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57C88B6" w14:textId="5AAAE9F9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39,44</w:t>
            </w:r>
            <w:r w:rsidR="00B85B8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25959572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692FC65" w14:textId="7C7C4BDB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4133">
              <w:rPr>
                <w:rFonts w:asciiTheme="majorBidi" w:hAnsiTheme="majorBidi" w:cstheme="majorBidi"/>
                <w:sz w:val="28"/>
                <w:szCs w:val="28"/>
              </w:rPr>
              <w:t>42,019</w:t>
            </w:r>
          </w:p>
        </w:tc>
        <w:tc>
          <w:tcPr>
            <w:tcW w:w="147" w:type="pct"/>
            <w:shd w:val="clear" w:color="auto" w:fill="auto"/>
          </w:tcPr>
          <w:p w14:paraId="7FE9A18E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0E7AFF5" w14:textId="1FAAC958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562F16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C5913BD" w14:textId="77777777" w:rsidR="003A59A5" w:rsidRPr="008E4133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413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59A5" w:rsidRPr="00B06283" w14:paraId="4F0BA4E7" w14:textId="77777777" w:rsidTr="00EB0AC6">
        <w:tc>
          <w:tcPr>
            <w:tcW w:w="2204" w:type="pct"/>
            <w:shd w:val="clear" w:color="auto" w:fill="auto"/>
          </w:tcPr>
          <w:p w14:paraId="1C9BAD50" w14:textId="77777777" w:rsidR="003A59A5" w:rsidRPr="008E4133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41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48B44" w14:textId="242DC380" w:rsidR="003A59A5" w:rsidRPr="00AE2020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39,44</w:t>
            </w:r>
            <w:r w:rsidR="00B85B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56F61D5" w14:textId="77777777" w:rsidR="003A59A5" w:rsidRPr="00AE2020" w:rsidRDefault="003A59A5" w:rsidP="003A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8EFB5" w14:textId="65355305" w:rsidR="003A59A5" w:rsidRPr="00AE2020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E2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42,019</w:t>
            </w:r>
          </w:p>
        </w:tc>
        <w:tc>
          <w:tcPr>
            <w:tcW w:w="147" w:type="pct"/>
            <w:shd w:val="clear" w:color="auto" w:fill="auto"/>
          </w:tcPr>
          <w:p w14:paraId="0AE0EFF6" w14:textId="77777777" w:rsidR="003A59A5" w:rsidRPr="00AE2020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277EC" w14:textId="75FAEE83" w:rsidR="003A59A5" w:rsidRPr="00AE2020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E20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69F847B" w14:textId="77777777" w:rsidR="003A59A5" w:rsidRPr="00AE2020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A4450" w14:textId="77777777" w:rsidR="003A59A5" w:rsidRPr="00AE2020" w:rsidRDefault="003A59A5" w:rsidP="003A5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E20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1D9F022" w14:textId="77777777" w:rsidR="00FB1D79" w:rsidRDefault="00FB1D79" w:rsidP="002F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4C623F" w14:textId="15895DA3" w:rsidR="00A8737A" w:rsidRPr="003D47C9" w:rsidRDefault="00A8737A" w:rsidP="003D4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cstheme="minorBidi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09E220A5" w14:textId="77777777" w:rsidR="00A11584" w:rsidRDefault="00A11584" w:rsidP="00EC4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6A5E6C" w14:textId="39A1A921" w:rsidR="00A8737A" w:rsidRPr="00B06283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สัญญาเงินให้กู้ยืมระยะยาว</w:t>
      </w:r>
      <w:r w:rsidR="00AC323C" w:rsidRPr="00B0628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7380287" w14:textId="77777777" w:rsidR="00AC6EC5" w:rsidRDefault="00AC6EC5" w:rsidP="00995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086DF" w14:textId="0F100E41" w:rsidR="00280FCF" w:rsidRDefault="004A754C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t>ในระหว่างงวดหกเดือนสิ้นสุดวันที่</w:t>
      </w:r>
      <w:r w:rsidRPr="004A754C">
        <w:rPr>
          <w:rFonts w:asciiTheme="majorBidi" w:hAnsiTheme="majorBidi" w:cstheme="majorBidi"/>
          <w:sz w:val="28"/>
          <w:szCs w:val="28"/>
        </w:rPr>
        <w:t xml:space="preserve"> 30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(“บริษัท เจพีเค โคลด์ สโตเรจ จำกัด”)</w:t>
      </w:r>
      <w:r w:rsidR="002F4B25">
        <w:rPr>
          <w:rFonts w:asciiTheme="majorBidi" w:hAnsiTheme="majorBidi" w:cstheme="majorBidi"/>
          <w:sz w:val="28"/>
          <w:szCs w:val="28"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ตั๋วสัญญาใช้เงินหลายฉบับ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ให้แก่บริษัท</w:t>
      </w:r>
      <w:r w:rsidRPr="004A754C">
        <w:rPr>
          <w:rFonts w:asciiTheme="majorBidi" w:hAnsiTheme="majorBidi" w:cstheme="majorBidi"/>
          <w:sz w:val="28"/>
          <w:szCs w:val="28"/>
          <w:cs/>
        </w:rPr>
        <w:t>แทนสัญญาเงินให้กู้ยืมระยะยาวเดิม จำนวน</w:t>
      </w:r>
      <w:r w:rsidRPr="004A754C">
        <w:rPr>
          <w:rFonts w:asciiTheme="majorBidi" w:hAnsiTheme="majorBidi" w:cstheme="majorBidi"/>
          <w:sz w:val="28"/>
          <w:szCs w:val="28"/>
        </w:rPr>
        <w:t xml:space="preserve"> 57.00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3.75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และต้องชำระคืนภายในวันที่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754C">
        <w:rPr>
          <w:rFonts w:asciiTheme="majorBidi" w:hAnsiTheme="majorBidi" w:cstheme="majorBidi"/>
          <w:sz w:val="28"/>
          <w:szCs w:val="28"/>
        </w:rPr>
        <w:t xml:space="preserve">2568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จนถึงวันที่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754C">
        <w:rPr>
          <w:rFonts w:asciiTheme="majorBidi" w:hAnsiTheme="majorBidi" w:cstheme="majorBidi"/>
          <w:sz w:val="28"/>
          <w:szCs w:val="28"/>
        </w:rPr>
        <w:t>2570</w:t>
      </w:r>
    </w:p>
    <w:p w14:paraId="20C2CF90" w14:textId="77777777" w:rsidR="00280FCF" w:rsidRDefault="00280FCF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9598A" w14:textId="1CC505D7" w:rsidR="00280FCF" w:rsidRPr="002F4B25" w:rsidRDefault="004A754C" w:rsidP="002F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lastRenderedPageBreak/>
        <w:t>ในระหว่างงวดหกเดือนสิ้นสุดวันที่</w:t>
      </w:r>
      <w:r w:rsidRPr="004A754C">
        <w:rPr>
          <w:rFonts w:asciiTheme="majorBidi" w:hAnsiTheme="majorBidi" w:cstheme="majorBidi"/>
          <w:sz w:val="28"/>
          <w:szCs w:val="28"/>
        </w:rPr>
        <w:t xml:space="preserve"> 30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(“บริษัท เจดับเบิ้ลยูดี เอเชีย จํากัด”) </w:t>
      </w:r>
      <w:r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ตั๋วสัญญาใช้เงินหลายฉบับ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ให้แก่</w:t>
      </w:r>
      <w:r w:rsidRPr="004A754C">
        <w:rPr>
          <w:rFonts w:asciiTheme="majorBidi" w:hAnsiTheme="majorBidi" w:cstheme="majorBidi"/>
          <w:sz w:val="28"/>
          <w:szCs w:val="28"/>
          <w:cs/>
        </w:rPr>
        <w:t>บริษัทแทนสัญญาเงินให้กู้ยืมระยะยาวเดิม จำนวน</w:t>
      </w:r>
      <w:r w:rsidRPr="004A754C">
        <w:rPr>
          <w:rFonts w:asciiTheme="majorBidi" w:hAnsiTheme="majorBidi" w:cstheme="majorBidi"/>
          <w:sz w:val="28"/>
          <w:szCs w:val="28"/>
        </w:rPr>
        <w:t xml:space="preserve"> 75.19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4.25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5.00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และต้องชำระคืนภายในวันที่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A754C">
        <w:rPr>
          <w:rFonts w:asciiTheme="majorBidi" w:hAnsiTheme="majorBidi" w:cstheme="majorBidi"/>
          <w:sz w:val="28"/>
          <w:szCs w:val="28"/>
        </w:rPr>
        <w:t xml:space="preserve">2568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4A754C">
        <w:rPr>
          <w:rFonts w:asciiTheme="majorBidi" w:hAnsiTheme="majorBidi" w:cstheme="majorBidi"/>
          <w:sz w:val="28"/>
          <w:szCs w:val="28"/>
        </w:rPr>
        <w:t>2568</w:t>
      </w:r>
    </w:p>
    <w:p w14:paraId="07A68740" w14:textId="77777777" w:rsidR="006F40D9" w:rsidRDefault="006F40D9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7FCBA82" w14:textId="4AE67F18" w:rsidR="00280FCF" w:rsidRDefault="004A754C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t>ในระหว่างงวดหกเดือนสิ้นสุดวันที่</w:t>
      </w:r>
      <w:r w:rsidRPr="004A754C">
        <w:rPr>
          <w:rFonts w:asciiTheme="majorBidi" w:hAnsiTheme="majorBidi" w:cstheme="majorBidi"/>
          <w:sz w:val="28"/>
          <w:szCs w:val="28"/>
        </w:rPr>
        <w:t xml:space="preserve"> 30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(“บริษัท เบญจพรแลนด์ จำกัด”)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ตั๋วสัญญาใช้เงินหลายฉบับ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ให้แก่บริษัท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 w:rsidRPr="004A754C">
        <w:rPr>
          <w:rFonts w:asciiTheme="majorBidi" w:hAnsiTheme="majorBidi" w:cstheme="majorBidi"/>
          <w:sz w:val="28"/>
          <w:szCs w:val="28"/>
        </w:rPr>
        <w:t xml:space="preserve"> 306.50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5.25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และต้องชำระคืนทั้งหมดภายในวันที่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16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4A754C">
        <w:rPr>
          <w:rFonts w:asciiTheme="majorBidi" w:hAnsiTheme="majorBidi" w:cstheme="majorBidi"/>
          <w:sz w:val="28"/>
          <w:szCs w:val="28"/>
        </w:rPr>
        <w:t>2573</w:t>
      </w:r>
    </w:p>
    <w:p w14:paraId="5B29C457" w14:textId="77777777" w:rsidR="001E2D5E" w:rsidRDefault="001E2D5E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9DE9A" w14:textId="39D9512A" w:rsidR="00384440" w:rsidRDefault="004A754C" w:rsidP="001E2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t>ในระหว่างงวดหกเดือนสิ้นสุดวันที่</w:t>
      </w:r>
      <w:r w:rsidRPr="004A754C">
        <w:rPr>
          <w:rFonts w:asciiTheme="majorBidi" w:hAnsiTheme="majorBidi" w:cstheme="majorBidi"/>
          <w:sz w:val="28"/>
          <w:szCs w:val="28"/>
        </w:rPr>
        <w:t xml:space="preserve"> 30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บริษัทย่อยแห่งหนึ่ง</w:t>
      </w:r>
      <w:r w:rsidR="002F4B25" w:rsidRPr="004A754C">
        <w:rPr>
          <w:rFonts w:asciiTheme="majorBidi" w:hAnsiTheme="majorBidi" w:cstheme="majorBidi"/>
          <w:sz w:val="28"/>
          <w:szCs w:val="28"/>
        </w:rPr>
        <w:t> 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(“บริษัท เจดับเบิ้ลยูดี ทรานสปอร์ต (ประเทศไทย) จำกัด”)</w:t>
      </w:r>
      <w:r w:rsidR="002F4B25" w:rsidRPr="004A754C">
        <w:rPr>
          <w:rFonts w:asciiTheme="majorBidi" w:hAnsiTheme="majorBidi" w:cstheme="majorBidi"/>
          <w:sz w:val="28"/>
          <w:szCs w:val="28"/>
        </w:rPr>
        <w:t> </w:t>
      </w:r>
      <w:r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ตั๋วสัญญาใช้เงินหลายฉบับ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 xml:space="preserve">ให้แก่บริษัท </w:t>
      </w:r>
      <w:r w:rsidRPr="004A754C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4A754C">
        <w:rPr>
          <w:rFonts w:asciiTheme="majorBidi" w:hAnsiTheme="majorBidi" w:cstheme="majorBidi"/>
          <w:sz w:val="28"/>
          <w:szCs w:val="28"/>
        </w:rPr>
        <w:t xml:space="preserve"> 156.80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5.25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และต้องชำระคืนภายในระหว่างวันที่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A754C">
        <w:rPr>
          <w:rFonts w:asciiTheme="majorBidi" w:hAnsiTheme="majorBidi" w:cstheme="majorBidi"/>
          <w:sz w:val="28"/>
          <w:szCs w:val="28"/>
        </w:rPr>
        <w:t xml:space="preserve">2568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จนถึงวันที่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19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4A754C">
        <w:rPr>
          <w:rFonts w:asciiTheme="majorBidi" w:hAnsiTheme="majorBidi" w:cstheme="majorBidi"/>
          <w:sz w:val="28"/>
          <w:szCs w:val="28"/>
        </w:rPr>
        <w:t xml:space="preserve">2568 </w:t>
      </w:r>
      <w:r w:rsidRPr="004A754C">
        <w:rPr>
          <w:rFonts w:asciiTheme="majorBidi" w:hAnsiTheme="majorBidi" w:cstheme="majorBidi"/>
          <w:sz w:val="28"/>
          <w:szCs w:val="28"/>
          <w:cs/>
        </w:rPr>
        <w:t>และได้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ตั๋วสัญญาใช้เงินแทนสัญญาเงินให้กู้ยืมระยะยาวเดิม จำนวน </w:t>
      </w:r>
      <w:r w:rsidRPr="004A754C">
        <w:rPr>
          <w:rFonts w:asciiTheme="majorBidi" w:hAnsiTheme="majorBidi" w:cstheme="majorBidi"/>
          <w:sz w:val="28"/>
          <w:szCs w:val="28"/>
        </w:rPr>
        <w:t xml:space="preserve">660.00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4.00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และต้องชำระคืนทั้งหมดภายในวันที่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754C">
        <w:rPr>
          <w:rFonts w:asciiTheme="majorBidi" w:hAnsiTheme="majorBidi" w:cstheme="majorBidi"/>
          <w:sz w:val="28"/>
          <w:szCs w:val="28"/>
        </w:rPr>
        <w:t>2567</w:t>
      </w:r>
    </w:p>
    <w:p w14:paraId="226F756D" w14:textId="77777777" w:rsidR="001E2D5E" w:rsidRPr="00280FCF" w:rsidRDefault="001E2D5E" w:rsidP="001E2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DEA409A" w14:textId="77777777" w:rsidR="00A8737A" w:rsidRPr="00B06283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B06283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CCED448" w14:textId="4B4E32C1" w:rsidR="00CF2454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 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AC323C" w:rsidRPr="00B06283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B06283">
        <w:rPr>
          <w:rFonts w:asciiTheme="majorBidi" w:hAnsiTheme="majorBidi" w:cstheme="majorBidi"/>
          <w:sz w:val="28"/>
          <w:szCs w:val="28"/>
        </w:rPr>
        <w:t>(“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B06283">
        <w:rPr>
          <w:rFonts w:asciiTheme="majorBidi" w:hAnsiTheme="majorBidi" w:cstheme="majorBidi"/>
          <w:sz w:val="28"/>
          <w:szCs w:val="28"/>
        </w:rPr>
        <w:t>”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) ทำสัญญาเช่าดำเนินงานเพื่อเช่าพื้นที่จอดรถกับบริษัทย่อย </w:t>
      </w:r>
      <w:r w:rsidRPr="00B06283">
        <w:rPr>
          <w:rFonts w:asciiTheme="majorBidi" w:hAnsiTheme="majorBidi" w:cstheme="majorBidi"/>
          <w:sz w:val="28"/>
          <w:szCs w:val="28"/>
        </w:rPr>
        <w:t>(“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B06283">
        <w:rPr>
          <w:rFonts w:asciiTheme="majorBidi" w:hAnsiTheme="majorBidi" w:cstheme="majorBidi"/>
          <w:sz w:val="28"/>
          <w:szCs w:val="28"/>
        </w:rPr>
        <w:t>”)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 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ปี</w:t>
      </w:r>
      <w:r w:rsidRPr="006855FC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โดยมีค่าเช่าและค่าบริการในอัตราเดือนละ</w:t>
      </w:r>
      <w:r w:rsidR="00BA43B3" w:rsidRPr="006855FC">
        <w:rPr>
          <w:rFonts w:asciiTheme="majorBidi" w:hAnsiTheme="majorBidi" w:cstheme="majorBidi"/>
          <w:sz w:val="28"/>
          <w:szCs w:val="28"/>
        </w:rPr>
        <w:t xml:space="preserve"> 0.3</w:t>
      </w:r>
      <w:r w:rsidR="00BA43B3" w:rsidRPr="006855FC">
        <w:rPr>
          <w:rFonts w:asciiTheme="majorBidi" w:hAnsiTheme="majorBidi" w:cstheme="majorBidi" w:hint="cs"/>
          <w:sz w:val="28"/>
          <w:szCs w:val="28"/>
          <w:cs/>
        </w:rPr>
        <w:t>0</w:t>
      </w:r>
      <w:r w:rsidR="00BA43B3" w:rsidRPr="006855FC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3FDB3BE" w14:textId="77777777" w:rsidR="001E2D5E" w:rsidRDefault="001E2D5E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8148C" w14:textId="16E567CD" w:rsidR="00A8737A" w:rsidRPr="0006033E" w:rsidRDefault="00A8737A" w:rsidP="0006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17214FDB" w14:textId="77777777" w:rsidR="0006033E" w:rsidRDefault="0006033E" w:rsidP="0006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DFECC" w14:textId="08ED6AA7" w:rsidR="00271EF5" w:rsidRPr="0006033E" w:rsidRDefault="00A8737A" w:rsidP="0006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6033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6033E">
        <w:rPr>
          <w:rFonts w:asciiTheme="majorBidi" w:hAnsiTheme="majorBidi" w:cstheme="majorBidi"/>
          <w:sz w:val="28"/>
          <w:szCs w:val="28"/>
        </w:rPr>
        <w:t>1</w:t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06033E">
        <w:rPr>
          <w:rFonts w:asciiTheme="majorBidi" w:hAnsiTheme="majorBidi" w:cstheme="majorBidi"/>
          <w:sz w:val="28"/>
          <w:szCs w:val="28"/>
        </w:rPr>
        <w:t>256</w:t>
      </w:r>
      <w:r w:rsidR="00AC323C" w:rsidRPr="0006033E">
        <w:rPr>
          <w:rFonts w:asciiTheme="majorBidi" w:hAnsiTheme="majorBidi" w:cstheme="majorBidi"/>
          <w:sz w:val="28"/>
          <w:szCs w:val="28"/>
        </w:rPr>
        <w:t>5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="0067508B" w:rsidRPr="0006033E">
        <w:rPr>
          <w:rFonts w:asciiTheme="majorBidi" w:hAnsiTheme="majorBidi" w:cstheme="majorBidi"/>
          <w:sz w:val="28"/>
          <w:szCs w:val="28"/>
        </w:rPr>
        <w:br/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06033E">
        <w:rPr>
          <w:rFonts w:asciiTheme="majorBidi" w:hAnsiTheme="majorBidi" w:cstheme="majorBidi"/>
          <w:sz w:val="28"/>
          <w:szCs w:val="28"/>
        </w:rPr>
        <w:t>(“</w:t>
      </w:r>
      <w:r w:rsidRPr="0006033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06033E">
        <w:rPr>
          <w:rFonts w:asciiTheme="majorBidi" w:hAnsiTheme="majorBidi" w:cstheme="majorBidi"/>
          <w:sz w:val="28"/>
          <w:szCs w:val="28"/>
        </w:rPr>
        <w:t>”)</w:t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A43B3" w:rsidRPr="0006033E">
        <w:rPr>
          <w:rFonts w:asciiTheme="majorBidi" w:hAnsiTheme="majorBidi" w:cstheme="majorBidi"/>
          <w:sz w:val="28"/>
          <w:szCs w:val="28"/>
        </w:rPr>
        <w:t>0.</w:t>
      </w:r>
      <w:r w:rsidR="00A11584" w:rsidRPr="0006033E">
        <w:rPr>
          <w:rFonts w:asciiTheme="majorBidi" w:hAnsiTheme="majorBidi" w:cstheme="majorBidi"/>
          <w:sz w:val="28"/>
          <w:szCs w:val="28"/>
        </w:rPr>
        <w:t>0</w:t>
      </w:r>
      <w:r w:rsidR="00BA43B3" w:rsidRPr="0006033E">
        <w:rPr>
          <w:rFonts w:asciiTheme="majorBidi" w:hAnsiTheme="majorBidi" w:cstheme="majorBidi"/>
          <w:sz w:val="28"/>
          <w:szCs w:val="28"/>
        </w:rPr>
        <w:t xml:space="preserve">2 </w:t>
      </w:r>
      <w:r w:rsidR="00F32565" w:rsidRPr="0006033E">
        <w:rPr>
          <w:rFonts w:asciiTheme="majorBidi" w:hAnsiTheme="majorBidi" w:cstheme="majorBidi"/>
          <w:sz w:val="28"/>
          <w:szCs w:val="28"/>
        </w:rPr>
        <w:t>-</w:t>
      </w:r>
      <w:r w:rsidR="00BA43B3" w:rsidRPr="0006033E">
        <w:rPr>
          <w:rFonts w:asciiTheme="majorBidi" w:hAnsiTheme="majorBidi" w:cstheme="majorBidi"/>
          <w:sz w:val="28"/>
          <w:szCs w:val="28"/>
        </w:rPr>
        <w:t xml:space="preserve"> 3.25 </w:t>
      </w:r>
      <w:r w:rsidRPr="0006033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06033E">
        <w:rPr>
          <w:rFonts w:asciiTheme="majorBidi" w:hAnsiTheme="majorBidi" w:cstheme="majorBidi"/>
          <w:sz w:val="28"/>
          <w:szCs w:val="28"/>
        </w:rPr>
        <w:t>1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>ปี</w:t>
      </w:r>
    </w:p>
    <w:p w14:paraId="2F5C2AAB" w14:textId="77777777" w:rsidR="00BB564D" w:rsidRDefault="00BB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DBAFCD" w14:textId="77777777" w:rsidR="00330209" w:rsidRDefault="00330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9BB19F" w14:textId="665B8A76" w:rsidR="00330209" w:rsidRPr="00B06283" w:rsidRDefault="00330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330209" w:rsidRPr="00B06283" w:rsidSect="00F3158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4D0953CD" w14:textId="65C10DFB" w:rsidR="00804175" w:rsidRPr="0099075E" w:rsidRDefault="00D75CE8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4800BEFB" w14:textId="00D5A360" w:rsidR="00B162EE" w:rsidRPr="0099075E" w:rsidRDefault="00B162EE" w:rsidP="00B162EE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1427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153"/>
        <w:gridCol w:w="180"/>
        <w:gridCol w:w="1208"/>
        <w:gridCol w:w="6"/>
        <w:gridCol w:w="242"/>
        <w:gridCol w:w="932"/>
        <w:gridCol w:w="200"/>
        <w:gridCol w:w="864"/>
        <w:gridCol w:w="248"/>
        <w:gridCol w:w="920"/>
        <w:gridCol w:w="181"/>
        <w:gridCol w:w="874"/>
        <w:gridCol w:w="223"/>
      </w:tblGrid>
      <w:tr w:rsidR="00F41A6E" w:rsidRPr="0099075E" w14:paraId="0E1247D2" w14:textId="77777777" w:rsidTr="00480132">
        <w:trPr>
          <w:cantSplit/>
          <w:trHeight w:val="58"/>
          <w:tblHeader/>
        </w:trPr>
        <w:tc>
          <w:tcPr>
            <w:tcW w:w="9587" w:type="dxa"/>
            <w:gridSpan w:val="9"/>
          </w:tcPr>
          <w:p w14:paraId="7699EF41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A7C8AB6" w14:textId="77777777" w:rsidR="00F41A6E" w:rsidRPr="0099075E" w:rsidRDefault="00F41A6E" w:rsidP="000E541A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66E22E2C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F41A6E" w:rsidRPr="0099075E" w14:paraId="0C93E6F7" w14:textId="77777777" w:rsidTr="00480132">
        <w:trPr>
          <w:cantSplit/>
          <w:trHeight w:val="440"/>
          <w:tblHeader/>
        </w:trPr>
        <w:tc>
          <w:tcPr>
            <w:tcW w:w="2798" w:type="dxa"/>
          </w:tcPr>
          <w:p w14:paraId="6E5A0419" w14:textId="77777777" w:rsidR="00F41A6E" w:rsidRPr="0099075E" w:rsidRDefault="00F41A6E" w:rsidP="000E541A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0E5C37DC" w14:textId="77777777" w:rsidR="00F41A6E" w:rsidRPr="0099075E" w:rsidRDefault="00F41A6E" w:rsidP="000E541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02D7A14E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553F186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20656066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1" w:type="dxa"/>
            <w:gridSpan w:val="3"/>
          </w:tcPr>
          <w:p w14:paraId="6C2FF4CE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CF752E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99075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  <w:gridSpan w:val="2"/>
          </w:tcPr>
          <w:p w14:paraId="5FCF2061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281A0BB2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3F7912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0144D01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65DAF24F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1B8E9D77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99075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3" w:type="dxa"/>
          </w:tcPr>
          <w:p w14:paraId="493B8CC3" w14:textId="77777777" w:rsidR="00F41A6E" w:rsidRPr="0099075E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80132" w:rsidRPr="0099075E" w14:paraId="55098EC0" w14:textId="77777777" w:rsidTr="009051D6">
        <w:trPr>
          <w:cantSplit/>
          <w:trHeight w:val="58"/>
          <w:tblHeader/>
        </w:trPr>
        <w:tc>
          <w:tcPr>
            <w:tcW w:w="2798" w:type="dxa"/>
          </w:tcPr>
          <w:p w14:paraId="21104835" w14:textId="77777777" w:rsidR="00480132" w:rsidRPr="00CA261F" w:rsidRDefault="00480132" w:rsidP="00480132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8AECEC2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3E901D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6CB6C8BA" w14:textId="2972B8DE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CA261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300" w:type="dxa"/>
            <w:vAlign w:val="bottom"/>
          </w:tcPr>
          <w:p w14:paraId="3B3F6754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A6BE0C1" w14:textId="5AD7BD90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799FA6B" w14:textId="5BEE2E5E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1928BE74" w14:textId="77777777" w:rsidR="00480132" w:rsidRPr="00CA261F" w:rsidRDefault="00480132" w:rsidP="00480132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53" w:type="dxa"/>
            <w:vAlign w:val="bottom"/>
          </w:tcPr>
          <w:p w14:paraId="05C09390" w14:textId="041BBBC8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CA261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7E9AD84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6AFB0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62E355" w14:textId="7E2D4901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gridSpan w:val="2"/>
            <w:vAlign w:val="bottom"/>
          </w:tcPr>
          <w:p w14:paraId="1EB8221A" w14:textId="77777777" w:rsidR="00480132" w:rsidRPr="00CA261F" w:rsidRDefault="00480132" w:rsidP="00480132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32" w:type="dxa"/>
            <w:vAlign w:val="bottom"/>
          </w:tcPr>
          <w:p w14:paraId="5590AC9A" w14:textId="68542E81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CA261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200" w:type="dxa"/>
            <w:vAlign w:val="bottom"/>
          </w:tcPr>
          <w:p w14:paraId="2A3A775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32AF603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F8ADEE6" w14:textId="422C8910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3D96093A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  <w:vAlign w:val="bottom"/>
          </w:tcPr>
          <w:p w14:paraId="7B0DAE05" w14:textId="0D517258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CA261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56D9F2B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C101400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43C147C" w14:textId="4FDC29D4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FEA92AC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480132" w:rsidRPr="0099075E" w14:paraId="5D422F96" w14:textId="77777777" w:rsidTr="00480132">
        <w:trPr>
          <w:cantSplit/>
          <w:trHeight w:val="58"/>
        </w:trPr>
        <w:tc>
          <w:tcPr>
            <w:tcW w:w="2798" w:type="dxa"/>
          </w:tcPr>
          <w:p w14:paraId="6AB6336A" w14:textId="77777777" w:rsidR="00480132" w:rsidRPr="00CA261F" w:rsidRDefault="00480132" w:rsidP="004801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6ADF5747" w14:textId="77777777" w:rsidR="00480132" w:rsidRPr="00CA261F" w:rsidRDefault="00480132" w:rsidP="004801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15241C9B" w14:textId="77777777" w:rsidR="00480132" w:rsidRPr="00CA261F" w:rsidRDefault="00480132" w:rsidP="004801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256A29AC" w14:textId="77777777" w:rsidR="00480132" w:rsidRPr="00CA261F" w:rsidRDefault="00480132" w:rsidP="0048013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547" w:type="dxa"/>
            <w:gridSpan w:val="4"/>
          </w:tcPr>
          <w:p w14:paraId="74CD6A45" w14:textId="46FFC278" w:rsidR="00480132" w:rsidRPr="00CA261F" w:rsidRDefault="00480132" w:rsidP="00480132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right="64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CA261F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หน่วย</w:t>
            </w:r>
            <w:r w:rsidRPr="00CA261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CA261F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4684" w:type="dxa"/>
            <w:gridSpan w:val="9"/>
          </w:tcPr>
          <w:p w14:paraId="0772E184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CA261F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CA261F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480132" w:rsidRPr="0099075E" w14:paraId="20A9A5F3" w14:textId="77777777" w:rsidTr="009051D6">
        <w:trPr>
          <w:cantSplit/>
          <w:trHeight w:val="58"/>
        </w:trPr>
        <w:tc>
          <w:tcPr>
            <w:tcW w:w="2798" w:type="dxa"/>
          </w:tcPr>
          <w:p w14:paraId="4F2874E5" w14:textId="77777777" w:rsidR="00480132" w:rsidRPr="00CA261F" w:rsidRDefault="00480132" w:rsidP="00480132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E194224" w14:textId="77777777" w:rsidR="00480132" w:rsidRPr="00CA261F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0A0B4DD3" w14:textId="77777777" w:rsidR="00480132" w:rsidRPr="00CA261F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EB55CF5" w14:textId="77777777" w:rsidR="00480132" w:rsidRPr="00CA261F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3EBC23E2" w14:textId="77777777" w:rsidR="00480132" w:rsidRPr="00CA261F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2B958C3" w14:textId="77777777" w:rsidR="00480132" w:rsidRPr="00CA261F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8F0B81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9B92576" w14:textId="77777777" w:rsidR="00480132" w:rsidRPr="00CA261F" w:rsidRDefault="00480132" w:rsidP="00480132">
            <w:pPr>
              <w:pStyle w:val="acctfourfigures"/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EDEF24A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0A01D33C" w14:textId="77777777" w:rsidR="00480132" w:rsidRPr="00CA261F" w:rsidRDefault="00480132" w:rsidP="00480132">
            <w:pPr>
              <w:pStyle w:val="acctfourfigures"/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031149D1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0" w:type="dxa"/>
          </w:tcPr>
          <w:p w14:paraId="49498010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23C2B4F1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FA444D5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</w:tcPr>
          <w:p w14:paraId="5BF1A3ED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</w:tcPr>
          <w:p w14:paraId="602AA160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5E7DB764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dxa"/>
          </w:tcPr>
          <w:p w14:paraId="17F1572A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771FF633" w14:textId="77777777" w:rsidTr="009051D6">
        <w:trPr>
          <w:cantSplit/>
          <w:trHeight w:val="58"/>
        </w:trPr>
        <w:tc>
          <w:tcPr>
            <w:tcW w:w="2798" w:type="dxa"/>
          </w:tcPr>
          <w:p w14:paraId="27501DE4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479779A9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9232D53" w14:textId="46470043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8E965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A29F1CC" w14:textId="46884F54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62E24DB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2348C83E" w14:textId="72E9340C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3A36AE77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ECFF10E" w14:textId="2DD0E83C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A5FA084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719DE083" w14:textId="3C2CC2FA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200" w:type="dxa"/>
          </w:tcPr>
          <w:p w14:paraId="50BAE565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CFF2B6F" w14:textId="4D5996C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248" w:type="dxa"/>
          </w:tcPr>
          <w:p w14:paraId="54320FB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F911FB8" w14:textId="75CE97EB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4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,454</w:t>
            </w:r>
          </w:p>
        </w:tc>
        <w:tc>
          <w:tcPr>
            <w:tcW w:w="181" w:type="dxa"/>
          </w:tcPr>
          <w:p w14:paraId="1D7A9995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362A467" w14:textId="48E83242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4,478</w:t>
            </w:r>
          </w:p>
        </w:tc>
        <w:tc>
          <w:tcPr>
            <w:tcW w:w="223" w:type="dxa"/>
          </w:tcPr>
          <w:p w14:paraId="7A49AA8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45A3170D" w14:textId="77777777" w:rsidTr="009051D6">
        <w:trPr>
          <w:cantSplit/>
          <w:trHeight w:val="58"/>
        </w:trPr>
        <w:tc>
          <w:tcPr>
            <w:tcW w:w="2798" w:type="dxa"/>
          </w:tcPr>
          <w:p w14:paraId="2034F7CB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2B12E490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ED73C89" w14:textId="2CE1D891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23A0D8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82642B2" w14:textId="6842BE59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ED97F4E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68F5A89A" w14:textId="777EA578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335210E9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E5F82DF" w14:textId="57EF5E2D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12CA91C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9607A02" w14:textId="1C40BB4D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00" w:type="dxa"/>
          </w:tcPr>
          <w:p w14:paraId="5535423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3B221B" w14:textId="7F156B45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48" w:type="dxa"/>
          </w:tcPr>
          <w:p w14:paraId="329860F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ACDBB6E" w14:textId="11A7125A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7,995</w:t>
            </w:r>
          </w:p>
        </w:tc>
        <w:tc>
          <w:tcPr>
            <w:tcW w:w="181" w:type="dxa"/>
          </w:tcPr>
          <w:p w14:paraId="619C258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3E599413" w14:textId="1522BB3B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7,215</w:t>
            </w:r>
          </w:p>
        </w:tc>
        <w:tc>
          <w:tcPr>
            <w:tcW w:w="223" w:type="dxa"/>
          </w:tcPr>
          <w:p w14:paraId="0D926E6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028B6C83" w14:textId="77777777" w:rsidTr="009051D6">
        <w:trPr>
          <w:cantSplit/>
          <w:trHeight w:val="58"/>
        </w:trPr>
        <w:tc>
          <w:tcPr>
            <w:tcW w:w="2798" w:type="dxa"/>
          </w:tcPr>
          <w:p w14:paraId="1CB82431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051" w:type="dxa"/>
          </w:tcPr>
          <w:p w14:paraId="5F5136CD" w14:textId="77777777" w:rsidR="007B6E49" w:rsidRPr="00CA261F" w:rsidRDefault="007B6E49" w:rsidP="007B6E49">
            <w:pPr>
              <w:tabs>
                <w:tab w:val="clear" w:pos="227"/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821" w:type="dxa"/>
          </w:tcPr>
          <w:p w14:paraId="49B04FDB" w14:textId="6F3DFE6D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0BF4684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51AFA8" w14:textId="1F5F3B33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6ACC9286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451E1E5C" w14:textId="509EE933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180" w:type="dxa"/>
          </w:tcPr>
          <w:p w14:paraId="2F7F76AE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47F8C116" w14:textId="69678625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8" w:type="dxa"/>
            <w:gridSpan w:val="2"/>
          </w:tcPr>
          <w:p w14:paraId="2D143499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</w:tcPr>
          <w:p w14:paraId="7B328F9F" w14:textId="7A5E4193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00" w:type="dxa"/>
          </w:tcPr>
          <w:p w14:paraId="5DBCAFE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2AB46B50" w14:textId="237DA9CB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48" w:type="dxa"/>
          </w:tcPr>
          <w:p w14:paraId="6685995A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2E5901DD" w14:textId="609BA7D2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D072BE">
              <w:rPr>
                <w:rFonts w:asciiTheme="majorBidi" w:hAnsiTheme="majorBidi" w:cstheme="majorBidi"/>
                <w:sz w:val="20"/>
                <w:lang w:val="en-US" w:bidi="th-TH"/>
              </w:rPr>
              <w:t>79,136</w:t>
            </w:r>
          </w:p>
        </w:tc>
        <w:tc>
          <w:tcPr>
            <w:tcW w:w="181" w:type="dxa"/>
          </w:tcPr>
          <w:p w14:paraId="27A951E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5B7E3DC" w14:textId="3B33EF44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279,390</w:t>
            </w:r>
          </w:p>
        </w:tc>
        <w:tc>
          <w:tcPr>
            <w:tcW w:w="223" w:type="dxa"/>
          </w:tcPr>
          <w:p w14:paraId="1AAD39B4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4E9EF64C" w14:textId="77777777" w:rsidTr="009051D6">
        <w:trPr>
          <w:cantSplit/>
          <w:trHeight w:val="58"/>
        </w:trPr>
        <w:tc>
          <w:tcPr>
            <w:tcW w:w="2798" w:type="dxa"/>
          </w:tcPr>
          <w:p w14:paraId="39CE80F5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CA261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CA261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423606A8" w14:textId="77777777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2DAA28BC" w14:textId="38568DF0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3E975A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E52B0AD" w14:textId="3ED0FC19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550BB2F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2529C7DA" w14:textId="7B65260F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10,500</w:t>
            </w:r>
          </w:p>
        </w:tc>
        <w:tc>
          <w:tcPr>
            <w:tcW w:w="180" w:type="dxa"/>
          </w:tcPr>
          <w:p w14:paraId="4EE4BE80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86D1934" w14:textId="33593E72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10,500</w:t>
            </w:r>
          </w:p>
        </w:tc>
        <w:tc>
          <w:tcPr>
            <w:tcW w:w="248" w:type="dxa"/>
            <w:gridSpan w:val="2"/>
          </w:tcPr>
          <w:p w14:paraId="4C6CBE86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2D60455" w14:textId="0D06A4FC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00" w:type="dxa"/>
          </w:tcPr>
          <w:p w14:paraId="6770E8B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9C013B" w14:textId="29B25DE9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48" w:type="dxa"/>
          </w:tcPr>
          <w:p w14:paraId="08E81BF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B866D96" w14:textId="7A926B9E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183,554</w:t>
            </w:r>
          </w:p>
        </w:tc>
        <w:tc>
          <w:tcPr>
            <w:tcW w:w="181" w:type="dxa"/>
          </w:tcPr>
          <w:p w14:paraId="7F26E19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A85BDC" w14:textId="7278AC53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177,222</w:t>
            </w:r>
          </w:p>
        </w:tc>
        <w:tc>
          <w:tcPr>
            <w:tcW w:w="223" w:type="dxa"/>
          </w:tcPr>
          <w:p w14:paraId="02D8B4D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74ED5859" w14:textId="77777777" w:rsidTr="009051D6">
        <w:trPr>
          <w:cantSplit/>
          <w:trHeight w:val="308"/>
        </w:trPr>
        <w:tc>
          <w:tcPr>
            <w:tcW w:w="2798" w:type="dxa"/>
          </w:tcPr>
          <w:p w14:paraId="113A1E5B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CA261F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CA261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  <w:r w:rsidRPr="00CA261F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 </w:t>
            </w:r>
          </w:p>
          <w:p w14:paraId="2C0B7798" w14:textId="2DE1FE12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CA261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75C921DA" w14:textId="77777777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1912CB" w14:textId="5BAC230A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6B90113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0973BBF" w14:textId="10F173CE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04DBDDD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8F2C7A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5FB359D" w14:textId="4024A5A0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1144888E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2721A2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0D45308" w14:textId="1E629BE5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80" w:type="dxa"/>
          </w:tcPr>
          <w:p w14:paraId="0C820BA0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10B71D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279B063" w14:textId="74E284BE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8" w:type="dxa"/>
            <w:gridSpan w:val="2"/>
          </w:tcPr>
          <w:p w14:paraId="4170B1C9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1B61548C" w14:textId="52F3FF55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00" w:type="dxa"/>
          </w:tcPr>
          <w:p w14:paraId="7FF5413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ED4E52D" w14:textId="2DB3FE21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48" w:type="dxa"/>
          </w:tcPr>
          <w:p w14:paraId="4868E0B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9D3B519" w14:textId="5E377FDD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4,466</w:t>
            </w:r>
          </w:p>
        </w:tc>
        <w:tc>
          <w:tcPr>
            <w:tcW w:w="181" w:type="dxa"/>
          </w:tcPr>
          <w:p w14:paraId="29D7731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CC7A68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CC5E70" w14:textId="1F1C53CD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4,143</w:t>
            </w:r>
          </w:p>
        </w:tc>
        <w:tc>
          <w:tcPr>
            <w:tcW w:w="223" w:type="dxa"/>
          </w:tcPr>
          <w:p w14:paraId="674FA156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37D338A3" w14:textId="77777777" w:rsidTr="009051D6">
        <w:trPr>
          <w:cantSplit/>
          <w:trHeight w:val="58"/>
        </w:trPr>
        <w:tc>
          <w:tcPr>
            <w:tcW w:w="2798" w:type="dxa"/>
          </w:tcPr>
          <w:p w14:paraId="5063550D" w14:textId="425D625A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A261F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CA261F">
              <w:rPr>
                <w:rFonts w:asciiTheme="majorBidi" w:hAnsiTheme="majorBidi" w:cstheme="majorBidi"/>
                <w:sz w:val="20"/>
                <w:szCs w:val="20"/>
              </w:rPr>
              <w:t xml:space="preserve"> Corporation (“TMS”)</w:t>
            </w:r>
          </w:p>
        </w:tc>
        <w:tc>
          <w:tcPr>
            <w:tcW w:w="2051" w:type="dxa"/>
          </w:tcPr>
          <w:p w14:paraId="0DC2C458" w14:textId="77777777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3F317AC" w14:textId="19F44D0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21.91</w:t>
            </w:r>
          </w:p>
        </w:tc>
        <w:tc>
          <w:tcPr>
            <w:tcW w:w="300" w:type="dxa"/>
          </w:tcPr>
          <w:p w14:paraId="1FDFE1B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AE25D0D" w14:textId="73FFB1E0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21.78</w:t>
            </w:r>
          </w:p>
        </w:tc>
        <w:tc>
          <w:tcPr>
            <w:tcW w:w="248" w:type="dxa"/>
          </w:tcPr>
          <w:p w14:paraId="0918B170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35BD6F4" w14:textId="4803638D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VND 1,058,715,480</w:t>
            </w:r>
          </w:p>
        </w:tc>
        <w:tc>
          <w:tcPr>
            <w:tcW w:w="180" w:type="dxa"/>
          </w:tcPr>
          <w:p w14:paraId="45520A22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75B9CBB" w14:textId="208BA07D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VND 1,058,715,480</w:t>
            </w:r>
          </w:p>
        </w:tc>
        <w:tc>
          <w:tcPr>
            <w:tcW w:w="248" w:type="dxa"/>
            <w:gridSpan w:val="2"/>
          </w:tcPr>
          <w:p w14:paraId="10989EBC" w14:textId="77777777" w:rsidR="007B6E49" w:rsidRPr="00CA261F" w:rsidRDefault="007B6E49" w:rsidP="007B6E49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A0E3BE2" w14:textId="1644079A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 w:hint="cs"/>
                <w:sz w:val="20"/>
                <w:cs/>
                <w:lang w:bidi="th-TH"/>
              </w:rPr>
              <w:t>670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,4</w:t>
            </w:r>
            <w:r w:rsidR="00E07705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</w:p>
        </w:tc>
        <w:tc>
          <w:tcPr>
            <w:tcW w:w="200" w:type="dxa"/>
          </w:tcPr>
          <w:p w14:paraId="1F1C1FA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4F7E9C5" w14:textId="6C84BA6E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656,442</w:t>
            </w:r>
          </w:p>
        </w:tc>
        <w:tc>
          <w:tcPr>
            <w:tcW w:w="248" w:type="dxa"/>
          </w:tcPr>
          <w:p w14:paraId="05CFEDB5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4DEE2A4" w14:textId="2876EB0D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1,1</w:t>
            </w:r>
            <w:r w:rsidR="00FC1030">
              <w:rPr>
                <w:rFonts w:asciiTheme="majorBidi" w:hAnsiTheme="majorBidi" w:cstheme="majorBidi"/>
                <w:sz w:val="20"/>
                <w:lang w:val="en-US" w:bidi="th-TH"/>
              </w:rPr>
              <w:t>48,742</w:t>
            </w:r>
          </w:p>
        </w:tc>
        <w:tc>
          <w:tcPr>
            <w:tcW w:w="181" w:type="dxa"/>
          </w:tcPr>
          <w:p w14:paraId="45A975A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113A432" w14:textId="6713931B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1,131,169</w:t>
            </w:r>
          </w:p>
        </w:tc>
        <w:tc>
          <w:tcPr>
            <w:tcW w:w="223" w:type="dxa"/>
          </w:tcPr>
          <w:p w14:paraId="398ED6C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08465449" w14:textId="77777777" w:rsidTr="009051D6">
        <w:trPr>
          <w:cantSplit/>
          <w:trHeight w:val="58"/>
        </w:trPr>
        <w:tc>
          <w:tcPr>
            <w:tcW w:w="2798" w:type="dxa"/>
          </w:tcPr>
          <w:p w14:paraId="14BFE615" w14:textId="7DDECA79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CA261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สมายซัน</w:t>
            </w:r>
            <w:r w:rsidRPr="00CA261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51" w:type="dxa"/>
          </w:tcPr>
          <w:p w14:paraId="20EA7784" w14:textId="6CE9AC7E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5DF7CC28" w14:textId="4C3BB8F2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29.41</w:t>
            </w:r>
          </w:p>
        </w:tc>
        <w:tc>
          <w:tcPr>
            <w:tcW w:w="300" w:type="dxa"/>
          </w:tcPr>
          <w:p w14:paraId="0660062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D7F389" w14:textId="4D4FCFC1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307CB8">
              <w:rPr>
                <w:rFonts w:asciiTheme="majorBidi" w:hAnsiTheme="majorBidi" w:cstheme="majorBidi"/>
                <w:sz w:val="20"/>
                <w:lang w:val="en-US"/>
              </w:rPr>
              <w:t>29.41</w:t>
            </w:r>
          </w:p>
        </w:tc>
        <w:tc>
          <w:tcPr>
            <w:tcW w:w="248" w:type="dxa"/>
          </w:tcPr>
          <w:p w14:paraId="73A6968C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58EA7983" w14:textId="450EFD60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71</w:t>
            </w:r>
          </w:p>
        </w:tc>
        <w:tc>
          <w:tcPr>
            <w:tcW w:w="180" w:type="dxa"/>
          </w:tcPr>
          <w:p w14:paraId="36446BC9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9E7C5A6" w14:textId="018B47F9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71</w:t>
            </w:r>
          </w:p>
        </w:tc>
        <w:tc>
          <w:tcPr>
            <w:tcW w:w="248" w:type="dxa"/>
            <w:gridSpan w:val="2"/>
          </w:tcPr>
          <w:p w14:paraId="4B966405" w14:textId="77777777" w:rsidR="007B6E49" w:rsidRPr="00CA261F" w:rsidRDefault="007B6E49" w:rsidP="007B6E49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6387F140" w14:textId="48261BA4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508,808</w:t>
            </w:r>
          </w:p>
        </w:tc>
        <w:tc>
          <w:tcPr>
            <w:tcW w:w="200" w:type="dxa"/>
          </w:tcPr>
          <w:p w14:paraId="713F117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B8F0889" w14:textId="67C85274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508,808</w:t>
            </w:r>
          </w:p>
        </w:tc>
        <w:tc>
          <w:tcPr>
            <w:tcW w:w="248" w:type="dxa"/>
          </w:tcPr>
          <w:p w14:paraId="594729B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A172E70" w14:textId="00663240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539,686</w:t>
            </w:r>
          </w:p>
        </w:tc>
        <w:tc>
          <w:tcPr>
            <w:tcW w:w="181" w:type="dxa"/>
          </w:tcPr>
          <w:p w14:paraId="065D4EF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4AA1545" w14:textId="3E5686FA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521,906</w:t>
            </w:r>
          </w:p>
        </w:tc>
        <w:tc>
          <w:tcPr>
            <w:tcW w:w="223" w:type="dxa"/>
          </w:tcPr>
          <w:p w14:paraId="4BFEC7D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25952D7E" w14:textId="77777777" w:rsidTr="009051D6">
        <w:trPr>
          <w:cantSplit/>
          <w:trHeight w:val="58"/>
        </w:trPr>
        <w:tc>
          <w:tcPr>
            <w:tcW w:w="2798" w:type="dxa"/>
          </w:tcPr>
          <w:p w14:paraId="606D5DCC" w14:textId="30AC6BBB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A261F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CA261F">
              <w:rPr>
                <w:rFonts w:asciiTheme="majorBidi" w:hAnsiTheme="majorBidi" w:cstheme="majorBidi"/>
                <w:sz w:val="20"/>
                <w:szCs w:val="20"/>
              </w:rPr>
              <w:t xml:space="preserve"> Holdings Pte. Ltd.</w:t>
            </w:r>
          </w:p>
        </w:tc>
        <w:tc>
          <w:tcPr>
            <w:tcW w:w="2051" w:type="dxa"/>
          </w:tcPr>
          <w:p w14:paraId="5EB449ED" w14:textId="104EDC44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4584FBBD" w14:textId="2A32E69F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19.75</w:t>
            </w:r>
          </w:p>
        </w:tc>
        <w:tc>
          <w:tcPr>
            <w:tcW w:w="300" w:type="dxa"/>
          </w:tcPr>
          <w:p w14:paraId="19BA580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CD0D520" w14:textId="07310F68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19.75</w:t>
            </w:r>
          </w:p>
        </w:tc>
        <w:tc>
          <w:tcPr>
            <w:tcW w:w="248" w:type="dxa"/>
          </w:tcPr>
          <w:p w14:paraId="128CDD68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41169BC6" w14:textId="6B1B2DF4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80" w:type="dxa"/>
          </w:tcPr>
          <w:p w14:paraId="1B62CF3A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8B4A4CF" w14:textId="281F2B5E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248" w:type="dxa"/>
            <w:gridSpan w:val="2"/>
          </w:tcPr>
          <w:p w14:paraId="052370A5" w14:textId="77777777" w:rsidR="007B6E49" w:rsidRPr="00CA261F" w:rsidRDefault="007B6E49" w:rsidP="007B6E49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3BA51C72" w14:textId="78FF4328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200" w:type="dxa"/>
          </w:tcPr>
          <w:p w14:paraId="4841053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724450" w14:textId="2D781B99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248" w:type="dxa"/>
          </w:tcPr>
          <w:p w14:paraId="17B3540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5AC7042" w14:textId="1F21CD80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3E09D6">
              <w:rPr>
                <w:rFonts w:asciiTheme="majorBidi" w:hAnsiTheme="majorBidi" w:cstheme="majorBidi"/>
                <w:sz w:val="20"/>
                <w:lang w:val="en-US" w:bidi="th-TH"/>
              </w:rPr>
              <w:t>3,645</w:t>
            </w:r>
          </w:p>
        </w:tc>
        <w:tc>
          <w:tcPr>
            <w:tcW w:w="181" w:type="dxa"/>
          </w:tcPr>
          <w:p w14:paraId="535B6AC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751C51DF" w14:textId="08A38EBA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212,014</w:t>
            </w:r>
          </w:p>
        </w:tc>
        <w:tc>
          <w:tcPr>
            <w:tcW w:w="223" w:type="dxa"/>
          </w:tcPr>
          <w:p w14:paraId="5A7DC255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69D0BF08" w14:textId="77777777" w:rsidTr="009051D6">
        <w:trPr>
          <w:cantSplit/>
          <w:trHeight w:val="58"/>
        </w:trPr>
        <w:tc>
          <w:tcPr>
            <w:tcW w:w="2798" w:type="dxa"/>
          </w:tcPr>
          <w:p w14:paraId="56831E98" w14:textId="40ED9482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</w:tcPr>
          <w:p w14:paraId="7F39894D" w14:textId="6B5F452C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5D55583D" w14:textId="4DC3CB68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2E27135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1EFCFA" w14:textId="1C3C3B83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3BDBD804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BFAD915" w14:textId="40DDE8E4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166ED58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</w:tcPr>
          <w:p w14:paraId="44AC2668" w14:textId="20D5B06C" w:rsidR="007B6E49" w:rsidRPr="00CA261F" w:rsidRDefault="007B6E49" w:rsidP="007B6E49">
            <w:pPr>
              <w:pStyle w:val="acctfourfigures"/>
              <w:tabs>
                <w:tab w:val="clear" w:pos="765"/>
                <w:tab w:val="decimal" w:pos="407"/>
                <w:tab w:val="left" w:pos="730"/>
                <w:tab w:val="decimal" w:pos="1050"/>
              </w:tabs>
              <w:spacing w:line="260" w:lineRule="exact"/>
              <w:ind w:left="-99" w:right="-12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1B4A2AAA" w14:textId="77777777" w:rsidR="007B6E49" w:rsidRPr="00CA261F" w:rsidRDefault="007B6E49" w:rsidP="007B6E49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7538F28" w14:textId="3520C090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1,783,92</w:t>
            </w:r>
            <w:r w:rsidR="00E0770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00" w:type="dxa"/>
          </w:tcPr>
          <w:p w14:paraId="2BA7AB6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666468" w14:textId="6B521B2B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1,769,890</w:t>
            </w:r>
          </w:p>
        </w:tc>
        <w:tc>
          <w:tcPr>
            <w:tcW w:w="248" w:type="dxa"/>
          </w:tcPr>
          <w:p w14:paraId="2526BE2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5A59A5E0" w14:textId="68F70EF4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</w:t>
            </w:r>
            <w:r w:rsidR="00060F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371,678</w:t>
            </w:r>
          </w:p>
        </w:tc>
        <w:tc>
          <w:tcPr>
            <w:tcW w:w="181" w:type="dxa"/>
          </w:tcPr>
          <w:p w14:paraId="3C3D55B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80D66E8" w14:textId="5AAB133A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2,337,537</w:t>
            </w:r>
          </w:p>
        </w:tc>
        <w:tc>
          <w:tcPr>
            <w:tcW w:w="223" w:type="dxa"/>
          </w:tcPr>
          <w:p w14:paraId="5531929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509CEAC8" w14:textId="77777777" w:rsidTr="009051D6">
        <w:trPr>
          <w:cantSplit/>
          <w:trHeight w:val="58"/>
        </w:trPr>
        <w:tc>
          <w:tcPr>
            <w:tcW w:w="2798" w:type="dxa"/>
          </w:tcPr>
          <w:p w14:paraId="16FE32C1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0EDE610" w14:textId="77777777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19FC66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98A7DE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10C309A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3BB15432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CF7CA3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916A2AF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46BFE9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E120F90" w14:textId="77777777" w:rsidR="007B6E49" w:rsidRPr="00CA261F" w:rsidRDefault="007B6E49" w:rsidP="007B6E49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5EBF00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77656D1A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176FD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2951A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32E84B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AA6C695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B1D3B5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4B7B3494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5DD4A2C0" w14:textId="77777777" w:rsidTr="009051D6">
        <w:trPr>
          <w:cantSplit/>
          <w:trHeight w:val="58"/>
        </w:trPr>
        <w:tc>
          <w:tcPr>
            <w:tcW w:w="2798" w:type="dxa"/>
          </w:tcPr>
          <w:p w14:paraId="759A4BB5" w14:textId="16EE2E5C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สยาม เจดับเบิ้ลยูดี </w:t>
            </w:r>
          </w:p>
        </w:tc>
        <w:tc>
          <w:tcPr>
            <w:tcW w:w="2051" w:type="dxa"/>
          </w:tcPr>
          <w:p w14:paraId="3B5765ED" w14:textId="5E6C7BF5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</w:p>
        </w:tc>
        <w:tc>
          <w:tcPr>
            <w:tcW w:w="821" w:type="dxa"/>
          </w:tcPr>
          <w:p w14:paraId="22EE02A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00" w:type="dxa"/>
          </w:tcPr>
          <w:p w14:paraId="1FE8741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3B9A13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36BA508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3A7182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3C552C9D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A9D443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E4F1998" w14:textId="77777777" w:rsidR="007B6E49" w:rsidRPr="00CA261F" w:rsidRDefault="007B6E49" w:rsidP="007B6E49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6B95C2B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6B5BF94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76794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616541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31A5711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1" w:type="dxa"/>
          </w:tcPr>
          <w:p w14:paraId="32EF6A2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5C9016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2B46FFE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3804F05E" w14:textId="77777777" w:rsidTr="009051D6">
        <w:trPr>
          <w:cantSplit/>
          <w:trHeight w:val="58"/>
        </w:trPr>
        <w:tc>
          <w:tcPr>
            <w:tcW w:w="2798" w:type="dxa"/>
          </w:tcPr>
          <w:p w14:paraId="41748B6C" w14:textId="01098F4F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2051" w:type="dxa"/>
          </w:tcPr>
          <w:p w14:paraId="2F1588C0" w14:textId="69B44F4F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682BF168" w14:textId="7DC618E8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8D923C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D3F8DCC" w14:textId="745867AC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A2F9D9B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FBE1CA0" w14:textId="0CBEE0EE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180" w:type="dxa"/>
          </w:tcPr>
          <w:p w14:paraId="5B5CED61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0B987A" w14:textId="159CACE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248" w:type="dxa"/>
            <w:gridSpan w:val="2"/>
          </w:tcPr>
          <w:p w14:paraId="32E54BED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19E8124" w14:textId="356C360C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00" w:type="dxa"/>
          </w:tcPr>
          <w:p w14:paraId="58CD04D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C3F7FE0" w14:textId="2DA49D82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48" w:type="dxa"/>
          </w:tcPr>
          <w:p w14:paraId="3B19911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EDEE0BD" w14:textId="7F6EAF3B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3,312</w:t>
            </w:r>
          </w:p>
        </w:tc>
        <w:tc>
          <w:tcPr>
            <w:tcW w:w="181" w:type="dxa"/>
          </w:tcPr>
          <w:p w14:paraId="276088E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D70E261" w14:textId="3D229355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3,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  <w:tc>
          <w:tcPr>
            <w:tcW w:w="223" w:type="dxa"/>
          </w:tcPr>
          <w:p w14:paraId="2EA982A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4180AFDE" w14:textId="77777777" w:rsidTr="009051D6">
        <w:trPr>
          <w:cantSplit/>
          <w:trHeight w:val="58"/>
        </w:trPr>
        <w:tc>
          <w:tcPr>
            <w:tcW w:w="2798" w:type="dxa"/>
          </w:tcPr>
          <w:p w14:paraId="4508B618" w14:textId="379ED71A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55595991"/>
            <w:r w:rsidRPr="00CA261F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CA261F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CA261F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  <w:bookmarkEnd w:id="0"/>
          </w:p>
        </w:tc>
        <w:tc>
          <w:tcPr>
            <w:tcW w:w="2051" w:type="dxa"/>
          </w:tcPr>
          <w:p w14:paraId="7A3EA097" w14:textId="77777777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FA3B3F2" w14:textId="33B6707F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563B24C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5FDD1C9" w14:textId="5126706C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CA261F">
              <w:rPr>
                <w:rFonts w:asciiTheme="majorBidi" w:hAnsiTheme="majorBidi" w:cstheme="majorBidi"/>
                <w:sz w:val="20"/>
              </w:rPr>
              <w:t>.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6565E568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11EBB5F" w14:textId="11C7C489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180" w:type="dxa"/>
          </w:tcPr>
          <w:p w14:paraId="6306F743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D48B7AF" w14:textId="2A051DE6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248" w:type="dxa"/>
            <w:gridSpan w:val="2"/>
          </w:tcPr>
          <w:p w14:paraId="09BB6F19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6A1C03C" w14:textId="13623404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00" w:type="dxa"/>
          </w:tcPr>
          <w:p w14:paraId="3658B9C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4DCDEFE" w14:textId="39ADAE7C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48" w:type="dxa"/>
          </w:tcPr>
          <w:p w14:paraId="286370D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09EDD024" w14:textId="5445731A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16,742</w:t>
            </w:r>
          </w:p>
        </w:tc>
        <w:tc>
          <w:tcPr>
            <w:tcW w:w="181" w:type="dxa"/>
          </w:tcPr>
          <w:p w14:paraId="0356A03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2D4E0F9D" w14:textId="6BC96440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31,024</w:t>
            </w:r>
          </w:p>
        </w:tc>
        <w:tc>
          <w:tcPr>
            <w:tcW w:w="223" w:type="dxa"/>
          </w:tcPr>
          <w:p w14:paraId="26B9D08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460D50BF" w14:textId="77777777" w:rsidTr="009051D6">
        <w:trPr>
          <w:cantSplit/>
          <w:trHeight w:val="58"/>
        </w:trPr>
        <w:tc>
          <w:tcPr>
            <w:tcW w:w="2798" w:type="dxa"/>
          </w:tcPr>
          <w:p w14:paraId="4811EB5B" w14:textId="28DC1CDE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CA261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แอลฟา</w:t>
            </w:r>
            <w:r w:rsidRPr="00CA261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อินดัสเทรียล</w:t>
            </w:r>
            <w:r w:rsidRPr="00CA261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>โซลูชั่น</w:t>
            </w:r>
            <w:r w:rsidRPr="00CA261F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2051" w:type="dxa"/>
          </w:tcPr>
          <w:p w14:paraId="727EE902" w14:textId="7C9F343E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21" w:type="dxa"/>
          </w:tcPr>
          <w:p w14:paraId="09BDE199" w14:textId="7906877C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49.99</w:t>
            </w:r>
          </w:p>
        </w:tc>
        <w:tc>
          <w:tcPr>
            <w:tcW w:w="300" w:type="dxa"/>
          </w:tcPr>
          <w:p w14:paraId="54846566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7632EA72" w14:textId="714A642E" w:rsidR="007B6E49" w:rsidRPr="00CA261F" w:rsidRDefault="007B6E49" w:rsidP="007B6E49">
            <w:pPr>
              <w:pStyle w:val="acctfourfigures"/>
              <w:tabs>
                <w:tab w:val="clear" w:pos="765"/>
                <w:tab w:val="decimal" w:pos="349"/>
              </w:tabs>
              <w:spacing w:line="260" w:lineRule="exact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49.99</w:t>
            </w:r>
          </w:p>
        </w:tc>
        <w:tc>
          <w:tcPr>
            <w:tcW w:w="248" w:type="dxa"/>
          </w:tcPr>
          <w:p w14:paraId="1A5902F0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3D27DD6" w14:textId="37CB667B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235,000</w:t>
            </w:r>
          </w:p>
        </w:tc>
        <w:tc>
          <w:tcPr>
            <w:tcW w:w="180" w:type="dxa"/>
          </w:tcPr>
          <w:p w14:paraId="1D3273FB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398139D" w14:textId="60E7C3F0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235,000</w:t>
            </w:r>
          </w:p>
        </w:tc>
        <w:tc>
          <w:tcPr>
            <w:tcW w:w="248" w:type="dxa"/>
            <w:gridSpan w:val="2"/>
          </w:tcPr>
          <w:p w14:paraId="6C35470C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52F38F78" w14:textId="39724622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117,500</w:t>
            </w:r>
          </w:p>
        </w:tc>
        <w:tc>
          <w:tcPr>
            <w:tcW w:w="200" w:type="dxa"/>
          </w:tcPr>
          <w:p w14:paraId="64D3CF06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CBA109E" w14:textId="19BA0861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117,500</w:t>
            </w:r>
          </w:p>
        </w:tc>
        <w:tc>
          <w:tcPr>
            <w:tcW w:w="248" w:type="dxa"/>
          </w:tcPr>
          <w:p w14:paraId="791C456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C9F6F9C" w14:textId="16776E29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735FFE">
              <w:rPr>
                <w:rFonts w:asciiTheme="majorBidi" w:hAnsiTheme="majorBidi" w:cstheme="majorBidi"/>
                <w:sz w:val="20"/>
                <w:lang w:val="en-US" w:bidi="th-TH"/>
              </w:rPr>
              <w:t>77</w:t>
            </w:r>
            <w:r w:rsidR="007628B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735FFE">
              <w:rPr>
                <w:rFonts w:asciiTheme="majorBidi" w:hAnsiTheme="majorBidi" w:cstheme="majorBidi"/>
                <w:sz w:val="20"/>
                <w:lang w:val="en-US" w:bidi="th-TH"/>
              </w:rPr>
              <w:t>365</w:t>
            </w:r>
          </w:p>
        </w:tc>
        <w:tc>
          <w:tcPr>
            <w:tcW w:w="181" w:type="dxa"/>
          </w:tcPr>
          <w:p w14:paraId="1B89A2C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0A370789" w14:textId="3D99D8FF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116,999</w:t>
            </w:r>
          </w:p>
        </w:tc>
        <w:tc>
          <w:tcPr>
            <w:tcW w:w="223" w:type="dxa"/>
          </w:tcPr>
          <w:p w14:paraId="7C28D8A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533747F4" w14:textId="77777777" w:rsidTr="009051D6">
        <w:trPr>
          <w:cantSplit/>
          <w:trHeight w:val="58"/>
        </w:trPr>
        <w:tc>
          <w:tcPr>
            <w:tcW w:w="2798" w:type="dxa"/>
          </w:tcPr>
          <w:p w14:paraId="3C4DA4AC" w14:textId="236A0758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ลิฟลัฟ จำกัด</w:t>
            </w:r>
          </w:p>
        </w:tc>
        <w:tc>
          <w:tcPr>
            <w:tcW w:w="2051" w:type="dxa"/>
          </w:tcPr>
          <w:p w14:paraId="4337FC8F" w14:textId="77777777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="Angsana New"/>
                <w:sz w:val="20"/>
                <w:szCs w:val="20"/>
              </w:rPr>
            </w:pP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ให้บริการจัดหาซอฟต์แวร์และ </w:t>
            </w:r>
          </w:p>
          <w:p w14:paraId="09B32F02" w14:textId="3C4BEABA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A261F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821" w:type="dxa"/>
          </w:tcPr>
          <w:p w14:paraId="0A88879A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A1F0F02" w14:textId="32C6D39F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39.99</w:t>
            </w:r>
          </w:p>
        </w:tc>
        <w:tc>
          <w:tcPr>
            <w:tcW w:w="300" w:type="dxa"/>
          </w:tcPr>
          <w:p w14:paraId="548F8AC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1669BE7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CCDAD4" w14:textId="71CAE136" w:rsidR="007B6E49" w:rsidRPr="00CA261F" w:rsidRDefault="007B6E49" w:rsidP="007B6E49">
            <w:pPr>
              <w:pStyle w:val="acctfourfigures"/>
              <w:tabs>
                <w:tab w:val="clear" w:pos="765"/>
                <w:tab w:val="decimal" w:pos="349"/>
              </w:tabs>
              <w:spacing w:line="260" w:lineRule="exact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39.99</w:t>
            </w:r>
          </w:p>
        </w:tc>
        <w:tc>
          <w:tcPr>
            <w:tcW w:w="248" w:type="dxa"/>
          </w:tcPr>
          <w:p w14:paraId="4AF3B043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12744B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1BDCB7E" w14:textId="2A830322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180" w:type="dxa"/>
          </w:tcPr>
          <w:p w14:paraId="69344962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1C64BE34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5F01FAE" w14:textId="7BC8102E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248" w:type="dxa"/>
            <w:gridSpan w:val="2"/>
          </w:tcPr>
          <w:p w14:paraId="37FC0FFB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6FF9678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FDEBBF" w14:textId="4E05BCCC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600</w:t>
            </w:r>
          </w:p>
        </w:tc>
        <w:tc>
          <w:tcPr>
            <w:tcW w:w="200" w:type="dxa"/>
          </w:tcPr>
          <w:p w14:paraId="3749D6E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38506E9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C53D12" w14:textId="0D0FDD19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1,200</w:t>
            </w:r>
          </w:p>
        </w:tc>
        <w:tc>
          <w:tcPr>
            <w:tcW w:w="248" w:type="dxa"/>
          </w:tcPr>
          <w:p w14:paraId="77C4B26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2BC15B8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FC2115" w14:textId="33E00FB3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588</w:t>
            </w:r>
          </w:p>
        </w:tc>
        <w:tc>
          <w:tcPr>
            <w:tcW w:w="181" w:type="dxa"/>
          </w:tcPr>
          <w:p w14:paraId="168E078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2E7504C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C4C620" w14:textId="0114DDDE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1,193</w:t>
            </w:r>
          </w:p>
        </w:tc>
        <w:tc>
          <w:tcPr>
            <w:tcW w:w="223" w:type="dxa"/>
          </w:tcPr>
          <w:p w14:paraId="54F196E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569FE000" w14:textId="77777777" w:rsidTr="009051D6">
        <w:trPr>
          <w:cantSplit/>
          <w:trHeight w:val="58"/>
        </w:trPr>
        <w:tc>
          <w:tcPr>
            <w:tcW w:w="2798" w:type="dxa"/>
          </w:tcPr>
          <w:p w14:paraId="3DF2528A" w14:textId="54FB507E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CA261F">
              <w:rPr>
                <w:rFonts w:cs="Angsana New"/>
                <w:sz w:val="20"/>
                <w:szCs w:val="20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2051" w:type="dxa"/>
          </w:tcPr>
          <w:p w14:paraId="14555652" w14:textId="328FE2C4" w:rsidR="007B6E49" w:rsidRPr="00CA261F" w:rsidRDefault="007B6E49" w:rsidP="007B6E49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A261F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</w:t>
            </w:r>
            <w:r w:rsidRPr="00CA261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รับฝากสินค้า</w:t>
            </w:r>
          </w:p>
        </w:tc>
        <w:tc>
          <w:tcPr>
            <w:tcW w:w="821" w:type="dxa"/>
          </w:tcPr>
          <w:p w14:paraId="28DD47A1" w14:textId="10B148D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49.99</w:t>
            </w:r>
          </w:p>
        </w:tc>
        <w:tc>
          <w:tcPr>
            <w:tcW w:w="300" w:type="dxa"/>
          </w:tcPr>
          <w:p w14:paraId="4C11BC0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5F678939" w14:textId="4D93EDCA" w:rsidR="007B6E49" w:rsidRPr="00CA261F" w:rsidRDefault="007B6E49" w:rsidP="007B6E49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22083563" w14:textId="77777777" w:rsidR="007B6E49" w:rsidRPr="00CA261F" w:rsidRDefault="007B6E49" w:rsidP="007B6E49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FF4DD19" w14:textId="7F1BF81A" w:rsidR="007B6E49" w:rsidRPr="00CA261F" w:rsidRDefault="007B6E49" w:rsidP="007B6E49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CA261F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80</w:t>
            </w: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80" w:type="dxa"/>
          </w:tcPr>
          <w:p w14:paraId="5FD2E285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848EB5F" w14:textId="3F1631EE" w:rsidR="007B6E49" w:rsidRPr="00CA261F" w:rsidRDefault="007B6E49" w:rsidP="007B6E49">
            <w:pPr>
              <w:pStyle w:val="acctfourfigures"/>
              <w:tabs>
                <w:tab w:val="clear" w:pos="765"/>
                <w:tab w:val="decimal" w:pos="867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607A7A4B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5B286D5" w14:textId="4D28C9A2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80,000</w:t>
            </w:r>
          </w:p>
        </w:tc>
        <w:tc>
          <w:tcPr>
            <w:tcW w:w="200" w:type="dxa"/>
          </w:tcPr>
          <w:p w14:paraId="3CEB6F5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F1A83BE" w14:textId="51863F3E" w:rsidR="007B6E49" w:rsidRPr="00CA261F" w:rsidRDefault="007B6E49" w:rsidP="007B6E49">
            <w:pPr>
              <w:pStyle w:val="acctfourfigures"/>
              <w:tabs>
                <w:tab w:val="clear" w:pos="765"/>
                <w:tab w:val="decimal" w:pos="53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48" w:type="dxa"/>
          </w:tcPr>
          <w:p w14:paraId="273CD98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471F126" w14:textId="35C70378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75,024</w:t>
            </w:r>
          </w:p>
        </w:tc>
        <w:tc>
          <w:tcPr>
            <w:tcW w:w="181" w:type="dxa"/>
          </w:tcPr>
          <w:p w14:paraId="023D283C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F3D28B6" w14:textId="263507D0" w:rsidR="007B6E49" w:rsidRPr="00CA261F" w:rsidRDefault="007B6E49" w:rsidP="007B6E49">
            <w:pPr>
              <w:pStyle w:val="acctfourfigures"/>
              <w:tabs>
                <w:tab w:val="clear" w:pos="765"/>
                <w:tab w:val="decimal" w:pos="523"/>
              </w:tabs>
              <w:spacing w:line="260" w:lineRule="exact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23" w:type="dxa"/>
          </w:tcPr>
          <w:p w14:paraId="684FC0A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B6E49" w:rsidRPr="0099075E" w14:paraId="44FCD3CB" w14:textId="77777777" w:rsidTr="009051D6">
        <w:trPr>
          <w:cantSplit/>
          <w:trHeight w:val="48"/>
        </w:trPr>
        <w:tc>
          <w:tcPr>
            <w:tcW w:w="2798" w:type="dxa"/>
          </w:tcPr>
          <w:p w14:paraId="00E7AAAC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528B45DA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44038CF8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743E40D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290BE62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5E49283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0CD58E6C" w14:textId="43643D4B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7C58F1C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7110291E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4065F29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D53BA" w14:textId="30CC186E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267,214</w:t>
            </w:r>
          </w:p>
        </w:tc>
        <w:tc>
          <w:tcPr>
            <w:tcW w:w="200" w:type="dxa"/>
          </w:tcPr>
          <w:p w14:paraId="0A01EA6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3C9F" w14:textId="3389717B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187,814</w:t>
            </w:r>
          </w:p>
        </w:tc>
        <w:tc>
          <w:tcPr>
            <w:tcW w:w="248" w:type="dxa"/>
          </w:tcPr>
          <w:p w14:paraId="59E747C6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509F" w14:textId="3C10B289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 w:rsidR="00735F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73</w:t>
            </w:r>
            <w:r w:rsidR="00C8301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735F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031</w:t>
            </w:r>
          </w:p>
        </w:tc>
        <w:tc>
          <w:tcPr>
            <w:tcW w:w="181" w:type="dxa"/>
          </w:tcPr>
          <w:p w14:paraId="1856A78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94C5" w14:textId="22042C5D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152,417</w:t>
            </w:r>
          </w:p>
        </w:tc>
        <w:tc>
          <w:tcPr>
            <w:tcW w:w="223" w:type="dxa"/>
          </w:tcPr>
          <w:p w14:paraId="60AC170A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B6E49" w:rsidRPr="0099075E" w14:paraId="512714F1" w14:textId="77777777" w:rsidTr="009051D6">
        <w:trPr>
          <w:cantSplit/>
          <w:trHeight w:val="48"/>
        </w:trPr>
        <w:tc>
          <w:tcPr>
            <w:tcW w:w="2798" w:type="dxa"/>
          </w:tcPr>
          <w:p w14:paraId="3255E192" w14:textId="77777777" w:rsidR="007B6E49" w:rsidRPr="00CA261F" w:rsidRDefault="007B6E49" w:rsidP="007B6E49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23BB7B2D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6A713EB8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157FFCBA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A0F23EA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1E1B8A0" w14:textId="77777777" w:rsidR="007B6E49" w:rsidRPr="00CA261F" w:rsidRDefault="007B6E49" w:rsidP="007B6E49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74AC31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5FE9404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02812A7C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30478009" w14:textId="77777777" w:rsidR="007B6E49" w:rsidRPr="00CA261F" w:rsidRDefault="007B6E49" w:rsidP="007B6E49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2079A76" w14:textId="33E447EF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2,051,14</w:t>
            </w:r>
            <w:r w:rsidR="00E0770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200" w:type="dxa"/>
          </w:tcPr>
          <w:p w14:paraId="38BD6C65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5F43C20" w14:textId="26EB2683" w:rsidR="007B6E49" w:rsidRPr="00CA261F" w:rsidRDefault="007B6E49" w:rsidP="007B6E49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1,957,704</w:t>
            </w:r>
          </w:p>
        </w:tc>
        <w:tc>
          <w:tcPr>
            <w:tcW w:w="248" w:type="dxa"/>
          </w:tcPr>
          <w:p w14:paraId="15B384E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2FD3269" w14:textId="4E81AAD8" w:rsidR="007B6E49" w:rsidRPr="00CA261F" w:rsidRDefault="007B6E49" w:rsidP="007B6E49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2,6</w:t>
            </w:r>
            <w:r w:rsidR="00735F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44</w:t>
            </w:r>
            <w:r w:rsidR="009A069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735FF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709</w:t>
            </w:r>
          </w:p>
        </w:tc>
        <w:tc>
          <w:tcPr>
            <w:tcW w:w="181" w:type="dxa"/>
          </w:tcPr>
          <w:p w14:paraId="66839FF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629D8F70" w14:textId="0F42C715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2,489,954</w:t>
            </w:r>
          </w:p>
        </w:tc>
        <w:tc>
          <w:tcPr>
            <w:tcW w:w="223" w:type="dxa"/>
          </w:tcPr>
          <w:p w14:paraId="5194B66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450" w:tblpY="43"/>
        <w:tblW w:w="143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7"/>
        <w:gridCol w:w="2518"/>
        <w:gridCol w:w="185"/>
        <w:gridCol w:w="981"/>
        <w:gridCol w:w="990"/>
        <w:gridCol w:w="195"/>
        <w:gridCol w:w="1065"/>
        <w:gridCol w:w="208"/>
        <w:gridCol w:w="1052"/>
        <w:gridCol w:w="189"/>
        <w:gridCol w:w="990"/>
        <w:gridCol w:w="178"/>
        <w:gridCol w:w="992"/>
        <w:gridCol w:w="197"/>
      </w:tblGrid>
      <w:tr w:rsidR="00B87317" w:rsidRPr="0073190D" w14:paraId="45E47A40" w14:textId="77777777" w:rsidTr="0073190D">
        <w:trPr>
          <w:cantSplit/>
          <w:trHeight w:val="183"/>
          <w:tblHeader/>
        </w:trPr>
        <w:tc>
          <w:tcPr>
            <w:tcW w:w="4587" w:type="dxa"/>
            <w:shd w:val="clear" w:color="auto" w:fill="auto"/>
          </w:tcPr>
          <w:p w14:paraId="55E349B6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0B8FB4B2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53951F9F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037" w:type="dxa"/>
            <w:gridSpan w:val="11"/>
          </w:tcPr>
          <w:p w14:paraId="5D093934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ind w:left="-96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319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31A52" w:rsidRPr="0073190D" w14:paraId="22D02F72" w14:textId="77777777" w:rsidTr="0073190D">
        <w:trPr>
          <w:cantSplit/>
          <w:trHeight w:val="56"/>
          <w:tblHeader/>
        </w:trPr>
        <w:tc>
          <w:tcPr>
            <w:tcW w:w="4587" w:type="dxa"/>
          </w:tcPr>
          <w:p w14:paraId="6932B47A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5942943F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42D22D78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6A3E0C40" w14:textId="1AEAF553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6968EB82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25" w:type="dxa"/>
            <w:gridSpan w:val="3"/>
          </w:tcPr>
          <w:p w14:paraId="791FC885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5C7E8A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9" w:type="dxa"/>
          </w:tcPr>
          <w:p w14:paraId="1E6F6773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32E06F29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153D33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34D9CE68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</w:tr>
      <w:tr w:rsidR="00480132" w:rsidRPr="0073190D" w14:paraId="16E7CE53" w14:textId="77777777" w:rsidTr="0073190D">
        <w:trPr>
          <w:cantSplit/>
          <w:trHeight w:val="56"/>
          <w:tblHeader/>
        </w:trPr>
        <w:tc>
          <w:tcPr>
            <w:tcW w:w="4587" w:type="dxa"/>
          </w:tcPr>
          <w:p w14:paraId="27B8DCB7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79F82A13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5" w:type="dxa"/>
          </w:tcPr>
          <w:p w14:paraId="3F71FB62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26AC56F" w14:textId="1AF411E1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A261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19C71949" w14:textId="55F0C743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90" w:type="dxa"/>
            <w:vAlign w:val="bottom"/>
          </w:tcPr>
          <w:p w14:paraId="0621D0E7" w14:textId="18FDE153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A57D70D" w14:textId="3D22A49F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5801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5" w:type="dxa"/>
            <w:vAlign w:val="bottom"/>
          </w:tcPr>
          <w:p w14:paraId="76E20335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2C7956B7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A261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7D174EAA" w14:textId="46006779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08" w:type="dxa"/>
            <w:vAlign w:val="bottom"/>
          </w:tcPr>
          <w:p w14:paraId="0231BC1C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90A2476" w14:textId="144070CF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52595BE" w14:textId="76FE3E00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9" w:type="dxa"/>
            <w:vAlign w:val="bottom"/>
          </w:tcPr>
          <w:p w14:paraId="2DEE6075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C798C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CA261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233D8CB7" w14:textId="293D46BD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B4C0267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4EC8D" w14:textId="5CFFC596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3D3D6" w14:textId="0375904C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7" w:type="dxa"/>
            <w:vAlign w:val="bottom"/>
          </w:tcPr>
          <w:p w14:paraId="2E1280E6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132" w:rsidRPr="0073190D" w14:paraId="2F044FD9" w14:textId="77777777" w:rsidTr="0073190D">
        <w:trPr>
          <w:cantSplit/>
          <w:trHeight w:val="210"/>
          <w:tblHeader/>
        </w:trPr>
        <w:tc>
          <w:tcPr>
            <w:tcW w:w="4587" w:type="dxa"/>
          </w:tcPr>
          <w:p w14:paraId="55E306AA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18390A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456442AE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2F516243" w14:textId="12C5B2AD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4871" w:type="dxa"/>
            <w:gridSpan w:val="8"/>
          </w:tcPr>
          <w:p w14:paraId="60336707" w14:textId="2B4D2E7E" w:rsidR="00480132" w:rsidRPr="00CA261F" w:rsidRDefault="009041BB" w:rsidP="009041B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                     </w:t>
            </w:r>
            <w:r w:rsidR="000B5D89"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0B5D89"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="000B5D89"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                                            </w:t>
            </w:r>
            <w:r w:rsidR="000B5D89"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480132"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480132"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="00480132" w:rsidRPr="00CA261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80132" w:rsidRPr="0073190D" w14:paraId="035FF603" w14:textId="77777777" w:rsidTr="0073190D">
        <w:trPr>
          <w:cantSplit/>
          <w:trHeight w:val="56"/>
        </w:trPr>
        <w:tc>
          <w:tcPr>
            <w:tcW w:w="7105" w:type="dxa"/>
            <w:gridSpan w:val="2"/>
          </w:tcPr>
          <w:p w14:paraId="537800F6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85" w:type="dxa"/>
          </w:tcPr>
          <w:p w14:paraId="7F50FE31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6" w:type="dxa"/>
            <w:gridSpan w:val="3"/>
          </w:tcPr>
          <w:p w14:paraId="3DC9C1FF" w14:textId="325EF104" w:rsidR="00480132" w:rsidRPr="00CA261F" w:rsidRDefault="00480132" w:rsidP="0048013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0242B4F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" w:type="dxa"/>
          </w:tcPr>
          <w:p w14:paraId="069E16BF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9DB54D5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6E526779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87CD3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FB98BD5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365AC5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</w:tcPr>
          <w:p w14:paraId="7C452316" w14:textId="77777777" w:rsidR="00480132" w:rsidRPr="00CA261F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73190D" w14:paraId="494943B3" w14:textId="77777777" w:rsidTr="0073190D">
        <w:trPr>
          <w:cantSplit/>
          <w:trHeight w:val="56"/>
        </w:trPr>
        <w:tc>
          <w:tcPr>
            <w:tcW w:w="4587" w:type="dxa"/>
          </w:tcPr>
          <w:p w14:paraId="136D7DAD" w14:textId="77777777" w:rsidR="007B6E49" w:rsidRPr="00CA261F" w:rsidRDefault="007B6E49" w:rsidP="007B6E4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</w:rPr>
              <w:t>Phnom Penh SEZ Plc. (“PPSP”)</w:t>
            </w:r>
          </w:p>
        </w:tc>
        <w:tc>
          <w:tcPr>
            <w:tcW w:w="2518" w:type="dxa"/>
          </w:tcPr>
          <w:p w14:paraId="6A7B0C3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185" w:type="dxa"/>
          </w:tcPr>
          <w:p w14:paraId="38E691F9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0D91A1C9" w14:textId="1D71EC28" w:rsidR="007B6E49" w:rsidRPr="00CA261F" w:rsidRDefault="007B6E49" w:rsidP="007B6E49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990" w:type="dxa"/>
          </w:tcPr>
          <w:p w14:paraId="26F847C8" w14:textId="4F28B8C1" w:rsidR="007B6E49" w:rsidRPr="00CA261F" w:rsidRDefault="007B6E49" w:rsidP="007B6E49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95" w:type="dxa"/>
          </w:tcPr>
          <w:p w14:paraId="1DE67A2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2DE81FDA" w14:textId="12C4BBA2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35,938</w:t>
            </w:r>
          </w:p>
        </w:tc>
        <w:tc>
          <w:tcPr>
            <w:tcW w:w="208" w:type="dxa"/>
          </w:tcPr>
          <w:p w14:paraId="3D1ABC32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5B2A760" w14:textId="4E2FDBDF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35,938</w:t>
            </w:r>
          </w:p>
        </w:tc>
        <w:tc>
          <w:tcPr>
            <w:tcW w:w="189" w:type="dxa"/>
          </w:tcPr>
          <w:p w14:paraId="71CBE636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4BABBD" w14:textId="737D2FE1" w:rsidR="007B6E49" w:rsidRPr="00CA261F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left="-80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78" w:type="dxa"/>
          </w:tcPr>
          <w:p w14:paraId="100850E6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435DD" w14:textId="51F74019" w:rsidR="007B6E49" w:rsidRPr="00CA261F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left="-80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97" w:type="dxa"/>
          </w:tcPr>
          <w:p w14:paraId="64631C8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73190D" w14:paraId="4FD23E87" w14:textId="77777777" w:rsidTr="0073190D">
        <w:trPr>
          <w:cantSplit/>
          <w:trHeight w:val="232"/>
        </w:trPr>
        <w:tc>
          <w:tcPr>
            <w:tcW w:w="4587" w:type="dxa"/>
          </w:tcPr>
          <w:p w14:paraId="1AB704C5" w14:textId="77777777" w:rsidR="007B6E49" w:rsidRPr="00CA261F" w:rsidRDefault="007B6E49" w:rsidP="007B6E49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ซีเจ เจดับเบิ้ลยูดี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</w:rPr>
              <w:t>โลจิสติกส์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518" w:type="dxa"/>
          </w:tcPr>
          <w:p w14:paraId="7A3EABC4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ให้บริการขนส่ง</w:t>
            </w:r>
          </w:p>
        </w:tc>
        <w:tc>
          <w:tcPr>
            <w:tcW w:w="185" w:type="dxa"/>
          </w:tcPr>
          <w:p w14:paraId="0268FE6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515072DE" w14:textId="367D829D" w:rsidR="007B6E49" w:rsidRPr="00CA261F" w:rsidRDefault="007B6E49" w:rsidP="007B6E49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0" w:type="dxa"/>
          </w:tcPr>
          <w:p w14:paraId="16538172" w14:textId="76A14655" w:rsidR="007B6E49" w:rsidRPr="00CA261F" w:rsidRDefault="007B6E49" w:rsidP="007B6E49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CA261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95" w:type="dxa"/>
          </w:tcPr>
          <w:p w14:paraId="1C99C13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1971E4C" w14:textId="205F043B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THB 2,000</w:t>
            </w:r>
          </w:p>
        </w:tc>
        <w:tc>
          <w:tcPr>
            <w:tcW w:w="208" w:type="dxa"/>
          </w:tcPr>
          <w:p w14:paraId="2D721AFC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D81F311" w14:textId="44AED0D6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THB 2,000</w:t>
            </w:r>
          </w:p>
        </w:tc>
        <w:tc>
          <w:tcPr>
            <w:tcW w:w="189" w:type="dxa"/>
          </w:tcPr>
          <w:p w14:paraId="4D568B85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335DF0" w14:textId="24A2BFDA" w:rsidR="007B6E49" w:rsidRPr="00CA261F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78" w:type="dxa"/>
          </w:tcPr>
          <w:p w14:paraId="29A773E4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5B20B" w14:textId="12A5AF84" w:rsidR="007B6E49" w:rsidRPr="00CA261F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97" w:type="dxa"/>
          </w:tcPr>
          <w:p w14:paraId="135C1D0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73190D" w14:paraId="5B7E5DA7" w14:textId="77777777" w:rsidTr="0073190D">
        <w:trPr>
          <w:cantSplit/>
          <w:trHeight w:val="232"/>
        </w:trPr>
        <w:tc>
          <w:tcPr>
            <w:tcW w:w="4587" w:type="dxa"/>
          </w:tcPr>
          <w:p w14:paraId="14A02620" w14:textId="4680CB30" w:rsidR="007B6E49" w:rsidRPr="00CA261F" w:rsidRDefault="007B6E49" w:rsidP="007B6E49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CA261F">
              <w:rPr>
                <w:rFonts w:asciiTheme="majorBidi" w:hAnsiTheme="majorBidi" w:cstheme="majorBidi"/>
                <w:sz w:val="24"/>
                <w:szCs w:val="24"/>
              </w:rPr>
              <w:t>MyCloud</w:t>
            </w:r>
            <w:proofErr w:type="spellEnd"/>
            <w:r w:rsidRPr="00CA261F">
              <w:rPr>
                <w:rFonts w:asciiTheme="majorBidi" w:hAnsiTheme="majorBidi" w:cstheme="majorBidi"/>
                <w:sz w:val="24"/>
                <w:szCs w:val="24"/>
              </w:rPr>
              <w:t xml:space="preserve"> Holdings Pte. Ltd.</w:t>
            </w:r>
          </w:p>
        </w:tc>
        <w:tc>
          <w:tcPr>
            <w:tcW w:w="2518" w:type="dxa"/>
          </w:tcPr>
          <w:p w14:paraId="5EE36394" w14:textId="607C7549" w:rsidR="007B6E49" w:rsidRPr="00CA261F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261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5" w:type="dxa"/>
          </w:tcPr>
          <w:p w14:paraId="54700952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69225F7C" w14:textId="080890D6" w:rsidR="007B6E49" w:rsidRPr="00CA261F" w:rsidRDefault="007B6E49" w:rsidP="007B6E49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19.75</w:t>
            </w:r>
          </w:p>
        </w:tc>
        <w:tc>
          <w:tcPr>
            <w:tcW w:w="990" w:type="dxa"/>
          </w:tcPr>
          <w:p w14:paraId="66B609F0" w14:textId="721E7A64" w:rsidR="007B6E49" w:rsidRPr="00CA261F" w:rsidRDefault="007B6E49" w:rsidP="007B6E49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19.75</w:t>
            </w:r>
          </w:p>
        </w:tc>
        <w:tc>
          <w:tcPr>
            <w:tcW w:w="195" w:type="dxa"/>
          </w:tcPr>
          <w:p w14:paraId="70A8199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BEBD601" w14:textId="7831FEC2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9,495</w:t>
            </w:r>
          </w:p>
        </w:tc>
        <w:tc>
          <w:tcPr>
            <w:tcW w:w="208" w:type="dxa"/>
          </w:tcPr>
          <w:p w14:paraId="217DDE46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4C4EB48" w14:textId="510FE2C5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9,495</w:t>
            </w:r>
          </w:p>
        </w:tc>
        <w:tc>
          <w:tcPr>
            <w:tcW w:w="189" w:type="dxa"/>
          </w:tcPr>
          <w:p w14:paraId="418330C7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F31370" w14:textId="12A6E471" w:rsidR="007B6E49" w:rsidRPr="00CA261F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213,608</w:t>
            </w:r>
          </w:p>
        </w:tc>
        <w:tc>
          <w:tcPr>
            <w:tcW w:w="178" w:type="dxa"/>
          </w:tcPr>
          <w:p w14:paraId="683DA506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F0C241" w14:textId="3D6EE95C" w:rsidR="007B6E49" w:rsidRPr="00CA261F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213,608</w:t>
            </w:r>
          </w:p>
        </w:tc>
        <w:tc>
          <w:tcPr>
            <w:tcW w:w="197" w:type="dxa"/>
          </w:tcPr>
          <w:p w14:paraId="725900BE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73190D" w14:paraId="70C6201D" w14:textId="77777777" w:rsidTr="0073190D">
        <w:trPr>
          <w:cantSplit/>
          <w:trHeight w:val="232"/>
        </w:trPr>
        <w:tc>
          <w:tcPr>
            <w:tcW w:w="4587" w:type="dxa"/>
          </w:tcPr>
          <w:p w14:paraId="13DEC8E9" w14:textId="4A17DE8E" w:rsidR="007B6E49" w:rsidRPr="00CA261F" w:rsidRDefault="007B6E49" w:rsidP="007B6E49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18" w:type="dxa"/>
          </w:tcPr>
          <w:p w14:paraId="64CE5481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6CECB57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5A8CCC1A" w14:textId="10F39D78" w:rsidR="007B6E49" w:rsidRPr="00CA261F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7EE938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1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</w:tcPr>
          <w:p w14:paraId="2DC5F923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1EF38DDB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8" w:type="dxa"/>
          </w:tcPr>
          <w:p w14:paraId="0095D1BF" w14:textId="77777777" w:rsidR="007B6E49" w:rsidRPr="00CA261F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0E9C2EE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18C13030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626A9B" w14:textId="27967927" w:rsidR="007B6E49" w:rsidRPr="00CA261F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450,103</w:t>
            </w:r>
          </w:p>
        </w:tc>
        <w:tc>
          <w:tcPr>
            <w:tcW w:w="178" w:type="dxa"/>
          </w:tcPr>
          <w:p w14:paraId="48A0913D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6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2F0B9E9" w14:textId="74B2E04E" w:rsidR="007B6E49" w:rsidRPr="00CA261F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261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450,103</w:t>
            </w:r>
          </w:p>
        </w:tc>
        <w:tc>
          <w:tcPr>
            <w:tcW w:w="197" w:type="dxa"/>
          </w:tcPr>
          <w:p w14:paraId="7818F6E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46146D5" w14:textId="77777777" w:rsidR="00B162EE" w:rsidRPr="0034501F" w:rsidRDefault="00B162EE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4B40D65" w14:textId="6E911D95" w:rsidR="006A386B" w:rsidRPr="008E3AFE" w:rsidRDefault="006A386B" w:rsidP="006A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8E3AFE">
        <w:rPr>
          <w:rFonts w:asciiTheme="majorBidi" w:hAnsiTheme="majorBidi" w:cstheme="majorBidi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8E3AFE">
        <w:rPr>
          <w:rFonts w:asciiTheme="majorBidi" w:hAnsiTheme="majorBidi" w:cstheme="majorBidi"/>
          <w:sz w:val="24"/>
          <w:szCs w:val="24"/>
        </w:rPr>
        <w:t xml:space="preserve"> TMS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8E3AFE">
        <w:rPr>
          <w:rFonts w:asciiTheme="majorBidi" w:hAnsiTheme="majorBidi" w:cstheme="majorBidi"/>
          <w:sz w:val="24"/>
          <w:szCs w:val="24"/>
        </w:rPr>
        <w:t xml:space="preserve">PPSP </w:t>
      </w:r>
      <w:r w:rsidRPr="008E3AFE">
        <w:rPr>
          <w:rFonts w:asciiTheme="majorBidi" w:hAnsiTheme="majorBidi" w:cstheme="majorBidi"/>
          <w:sz w:val="24"/>
          <w:szCs w:val="24"/>
          <w:cs/>
        </w:rPr>
        <w:t>ซึ่งเป็นบริษัทจดทะเบียนในตลาดหลักทรัพย์เวียดนามและกัมพูชา</w:t>
      </w:r>
      <w:r w:rsidR="00297A7C">
        <w:rPr>
          <w:rFonts w:asciiTheme="majorBidi" w:hAnsiTheme="majorBidi" w:cstheme="majorBidi" w:hint="cs"/>
          <w:sz w:val="24"/>
          <w:szCs w:val="24"/>
          <w:cs/>
        </w:rPr>
        <w:t>ตามลำดับ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ณ วันที่ </w:t>
      </w:r>
      <w:r w:rsidR="00480132" w:rsidRPr="008E3AFE">
        <w:rPr>
          <w:rFonts w:asciiTheme="majorBidi" w:hAnsiTheme="majorBidi" w:cstheme="majorBidi"/>
          <w:sz w:val="24"/>
          <w:szCs w:val="24"/>
        </w:rPr>
        <w:t xml:space="preserve">30 </w:t>
      </w:r>
      <w:r w:rsidR="00480132" w:rsidRPr="008E3AFE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="00407E36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1F2771" w:rsidRPr="008E3AFE">
        <w:rPr>
          <w:rFonts w:asciiTheme="majorBidi" w:hAnsiTheme="majorBidi" w:cstheme="majorBidi"/>
          <w:sz w:val="24"/>
          <w:szCs w:val="24"/>
        </w:rPr>
        <w:t>256</w:t>
      </w:r>
      <w:r w:rsidR="00C4595B" w:rsidRPr="008E3AFE">
        <w:rPr>
          <w:rFonts w:asciiTheme="majorBidi" w:hAnsiTheme="majorBidi" w:cstheme="majorBidi"/>
          <w:sz w:val="24"/>
          <w:szCs w:val="24"/>
        </w:rPr>
        <w:t>5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มีราคาปิดต่อหุ้นอยู่ที่</w:t>
      </w:r>
      <w:r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80,800 </w:t>
      </w:r>
      <w:r w:rsidR="00CD0BF5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>ดองเวียดนามและ</w:t>
      </w:r>
      <w:r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2,200 </w:t>
      </w:r>
      <w:r w:rsidR="00D829B3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>เรียลกัมพูชา</w:t>
      </w:r>
      <w:r w:rsidR="00710A2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ตามลำดับ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8E3AFE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8E3AFE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75,000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ดองเวียดนามและ 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2,070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เรียลกัมพูชา ตามลำดับ)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มูลค่ายุติธรรมของเงินลงทุนใน </w:t>
      </w:r>
      <w:r w:rsidRPr="008E3AFE">
        <w:rPr>
          <w:rFonts w:asciiTheme="majorBidi" w:hAnsiTheme="majorBidi" w:cstheme="majorBidi"/>
          <w:sz w:val="24"/>
          <w:szCs w:val="24"/>
        </w:rPr>
        <w:t xml:space="preserve">TMS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8E3AFE">
        <w:rPr>
          <w:rFonts w:asciiTheme="majorBidi" w:hAnsiTheme="majorBidi" w:cstheme="majorBidi"/>
          <w:sz w:val="24"/>
          <w:szCs w:val="24"/>
        </w:rPr>
        <w:t xml:space="preserve">PPSP </w:t>
      </w:r>
      <w:r w:rsidRPr="008E3AFE">
        <w:rPr>
          <w:rFonts w:asciiTheme="majorBidi" w:hAnsiTheme="majorBidi" w:cstheme="majorBidi"/>
          <w:sz w:val="24"/>
          <w:szCs w:val="24"/>
          <w:cs/>
        </w:rPr>
        <w:t>เท่ากับ</w:t>
      </w:r>
      <w:r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1,874,026 </w:t>
      </w:r>
      <w:r w:rsidR="00F91055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>ล้านดองเวียดนามและ</w:t>
      </w:r>
      <w:r w:rsidR="00CD0BF5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23,102 </w:t>
      </w:r>
      <w:r w:rsidRPr="008E3AFE">
        <w:rPr>
          <w:rFonts w:asciiTheme="majorBidi" w:hAnsiTheme="majorBidi" w:cstheme="majorBidi"/>
          <w:sz w:val="24"/>
          <w:szCs w:val="24"/>
          <w:cs/>
        </w:rPr>
        <w:t>ล้านเรียลกัมพูชา</w:t>
      </w:r>
      <w:r w:rsidR="00710A2D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>ตามลำดับ</w:t>
      </w:r>
      <w:r w:rsidR="0073190D"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8E3AFE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8E3AFE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1,729,439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ล้านดองเวียดนาม และ 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21,737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ล้านเรียลกัมพูชา</w:t>
      </w:r>
      <w:r w:rsidR="00710A2D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ตามลำดับ)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เทียบเท่าเงินบาทจำนวน</w:t>
      </w:r>
      <w:r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2,829.78 </w:t>
      </w:r>
      <w:r w:rsidR="00F40A13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ล้านบาทและ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199.55 </w:t>
      </w:r>
      <w:r w:rsidRPr="008E3AFE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="00BA60B9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ตามลำดับ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8E3AFE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8E3AFE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2,533.63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ล้านบาทและ 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178.42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</w:t>
      </w:r>
      <w:r w:rsidR="00710A2D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ตามลำดับ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4E1F2E0B" w14:textId="338F3E0A" w:rsidR="00853332" w:rsidRPr="008E3AFE" w:rsidRDefault="00853332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AA10965" w14:textId="5455DD5B" w:rsidR="00CD0BF5" w:rsidRPr="008E3AFE" w:rsidRDefault="00CD0BF5" w:rsidP="00CD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 w:rsidRPr="008E3AFE">
        <w:rPr>
          <w:rFonts w:asciiTheme="majorBidi" w:hAnsiTheme="majorBidi" w:cstheme="majorBidi" w:hint="cs"/>
          <w:sz w:val="24"/>
          <w:szCs w:val="24"/>
          <w:cs/>
        </w:rPr>
        <w:t>ในระหว่างงวด</w:t>
      </w:r>
      <w:r w:rsidR="00AB7170" w:rsidRPr="008E3AFE">
        <w:rPr>
          <w:rFonts w:asciiTheme="majorBidi" w:hAnsiTheme="majorBidi" w:cstheme="majorBidi" w:hint="cs"/>
          <w:sz w:val="24"/>
          <w:szCs w:val="24"/>
          <w:cs/>
        </w:rPr>
        <w:t>หก</w:t>
      </w:r>
      <w:r w:rsidR="00777CF3" w:rsidRPr="008E3AFE">
        <w:rPr>
          <w:rFonts w:asciiTheme="majorBidi" w:hAnsiTheme="majorBidi" w:cstheme="majorBidi" w:hint="cs"/>
          <w:sz w:val="24"/>
          <w:szCs w:val="24"/>
          <w:cs/>
        </w:rPr>
        <w:t>เดือน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 xml:space="preserve">สิ้นสุดวันที่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30 </w:t>
      </w:r>
      <w:r w:rsidR="00371603" w:rsidRPr="008E3AFE">
        <w:rPr>
          <w:rFonts w:asciiTheme="majorBidi" w:hAnsiTheme="majorBidi" w:cstheme="majorBidi" w:hint="cs"/>
          <w:sz w:val="24"/>
          <w:szCs w:val="24"/>
          <w:cs/>
        </w:rPr>
        <w:t xml:space="preserve">มิถุนายน </w:t>
      </w:r>
      <w:r w:rsidR="00371603" w:rsidRPr="008E3AFE">
        <w:rPr>
          <w:rFonts w:asciiTheme="majorBidi" w:hAnsiTheme="majorBidi" w:cstheme="majorBidi"/>
          <w:sz w:val="24"/>
          <w:szCs w:val="24"/>
        </w:rPr>
        <w:t>2565</w:t>
      </w:r>
      <w:r w:rsidR="00371603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 xml:space="preserve">กลุ่มบริษัทได้ลงทุนเพิ่มในบริษัท </w:t>
      </w:r>
      <w:r w:rsidRPr="008E3AFE">
        <w:rPr>
          <w:rFonts w:asciiTheme="majorBidi" w:hAnsiTheme="majorBidi" w:cstheme="majorBidi" w:hint="cs"/>
          <w:sz w:val="24"/>
          <w:szCs w:val="24"/>
        </w:rPr>
        <w:t xml:space="preserve">TMS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 xml:space="preserve">เป็นจำนวน </w:t>
      </w:r>
      <w:r w:rsidR="00E07705">
        <w:rPr>
          <w:rFonts w:asciiTheme="majorBidi" w:hAnsiTheme="majorBidi" w:cstheme="majorBidi"/>
          <w:sz w:val="24"/>
          <w:szCs w:val="24"/>
        </w:rPr>
        <w:t>134,200</w:t>
      </w:r>
      <w:r w:rsidR="00371603" w:rsidRPr="008E3AFE">
        <w:rPr>
          <w:rFonts w:asciiTheme="majorBidi" w:hAnsiTheme="majorBidi" w:cstheme="majorBidi" w:hint="cs"/>
          <w:sz w:val="24"/>
          <w:szCs w:val="24"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 xml:space="preserve">หุ้น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ทำให้กลุ่มบริษัทมีส่วนได้เสียใน </w:t>
      </w:r>
      <w:r w:rsidRPr="008E3AFE">
        <w:rPr>
          <w:rFonts w:asciiTheme="majorBidi" w:hAnsiTheme="majorBidi" w:cstheme="majorBidi"/>
          <w:sz w:val="24"/>
          <w:szCs w:val="24"/>
        </w:rPr>
        <w:t xml:space="preserve">TMS </w:t>
      </w:r>
      <w:r w:rsidRPr="008E3AFE">
        <w:rPr>
          <w:rFonts w:asciiTheme="majorBidi" w:hAnsiTheme="majorBidi" w:cstheme="majorBidi"/>
          <w:sz w:val="24"/>
          <w:szCs w:val="24"/>
          <w:cs/>
        </w:rPr>
        <w:t>เพิ่มขึ้นจากร้อยละ</w:t>
      </w:r>
      <w:r w:rsidR="0068454D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="00E07705">
        <w:rPr>
          <w:rFonts w:asciiTheme="majorBidi" w:hAnsiTheme="majorBidi" w:cstheme="majorBidi"/>
          <w:sz w:val="24"/>
          <w:szCs w:val="24"/>
        </w:rPr>
        <w:t>21.78</w:t>
      </w:r>
      <w:r w:rsidR="00371603" w:rsidRPr="008E3AFE">
        <w:rPr>
          <w:rFonts w:asciiTheme="majorBidi" w:hAnsiTheme="majorBidi" w:cstheme="majorBidi" w:hint="cs"/>
          <w:sz w:val="24"/>
          <w:szCs w:val="24"/>
          <w:cs/>
        </w:rPr>
        <w:t xml:space="preserve"> 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เ</w:t>
      </w:r>
      <w:r w:rsidRPr="008E3AFE">
        <w:rPr>
          <w:rFonts w:asciiTheme="majorBidi" w:hAnsiTheme="majorBidi" w:cstheme="majorBidi"/>
          <w:sz w:val="24"/>
          <w:szCs w:val="24"/>
          <w:cs/>
        </w:rPr>
        <w:t>ป็นร้อยละ</w:t>
      </w:r>
      <w:r w:rsidR="00E07705">
        <w:rPr>
          <w:rFonts w:asciiTheme="majorBidi" w:hAnsiTheme="majorBidi" w:cstheme="majorBidi"/>
          <w:sz w:val="24"/>
          <w:szCs w:val="24"/>
        </w:rPr>
        <w:t xml:space="preserve"> 21.91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โดยจ่ายชำระเป็นเงินจำนวน</w:t>
      </w:r>
      <w:r w:rsidR="00E04468" w:rsidRPr="008E3A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371603" w:rsidRPr="008E3A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E07705">
        <w:rPr>
          <w:rFonts w:asciiTheme="majorBidi" w:hAnsiTheme="majorBidi" w:cstheme="majorBidi"/>
          <w:sz w:val="24"/>
          <w:szCs w:val="24"/>
        </w:rPr>
        <w:t>9.54</w:t>
      </w:r>
      <w:r w:rsidR="00371603" w:rsidRPr="008E3A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 xml:space="preserve">พันล้านดองเวียดนาม </w:t>
      </w:r>
      <w:r w:rsidR="00B81AD9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เทียบเท่ากับ</w:t>
      </w:r>
      <w:r w:rsidR="00F91055" w:rsidRPr="008E3A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E07705">
        <w:rPr>
          <w:rFonts w:asciiTheme="majorBidi" w:hAnsiTheme="majorBidi" w:cstheme="majorBidi"/>
          <w:sz w:val="24"/>
          <w:szCs w:val="24"/>
        </w:rPr>
        <w:t>14.04</w:t>
      </w:r>
      <w:r w:rsidR="008F569E" w:rsidRPr="008E3A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1F4B6652" w14:textId="77777777" w:rsidR="00CD0BF5" w:rsidRPr="008E3AFE" w:rsidRDefault="00CD0B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2B62AAF" w14:textId="153394B6" w:rsidR="001B44F5" w:rsidRPr="008E3AFE" w:rsidRDefault="009D68D1" w:rsidP="009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 w:rsidRPr="008E3AFE">
        <w:rPr>
          <w:rFonts w:asciiTheme="majorBidi" w:hAnsiTheme="majorBidi" w:cstheme="majorBidi" w:hint="cs"/>
          <w:sz w:val="24"/>
          <w:szCs w:val="24"/>
          <w:cs/>
        </w:rPr>
        <w:t>เมื่อวันที่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5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มกราคม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2565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บริษัทย่อยแห่งหนึ่ง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แปซิฟิค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ห้องเย็น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8E3AFE">
        <w:rPr>
          <w:rFonts w:asciiTheme="majorBidi" w:hAnsiTheme="majorBidi" w:cstheme="majorBidi" w:hint="eastAsia"/>
          <w:sz w:val="24"/>
          <w:szCs w:val="24"/>
          <w:cs/>
        </w:rPr>
        <w:t>”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)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และบริษัทไทยรวมสินพัฒนาอุตสาหกรรม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8E3AFE">
        <w:rPr>
          <w:rFonts w:asciiTheme="majorBidi" w:hAnsiTheme="majorBidi" w:cstheme="majorBidi"/>
          <w:sz w:val="24"/>
          <w:szCs w:val="24"/>
        </w:rPr>
        <w:t xml:space="preserve">TUM”) 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ได้ร่วมกันจัดตั้งบริษัทร่วมทุน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ได้แก่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แปซิฟิค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ทียูเอ็ม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โคลด์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สโตเรจ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8E3AFE">
        <w:rPr>
          <w:rFonts w:asciiTheme="majorBidi" w:hAnsiTheme="majorBidi" w:cstheme="majorBidi"/>
          <w:sz w:val="24"/>
          <w:szCs w:val="24"/>
        </w:rPr>
        <w:t xml:space="preserve">PACT”)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ซึ่งประกอบกิจการก่อสร้างคลังสินค้าห้องเย็น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สําหรับรองรับการจัดเก็บวัตถุดิบ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และสินค้าของบริษัทในกลุ่ม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 xml:space="preserve">TUM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โดยมีบริษัทย่อยเป็นผู้บริหารจัดการ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คลังสินค้าห้องเย็น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และมีทุนจดทะเบียน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1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ต่อมาในการประชุมวิสามัญของผู้ถือหุ้นของบริษัทร่วมทุน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8E3AFE">
        <w:rPr>
          <w:rFonts w:asciiTheme="majorBidi" w:hAnsiTheme="majorBidi" w:cstheme="majorBidi"/>
          <w:sz w:val="24"/>
          <w:szCs w:val="24"/>
        </w:rPr>
        <w:t xml:space="preserve">PACT”)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เมื่อวันที่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21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มกราคม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2565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ผู้ถือหุ้นมีมติอนุมัติการเพิ่มทุนจดทะเบียนจาก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1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เป็น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80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โดยการออกหุ้นสามัญใหม่จำนวน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790,000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หุ้น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มูลค่า</w:t>
      </w:r>
      <w:r w:rsidR="002D1501" w:rsidRPr="008E3AFE">
        <w:rPr>
          <w:rFonts w:asciiTheme="majorBidi" w:hAnsiTheme="majorBidi" w:cstheme="majorBidi" w:hint="cs"/>
          <w:sz w:val="24"/>
          <w:szCs w:val="24"/>
          <w:cs/>
        </w:rPr>
        <w:t xml:space="preserve">   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หุ้นละ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100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บาท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รวมเป็นจำนวน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79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 w:hint="cs"/>
          <w:sz w:val="24"/>
          <w:szCs w:val="24"/>
          <w:cs/>
        </w:rPr>
        <w:t>ล้านบาทโดยกลุ่มบริษัทถือหุ้นคิดเป็นสัดส่วนร้อยละ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</w:rPr>
        <w:t>49.99</w:t>
      </w:r>
    </w:p>
    <w:p w14:paraId="4D8CEEFC" w14:textId="77777777" w:rsidR="009D68D1" w:rsidRPr="008E3AFE" w:rsidRDefault="009D68D1" w:rsidP="0068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3F4C7955" w14:textId="6C5241E3" w:rsidR="00102987" w:rsidRPr="008E3AFE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หลักทรัพย์ค้ำประกัน</w:t>
      </w:r>
    </w:p>
    <w:p w14:paraId="62ACBD3E" w14:textId="77777777" w:rsidR="00102987" w:rsidRPr="008E3AFE" w:rsidRDefault="00102987" w:rsidP="00AB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FD2DFEE" w14:textId="0FA4244D" w:rsidR="00671468" w:rsidRPr="0099075E" w:rsidRDefault="00102987" w:rsidP="00AB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671468" w:rsidRPr="0099075E" w:rsidSect="00407E3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8E3AFE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480132" w:rsidRPr="008E3AFE">
        <w:rPr>
          <w:rFonts w:asciiTheme="majorBidi" w:hAnsiTheme="majorBidi" w:cstheme="majorBidi"/>
          <w:sz w:val="24"/>
          <w:szCs w:val="24"/>
        </w:rPr>
        <w:t xml:space="preserve">30 </w:t>
      </w:r>
      <w:r w:rsidR="00480132" w:rsidRPr="008E3AFE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="00C4595B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4595B" w:rsidRPr="008E3AFE">
        <w:rPr>
          <w:rFonts w:asciiTheme="majorBidi" w:hAnsiTheme="majorBidi" w:cstheme="majorBidi"/>
          <w:sz w:val="24"/>
          <w:szCs w:val="24"/>
        </w:rPr>
        <w:t>2565</w:t>
      </w:r>
      <w:r w:rsidR="00C4595B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>เงินลงทุนในบริษัท</w:t>
      </w:r>
      <w:r w:rsidRPr="008E3AFE">
        <w:rPr>
          <w:rFonts w:asciiTheme="majorBidi" w:hAnsiTheme="majorBidi" w:cstheme="majorBidi"/>
          <w:sz w:val="24"/>
          <w:szCs w:val="24"/>
        </w:rPr>
        <w:t xml:space="preserve"> TMS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ราคาทุนจำนวน</w:t>
      </w:r>
      <w:r w:rsidR="00E04468" w:rsidRPr="008E3A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163.80 </w:t>
      </w:r>
      <w:r w:rsidR="00407E36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 xml:space="preserve">(31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ธันวาคม </w:t>
      </w:r>
      <w:r w:rsidR="00421C0E" w:rsidRPr="008E3AFE">
        <w:rPr>
          <w:rFonts w:asciiTheme="majorBidi" w:hAnsiTheme="majorBidi" w:cstheme="majorBidi"/>
          <w:i/>
          <w:iCs/>
          <w:sz w:val="24"/>
          <w:szCs w:val="24"/>
        </w:rPr>
        <w:t>2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>56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 xml:space="preserve">: </w:t>
      </w:r>
      <w:r w:rsidR="00C447AE" w:rsidRPr="008E3AFE">
        <w:rPr>
          <w:rFonts w:asciiTheme="majorBidi" w:hAnsiTheme="majorBidi" w:cstheme="majorBidi"/>
          <w:i/>
          <w:iCs/>
          <w:sz w:val="24"/>
          <w:szCs w:val="24"/>
        </w:rPr>
        <w:t>1</w:t>
      </w:r>
      <w:r w:rsidR="00D07A39" w:rsidRPr="008E3AFE">
        <w:rPr>
          <w:rFonts w:asciiTheme="majorBidi" w:hAnsiTheme="majorBidi" w:cstheme="majorBidi"/>
          <w:i/>
          <w:iCs/>
          <w:sz w:val="24"/>
          <w:szCs w:val="24"/>
        </w:rPr>
        <w:t>63.80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ล้านบาท)</w:t>
      </w:r>
      <w:r w:rsidR="0020748A"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  <w:r w:rsidR="0020748A" w:rsidRPr="008E3AFE">
        <w:rPr>
          <w:rFonts w:asciiTheme="majorBidi" w:hAnsiTheme="majorBidi" w:cstheme="majorBidi"/>
          <w:sz w:val="24"/>
          <w:szCs w:val="24"/>
        </w:rPr>
        <w:t>(</w:t>
      </w:r>
      <w:r w:rsidR="0020748A" w:rsidRPr="008E3AFE">
        <w:rPr>
          <w:rFonts w:asciiTheme="majorBidi" w:hAnsiTheme="majorBidi" w:cstheme="majorBidi"/>
          <w:sz w:val="24"/>
          <w:szCs w:val="24"/>
          <w:cs/>
        </w:rPr>
        <w:t>ดูหมายเหตุ</w:t>
      </w:r>
      <w:r w:rsidR="00BB3F35" w:rsidRPr="008E3AFE">
        <w:rPr>
          <w:rFonts w:asciiTheme="majorBidi" w:hAnsiTheme="majorBidi" w:cstheme="majorBidi"/>
          <w:sz w:val="24"/>
          <w:szCs w:val="24"/>
          <w:cs/>
        </w:rPr>
        <w:t>ข้อ</w:t>
      </w:r>
      <w:r w:rsidR="0020748A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395C5E">
        <w:rPr>
          <w:rFonts w:asciiTheme="majorBidi" w:hAnsiTheme="majorBidi" w:cstheme="majorBidi"/>
          <w:sz w:val="24"/>
          <w:szCs w:val="24"/>
        </w:rPr>
        <w:t>8</w:t>
      </w:r>
      <w:r w:rsidR="0020748A" w:rsidRPr="008E3AFE">
        <w:rPr>
          <w:rFonts w:asciiTheme="majorBidi" w:hAnsiTheme="majorBidi" w:cstheme="majorBidi"/>
          <w:sz w:val="24"/>
          <w:szCs w:val="24"/>
        </w:rPr>
        <w:t>)</w:t>
      </w:r>
      <w:r w:rsidR="00671468" w:rsidRPr="0099075E">
        <w:rPr>
          <w:rFonts w:asciiTheme="majorBidi" w:hAnsiTheme="majorBidi" w:cstheme="majorBidi"/>
        </w:rPr>
        <w:tab/>
        <w:t xml:space="preserve">               </w:t>
      </w:r>
    </w:p>
    <w:p w14:paraId="5E38919B" w14:textId="77777777" w:rsidR="00EB371C" w:rsidRPr="00EB371C" w:rsidRDefault="00EB371C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01FDBF87" w14:textId="1A043B92" w:rsidR="00EB371C" w:rsidRDefault="00EB371C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160"/>
        <w:gridCol w:w="237"/>
        <w:gridCol w:w="1208"/>
      </w:tblGrid>
      <w:tr w:rsidR="000147B9" w:rsidRPr="00514726" w14:paraId="408636D7" w14:textId="77777777" w:rsidTr="000147B9">
        <w:trPr>
          <w:tblHeader/>
        </w:trPr>
        <w:tc>
          <w:tcPr>
            <w:tcW w:w="5400" w:type="dxa"/>
            <w:vAlign w:val="bottom"/>
          </w:tcPr>
          <w:p w14:paraId="3B16ACB5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6FEC6F99" w14:textId="03FBEE28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801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801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801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E416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416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160" w:type="dxa"/>
            <w:vAlign w:val="bottom"/>
          </w:tcPr>
          <w:p w14:paraId="5C82243C" w14:textId="61C4B7D0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7B5021E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D942A9E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833A679" w14:textId="24A7B733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147B9" w:rsidRPr="00514726" w14:paraId="1F77F789" w14:textId="77777777" w:rsidTr="000147B9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77F2A97F" w14:textId="448E4D94" w:rsidR="000147B9" w:rsidRPr="00121F9D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160" w:type="dxa"/>
          </w:tcPr>
          <w:p w14:paraId="335D73B6" w14:textId="77777777" w:rsidR="000147B9" w:rsidRPr="00F647CE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2CC949" w14:textId="77777777" w:rsidR="000147B9" w:rsidRPr="002D1501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832C9E4" w14:textId="45500A90" w:rsidR="000147B9" w:rsidRPr="002D1501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D15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147B9" w:rsidRPr="00514726" w14:paraId="4411A630" w14:textId="77777777" w:rsidTr="000147B9">
        <w:tc>
          <w:tcPr>
            <w:tcW w:w="5400" w:type="dxa"/>
            <w:vAlign w:val="bottom"/>
          </w:tcPr>
          <w:p w14:paraId="58601617" w14:textId="77777777" w:rsidR="000147B9" w:rsidRPr="00131993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793C4998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8E032E0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2D1880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7B9" w:rsidRPr="00514726" w14:paraId="2BD41300" w14:textId="77777777" w:rsidTr="000147B9">
        <w:tc>
          <w:tcPr>
            <w:tcW w:w="5400" w:type="dxa"/>
            <w:vAlign w:val="bottom"/>
          </w:tcPr>
          <w:p w14:paraId="36C80B0D" w14:textId="1F434AED" w:rsidR="000147B9" w:rsidRPr="000147B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มกราคม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335CB097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5EF538C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CCE926C" w14:textId="1374B633" w:rsidR="000147B9" w:rsidRPr="008F3D82" w:rsidRDefault="00A67026" w:rsidP="00A6702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D82">
              <w:rPr>
                <w:rFonts w:asciiTheme="majorBidi" w:hAnsiTheme="majorBidi" w:cstheme="majorBidi" w:hint="cs"/>
                <w:sz w:val="28"/>
                <w:szCs w:val="28"/>
              </w:rPr>
              <w:t>3,563,799</w:t>
            </w:r>
          </w:p>
        </w:tc>
      </w:tr>
      <w:tr w:rsidR="000147B9" w:rsidRPr="00514726" w14:paraId="6B8F7BC8" w14:textId="77777777" w:rsidTr="000147B9">
        <w:tc>
          <w:tcPr>
            <w:tcW w:w="5400" w:type="dxa"/>
            <w:vAlign w:val="bottom"/>
          </w:tcPr>
          <w:p w14:paraId="6817DBB2" w14:textId="47BECD12" w:rsidR="000147B9" w:rsidRPr="00EB371C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B37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EF6BE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ขึ้นจากการเพิ่มทุนของบริษัทย่อย</w:t>
            </w:r>
          </w:p>
        </w:tc>
        <w:tc>
          <w:tcPr>
            <w:tcW w:w="2160" w:type="dxa"/>
          </w:tcPr>
          <w:p w14:paraId="7654253C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5256C61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8316F82" w14:textId="77890A3A" w:rsidR="000147B9" w:rsidRPr="008F3D82" w:rsidRDefault="00857750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D82">
              <w:rPr>
                <w:rFonts w:asciiTheme="majorBidi" w:hAnsiTheme="majorBidi" w:cstheme="majorBidi"/>
                <w:sz w:val="28"/>
                <w:szCs w:val="28"/>
              </w:rPr>
              <w:t>205,187</w:t>
            </w:r>
          </w:p>
        </w:tc>
      </w:tr>
      <w:tr w:rsidR="000147B9" w:rsidRPr="00514726" w14:paraId="6094E733" w14:textId="77777777" w:rsidTr="000147B9">
        <w:tc>
          <w:tcPr>
            <w:tcW w:w="5400" w:type="dxa"/>
            <w:vAlign w:val="bottom"/>
          </w:tcPr>
          <w:p w14:paraId="02EE45A3" w14:textId="1001DD9D" w:rsidR="000147B9" w:rsidRPr="000147B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801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4801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09F23DC2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37F028" w14:textId="77777777" w:rsidR="000147B9" w:rsidRPr="00B31CF9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37D14D4" w14:textId="30A0E2E7" w:rsidR="000147B9" w:rsidRPr="008F3D82" w:rsidRDefault="00857750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3D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Pr="008F3D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F3D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768</w:t>
            </w:r>
            <w:r w:rsidRPr="008F3D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F3D8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986</w:t>
            </w:r>
          </w:p>
        </w:tc>
      </w:tr>
    </w:tbl>
    <w:p w14:paraId="758914FA" w14:textId="77777777" w:rsidR="00EB371C" w:rsidRDefault="00EB371C" w:rsidP="004047A8">
      <w:pPr>
        <w:rPr>
          <w:rFonts w:asciiTheme="majorBidi" w:hAnsiTheme="majorBidi" w:cstheme="majorBidi"/>
          <w:sz w:val="28"/>
          <w:szCs w:val="28"/>
        </w:rPr>
      </w:pPr>
    </w:p>
    <w:p w14:paraId="3CCDC39A" w14:textId="7E9FA9ED" w:rsidR="00BE5B2C" w:rsidRPr="0099075E" w:rsidRDefault="00BE5B2C" w:rsidP="00BE5B2C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443282">
        <w:rPr>
          <w:rFonts w:ascii="Angsana New" w:hAnsi="Angsana New" w:cs="Angsana New" w:hint="cs"/>
          <w:sz w:val="28"/>
          <w:szCs w:val="28"/>
          <w:cs/>
        </w:rPr>
        <w:t>หก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525669" w:rsidRPr="0099075E">
        <w:rPr>
          <w:rFonts w:ascii="Angsana New" w:hAnsi="Angsana New" w:cs="Angsana New" w:hint="cs"/>
          <w:sz w:val="28"/>
          <w:szCs w:val="28"/>
        </w:rPr>
        <w:t>3</w:t>
      </w:r>
      <w:r w:rsidR="00443282">
        <w:rPr>
          <w:rFonts w:ascii="Angsana New" w:hAnsi="Angsana New" w:cs="Angsana New"/>
          <w:sz w:val="28"/>
          <w:szCs w:val="28"/>
        </w:rPr>
        <w:t>0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3282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525669" w:rsidRPr="00990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25669" w:rsidRPr="0099075E">
        <w:rPr>
          <w:rFonts w:asciiTheme="majorBidi" w:hAnsiTheme="majorBidi" w:cstheme="majorBidi"/>
          <w:sz w:val="28"/>
          <w:szCs w:val="28"/>
        </w:rPr>
        <w:t>2565</w:t>
      </w:r>
      <w:r w:rsidR="00525669" w:rsidRPr="0099075E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บริษัทได้ลงทุนเพิ่มในบริษัทย่อยดังนี้</w:t>
      </w:r>
    </w:p>
    <w:p w14:paraId="3CD5D186" w14:textId="77777777" w:rsidR="00BE5B2C" w:rsidRPr="0099075E" w:rsidRDefault="00BE5B2C" w:rsidP="00BE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4" w:hanging="153"/>
        <w:rPr>
          <w:rFonts w:asciiTheme="majorBidi" w:hAnsiTheme="majorBidi" w:cstheme="majorBidi"/>
          <w:sz w:val="28"/>
          <w:szCs w:val="28"/>
        </w:rPr>
      </w:pPr>
    </w:p>
    <w:p w14:paraId="639DF6FE" w14:textId="269154A0" w:rsidR="0075113F" w:rsidRPr="007D064E" w:rsidRDefault="00BA0636" w:rsidP="00CC5CF2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7D064E">
        <w:rPr>
          <w:rFonts w:asciiTheme="majorBidi" w:hAnsiTheme="majorBidi" w:cstheme="majorBidi"/>
          <w:sz w:val="28"/>
          <w:szCs w:val="28"/>
          <w:cs/>
        </w:rPr>
        <w:t>บริษัท เบญจพรแลนด์</w:t>
      </w:r>
      <w:r w:rsidRPr="007D064E">
        <w:rPr>
          <w:rFonts w:asciiTheme="majorBidi" w:hAnsiTheme="majorBidi" w:cstheme="majorBidi"/>
          <w:sz w:val="28"/>
          <w:szCs w:val="28"/>
        </w:rPr>
        <w:t xml:space="preserve"> </w:t>
      </w:r>
      <w:r w:rsidRPr="007D064E">
        <w:rPr>
          <w:rFonts w:asciiTheme="majorBidi" w:hAnsiTheme="majorBidi" w:cstheme="majorBidi"/>
          <w:sz w:val="28"/>
          <w:szCs w:val="28"/>
          <w:cs/>
        </w:rPr>
        <w:t xml:space="preserve">จำกัด </w:t>
      </w:r>
      <w:r w:rsidR="00197A22" w:rsidRPr="007D064E">
        <w:rPr>
          <w:rFonts w:asciiTheme="majorBidi" w:hAnsiTheme="majorBidi" w:cstheme="majorBidi"/>
          <w:sz w:val="28"/>
          <w:szCs w:val="28"/>
        </w:rPr>
        <w:t>(</w:t>
      </w:r>
      <w:r w:rsidRPr="007D064E">
        <w:rPr>
          <w:rFonts w:asciiTheme="majorBidi" w:hAnsiTheme="majorBidi" w:cstheme="majorBidi"/>
          <w:sz w:val="28"/>
          <w:szCs w:val="28"/>
        </w:rPr>
        <w:t>“BJL</w:t>
      </w:r>
      <w:r w:rsidR="00197A22" w:rsidRPr="007D064E">
        <w:rPr>
          <w:rFonts w:asciiTheme="majorBidi" w:hAnsiTheme="majorBidi" w:cstheme="majorBidi"/>
          <w:sz w:val="28"/>
          <w:szCs w:val="28"/>
        </w:rPr>
        <w:t xml:space="preserve">”) </w:t>
      </w:r>
      <w:r w:rsidR="00BE5B2C" w:rsidRPr="007D064E">
        <w:rPr>
          <w:rFonts w:asciiTheme="majorBidi" w:hAnsiTheme="majorBidi" w:cstheme="majorBidi"/>
          <w:sz w:val="28"/>
          <w:szCs w:val="28"/>
          <w:cs/>
        </w:rPr>
        <w:t>โด</w:t>
      </w:r>
      <w:r w:rsidR="0075113F" w:rsidRPr="007D064E">
        <w:rPr>
          <w:rFonts w:asciiTheme="majorBidi" w:hAnsiTheme="majorBidi" w:cstheme="majorBidi" w:hint="cs"/>
          <w:sz w:val="28"/>
          <w:szCs w:val="28"/>
          <w:cs/>
        </w:rPr>
        <w:t>ย</w:t>
      </w:r>
      <w:r w:rsidR="004952EC" w:rsidRPr="007D064E">
        <w:rPr>
          <w:rFonts w:asciiTheme="majorBidi" w:hAnsiTheme="majorBidi" w:cstheme="majorBidi"/>
          <w:sz w:val="28"/>
          <w:szCs w:val="28"/>
          <w:cs/>
        </w:rPr>
        <w:t xml:space="preserve">ชำระค่าหุ้นเพิ่มเติมร้อยละ </w:t>
      </w:r>
      <w:r w:rsidR="002D1501" w:rsidRPr="007D064E">
        <w:rPr>
          <w:rFonts w:asciiTheme="majorBidi" w:hAnsiTheme="majorBidi" w:cstheme="majorBidi"/>
          <w:sz w:val="28"/>
          <w:szCs w:val="28"/>
        </w:rPr>
        <w:t>100</w:t>
      </w:r>
      <w:r w:rsidR="004952EC" w:rsidRPr="007D0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E5B2C" w:rsidRPr="007D064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102B3" w:rsidRPr="007D064E">
        <w:rPr>
          <w:rFonts w:asciiTheme="majorBidi" w:hAnsiTheme="majorBidi" w:cstheme="majorBidi"/>
          <w:sz w:val="28"/>
          <w:szCs w:val="28"/>
        </w:rPr>
        <w:t>180</w:t>
      </w:r>
      <w:r w:rsidR="00BE5B2C" w:rsidRPr="007D064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B102B3" w:rsidRPr="007D064E">
        <w:rPr>
          <w:rFonts w:asciiTheme="majorBidi" w:hAnsiTheme="majorBidi" w:cstheme="majorBidi"/>
          <w:sz w:val="28"/>
          <w:szCs w:val="28"/>
        </w:rPr>
        <w:t>1</w:t>
      </w:r>
      <w:r w:rsidR="004952EC" w:rsidRPr="007D064E">
        <w:rPr>
          <w:rFonts w:asciiTheme="majorBidi" w:hAnsiTheme="majorBidi" w:cstheme="majorBidi"/>
          <w:sz w:val="28"/>
          <w:szCs w:val="28"/>
        </w:rPr>
        <w:t xml:space="preserve">,800,000 </w:t>
      </w:r>
      <w:r w:rsidR="00BE5B2C" w:rsidRPr="007D064E">
        <w:rPr>
          <w:rFonts w:asciiTheme="majorBidi" w:hAnsiTheme="majorBidi" w:cstheme="majorBidi"/>
          <w:sz w:val="28"/>
          <w:szCs w:val="28"/>
          <w:cs/>
        </w:rPr>
        <w:t>หุ้น มูลค่าหุ้นละ</w:t>
      </w:r>
      <w:r w:rsidR="00B102B3" w:rsidRPr="007D064E">
        <w:rPr>
          <w:rFonts w:asciiTheme="majorBidi" w:hAnsiTheme="majorBidi" w:cstheme="majorBidi"/>
          <w:sz w:val="28"/>
          <w:szCs w:val="28"/>
        </w:rPr>
        <w:t xml:space="preserve"> 100</w:t>
      </w:r>
      <w:r w:rsidR="00BE5B2C" w:rsidRPr="007D064E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75113F" w:rsidRPr="007D064E">
        <w:rPr>
          <w:rFonts w:asciiTheme="majorBidi" w:hAnsiTheme="majorBidi" w:cstheme="majorBidi"/>
          <w:sz w:val="28"/>
          <w:szCs w:val="28"/>
        </w:rPr>
        <w:t>)</w:t>
      </w:r>
    </w:p>
    <w:p w14:paraId="6F00E363" w14:textId="056AE8E4" w:rsidR="0075113F" w:rsidRPr="005F7506" w:rsidRDefault="0075113F" w:rsidP="00CC5CF2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7D064E">
        <w:rPr>
          <w:rFonts w:asciiTheme="majorBidi" w:hAnsiTheme="majorBidi" w:cstheme="majorBidi"/>
          <w:sz w:val="28"/>
          <w:szCs w:val="28"/>
          <w:cs/>
        </w:rPr>
        <w:t>บริษัท โกลบอล ฟู้ดเซอร์วิส เน็ตเวิร์ค จำกัด</w:t>
      </w:r>
      <w:r w:rsidRPr="007D064E">
        <w:rPr>
          <w:rFonts w:asciiTheme="majorBidi" w:hAnsiTheme="majorBidi" w:cstheme="majorBidi"/>
          <w:sz w:val="28"/>
          <w:szCs w:val="28"/>
        </w:rPr>
        <w:t xml:space="preserve"> (“GFS”) </w:t>
      </w:r>
      <w:r w:rsidRPr="007D064E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A66B9F" w:rsidRPr="007D064E">
        <w:rPr>
          <w:rFonts w:asciiTheme="majorBidi" w:hAnsiTheme="majorBidi" w:cstheme="majorBidi"/>
          <w:sz w:val="28"/>
          <w:szCs w:val="28"/>
        </w:rPr>
        <w:t>3</w:t>
      </w:r>
      <w:r w:rsidR="004952EC" w:rsidRPr="007D0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064E">
        <w:rPr>
          <w:rFonts w:asciiTheme="majorBidi" w:hAnsiTheme="majorBidi" w:cstheme="majorBidi"/>
          <w:sz w:val="28"/>
          <w:szCs w:val="28"/>
          <w:cs/>
        </w:rPr>
        <w:t>ของมูลค่าทุนจดทะเบียนเพิ่มทุน</w:t>
      </w:r>
      <w:r w:rsidRPr="005F7506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B102B3" w:rsidRPr="005F7506">
        <w:rPr>
          <w:rFonts w:asciiTheme="majorBidi" w:hAnsiTheme="majorBidi" w:cstheme="majorBidi"/>
          <w:sz w:val="28"/>
          <w:szCs w:val="28"/>
        </w:rPr>
        <w:t>6.3</w:t>
      </w:r>
      <w:r w:rsidRPr="005F7506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A66B9F" w:rsidRPr="005F7506">
        <w:rPr>
          <w:rFonts w:asciiTheme="majorBidi" w:hAnsiTheme="majorBidi" w:cstheme="majorBidi"/>
          <w:sz w:val="28"/>
          <w:szCs w:val="28"/>
        </w:rPr>
        <w:t>2,10</w:t>
      </w:r>
      <w:r w:rsidR="00B102B3" w:rsidRPr="005F7506">
        <w:rPr>
          <w:rFonts w:asciiTheme="majorBidi" w:hAnsiTheme="majorBidi" w:cstheme="majorBidi"/>
          <w:sz w:val="28"/>
          <w:szCs w:val="28"/>
        </w:rPr>
        <w:t>0,000</w:t>
      </w:r>
      <w:r w:rsidR="004952EC" w:rsidRPr="005F7506">
        <w:rPr>
          <w:rFonts w:asciiTheme="majorBidi" w:hAnsiTheme="majorBidi" w:cstheme="majorBidi"/>
          <w:sz w:val="28"/>
          <w:szCs w:val="28"/>
        </w:rPr>
        <w:t xml:space="preserve"> </w:t>
      </w:r>
      <w:r w:rsidRPr="005F7506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9339F0" w:rsidRPr="005F7506">
        <w:rPr>
          <w:rFonts w:asciiTheme="majorBidi" w:hAnsiTheme="majorBidi" w:cstheme="majorBidi"/>
          <w:sz w:val="28"/>
          <w:szCs w:val="28"/>
        </w:rPr>
        <w:t>100</w:t>
      </w:r>
      <w:r w:rsidRPr="005F7506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6CF0A897" w14:textId="62722AD6" w:rsidR="00857750" w:rsidRPr="005F7506" w:rsidRDefault="00857750" w:rsidP="00857750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5F7506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เฮลท์ คอนเนคซ์ จำกัด</w:t>
      </w:r>
      <w:r w:rsidRPr="005F7506">
        <w:rPr>
          <w:rFonts w:asciiTheme="majorBidi" w:hAnsiTheme="majorBidi" w:cstheme="majorBidi"/>
          <w:sz w:val="28"/>
          <w:szCs w:val="28"/>
        </w:rPr>
        <w:t xml:space="preserve"> (“JHX”) </w:t>
      </w:r>
      <w:r w:rsidRPr="005F7506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Pr="005F7506">
        <w:rPr>
          <w:rFonts w:asciiTheme="majorBidi" w:hAnsiTheme="majorBidi" w:cstheme="majorBidi"/>
          <w:sz w:val="28"/>
          <w:szCs w:val="28"/>
        </w:rPr>
        <w:t xml:space="preserve"> </w:t>
      </w:r>
      <w:r w:rsidR="006C6CFB" w:rsidRPr="005F7506">
        <w:rPr>
          <w:rFonts w:asciiTheme="majorBidi" w:hAnsiTheme="majorBidi" w:cstheme="majorBidi"/>
          <w:sz w:val="28"/>
          <w:szCs w:val="28"/>
        </w:rPr>
        <w:t>20</w:t>
      </w:r>
      <w:r w:rsidRPr="005F7506">
        <w:rPr>
          <w:rFonts w:asciiTheme="majorBidi" w:hAnsiTheme="majorBidi" w:cstheme="majorBidi"/>
          <w:sz w:val="28"/>
          <w:szCs w:val="28"/>
        </w:rPr>
        <w:t xml:space="preserve"> </w:t>
      </w:r>
      <w:r w:rsidRPr="005F7506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6C6CFB" w:rsidRPr="005F7506">
        <w:rPr>
          <w:rFonts w:asciiTheme="majorBidi" w:hAnsiTheme="majorBidi" w:cstheme="majorBidi"/>
          <w:sz w:val="28"/>
          <w:szCs w:val="28"/>
        </w:rPr>
        <w:t>8.4</w:t>
      </w:r>
      <w:r w:rsidRPr="005F75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F7506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5F7506">
        <w:rPr>
          <w:rFonts w:asciiTheme="majorBidi" w:hAnsiTheme="majorBidi" w:cstheme="majorBidi"/>
          <w:sz w:val="28"/>
          <w:szCs w:val="28"/>
        </w:rPr>
        <w:t xml:space="preserve">420,000 </w:t>
      </w:r>
      <w:r w:rsidRPr="005F7506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5F7506">
        <w:rPr>
          <w:rFonts w:asciiTheme="majorBidi" w:hAnsiTheme="majorBidi" w:cstheme="majorBidi"/>
          <w:sz w:val="28"/>
          <w:szCs w:val="28"/>
        </w:rPr>
        <w:t>100</w:t>
      </w:r>
      <w:r w:rsidRPr="005F7506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65ADC51A" w14:textId="77777777" w:rsidR="00BE5B2C" w:rsidRDefault="00BE5B2C" w:rsidP="00BB21C4">
      <w:pPr>
        <w:tabs>
          <w:tab w:val="left" w:pos="1080"/>
        </w:tabs>
        <w:rPr>
          <w:rFonts w:asciiTheme="majorBidi" w:hAnsiTheme="majorBidi" w:cstheme="majorBidi"/>
          <w:sz w:val="28"/>
          <w:szCs w:val="28"/>
        </w:rPr>
      </w:pPr>
    </w:p>
    <w:p w14:paraId="7A9457BE" w14:textId="77777777" w:rsidR="00F97E54" w:rsidRPr="00AC38E1" w:rsidRDefault="00F97E54" w:rsidP="00F97E54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C38E1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การเพิ่มทุนของบริษัทย่อย</w:t>
      </w:r>
      <w:r w:rsidRPr="00AC38E1">
        <w:rPr>
          <w:rFonts w:asciiTheme="majorBidi" w:hAnsiTheme="majorBidi" w:hint="cs"/>
          <w:i/>
          <w:iCs/>
          <w:sz w:val="28"/>
          <w:szCs w:val="28"/>
          <w:cs/>
        </w:rPr>
        <w:t>บริษัท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hint="cs"/>
          <w:i/>
          <w:iCs/>
          <w:sz w:val="28"/>
          <w:szCs w:val="28"/>
          <w:cs/>
        </w:rPr>
        <w:t>เจดับเบิ้ลยูดี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hint="cs"/>
          <w:i/>
          <w:iCs/>
          <w:sz w:val="28"/>
          <w:szCs w:val="28"/>
          <w:cs/>
        </w:rPr>
        <w:t>สโตร์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hint="cs"/>
          <w:i/>
          <w:iCs/>
          <w:sz w:val="28"/>
          <w:szCs w:val="28"/>
          <w:cs/>
        </w:rPr>
        <w:t>อิท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hint="cs"/>
          <w:i/>
          <w:iCs/>
          <w:sz w:val="28"/>
          <w:szCs w:val="28"/>
          <w:cs/>
        </w:rPr>
        <w:t>จำกัด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cstheme="minorBidi"/>
          <w:i/>
          <w:iCs/>
          <w:sz w:val="28"/>
          <w:szCs w:val="28"/>
        </w:rPr>
        <w:t>(“</w:t>
      </w:r>
      <w:r w:rsidRPr="00AC38E1">
        <w:rPr>
          <w:rFonts w:asciiTheme="majorBidi" w:hAnsiTheme="majorBidi" w:cstheme="majorBidi"/>
          <w:i/>
          <w:iCs/>
          <w:sz w:val="28"/>
          <w:szCs w:val="28"/>
        </w:rPr>
        <w:t>JWDST”)</w:t>
      </w:r>
    </w:p>
    <w:p w14:paraId="5E4F7AC7" w14:textId="77777777" w:rsidR="006008C7" w:rsidRDefault="006008C7" w:rsidP="00F97E54">
      <w:pPr>
        <w:tabs>
          <w:tab w:val="clear" w:pos="454"/>
          <w:tab w:val="left" w:pos="540"/>
          <w:tab w:val="left" w:pos="10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9D44E4B" w14:textId="628703EA" w:rsidR="00375CE4" w:rsidRDefault="00375CE4" w:rsidP="00375CE4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 xml:space="preserve">30 </w:t>
      </w:r>
      <w:r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/>
          <w:sz w:val="28"/>
          <w:szCs w:val="28"/>
        </w:rPr>
        <w:t>2565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บริษัท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สโตร์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อิท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จำกัด</w:t>
      </w:r>
      <w:r w:rsidRPr="00BB21C4">
        <w:rPr>
          <w:rFonts w:asciiTheme="majorBidi" w:hAnsiTheme="majorBidi" w:cstheme="majorBidi"/>
          <w:sz w:val="28"/>
          <w:szCs w:val="28"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ได้เพิ่มทุน</w:t>
      </w:r>
      <w:r>
        <w:rPr>
          <w:rFonts w:asciiTheme="majorBidi" w:hAnsiTheme="majorBidi" w:hint="cs"/>
          <w:sz w:val="28"/>
          <w:szCs w:val="28"/>
          <w:cs/>
        </w:rPr>
        <w:t>จดทะเบียนจ</w:t>
      </w:r>
      <w:r w:rsidRPr="00BB21C4">
        <w:rPr>
          <w:rFonts w:asciiTheme="majorBidi" w:hAnsiTheme="majorBidi" w:hint="cs"/>
          <w:sz w:val="28"/>
          <w:szCs w:val="28"/>
          <w:cs/>
        </w:rPr>
        <w:t>าก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160 </w:t>
      </w:r>
      <w:r w:rsidRPr="00BB21C4">
        <w:rPr>
          <w:rFonts w:asciiTheme="majorBidi" w:hAnsiTheme="majorBidi" w:hint="cs"/>
          <w:sz w:val="28"/>
          <w:szCs w:val="28"/>
          <w:cs/>
        </w:rPr>
        <w:t>ล้านบาทเป็น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240.67 </w:t>
      </w:r>
      <w:r w:rsidRPr="00BB21C4">
        <w:rPr>
          <w:rFonts w:asciiTheme="majorBidi" w:hAnsiTheme="majorBidi" w:hint="cs"/>
          <w:sz w:val="28"/>
          <w:szCs w:val="28"/>
          <w:cs/>
        </w:rPr>
        <w:t>ล้านบาท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โดย</w:t>
      </w:r>
      <w:r>
        <w:rPr>
          <w:rFonts w:asciiTheme="majorBidi" w:hAnsiTheme="majorBidi" w:hint="cs"/>
          <w:sz w:val="28"/>
          <w:szCs w:val="28"/>
          <w:cs/>
        </w:rPr>
        <w:t>การออกหุ้นสามัญใหม่จำนวน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806,667 </w:t>
      </w:r>
      <w:r w:rsidRPr="00BB21C4">
        <w:rPr>
          <w:rFonts w:asciiTheme="majorBidi" w:hAnsiTheme="majorBidi" w:hint="cs"/>
          <w:sz w:val="28"/>
          <w:szCs w:val="28"/>
          <w:cs/>
        </w:rPr>
        <w:t>หุ้น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มูลค่า</w:t>
      </w:r>
      <w:r>
        <w:rPr>
          <w:rFonts w:asciiTheme="majorBidi" w:hAnsiTheme="majorBidi" w:hint="cs"/>
          <w:sz w:val="28"/>
          <w:szCs w:val="28"/>
          <w:cs/>
        </w:rPr>
        <w:t>ที่ตราไว้</w:t>
      </w:r>
      <w:r w:rsidRPr="00BB21C4">
        <w:rPr>
          <w:rFonts w:asciiTheme="majorBidi" w:hAnsiTheme="majorBidi" w:hint="cs"/>
          <w:sz w:val="28"/>
          <w:szCs w:val="28"/>
          <w:cs/>
        </w:rPr>
        <w:t>หุ้นละ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100 </w:t>
      </w:r>
      <w:r w:rsidRPr="00BB21C4">
        <w:rPr>
          <w:rFonts w:asciiTheme="majorBidi" w:hAnsiTheme="majorBidi" w:hint="cs"/>
          <w:sz w:val="28"/>
          <w:szCs w:val="28"/>
          <w:cs/>
        </w:rPr>
        <w:t>บาท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ให้แก่</w:t>
      </w:r>
      <w:r w:rsidRPr="00BB21C4">
        <w:rPr>
          <w:rFonts w:asciiTheme="majorBidi" w:hAnsiTheme="majorBidi" w:hint="cs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เป็</w:t>
      </w:r>
      <w:r w:rsidRPr="00BB21C4">
        <w:rPr>
          <w:rFonts w:asciiTheme="majorBidi" w:hAnsiTheme="majorBidi" w:hint="cs"/>
          <w:sz w:val="28"/>
          <w:szCs w:val="28"/>
          <w:cs/>
        </w:rPr>
        <w:t>นจำนวน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80,667 </w:t>
      </w:r>
      <w:r w:rsidRPr="00BB21C4">
        <w:rPr>
          <w:rFonts w:asciiTheme="majorBidi" w:hAnsiTheme="majorBidi" w:hint="cs"/>
          <w:sz w:val="28"/>
          <w:szCs w:val="28"/>
          <w:cs/>
        </w:rPr>
        <w:t>หุ้น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โดยชำระเป็นเงินจำนวน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10.49 </w:t>
      </w:r>
      <w:r w:rsidRPr="00BB21C4">
        <w:rPr>
          <w:rFonts w:asciiTheme="majorBidi" w:hAnsi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ผู้ถือหุ้นรายเดิมเป็นจำนวน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4,000 </w:t>
      </w:r>
      <w:r w:rsidRPr="00BB21C4">
        <w:rPr>
          <w:rFonts w:asciiTheme="majorBidi" w:hAnsiTheme="majorBidi" w:hint="cs"/>
          <w:sz w:val="28"/>
          <w:szCs w:val="28"/>
          <w:cs/>
        </w:rPr>
        <w:t>หุ้น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โดยชำระเป็นเงินจำนวน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520,000 </w:t>
      </w:r>
      <w:r w:rsidRPr="00BB21C4">
        <w:rPr>
          <w:rFonts w:asciiTheme="majorBidi" w:hAnsiTheme="majorBidi" w:hint="cs"/>
          <w:sz w:val="28"/>
          <w:szCs w:val="28"/>
          <w:cs/>
        </w:rPr>
        <w:t>บาท</w:t>
      </w:r>
      <w:r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BB21C4">
        <w:rPr>
          <w:rFonts w:asciiTheme="majorBidi" w:hAnsiTheme="majorBidi" w:hint="cs"/>
          <w:sz w:val="28"/>
          <w:szCs w:val="28"/>
          <w:cs/>
        </w:rPr>
        <w:t>บริษัท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เซ็นทรัลพัฒนา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จำกัด</w:t>
      </w:r>
      <w:r>
        <w:rPr>
          <w:rFonts w:asciiTheme="majorBidi" w:hAnsiTheme="majorBidi" w:hint="cs"/>
          <w:sz w:val="28"/>
          <w:szCs w:val="28"/>
          <w:cs/>
        </w:rPr>
        <w:t xml:space="preserve"> (มหาชน) </w:t>
      </w:r>
      <w:r w:rsidRPr="00BB21C4">
        <w:rPr>
          <w:rFonts w:asciiTheme="majorBidi" w:hAnsiTheme="majorBidi" w:hint="cs"/>
          <w:sz w:val="28"/>
          <w:szCs w:val="28"/>
          <w:cs/>
        </w:rPr>
        <w:t>เป็นจำนวน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722,000 </w:t>
      </w:r>
      <w:r w:rsidRPr="00BB21C4">
        <w:rPr>
          <w:rFonts w:asciiTheme="majorBidi" w:hAnsiTheme="majorBidi" w:hint="cs"/>
          <w:sz w:val="28"/>
          <w:szCs w:val="28"/>
          <w:cs/>
        </w:rPr>
        <w:t>หุ้น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โดยชำระเป็นเงินจำนวน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93.86 </w:t>
      </w:r>
      <w:r w:rsidRPr="00BB21C4">
        <w:rPr>
          <w:rFonts w:asciiTheme="majorBidi" w:hAnsiTheme="majorBidi" w:hint="cs"/>
          <w:sz w:val="28"/>
          <w:szCs w:val="28"/>
          <w:cs/>
        </w:rPr>
        <w:t>ล้านบาท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ซึ่งคิดเป็นสัดส่วนร้อยละ </w:t>
      </w:r>
      <w:r>
        <w:rPr>
          <w:rFonts w:asciiTheme="majorBidi" w:hAnsiTheme="majorBidi"/>
          <w:sz w:val="28"/>
          <w:szCs w:val="28"/>
        </w:rPr>
        <w:t xml:space="preserve">30 </w:t>
      </w:r>
      <w:r w:rsidRPr="00BB21C4">
        <w:rPr>
          <w:rFonts w:asciiTheme="majorBidi" w:hAnsiTheme="majorBidi" w:hint="cs"/>
          <w:sz w:val="28"/>
          <w:szCs w:val="28"/>
          <w:cs/>
        </w:rPr>
        <w:t>ทำให้กลุ่มบริษัทมีส่วนได้เสียใน</w:t>
      </w:r>
      <w:r w:rsidR="004F40F8">
        <w:rPr>
          <w:rFonts w:asciiTheme="majorBidi" w:hAnsiTheme="majorBidi" w:hint="cs"/>
          <w:sz w:val="28"/>
          <w:szCs w:val="28"/>
          <w:cs/>
        </w:rPr>
        <w:t xml:space="preserve"> </w:t>
      </w:r>
      <w:r w:rsidR="004F40F8">
        <w:rPr>
          <w:rFonts w:asciiTheme="majorBidi" w:hAnsiTheme="majorBidi"/>
          <w:sz w:val="28"/>
          <w:szCs w:val="28"/>
        </w:rPr>
        <w:t>JWDST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ลดลงจากร้อยละ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89 </w:t>
      </w:r>
      <w:r w:rsidRPr="00BB21C4">
        <w:rPr>
          <w:rFonts w:asciiTheme="majorBidi" w:hAnsiTheme="majorBidi" w:hint="cs"/>
          <w:sz w:val="28"/>
          <w:szCs w:val="28"/>
          <w:cs/>
        </w:rPr>
        <w:t>เป็นร้อยละ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>62.52</w:t>
      </w:r>
    </w:p>
    <w:p w14:paraId="4E1C4402" w14:textId="77777777" w:rsidR="006008C7" w:rsidRPr="00BB21C4" w:rsidRDefault="006008C7" w:rsidP="00BB21C4">
      <w:pPr>
        <w:tabs>
          <w:tab w:val="left" w:pos="1080"/>
        </w:tabs>
        <w:rPr>
          <w:rFonts w:asciiTheme="majorBidi" w:hAnsiTheme="majorBidi" w:cstheme="majorBidi"/>
          <w:sz w:val="28"/>
          <w:szCs w:val="28"/>
        </w:rPr>
      </w:pPr>
    </w:p>
    <w:p w14:paraId="566F5E12" w14:textId="454000BC" w:rsidR="00BE5B2C" w:rsidRPr="0061688E" w:rsidRDefault="00443282" w:rsidP="00BE5B2C">
      <w:pPr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61688E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Pr="0061688E">
        <w:rPr>
          <w:rFonts w:ascii="Angsana New" w:hAnsi="Angsana New" w:cs="Angsana New" w:hint="cs"/>
          <w:sz w:val="28"/>
          <w:szCs w:val="28"/>
          <w:cs/>
        </w:rPr>
        <w:t xml:space="preserve">หกเดือนสิ้นสุดวันที่ </w:t>
      </w:r>
      <w:r w:rsidRPr="0061688E">
        <w:rPr>
          <w:rFonts w:ascii="Angsana New" w:hAnsi="Angsana New" w:cs="Angsana New" w:hint="cs"/>
          <w:sz w:val="28"/>
          <w:szCs w:val="28"/>
        </w:rPr>
        <w:t>3</w:t>
      </w:r>
      <w:r w:rsidRPr="0061688E">
        <w:rPr>
          <w:rFonts w:ascii="Angsana New" w:hAnsi="Angsana New" w:cs="Angsana New"/>
          <w:sz w:val="28"/>
          <w:szCs w:val="28"/>
        </w:rPr>
        <w:t>0</w:t>
      </w:r>
      <w:r w:rsidRPr="0061688E">
        <w:rPr>
          <w:rFonts w:ascii="Angsana New" w:hAnsi="Angsana New" w:cs="Angsana New" w:hint="cs"/>
          <w:sz w:val="28"/>
          <w:szCs w:val="28"/>
          <w:cs/>
        </w:rPr>
        <w:t xml:space="preserve"> มิถุนายน </w:t>
      </w:r>
      <w:r w:rsidRPr="0061688E">
        <w:rPr>
          <w:rFonts w:asciiTheme="majorBidi" w:hAnsiTheme="majorBidi" w:cstheme="majorBidi"/>
          <w:sz w:val="28"/>
          <w:szCs w:val="28"/>
        </w:rPr>
        <w:t>2565</w:t>
      </w:r>
      <w:r w:rsidRPr="0061688E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BE5B2C" w:rsidRPr="0061688E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กลุ่มบริษัทได้ลงทุนเพิ่มในบริษัทย่อยดังนี้</w:t>
      </w:r>
    </w:p>
    <w:p w14:paraId="0978BA66" w14:textId="77777777" w:rsidR="00BE5B2C" w:rsidRPr="0061688E" w:rsidRDefault="00BE5B2C" w:rsidP="00BE5B2C">
      <w:pPr>
        <w:tabs>
          <w:tab w:val="left" w:pos="1080"/>
        </w:tabs>
        <w:rPr>
          <w:rFonts w:asciiTheme="majorBidi" w:hAnsiTheme="majorBidi" w:cstheme="majorBidi"/>
          <w:sz w:val="28"/>
          <w:szCs w:val="28"/>
        </w:rPr>
      </w:pPr>
    </w:p>
    <w:p w14:paraId="3897E2F3" w14:textId="6DA19487" w:rsidR="005E6D6B" w:rsidRPr="0061688E" w:rsidRDefault="005E6D6B" w:rsidP="00CC5CF2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61688E">
        <w:rPr>
          <w:rFonts w:asciiTheme="majorBidi" w:hAnsiTheme="majorBidi" w:cstheme="majorBidi"/>
          <w:sz w:val="28"/>
          <w:szCs w:val="28"/>
          <w:cs/>
        </w:rPr>
        <w:t>บริษัท แปซิฟิค โลจิสติกส์ โปร จำกัด</w:t>
      </w:r>
      <w:r w:rsidRPr="0061688E">
        <w:rPr>
          <w:rFonts w:asciiTheme="majorBidi" w:hAnsiTheme="majorBidi" w:cstheme="majorBidi"/>
          <w:sz w:val="28"/>
          <w:szCs w:val="28"/>
        </w:rPr>
        <w:t xml:space="preserve">  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5C74B1" w:rsidRPr="0061688E">
        <w:rPr>
          <w:rFonts w:asciiTheme="majorBidi" w:hAnsiTheme="majorBidi" w:cstheme="majorBidi"/>
          <w:sz w:val="28"/>
          <w:szCs w:val="28"/>
        </w:rPr>
        <w:t>100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</w:t>
      </w:r>
      <w:r w:rsidR="00EF5256" w:rsidRPr="0061688E">
        <w:rPr>
          <w:rFonts w:asciiTheme="majorBidi" w:hAnsiTheme="majorBidi" w:cstheme="majorBidi"/>
          <w:sz w:val="28"/>
          <w:szCs w:val="28"/>
        </w:rPr>
        <w:t>20</w:t>
      </w:r>
      <w:r w:rsidR="005E3DBD" w:rsidRPr="0061688E">
        <w:rPr>
          <w:rFonts w:asciiTheme="majorBidi" w:hAnsiTheme="majorBidi" w:cstheme="majorBidi"/>
          <w:sz w:val="28"/>
          <w:szCs w:val="28"/>
        </w:rPr>
        <w:t xml:space="preserve"> </w:t>
      </w:r>
      <w:r w:rsidRPr="0061688E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5C74B1" w:rsidRPr="0061688E">
        <w:rPr>
          <w:rFonts w:asciiTheme="majorBidi" w:hAnsiTheme="majorBidi" w:cstheme="majorBidi"/>
          <w:sz w:val="28"/>
          <w:szCs w:val="28"/>
        </w:rPr>
        <w:t>2</w:t>
      </w:r>
      <w:r w:rsidRPr="0061688E">
        <w:rPr>
          <w:rFonts w:asciiTheme="majorBidi" w:hAnsiTheme="majorBidi" w:cstheme="majorBidi"/>
          <w:sz w:val="28"/>
          <w:szCs w:val="28"/>
        </w:rPr>
        <w:t xml:space="preserve">00,000 </w:t>
      </w:r>
      <w:r w:rsidRPr="0061688E">
        <w:rPr>
          <w:rFonts w:asciiTheme="majorBidi" w:hAnsiTheme="majorBidi" w:cstheme="majorBidi"/>
          <w:sz w:val="28"/>
          <w:szCs w:val="28"/>
          <w:cs/>
        </w:rPr>
        <w:t>หุ้น มูลค่าหุ้นละ</w:t>
      </w:r>
      <w:r w:rsidR="005C74B1" w:rsidRPr="0061688E">
        <w:rPr>
          <w:rFonts w:asciiTheme="majorBidi" w:hAnsiTheme="majorBidi" w:cstheme="majorBidi"/>
          <w:sz w:val="28"/>
          <w:szCs w:val="28"/>
        </w:rPr>
        <w:t xml:space="preserve"> 100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61688E">
        <w:rPr>
          <w:rFonts w:asciiTheme="majorBidi" w:hAnsiTheme="majorBidi" w:cstheme="majorBidi"/>
          <w:sz w:val="28"/>
          <w:szCs w:val="28"/>
        </w:rPr>
        <w:t>)</w:t>
      </w:r>
    </w:p>
    <w:p w14:paraId="170D5CD7" w14:textId="70E67C32" w:rsidR="00375CE4" w:rsidRPr="00375CE4" w:rsidRDefault="00BE5B2C" w:rsidP="00375CE4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  <w:cs/>
        </w:rPr>
      </w:pPr>
      <w:r w:rsidRPr="0061688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F6BE4" w:rsidRPr="006168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91AEC" w:rsidRPr="0061688E">
        <w:rPr>
          <w:rFonts w:asciiTheme="majorBidi" w:hAnsiTheme="majorBidi" w:cstheme="majorBidi"/>
          <w:sz w:val="28"/>
          <w:szCs w:val="28"/>
          <w:cs/>
        </w:rPr>
        <w:t>ฟิวเจอร์ เฮลท์ อินโนเวชั่น</w:t>
      </w:r>
      <w:r w:rsidRPr="0061688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891AEC" w:rsidRPr="0061688E">
        <w:rPr>
          <w:rFonts w:asciiTheme="majorBidi" w:hAnsiTheme="majorBidi" w:cstheme="majorBidi"/>
          <w:sz w:val="28"/>
          <w:szCs w:val="28"/>
          <w:cs/>
        </w:rPr>
        <w:t xml:space="preserve">เทคโนโลยี จำกัด 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="005C74B1" w:rsidRPr="0061688E">
        <w:rPr>
          <w:rFonts w:asciiTheme="majorBidi" w:hAnsiTheme="majorBidi" w:cstheme="majorBidi"/>
          <w:sz w:val="28"/>
          <w:szCs w:val="28"/>
        </w:rPr>
        <w:t xml:space="preserve"> 15</w:t>
      </w:r>
      <w:r w:rsidR="005E6D6B" w:rsidRPr="0061688E">
        <w:rPr>
          <w:rFonts w:asciiTheme="majorBidi" w:hAnsiTheme="majorBidi" w:cstheme="majorBidi"/>
          <w:sz w:val="28"/>
          <w:szCs w:val="28"/>
        </w:rPr>
        <w:t xml:space="preserve"> 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A66B9F" w:rsidRPr="0061688E">
        <w:rPr>
          <w:rFonts w:asciiTheme="majorBidi" w:hAnsiTheme="majorBidi" w:cstheme="majorBidi"/>
          <w:sz w:val="28"/>
          <w:szCs w:val="28"/>
        </w:rPr>
        <w:t>6.3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5C74B1" w:rsidRPr="0061688E">
        <w:rPr>
          <w:rFonts w:asciiTheme="majorBidi" w:hAnsiTheme="majorBidi" w:cstheme="majorBidi"/>
          <w:sz w:val="28"/>
          <w:szCs w:val="28"/>
        </w:rPr>
        <w:t>600</w:t>
      </w:r>
      <w:r w:rsidR="005E6D6B" w:rsidRPr="0061688E">
        <w:rPr>
          <w:rFonts w:asciiTheme="majorBidi" w:hAnsiTheme="majorBidi" w:cstheme="majorBidi"/>
          <w:sz w:val="28"/>
          <w:szCs w:val="28"/>
        </w:rPr>
        <w:t xml:space="preserve">,000 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5C74B1" w:rsidRPr="0061688E">
        <w:rPr>
          <w:rFonts w:asciiTheme="majorBidi" w:hAnsiTheme="majorBidi" w:cstheme="majorBidi"/>
          <w:sz w:val="28"/>
          <w:szCs w:val="28"/>
        </w:rPr>
        <w:t>100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 xml:space="preserve"> บาท)</w:t>
      </w:r>
      <w:r w:rsidR="00375CE4" w:rsidRPr="00375CE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1389344" w14:textId="14ABBD6A" w:rsidR="00737AB9" w:rsidRDefault="00857750" w:rsidP="00BB21C4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61688E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 xml:space="preserve">บริษัท แปซิฟิค ห้องเย็น จำกัด </w:t>
      </w:r>
      <w:r w:rsidRPr="0061688E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Pr="0061688E">
        <w:rPr>
          <w:rFonts w:asciiTheme="majorBidi" w:hAnsiTheme="majorBidi" w:cstheme="majorBidi"/>
          <w:sz w:val="28"/>
          <w:szCs w:val="28"/>
        </w:rPr>
        <w:t xml:space="preserve"> 100 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B21C4">
        <w:rPr>
          <w:rFonts w:asciiTheme="majorBidi" w:hAnsiTheme="majorBidi" w:cstheme="majorBidi"/>
          <w:sz w:val="28"/>
          <w:szCs w:val="28"/>
        </w:rPr>
        <w:t xml:space="preserve">         </w:t>
      </w:r>
      <w:r w:rsidRPr="0061688E">
        <w:rPr>
          <w:rFonts w:asciiTheme="majorBidi" w:hAnsiTheme="majorBidi" w:cstheme="majorBidi"/>
          <w:sz w:val="28"/>
          <w:szCs w:val="28"/>
        </w:rPr>
        <w:t>28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61688E" w:rsidRPr="0061688E">
        <w:rPr>
          <w:rFonts w:asciiTheme="majorBidi" w:hAnsiTheme="majorBidi" w:cstheme="majorBidi"/>
          <w:sz w:val="28"/>
          <w:szCs w:val="28"/>
        </w:rPr>
        <w:t>280</w:t>
      </w:r>
      <w:r w:rsidRPr="0061688E">
        <w:rPr>
          <w:rFonts w:asciiTheme="majorBidi" w:hAnsiTheme="majorBidi" w:cstheme="majorBidi"/>
          <w:sz w:val="28"/>
          <w:szCs w:val="28"/>
        </w:rPr>
        <w:t xml:space="preserve">,000 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61688E">
        <w:rPr>
          <w:rFonts w:asciiTheme="majorBidi" w:hAnsiTheme="majorBidi" w:cstheme="majorBidi"/>
          <w:sz w:val="28"/>
          <w:szCs w:val="28"/>
        </w:rPr>
        <w:t>1</w:t>
      </w:r>
      <w:r w:rsidR="0061688E" w:rsidRPr="0061688E">
        <w:rPr>
          <w:rFonts w:asciiTheme="majorBidi" w:hAnsiTheme="majorBidi" w:cstheme="majorBidi"/>
          <w:sz w:val="28"/>
          <w:szCs w:val="28"/>
        </w:rPr>
        <w:t>0</w:t>
      </w:r>
      <w:r w:rsidRPr="0061688E">
        <w:rPr>
          <w:rFonts w:asciiTheme="majorBidi" w:hAnsiTheme="majorBidi" w:cstheme="majorBidi"/>
          <w:sz w:val="28"/>
          <w:szCs w:val="28"/>
        </w:rPr>
        <w:t>0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3C1E6F31" w14:textId="77777777" w:rsidR="00375CE4" w:rsidRPr="0061688E" w:rsidRDefault="00375CE4" w:rsidP="00375CE4">
      <w:pPr>
        <w:pStyle w:val="ListParagraph"/>
        <w:tabs>
          <w:tab w:val="left" w:pos="1080"/>
        </w:tabs>
        <w:ind w:left="90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1A2AF2B" w14:textId="77777777" w:rsidR="00BE5B2C" w:rsidRPr="0099075E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99075E" w:rsidRDefault="00BE5B2C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6676708B" w14:textId="5AEE1CA9" w:rsidR="00EB371C" w:rsidRDefault="00A13EE3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539175"/>
      <w:r w:rsidRPr="009907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0132">
        <w:rPr>
          <w:rFonts w:ascii="Angsana New" w:hAnsi="Angsana New" w:cs="Angsana New"/>
          <w:sz w:val="28"/>
          <w:szCs w:val="28"/>
        </w:rPr>
        <w:t xml:space="preserve">30 </w:t>
      </w:r>
      <w:r w:rsidR="00480132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333D1B" w:rsidRPr="00990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D53DC" w:rsidRPr="0099075E">
        <w:rPr>
          <w:rFonts w:asciiTheme="majorBidi" w:hAnsiTheme="majorBidi" w:cstheme="majorBidi"/>
          <w:sz w:val="28"/>
          <w:szCs w:val="28"/>
        </w:rPr>
        <w:t>2</w:t>
      </w:r>
      <w:r w:rsidR="008D53DC" w:rsidRPr="0099075E">
        <w:rPr>
          <w:rFonts w:asciiTheme="majorBidi" w:hAnsiTheme="majorBidi" w:cs="Angsana New"/>
          <w:sz w:val="28"/>
          <w:szCs w:val="28"/>
        </w:rPr>
        <w:t>5</w:t>
      </w:r>
      <w:r w:rsidR="008D53DC" w:rsidRPr="0099075E">
        <w:rPr>
          <w:rFonts w:asciiTheme="majorBidi" w:hAnsiTheme="majorBidi" w:cstheme="majorBidi"/>
          <w:sz w:val="28"/>
          <w:szCs w:val="28"/>
        </w:rPr>
        <w:t>6</w:t>
      </w:r>
      <w:r w:rsidR="00333D1B" w:rsidRPr="0099075E">
        <w:rPr>
          <w:rFonts w:asciiTheme="majorBidi" w:hAnsiTheme="majorBidi" w:cstheme="majorBidi"/>
          <w:sz w:val="28"/>
          <w:szCs w:val="28"/>
        </w:rPr>
        <w:t>5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</w:t>
      </w:r>
      <w:r w:rsidR="004132FC">
        <w:rPr>
          <w:rFonts w:asciiTheme="majorBidi" w:hAnsiTheme="majorBidi" w:cstheme="majorBidi"/>
          <w:sz w:val="28"/>
          <w:szCs w:val="28"/>
        </w:rPr>
        <w:t xml:space="preserve"> </w:t>
      </w:r>
      <w:r w:rsidR="004132FC" w:rsidRPr="004132FC">
        <w:rPr>
          <w:rFonts w:asciiTheme="majorBidi" w:hAnsiTheme="majorBidi" w:cstheme="majorBidi"/>
          <w:sz w:val="28"/>
          <w:szCs w:val="28"/>
        </w:rPr>
        <w:t>JWD Asia Holding Private Limited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132FC">
        <w:rPr>
          <w:rFonts w:asciiTheme="majorBidi" w:hAnsiTheme="majorBidi" w:cstheme="majorBidi"/>
          <w:sz w:val="28"/>
          <w:szCs w:val="28"/>
        </w:rPr>
        <w:t>(“</w:t>
      </w:r>
      <w:r w:rsidRPr="0099075E">
        <w:rPr>
          <w:rFonts w:asciiTheme="majorBidi" w:hAnsiTheme="majorBidi" w:cstheme="majorBidi"/>
          <w:sz w:val="28"/>
          <w:szCs w:val="28"/>
        </w:rPr>
        <w:t>JWDAH</w:t>
      </w:r>
      <w:r w:rsidR="004132FC">
        <w:rPr>
          <w:rFonts w:asciiTheme="majorBidi" w:hAnsiTheme="majorBidi" w:cstheme="majorBidi"/>
          <w:sz w:val="28"/>
          <w:szCs w:val="28"/>
        </w:rPr>
        <w:t>”)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ราคาทุนจํานวน </w:t>
      </w:r>
      <w:r w:rsidR="0061688E">
        <w:rPr>
          <w:rFonts w:asciiTheme="majorBidi" w:hAnsiTheme="majorBidi" w:cstheme="majorBidi"/>
          <w:sz w:val="28"/>
          <w:szCs w:val="28"/>
        </w:rPr>
        <w:t>521.27</w:t>
      </w:r>
      <w:r w:rsidR="00F8417E">
        <w:rPr>
          <w:rFonts w:asciiTheme="majorBidi" w:hAnsiTheme="majorBidi" w:cstheme="majorBidi"/>
          <w:sz w:val="28"/>
          <w:szCs w:val="28"/>
        </w:rPr>
        <w:t xml:space="preserve"> </w:t>
      </w:r>
      <w:r w:rsidR="0011642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31B1E" w:rsidRPr="0099075E">
        <w:rPr>
          <w:rFonts w:asciiTheme="majorBidi" w:hAnsiTheme="majorBidi" w:cstheme="majorBidi" w:hint="cs"/>
          <w:sz w:val="28"/>
          <w:szCs w:val="28"/>
          <w:cs/>
        </w:rPr>
        <w:t>ล้</w:t>
      </w:r>
      <w:r w:rsidRPr="0099075E">
        <w:rPr>
          <w:rFonts w:asciiTheme="majorBidi" w:hAnsiTheme="majorBidi" w:cstheme="majorBidi"/>
          <w:sz w:val="28"/>
          <w:szCs w:val="28"/>
          <w:cs/>
        </w:rPr>
        <w:t>านบาท ใช้เป็นหลักประกันวงเงินกู้ยืม</w:t>
      </w:r>
      <w:r w:rsidR="003B5C2B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ระยะยาวกับสถาบันการเงินแห่งหนึ่ง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lang w:val="en-GB"/>
        </w:rPr>
        <w:t>31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421C0E" w:rsidRPr="0099075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lang w:val="en-GB"/>
        </w:rPr>
        <w:t>56</w:t>
      </w:r>
      <w:r w:rsidR="00333D1B" w:rsidRPr="0099075E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333D1B"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66A4">
        <w:rPr>
          <w:rFonts w:asciiTheme="majorBidi" w:hAnsiTheme="majorBidi" w:cstheme="majorBidi"/>
          <w:i/>
          <w:iCs/>
          <w:sz w:val="28"/>
          <w:szCs w:val="28"/>
        </w:rPr>
        <w:t>521.27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116429">
        <w:rPr>
          <w:rFonts w:asciiTheme="majorBidi" w:hAnsiTheme="majorBidi" w:cstheme="majorBidi"/>
          <w:sz w:val="28"/>
          <w:szCs w:val="28"/>
          <w:cs/>
        </w:rPr>
        <w:br/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395C5E">
        <w:rPr>
          <w:rFonts w:asciiTheme="majorBidi" w:hAnsiTheme="majorBidi" w:cstheme="majorBidi"/>
          <w:sz w:val="28"/>
          <w:szCs w:val="28"/>
        </w:rPr>
        <w:t>8</w:t>
      </w:r>
      <w:r w:rsidRPr="0099075E">
        <w:rPr>
          <w:rFonts w:asciiTheme="majorBidi" w:hAnsiTheme="majorBidi" w:cstheme="majorBidi"/>
          <w:sz w:val="28"/>
          <w:szCs w:val="28"/>
          <w:cs/>
        </w:rPr>
        <w:t>)</w:t>
      </w:r>
    </w:p>
    <w:p w14:paraId="645197C9" w14:textId="77777777" w:rsidR="00737AB9" w:rsidRDefault="00737AB9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1"/>
    <w:p w14:paraId="3ED06B02" w14:textId="77777777" w:rsidR="003B5C2B" w:rsidRPr="00EB371C" w:rsidRDefault="003B5C2B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6C6B5A4E" w14:textId="77777777" w:rsidR="003B5C2B" w:rsidRPr="0099075E" w:rsidRDefault="003B5C2B" w:rsidP="003B5C2B">
      <w:pPr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350"/>
        <w:gridCol w:w="180"/>
        <w:gridCol w:w="1440"/>
      </w:tblGrid>
      <w:tr w:rsidR="003B5C2B" w:rsidRPr="0099075E" w14:paraId="616464EC" w14:textId="77777777" w:rsidTr="00C43978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10CFA0D4" w14:textId="0ABB6A32" w:rsidR="003B5C2B" w:rsidRPr="0099075E" w:rsidRDefault="003B5C2B" w:rsidP="00033B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FF33D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FF33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F33D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525669"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599A98" w14:textId="7048FFE0" w:rsidR="003B5C2B" w:rsidRPr="0099075E" w:rsidRDefault="003B5C2B" w:rsidP="00033B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8C67D2" w14:textId="62BB3DDF" w:rsidR="003B5C2B" w:rsidRPr="0099075E" w:rsidRDefault="003B5C2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7E2BE" w14:textId="77777777" w:rsidR="003B5C2B" w:rsidRPr="0099075E" w:rsidRDefault="003B5C2B" w:rsidP="00033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26BD0" w14:textId="77777777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62EEDC4" w14:textId="034A536D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3B5C2B" w:rsidRPr="0099075E" w14:paraId="5571B7AA" w14:textId="77777777" w:rsidTr="00C922AF">
        <w:trPr>
          <w:cantSplit/>
          <w:trHeight w:val="434"/>
        </w:trPr>
        <w:tc>
          <w:tcPr>
            <w:tcW w:w="4950" w:type="dxa"/>
            <w:shd w:val="clear" w:color="auto" w:fill="auto"/>
          </w:tcPr>
          <w:p w14:paraId="6380A113" w14:textId="77777777" w:rsidR="003B5C2B" w:rsidRPr="0099075E" w:rsidRDefault="003B5C2B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B052F5" w14:textId="77777777" w:rsidR="003B5C2B" w:rsidRPr="0099075E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F6B60E9" w14:textId="5638C686" w:rsidR="003B5C2B" w:rsidRPr="0099075E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64A96"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922AF" w:rsidRPr="00B66549" w14:paraId="7B2342CD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069FD9B1" w14:textId="7D0D2B90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654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665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D6F021D" w14:textId="77777777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B0EFD2" w14:textId="3946C2F6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3,842,686</w:t>
            </w:r>
          </w:p>
        </w:tc>
        <w:tc>
          <w:tcPr>
            <w:tcW w:w="180" w:type="dxa"/>
            <w:shd w:val="clear" w:color="auto" w:fill="auto"/>
          </w:tcPr>
          <w:p w14:paraId="2CED2A99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80B39" w14:textId="6AB2213F" w:rsidR="00C922AF" w:rsidRPr="00B66549" w:rsidRDefault="00C922AF" w:rsidP="00C922A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101,696</w:t>
            </w:r>
          </w:p>
        </w:tc>
      </w:tr>
      <w:tr w:rsidR="00C922AF" w:rsidRPr="00B66549" w14:paraId="49467068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4F5F1126" w14:textId="152F3DF2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810" w:type="dxa"/>
            <w:shd w:val="clear" w:color="auto" w:fill="auto"/>
          </w:tcPr>
          <w:p w14:paraId="0D21B8A6" w14:textId="77777777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B5639D" w14:textId="3F6B426A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7958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665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58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06BB576E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15BED2" w14:textId="290635C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3,968</w:t>
            </w:r>
          </w:p>
        </w:tc>
      </w:tr>
      <w:tr w:rsidR="00D15A9C" w:rsidRPr="00B66549" w14:paraId="27978D14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00B937B" w14:textId="00BBF40A" w:rsidR="00D15A9C" w:rsidRPr="00B66549" w:rsidRDefault="00D15A9C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810" w:type="dxa"/>
            <w:shd w:val="clear" w:color="auto" w:fill="auto"/>
          </w:tcPr>
          <w:p w14:paraId="4725ACAD" w14:textId="77777777" w:rsidR="00D15A9C" w:rsidRPr="00B66549" w:rsidRDefault="00D15A9C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5E3E45" w14:textId="676B4BDC" w:rsidR="00D15A9C" w:rsidRPr="00795833" w:rsidRDefault="00795833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3,288</w:t>
            </w:r>
          </w:p>
        </w:tc>
        <w:tc>
          <w:tcPr>
            <w:tcW w:w="180" w:type="dxa"/>
            <w:shd w:val="clear" w:color="auto" w:fill="auto"/>
          </w:tcPr>
          <w:p w14:paraId="3987933E" w14:textId="77777777" w:rsidR="00D15A9C" w:rsidRPr="00B66549" w:rsidRDefault="00D15A9C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287184" w14:textId="16C3ECE7" w:rsidR="00D15A9C" w:rsidRPr="00B66549" w:rsidRDefault="00BB21C4" w:rsidP="00C922A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2AF" w:rsidRPr="00B66549" w14:paraId="271A54C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12C69C0D" w14:textId="586D6A24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รับโอนจาก</w:t>
            </w: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685D4FA6" w14:textId="04C763B6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EC58498" w14:textId="0F7C03A6" w:rsidR="00C922AF" w:rsidRPr="00B66549" w:rsidRDefault="00C0302D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20,528</w:t>
            </w:r>
          </w:p>
        </w:tc>
        <w:tc>
          <w:tcPr>
            <w:tcW w:w="180" w:type="dxa"/>
            <w:shd w:val="clear" w:color="auto" w:fill="auto"/>
          </w:tcPr>
          <w:p w14:paraId="5A7CADA2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1E07B3" w14:textId="5EAE822E" w:rsidR="00C922AF" w:rsidRPr="00B66549" w:rsidRDefault="00C922AF" w:rsidP="00C922A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2AF" w:rsidRPr="00B66549" w14:paraId="16D29B32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8339F7A" w14:textId="1BAED790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B6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2F79D9D9" w14:textId="77777777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A71B18" w14:textId="67C51146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(49,160)</w:t>
            </w:r>
          </w:p>
        </w:tc>
        <w:tc>
          <w:tcPr>
            <w:tcW w:w="180" w:type="dxa"/>
            <w:shd w:val="clear" w:color="auto" w:fill="auto"/>
          </w:tcPr>
          <w:p w14:paraId="55C74993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5E6EEF" w14:textId="0E34A038" w:rsidR="00C922AF" w:rsidRPr="00B66549" w:rsidRDefault="00C922AF" w:rsidP="00C922A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20A5" w:rsidRPr="00B66549" w14:paraId="57E39C11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4B2FD41F" w14:textId="43CB814D" w:rsidR="009020A5" w:rsidRPr="00B66549" w:rsidRDefault="009020A5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  <w:shd w:val="clear" w:color="auto" w:fill="auto"/>
          </w:tcPr>
          <w:p w14:paraId="04E9814E" w14:textId="77777777" w:rsidR="009020A5" w:rsidRPr="00B66549" w:rsidRDefault="009020A5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125139" w14:textId="20BBE1F3" w:rsidR="009020A5" w:rsidRDefault="009020A5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(25,144)</w:t>
            </w:r>
          </w:p>
        </w:tc>
        <w:tc>
          <w:tcPr>
            <w:tcW w:w="180" w:type="dxa"/>
            <w:shd w:val="clear" w:color="auto" w:fill="auto"/>
          </w:tcPr>
          <w:p w14:paraId="12C2C0EA" w14:textId="77777777" w:rsidR="009020A5" w:rsidRPr="00B66549" w:rsidRDefault="009020A5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6F963E" w14:textId="62D7E8D6" w:rsidR="009020A5" w:rsidRPr="00B66549" w:rsidRDefault="009020A5" w:rsidP="00C922A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2AF" w:rsidRPr="00B66549" w14:paraId="5FD02C16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7FBCFFE5" w14:textId="23165071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10B1E3D6" w14:textId="77777777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7E5519" w14:textId="716CD5C8" w:rsidR="00C922AF" w:rsidRPr="00B66549" w:rsidRDefault="009020A5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80" w:type="dxa"/>
            <w:shd w:val="clear" w:color="auto" w:fill="auto"/>
          </w:tcPr>
          <w:p w14:paraId="70935714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80808B" w14:textId="52337238" w:rsidR="00C922AF" w:rsidRPr="00B66549" w:rsidRDefault="00C922AF" w:rsidP="00C922A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22AF" w:rsidRPr="00B66549" w14:paraId="0D234C09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6AE6F72B" w14:textId="7F79A81C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E24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0" w:type="dxa"/>
            <w:shd w:val="clear" w:color="auto" w:fill="auto"/>
          </w:tcPr>
          <w:p w14:paraId="39A51BBE" w14:textId="77777777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2609E4" w14:textId="1AB19E38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(176,599)</w:t>
            </w:r>
          </w:p>
        </w:tc>
        <w:tc>
          <w:tcPr>
            <w:tcW w:w="180" w:type="dxa"/>
            <w:shd w:val="clear" w:color="auto" w:fill="auto"/>
          </w:tcPr>
          <w:p w14:paraId="64561657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A3EF61" w14:textId="2B0F95F3" w:rsidR="00C922AF" w:rsidRPr="00B66549" w:rsidRDefault="00C922AF" w:rsidP="00C922A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</w:rPr>
              <w:t>(12,331)</w:t>
            </w:r>
          </w:p>
        </w:tc>
      </w:tr>
      <w:tr w:rsidR="00C922AF" w:rsidRPr="00B66549" w14:paraId="3A0EA314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5CA1273A" w14:textId="281FC853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665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B665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665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2D6AB587" w14:textId="77777777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2C1F3" w14:textId="0FF84952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65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4,161,945</w:t>
            </w:r>
          </w:p>
        </w:tc>
        <w:tc>
          <w:tcPr>
            <w:tcW w:w="180" w:type="dxa"/>
            <w:shd w:val="clear" w:color="auto" w:fill="auto"/>
          </w:tcPr>
          <w:p w14:paraId="5797732C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4E67" w14:textId="4321918D" w:rsidR="00C922AF" w:rsidRPr="00B66549" w:rsidRDefault="00C922AF" w:rsidP="00C922A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93,333</w:t>
            </w:r>
          </w:p>
        </w:tc>
      </w:tr>
    </w:tbl>
    <w:p w14:paraId="5F42A015" w14:textId="77777777" w:rsidR="00EB371C" w:rsidRPr="00B66549" w:rsidRDefault="00EB371C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2D6DFAD" w14:textId="0563C329" w:rsidR="00DC3CB9" w:rsidRPr="00B66549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B66549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784FC3FD" w14:textId="77777777" w:rsidR="00DC3CB9" w:rsidRPr="00B66549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</w:p>
    <w:p w14:paraId="271EC071" w14:textId="2730D557" w:rsidR="00DC3CB9" w:rsidRPr="0099075E" w:rsidRDefault="00DC3CB9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6549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B66549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25669" w:rsidRPr="00B66549">
        <w:rPr>
          <w:rFonts w:ascii="Angsana New" w:hAnsi="Angsana New" w:cs="Angsana New" w:hint="cs"/>
          <w:sz w:val="28"/>
          <w:szCs w:val="28"/>
        </w:rPr>
        <w:t>3</w:t>
      </w:r>
      <w:r w:rsidR="000F0303" w:rsidRPr="00B66549">
        <w:rPr>
          <w:rFonts w:ascii="Angsana New" w:hAnsi="Angsana New" w:cs="Angsana New"/>
          <w:sz w:val="28"/>
          <w:szCs w:val="28"/>
        </w:rPr>
        <w:t>0</w:t>
      </w:r>
      <w:r w:rsidR="00525669" w:rsidRPr="00B66549">
        <w:rPr>
          <w:rFonts w:ascii="Angsana New" w:hAnsi="Angsana New" w:cs="Angsana New" w:hint="cs"/>
          <w:sz w:val="28"/>
          <w:szCs w:val="28"/>
          <w:cs/>
        </w:rPr>
        <w:t xml:space="preserve"> ม</w:t>
      </w:r>
      <w:r w:rsidR="000F0303" w:rsidRPr="00B66549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525669" w:rsidRPr="00B6654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25669" w:rsidRPr="00B66549">
        <w:rPr>
          <w:rFonts w:asciiTheme="majorBidi" w:hAnsiTheme="majorBidi" w:cstheme="majorBidi"/>
          <w:sz w:val="28"/>
          <w:szCs w:val="28"/>
        </w:rPr>
        <w:t>2565</w:t>
      </w:r>
      <w:r w:rsidR="009F0349" w:rsidRPr="00B66549">
        <w:rPr>
          <w:rFonts w:asciiTheme="majorBidi" w:hAnsiTheme="majorBidi" w:cstheme="majorBidi"/>
          <w:sz w:val="28"/>
          <w:szCs w:val="28"/>
        </w:rPr>
        <w:t xml:space="preserve"> </w:t>
      </w:r>
      <w:r w:rsidRPr="00B66549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F0349" w:rsidRPr="00B66549">
        <w:rPr>
          <w:rFonts w:asciiTheme="majorBidi" w:hAnsiTheme="majorBidi" w:cstheme="majorBidi" w:hint="cs"/>
          <w:b/>
          <w:sz w:val="28"/>
          <w:szCs w:val="28"/>
          <w:cs/>
        </w:rPr>
        <w:t>และบริษัท</w:t>
      </w:r>
      <w:r w:rsidRPr="00B66549">
        <w:rPr>
          <w:rFonts w:asciiTheme="majorBidi" w:hAnsiTheme="majorBidi" w:cstheme="majorBidi"/>
          <w:b/>
          <w:sz w:val="28"/>
          <w:szCs w:val="28"/>
          <w:cs/>
        </w:rPr>
        <w:t>ได้นำ</w:t>
      </w:r>
      <w:r w:rsidRPr="00B66549">
        <w:rPr>
          <w:rFonts w:asciiTheme="majorBidi" w:hAnsiTheme="majorBidi" w:cs="Angsana New" w:hint="cs"/>
          <w:b/>
          <w:sz w:val="28"/>
          <w:szCs w:val="28"/>
          <w:cs/>
        </w:rPr>
        <w:t>ที่ดิน</w:t>
      </w:r>
      <w:r w:rsidRPr="00B66549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B66549">
        <w:rPr>
          <w:rFonts w:asciiTheme="majorBidi" w:hAnsiTheme="majorBidi" w:cs="Angsana New" w:hint="cs"/>
          <w:b/>
          <w:sz w:val="28"/>
          <w:szCs w:val="28"/>
          <w:cs/>
        </w:rPr>
        <w:t>อาคารและอุปกรณ์</w:t>
      </w:r>
      <w:r w:rsidRPr="00B66549">
        <w:rPr>
          <w:rFonts w:asciiTheme="majorBidi" w:hAnsiTheme="majorBidi" w:cstheme="majorBidi"/>
          <w:b/>
          <w:sz w:val="28"/>
          <w:szCs w:val="28"/>
          <w:cs/>
        </w:rPr>
        <w:t xml:space="preserve">ซึ่งมีมูลค่าตามบัญชีสุทธิ </w:t>
      </w:r>
      <w:r w:rsidR="00C922AF" w:rsidRPr="00B66549">
        <w:rPr>
          <w:rFonts w:asciiTheme="majorBidi" w:hAnsiTheme="majorBidi" w:cs="Angsana New"/>
          <w:bCs/>
          <w:sz w:val="28"/>
          <w:szCs w:val="28"/>
        </w:rPr>
        <w:t xml:space="preserve">2,372.21 </w:t>
      </w:r>
      <w:r w:rsidR="005A177B" w:rsidRPr="00B66549">
        <w:rPr>
          <w:rFonts w:asciiTheme="majorBidi" w:hAnsiTheme="majorBidi" w:cs="Angsana New"/>
          <w:bCs/>
          <w:sz w:val="28"/>
          <w:szCs w:val="28"/>
        </w:rPr>
        <w:t xml:space="preserve"> </w:t>
      </w:r>
      <w:r w:rsidR="009F0349" w:rsidRPr="00B66549">
        <w:rPr>
          <w:rFonts w:asciiTheme="majorBidi" w:hAnsiTheme="majorBidi" w:cstheme="majorBidi"/>
          <w:b/>
          <w:sz w:val="28"/>
          <w:szCs w:val="28"/>
          <w:cs/>
        </w:rPr>
        <w:t>ล้านบา</w:t>
      </w:r>
      <w:r w:rsidR="009F0349" w:rsidRPr="00B66549">
        <w:rPr>
          <w:rFonts w:asciiTheme="majorBidi" w:hAnsiTheme="majorBidi" w:cstheme="majorBidi" w:hint="cs"/>
          <w:b/>
          <w:sz w:val="28"/>
          <w:szCs w:val="28"/>
          <w:cs/>
        </w:rPr>
        <w:t xml:space="preserve">ท และ </w:t>
      </w:r>
      <w:r w:rsidR="00C922AF" w:rsidRPr="00B66549">
        <w:rPr>
          <w:rFonts w:asciiTheme="majorBidi" w:hAnsiTheme="majorBidi" w:cstheme="majorBidi"/>
          <w:bCs/>
          <w:sz w:val="28"/>
          <w:szCs w:val="28"/>
        </w:rPr>
        <w:t>10.74</w:t>
      </w:r>
      <w:r w:rsidR="00C922AF" w:rsidRPr="00B66549">
        <w:rPr>
          <w:rFonts w:asciiTheme="majorBidi" w:hAnsiTheme="majorBidi" w:cs="Angsana New"/>
          <w:bCs/>
          <w:sz w:val="28"/>
          <w:szCs w:val="28"/>
        </w:rPr>
        <w:t xml:space="preserve"> </w:t>
      </w:r>
      <w:r w:rsidR="006545A6" w:rsidRPr="00B66549">
        <w:rPr>
          <w:rFonts w:asciiTheme="majorBidi" w:hAnsiTheme="majorBidi" w:cs="Angsana New"/>
          <w:bCs/>
          <w:sz w:val="28"/>
          <w:szCs w:val="28"/>
        </w:rPr>
        <w:t xml:space="preserve"> </w:t>
      </w:r>
      <w:r w:rsidR="006545A6" w:rsidRPr="00B66549">
        <w:rPr>
          <w:rFonts w:asciiTheme="majorBidi" w:hAnsiTheme="majorBidi" w:cs="Angsana New" w:hint="cs"/>
          <w:b/>
          <w:sz w:val="28"/>
          <w:szCs w:val="28"/>
          <w:cs/>
        </w:rPr>
        <w:t xml:space="preserve">ล้านบาท </w:t>
      </w:r>
      <w:r w:rsidR="006545A6" w:rsidRPr="00B66549">
        <w:rPr>
          <w:rFonts w:asciiTheme="majorBidi" w:hAnsiTheme="majorBidi" w:cstheme="majorBidi" w:hint="cs"/>
          <w:b/>
          <w:sz w:val="28"/>
          <w:szCs w:val="28"/>
          <w:cs/>
        </w:rPr>
        <w:t>ตามลำดับ</w:t>
      </w:r>
      <w:r w:rsidRPr="00B66549">
        <w:rPr>
          <w:rFonts w:asciiTheme="majorBidi" w:hAnsiTheme="majorBidi" w:cstheme="majorBidi"/>
          <w:b/>
          <w:sz w:val="28"/>
          <w:szCs w:val="28"/>
          <w:cs/>
        </w:rPr>
        <w:t xml:space="preserve"> เป็นสินทรัพย์ค้ำประกันวงเงินสินเชื่อที่ได้รับจากสถาบันการเงิน</w:t>
      </w:r>
      <w:r w:rsidRPr="00B6654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F151B" w:rsidRPr="00B6654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75099" w:rsidRPr="00B6654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EF151B" w:rsidRPr="00B6654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F151B" w:rsidRPr="00B66549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EF151B" w:rsidRPr="00B6654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F151B" w:rsidRPr="00B6654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25669" w:rsidRPr="00B6654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F151B" w:rsidRPr="00B66549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F0349" w:rsidRPr="00B66549">
        <w:rPr>
          <w:rFonts w:asciiTheme="majorBidi" w:hAnsiTheme="majorBidi" w:cstheme="majorBidi"/>
          <w:i/>
          <w:iCs/>
          <w:sz w:val="28"/>
          <w:szCs w:val="28"/>
        </w:rPr>
        <w:br/>
      </w:r>
      <w:r w:rsidR="009F0349" w:rsidRPr="00B66549">
        <w:rPr>
          <w:rFonts w:asciiTheme="majorBidi" w:hAnsiTheme="majorBidi" w:cs="Angsana New"/>
          <w:bCs/>
          <w:i/>
          <w:iCs/>
          <w:sz w:val="28"/>
          <w:szCs w:val="28"/>
        </w:rPr>
        <w:t>1</w:t>
      </w:r>
      <w:r w:rsidR="009F0349" w:rsidRPr="00B66549">
        <w:rPr>
          <w:rFonts w:asciiTheme="majorBidi" w:hAnsiTheme="majorBidi" w:cstheme="majorBidi"/>
          <w:i/>
          <w:iCs/>
          <w:sz w:val="28"/>
          <w:szCs w:val="28"/>
        </w:rPr>
        <w:t>,925.75</w:t>
      </w:r>
      <w:r w:rsidR="009F0349" w:rsidRPr="00B6654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 และ </w:t>
      </w:r>
      <w:r w:rsidR="006545A6" w:rsidRPr="00B66549">
        <w:rPr>
          <w:rFonts w:asciiTheme="majorBidi" w:hAnsiTheme="majorBidi" w:cstheme="majorBidi"/>
          <w:i/>
          <w:iCs/>
          <w:sz w:val="28"/>
          <w:szCs w:val="28"/>
        </w:rPr>
        <w:t xml:space="preserve">11.37 </w:t>
      </w:r>
      <w:r w:rsidR="006545A6" w:rsidRPr="00B66549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EF151B" w:rsidRPr="00B6654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EF151B" w:rsidRPr="00B66549">
        <w:rPr>
          <w:rFonts w:asciiTheme="majorBidi" w:hAnsiTheme="majorBidi" w:cstheme="majorBidi"/>
          <w:sz w:val="28"/>
          <w:szCs w:val="28"/>
        </w:rPr>
        <w:t xml:space="preserve"> </w:t>
      </w:r>
      <w:r w:rsidRPr="00B66549">
        <w:rPr>
          <w:rFonts w:asciiTheme="majorBidi" w:hAnsiTheme="majorBidi" w:cstheme="majorBidi"/>
          <w:sz w:val="28"/>
          <w:szCs w:val="28"/>
        </w:rPr>
        <w:t>(</w:t>
      </w:r>
      <w:r w:rsidRPr="00B66549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="00395C5E">
        <w:rPr>
          <w:rFonts w:asciiTheme="majorBidi" w:hAnsiTheme="majorBidi" w:cstheme="majorBidi"/>
          <w:sz w:val="28"/>
          <w:szCs w:val="28"/>
        </w:rPr>
        <w:t>8</w:t>
      </w:r>
      <w:r w:rsidRPr="00B66549">
        <w:rPr>
          <w:rFonts w:asciiTheme="majorBidi" w:hAnsiTheme="majorBidi" w:cstheme="majorBidi"/>
          <w:sz w:val="28"/>
          <w:szCs w:val="28"/>
        </w:rPr>
        <w:t>)</w:t>
      </w:r>
      <w:r w:rsidR="00EF151B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8B80BE" w14:textId="77777777" w:rsidR="00DC3CB9" w:rsidRPr="0099075E" w:rsidRDefault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09459F" w14:textId="77777777" w:rsidR="00D142DE" w:rsidRPr="0099075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EBF730" w14:textId="77777777" w:rsidR="00D142DE" w:rsidRPr="0099075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6F96F5B" w14:textId="2EC0DD06" w:rsidR="00D142DE" w:rsidRPr="0099075E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D142DE" w:rsidRPr="0099075E" w:rsidSect="00A75EAB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112AD80" w14:textId="27157655" w:rsidR="00AD4318" w:rsidRPr="0099075E" w:rsidRDefault="00AD431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</w:p>
    <w:p w14:paraId="0414E706" w14:textId="0F172E29" w:rsidR="00304943" w:rsidRPr="0099075E" w:rsidRDefault="00304943" w:rsidP="00304943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18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98"/>
        <w:gridCol w:w="1440"/>
        <w:gridCol w:w="1347"/>
      </w:tblGrid>
      <w:tr w:rsidR="006545A6" w:rsidRPr="00657AF2" w14:paraId="5D989ADF" w14:textId="77777777" w:rsidTr="006545A6">
        <w:tc>
          <w:tcPr>
            <w:tcW w:w="3483" w:type="pct"/>
          </w:tcPr>
          <w:p w14:paraId="05E49BE9" w14:textId="77777777" w:rsidR="006545A6" w:rsidRPr="00657AF2" w:rsidRDefault="006545A6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E3DF178" w14:textId="7EE908A9" w:rsidR="006545A6" w:rsidRPr="00657AF2" w:rsidRDefault="002D1501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57AF2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3" w:type="pct"/>
          </w:tcPr>
          <w:p w14:paraId="4D92AC49" w14:textId="77777777" w:rsidR="006545A6" w:rsidRPr="00657AF2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7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545A6" w:rsidRPr="00657AF2" w14:paraId="78E21D31" w14:textId="77777777" w:rsidTr="006545A6">
        <w:tc>
          <w:tcPr>
            <w:tcW w:w="3483" w:type="pct"/>
          </w:tcPr>
          <w:p w14:paraId="427A40F7" w14:textId="77777777" w:rsidR="006545A6" w:rsidRPr="00657AF2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671B2968" w14:textId="4E961D3C" w:rsidR="006545A6" w:rsidRPr="00657AF2" w:rsidRDefault="006545A6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733" w:type="pct"/>
          </w:tcPr>
          <w:p w14:paraId="18106748" w14:textId="11E8C953" w:rsidR="006545A6" w:rsidRPr="00657AF2" w:rsidRDefault="002D1501" w:rsidP="002D150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57A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57AF2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57A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45A6" w:rsidRPr="00657AF2" w14:paraId="45CA6FCD" w14:textId="77777777" w:rsidTr="006545A6">
        <w:tc>
          <w:tcPr>
            <w:tcW w:w="3483" w:type="pct"/>
          </w:tcPr>
          <w:p w14:paraId="365E67D2" w14:textId="05025414" w:rsidR="006545A6" w:rsidRPr="00657AF2" w:rsidRDefault="002D1501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57AF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="006545A6" w:rsidRPr="00657A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</w:p>
        </w:tc>
        <w:tc>
          <w:tcPr>
            <w:tcW w:w="784" w:type="pct"/>
          </w:tcPr>
          <w:p w14:paraId="5EC1C478" w14:textId="77777777" w:rsidR="006545A6" w:rsidRPr="00657AF2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</w:tcPr>
          <w:p w14:paraId="4A9B1FFC" w14:textId="77777777" w:rsidR="006545A6" w:rsidRPr="00657AF2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5A6" w:rsidRPr="00657AF2" w14:paraId="3C720E8E" w14:textId="77777777" w:rsidTr="006545A6">
        <w:tc>
          <w:tcPr>
            <w:tcW w:w="3483" w:type="pct"/>
          </w:tcPr>
          <w:p w14:paraId="022FE564" w14:textId="1D6F8342" w:rsidR="006545A6" w:rsidRPr="00657AF2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A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57AF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57A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2D1501" w:rsidRPr="00657AF2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784" w:type="pct"/>
          </w:tcPr>
          <w:p w14:paraId="027FDF9C" w14:textId="77777777" w:rsidR="006545A6" w:rsidRPr="00657AF2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EB21293" w14:textId="3F369389" w:rsidR="006545A6" w:rsidRPr="00657AF2" w:rsidRDefault="00A6702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657AF2">
              <w:rPr>
                <w:rFonts w:asciiTheme="majorBidi" w:hAnsiTheme="majorBidi" w:cstheme="majorBidi" w:hint="cs"/>
                <w:sz w:val="28"/>
                <w:szCs w:val="28"/>
                <w:cs/>
              </w:rPr>
              <w:t>220</w:t>
            </w:r>
            <w:r w:rsidRPr="00657AF2">
              <w:rPr>
                <w:rFonts w:asciiTheme="majorBidi" w:hAnsiTheme="majorBidi" w:cstheme="majorBidi" w:hint="cs"/>
                <w:sz w:val="28"/>
                <w:szCs w:val="28"/>
              </w:rPr>
              <w:t>,250</w:t>
            </w:r>
          </w:p>
        </w:tc>
      </w:tr>
      <w:tr w:rsidR="00C922AF" w:rsidRPr="00657AF2" w14:paraId="18A454BD" w14:textId="77777777" w:rsidTr="006545A6">
        <w:tc>
          <w:tcPr>
            <w:tcW w:w="3483" w:type="pct"/>
          </w:tcPr>
          <w:p w14:paraId="4EDD0194" w14:textId="7E05D940" w:rsidR="00C922AF" w:rsidRPr="00657AF2" w:rsidRDefault="00C922AF" w:rsidP="00C9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AF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ปรับปรุงค่าความนิยมจากการซื้อธุรกิจ</w:t>
            </w:r>
          </w:p>
        </w:tc>
        <w:tc>
          <w:tcPr>
            <w:tcW w:w="784" w:type="pct"/>
          </w:tcPr>
          <w:p w14:paraId="0F927744" w14:textId="0DDDEC11" w:rsidR="00C922AF" w:rsidRPr="00657AF2" w:rsidRDefault="00C922AF" w:rsidP="00C922A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57A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733" w:type="pct"/>
          </w:tcPr>
          <w:p w14:paraId="00F61FC8" w14:textId="19FD373D" w:rsidR="00C922AF" w:rsidRPr="00657AF2" w:rsidRDefault="00C922AF" w:rsidP="00C92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="Angsana New"/>
                <w:sz w:val="28"/>
                <w:szCs w:val="28"/>
              </w:rPr>
            </w:pPr>
            <w:r w:rsidRPr="00657AF2">
              <w:rPr>
                <w:rFonts w:asciiTheme="majorBidi" w:hAnsiTheme="majorBidi" w:cs="Angsana New"/>
                <w:sz w:val="28"/>
                <w:szCs w:val="28"/>
              </w:rPr>
              <w:t>18</w:t>
            </w:r>
            <w:r w:rsidR="00A2379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57AF2">
              <w:rPr>
                <w:rFonts w:asciiTheme="majorBidi" w:hAnsiTheme="majorBidi" w:cs="Angsana New"/>
                <w:sz w:val="28"/>
                <w:szCs w:val="28"/>
              </w:rPr>
              <w:t>125</w:t>
            </w:r>
          </w:p>
        </w:tc>
      </w:tr>
      <w:tr w:rsidR="00C922AF" w:rsidRPr="00657AF2" w14:paraId="64292DB9" w14:textId="77777777" w:rsidTr="006545A6">
        <w:tc>
          <w:tcPr>
            <w:tcW w:w="3483" w:type="pct"/>
          </w:tcPr>
          <w:p w14:paraId="337F5FAD" w14:textId="77777777" w:rsidR="00C922AF" w:rsidRPr="00657AF2" w:rsidRDefault="00C922AF" w:rsidP="00C9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A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84" w:type="pct"/>
          </w:tcPr>
          <w:p w14:paraId="38863130" w14:textId="77777777" w:rsidR="00C922AF" w:rsidRPr="00657AF2" w:rsidRDefault="00C922AF" w:rsidP="00C922AF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33" w:type="pct"/>
          </w:tcPr>
          <w:p w14:paraId="0F19C0E7" w14:textId="77777777" w:rsidR="00C922AF" w:rsidRPr="00657AF2" w:rsidRDefault="00C922AF" w:rsidP="00C922AF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22AF" w:rsidRPr="00657AF2" w14:paraId="0192E305" w14:textId="77777777" w:rsidTr="006545A6">
        <w:tc>
          <w:tcPr>
            <w:tcW w:w="3483" w:type="pct"/>
          </w:tcPr>
          <w:p w14:paraId="1ACBF68A" w14:textId="77777777" w:rsidR="00C922AF" w:rsidRPr="00657AF2" w:rsidRDefault="00C922AF" w:rsidP="00C9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A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784" w:type="pct"/>
          </w:tcPr>
          <w:p w14:paraId="1DBDC7EE" w14:textId="77777777" w:rsidR="00C922AF" w:rsidRPr="00657AF2" w:rsidRDefault="00C922AF" w:rsidP="00C92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14ABA6FE" w14:textId="00AE446A" w:rsidR="00C922AF" w:rsidRPr="00657AF2" w:rsidRDefault="00C922AF" w:rsidP="00C92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AF2">
              <w:rPr>
                <w:rFonts w:asciiTheme="majorBidi" w:hAnsiTheme="majorBidi" w:cstheme="majorBidi"/>
                <w:sz w:val="28"/>
                <w:szCs w:val="28"/>
              </w:rPr>
              <w:t>5,416</w:t>
            </w:r>
          </w:p>
        </w:tc>
      </w:tr>
      <w:tr w:rsidR="00C922AF" w:rsidRPr="00657AF2" w14:paraId="5E6A369E" w14:textId="77777777" w:rsidTr="006545A6">
        <w:tc>
          <w:tcPr>
            <w:tcW w:w="3483" w:type="pct"/>
          </w:tcPr>
          <w:p w14:paraId="7B1BEB0A" w14:textId="56137DD8" w:rsidR="00C922AF" w:rsidRPr="00657AF2" w:rsidRDefault="00C922AF" w:rsidP="00C9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7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57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657A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57A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57A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84" w:type="pct"/>
          </w:tcPr>
          <w:p w14:paraId="7914CF9F" w14:textId="77777777" w:rsidR="00C922AF" w:rsidRPr="00657AF2" w:rsidRDefault="00C922AF" w:rsidP="00C92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E6E0F35" w14:textId="388346FD" w:rsidR="00C922AF" w:rsidRPr="00657AF2" w:rsidRDefault="00C922AF" w:rsidP="00C92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7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243,791</w:t>
            </w:r>
          </w:p>
        </w:tc>
      </w:tr>
    </w:tbl>
    <w:p w14:paraId="0752932B" w14:textId="77777777" w:rsidR="00DC7904" w:rsidRPr="0099075E" w:rsidRDefault="00DC7904" w:rsidP="0030494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DEF75B7" w14:textId="47D937AE" w:rsidR="00516892" w:rsidRPr="0099075E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Pr="003A454F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1626842" w14:textId="388F66E0" w:rsidR="00AA65D2" w:rsidRPr="00A02B21" w:rsidRDefault="00AA65D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2" w:name="_Hlk70859767"/>
      <w:r w:rsidRPr="00A02B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2"/>
    <w:p w14:paraId="5AFD86F2" w14:textId="77777777" w:rsidR="0045771F" w:rsidRPr="003A454F" w:rsidRDefault="0045771F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78444051" w14:textId="4EEBD933" w:rsidR="00F55982" w:rsidRPr="00072B27" w:rsidRDefault="00F55982" w:rsidP="00A02B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bookmarkStart w:id="3" w:name="_Hlk70859526"/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 xml:space="preserve">ในไตรมาสที่ </w:t>
      </w:r>
      <w:r w:rsidR="00FA728A" w:rsidRPr="00543FF3">
        <w:rPr>
          <w:rFonts w:asciiTheme="majorBidi" w:hAnsiTheme="majorBidi" w:cstheme="majorBidi"/>
          <w:bCs/>
          <w:sz w:val="28"/>
          <w:szCs w:val="28"/>
        </w:rPr>
        <w:t xml:space="preserve">2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 xml:space="preserve">ปี </w:t>
      </w:r>
      <w:r w:rsidRPr="00543FF3">
        <w:rPr>
          <w:rFonts w:asciiTheme="majorBidi" w:hAnsiTheme="majorBidi" w:cstheme="majorBidi"/>
          <w:bCs/>
          <w:sz w:val="28"/>
          <w:szCs w:val="28"/>
        </w:rPr>
        <w:t>2565</w:t>
      </w:r>
      <w:r w:rsidRPr="00543FF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กลุ่มบริษัทได้ทำสัญญาเงินกู้ยืมระยะสั้นที่มีหลักประกันกับสถาบันการเงินในประเทศหลายแห่ง</w:t>
      </w:r>
      <w:r w:rsidR="00B77748" w:rsidRPr="00543FF3">
        <w:rPr>
          <w:rFonts w:asciiTheme="majorBidi" w:hAnsiTheme="majorBidi" w:cstheme="majorBidi"/>
          <w:b/>
          <w:sz w:val="28"/>
          <w:szCs w:val="28"/>
        </w:rPr>
        <w:br/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เป็นจำนว</w:t>
      </w:r>
      <w:r w:rsidRPr="00234C17">
        <w:rPr>
          <w:rFonts w:asciiTheme="majorBidi" w:hAnsiTheme="majorBidi" w:cstheme="majorBidi" w:hint="cs"/>
          <w:b/>
          <w:sz w:val="28"/>
          <w:szCs w:val="28"/>
          <w:cs/>
        </w:rPr>
        <w:t>น</w:t>
      </w:r>
      <w:r w:rsidRPr="0040701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395C5E">
        <w:rPr>
          <w:rFonts w:asciiTheme="majorBidi" w:hAnsiTheme="majorBidi" w:cstheme="majorBidi"/>
          <w:bCs/>
          <w:sz w:val="28"/>
          <w:szCs w:val="28"/>
        </w:rPr>
        <w:t>26</w:t>
      </w:r>
      <w:r w:rsidR="00FA728A" w:rsidRPr="0040701F">
        <w:rPr>
          <w:rFonts w:asciiTheme="majorBidi" w:hAnsiTheme="majorBidi" w:cstheme="majorBidi"/>
          <w:bCs/>
          <w:sz w:val="28"/>
          <w:szCs w:val="28"/>
        </w:rPr>
        <w:t>9</w:t>
      </w:r>
      <w:r w:rsidRPr="00543FF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ล้านบาท เงินกู้ยืมดังกล่าวมีอัตราดอกเบี้ยคงที่ร้อยละ</w:t>
      </w:r>
      <w:r w:rsidRPr="00543FF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theme="majorBidi"/>
          <w:bCs/>
          <w:sz w:val="28"/>
          <w:szCs w:val="28"/>
        </w:rPr>
        <w:t xml:space="preserve">1.57 </w:t>
      </w:r>
      <w:r w:rsidR="00395C5E">
        <w:rPr>
          <w:rFonts w:asciiTheme="majorBidi" w:hAnsiTheme="majorBidi" w:cstheme="majorBidi"/>
          <w:bCs/>
          <w:sz w:val="28"/>
          <w:szCs w:val="28"/>
        </w:rPr>
        <w:t xml:space="preserve">- 3.00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ต่อปี</w:t>
      </w:r>
      <w:r w:rsidRPr="00543FF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และมีกำหนดชำระคืนภายใน</w:t>
      </w:r>
      <w:r w:rsidRPr="00543FF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theme="majorBidi"/>
          <w:bCs/>
          <w:sz w:val="28"/>
          <w:szCs w:val="28"/>
        </w:rPr>
        <w:t>1</w:t>
      </w:r>
      <w:r w:rsidR="00072B27" w:rsidRPr="00543FF3">
        <w:rPr>
          <w:rFonts w:asciiTheme="majorBidi" w:hAnsiTheme="majorBidi" w:cstheme="majorBidi"/>
          <w:bCs/>
          <w:sz w:val="28"/>
          <w:szCs w:val="28"/>
        </w:rPr>
        <w:t xml:space="preserve"> - </w:t>
      </w:r>
      <w:r w:rsidR="00FA728A" w:rsidRPr="00543FF3">
        <w:rPr>
          <w:rFonts w:asciiTheme="majorBidi" w:hAnsiTheme="majorBidi" w:cstheme="majorBidi"/>
          <w:bCs/>
          <w:sz w:val="28"/>
          <w:szCs w:val="28"/>
        </w:rPr>
        <w:t>3</w:t>
      </w:r>
      <w:r w:rsidR="00072B27" w:rsidRPr="00543FF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72B27" w:rsidRPr="00543FF3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</w:p>
    <w:p w14:paraId="2262E430" w14:textId="7B796B5C" w:rsidR="005134DC" w:rsidRPr="003A454F" w:rsidRDefault="00513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8B4C7B4" w14:textId="0E3BACDA" w:rsidR="00C25EE1" w:rsidRPr="00A02B21" w:rsidRDefault="00C25EE1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02B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49475AD7" w14:textId="77777777" w:rsidR="00EE7361" w:rsidRPr="0099075E" w:rsidRDefault="00EE736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8D4440E" w14:textId="6E20FF02" w:rsidR="00543FF3" w:rsidRDefault="00543FF3" w:rsidP="00543F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A02B21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โดยมีวงเงินสินเชื่อให้กู้จำนวน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12.5</w:t>
      </w:r>
      <w:r>
        <w:rPr>
          <w:rFonts w:asciiTheme="majorBidi" w:hAnsiTheme="majorBidi" w:cs="Angsana New"/>
          <w:sz w:val="28"/>
          <w:szCs w:val="28"/>
        </w:rPr>
        <w:t xml:space="preserve">0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ซึ่ง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ณ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99A">
        <w:rPr>
          <w:rFonts w:asciiTheme="majorBidi" w:hAnsiTheme="majorBidi" w:cs="Angsana New"/>
          <w:sz w:val="28"/>
          <w:szCs w:val="28"/>
        </w:rPr>
        <w:t>30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มิถุนายน</w:t>
      </w:r>
      <w:r w:rsidR="008D5B8A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D499A">
        <w:rPr>
          <w:rFonts w:asciiTheme="majorBidi" w:hAnsiTheme="majorBidi" w:cs="Angsana New"/>
          <w:sz w:val="28"/>
          <w:szCs w:val="28"/>
        </w:rPr>
        <w:t>2</w:t>
      </w:r>
      <w:r w:rsidR="008D5B8A">
        <w:rPr>
          <w:rFonts w:asciiTheme="majorBidi" w:hAnsiTheme="majorBidi" w:cs="Angsana New" w:hint="cs"/>
          <w:sz w:val="28"/>
          <w:szCs w:val="28"/>
          <w:cs/>
        </w:rPr>
        <w:t>565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9A643A">
        <w:rPr>
          <w:rFonts w:asciiTheme="majorBidi" w:hAnsiTheme="majorBidi" w:cs="Angsana New" w:hint="cs"/>
          <w:sz w:val="28"/>
          <w:szCs w:val="28"/>
          <w:cs/>
        </w:rPr>
        <w:t>บริษัทย่อยมีการเบิกใช้เงินกู้ดังกล่าว</w:t>
      </w:r>
      <w:r>
        <w:rPr>
          <w:rFonts w:asciiTheme="majorBidi" w:hAnsiTheme="majorBidi" w:cs="Angsana New" w:hint="cs"/>
          <w:sz w:val="28"/>
          <w:szCs w:val="28"/>
          <w:cs/>
        </w:rPr>
        <w:t>เต็มจำนวนแล้ว โดย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มีอัตราดอกเบี้ยคงที่ร้อยละ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2.2</w:t>
      </w:r>
      <w:r w:rsidR="00754AA5">
        <w:rPr>
          <w:rFonts w:asciiTheme="majorBidi" w:hAnsiTheme="majorBidi" w:cs="Angsana New"/>
          <w:sz w:val="28"/>
          <w:szCs w:val="28"/>
        </w:rPr>
        <w:t>0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โดยเริ่มชำระงวดแรกในเดือนมีนาคม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 xml:space="preserve">2565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และต้องชำระคืนทั้งหมดภายในเดือนมีนาคม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2570</w:t>
      </w:r>
    </w:p>
    <w:p w14:paraId="3FEAABF9" w14:textId="77777777" w:rsidR="00543FF3" w:rsidRPr="00543FF3" w:rsidRDefault="00543FF3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7AF0937B" w14:textId="53CB4AD3" w:rsidR="00A02B21" w:rsidRDefault="00A02B2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543FF3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="Angsana New"/>
          <w:sz w:val="28"/>
          <w:szCs w:val="28"/>
        </w:rPr>
        <w:t>13</w:t>
      </w:r>
      <w:r w:rsidRPr="00543FF3">
        <w:rPr>
          <w:rFonts w:asciiTheme="majorBidi" w:hAnsiTheme="majorBidi" w:cs="Angsana New"/>
          <w:sz w:val="28"/>
          <w:szCs w:val="28"/>
        </w:rPr>
        <w:t xml:space="preserve"> </w:t>
      </w:r>
      <w:r w:rsidR="00FA728A" w:rsidRPr="00543FF3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/>
          <w:sz w:val="28"/>
          <w:szCs w:val="28"/>
        </w:rPr>
        <w:t xml:space="preserve">2565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โดยมีวงเงินสินเชื่อให้กู้จำนวน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="Angsana New"/>
          <w:sz w:val="28"/>
          <w:szCs w:val="28"/>
        </w:rPr>
        <w:t>1</w:t>
      </w:r>
      <w:r w:rsidR="0040221B" w:rsidRPr="00543FF3">
        <w:rPr>
          <w:rFonts w:asciiTheme="majorBidi" w:hAnsiTheme="majorBidi" w:cs="Angsana New"/>
          <w:sz w:val="28"/>
          <w:szCs w:val="28"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ซึ่ง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ณ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99A">
        <w:rPr>
          <w:rFonts w:asciiTheme="majorBidi" w:hAnsiTheme="majorBidi" w:cs="Angsana New"/>
          <w:sz w:val="28"/>
          <w:szCs w:val="28"/>
        </w:rPr>
        <w:t>30</w:t>
      </w:r>
      <w:r w:rsidR="00AD499A">
        <w:rPr>
          <w:rFonts w:asciiTheme="majorBidi" w:hAnsiTheme="majorBidi" w:cs="Angsana New" w:hint="cs"/>
          <w:sz w:val="28"/>
          <w:szCs w:val="28"/>
          <w:cs/>
        </w:rPr>
        <w:t xml:space="preserve"> มิถุนายน </w:t>
      </w:r>
      <w:r w:rsidR="00AD499A">
        <w:rPr>
          <w:rFonts w:asciiTheme="majorBidi" w:hAnsiTheme="majorBidi" w:cs="Angsana New"/>
          <w:sz w:val="28"/>
          <w:szCs w:val="28"/>
        </w:rPr>
        <w:t>2</w:t>
      </w:r>
      <w:r w:rsidR="00AD499A">
        <w:rPr>
          <w:rFonts w:asciiTheme="majorBidi" w:hAnsiTheme="majorBidi" w:cs="Angsana New" w:hint="cs"/>
          <w:sz w:val="28"/>
          <w:szCs w:val="28"/>
          <w:cs/>
        </w:rPr>
        <w:t>565</w:t>
      </w:r>
      <w:r w:rsidR="00AD499A"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="00C22631" w:rsidRPr="00543FF3">
        <w:rPr>
          <w:rFonts w:asciiTheme="majorBidi" w:hAnsiTheme="majorBidi" w:cs="Angsana New" w:hint="cs"/>
          <w:sz w:val="28"/>
          <w:szCs w:val="28"/>
          <w:cs/>
        </w:rPr>
        <w:t>บริษัทย่อยมีการเบิกใช้เงินกู้ดังกล่าว</w:t>
      </w:r>
      <w:r w:rsidR="00B17407" w:rsidRPr="00543FF3">
        <w:rPr>
          <w:rFonts w:asciiTheme="majorBidi" w:hAnsiTheme="majorBidi" w:cs="Angsana New" w:hint="cs"/>
          <w:sz w:val="28"/>
          <w:szCs w:val="28"/>
          <w:cs/>
        </w:rPr>
        <w:t>เต็มจำนวนแล้ว โดย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มีอัตราดอกเบี้ยคงที่ร้อยละ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="Angsana New"/>
          <w:sz w:val="28"/>
          <w:szCs w:val="28"/>
          <w:lang w:val="en-GB"/>
        </w:rPr>
        <w:t>5</w:t>
      </w:r>
      <w:r w:rsidRPr="00543FF3">
        <w:rPr>
          <w:rFonts w:asciiTheme="majorBidi" w:hAnsiTheme="majorBidi" w:cs="Angsana New"/>
          <w:sz w:val="28"/>
          <w:szCs w:val="28"/>
        </w:rPr>
        <w:t>.2</w:t>
      </w:r>
      <w:r w:rsidR="00FA728A" w:rsidRPr="00543FF3">
        <w:rPr>
          <w:rFonts w:asciiTheme="majorBidi" w:hAnsiTheme="majorBidi" w:cs="Angsana New"/>
          <w:sz w:val="28"/>
          <w:szCs w:val="28"/>
        </w:rPr>
        <w:t>5</w:t>
      </w:r>
      <w:r w:rsidRPr="00543FF3">
        <w:rPr>
          <w:rFonts w:asciiTheme="majorBidi" w:hAnsiTheme="majorBidi" w:cs="Angsana New"/>
          <w:sz w:val="28"/>
          <w:szCs w:val="28"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โดยเริ่มชำระงวดแรกในเดือน</w:t>
      </w:r>
      <w:r w:rsidR="008D5B8A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/>
          <w:sz w:val="28"/>
          <w:szCs w:val="28"/>
        </w:rPr>
        <w:t xml:space="preserve">2565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และต้องชำระคืนทั้งหมดภายในเดือน</w:t>
      </w:r>
      <w:r w:rsidR="00395C5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/>
          <w:sz w:val="28"/>
          <w:szCs w:val="28"/>
        </w:rPr>
        <w:t>257</w:t>
      </w:r>
      <w:r w:rsidR="00395C5E">
        <w:rPr>
          <w:rFonts w:asciiTheme="majorBidi" w:hAnsiTheme="majorBidi" w:cs="Angsana New"/>
          <w:sz w:val="28"/>
          <w:szCs w:val="28"/>
        </w:rPr>
        <w:t>0</w:t>
      </w:r>
    </w:p>
    <w:p w14:paraId="51454C38" w14:textId="77777777" w:rsidR="00FF416A" w:rsidRDefault="00FF416A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692E1C56" w14:textId="6B946499" w:rsidR="00E93D19" w:rsidRPr="0005480F" w:rsidRDefault="00E93D19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Cs/>
          <w:i/>
          <w:iCs/>
          <w:sz w:val="28"/>
          <w:szCs w:val="28"/>
          <w:cs/>
        </w:rPr>
        <w:t>หุ้นกู้</w:t>
      </w:r>
    </w:p>
    <w:p w14:paraId="3316C91B" w14:textId="77777777" w:rsidR="00F17EA1" w:rsidRPr="0005480F" w:rsidRDefault="00F17EA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bookmarkEnd w:id="3"/>
    <w:p w14:paraId="4863EDA3" w14:textId="02E3F21B" w:rsidR="00FF416A" w:rsidRDefault="00236479" w:rsidP="00F559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236479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3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2565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บริษัทออกหุ้นกู้ไม่ด้อยสิทธิและไม่มีหลักประกัน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โดยมีมูลค่ารวมจำนวน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ไม่เกิน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500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อายุ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3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ครบกำหนดไถ่ถอนปี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2568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หุ้นกู้ดังกล่าวมีอัตราดอกเบี้ยคงที่ร้อยละ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5.6</w:t>
      </w:r>
      <w:r w:rsidR="00754AA5">
        <w:rPr>
          <w:rFonts w:asciiTheme="majorBidi" w:hAnsiTheme="majorBidi" w:cs="Angsana New"/>
          <w:sz w:val="28"/>
          <w:szCs w:val="28"/>
        </w:rPr>
        <w:t>0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ชำระดอกเบี้ยทุก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>
        <w:rPr>
          <w:rFonts w:asciiTheme="majorBidi" w:hAnsiTheme="majorBidi" w:cs="Angsana New"/>
          <w:sz w:val="28"/>
          <w:szCs w:val="28"/>
        </w:rPr>
        <w:t>3</w:t>
      </w:r>
      <w:r w:rsidRPr="002364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36479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47B46AE1" w14:textId="77777777" w:rsidR="003A454F" w:rsidRDefault="003A454F" w:rsidP="00F559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05480F" w14:paraId="020302FF" w14:textId="77777777" w:rsidTr="00FB3D82">
        <w:trPr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031FD529" w14:textId="77777777" w:rsidR="00E1754D" w:rsidRPr="0005480F" w:rsidRDefault="00E1754D" w:rsidP="00FB3D8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84091C" w:rsidRDefault="00BC6317" w:rsidP="00FB3D8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40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84091C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3"/>
          </w:tcPr>
          <w:p w14:paraId="0E77B0DD" w14:textId="77777777" w:rsidR="00703CBE" w:rsidRPr="0084091C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409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84091C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05480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409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3DB" w:rsidRPr="0005480F" w14:paraId="07397CAF" w14:textId="77777777" w:rsidTr="00395C5E">
        <w:trPr>
          <w:trHeight w:val="641"/>
          <w:tblHeader/>
        </w:trPr>
        <w:tc>
          <w:tcPr>
            <w:tcW w:w="2970" w:type="dxa"/>
            <w:vMerge/>
          </w:tcPr>
          <w:p w14:paraId="48969D4B" w14:textId="77777777" w:rsidR="00FF33DB" w:rsidRPr="0005480F" w:rsidRDefault="00FF33DB" w:rsidP="00FF33D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FF33DB" w:rsidRPr="0005480F" w:rsidRDefault="00FF33DB" w:rsidP="00FF33D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FF33DB" w:rsidRPr="0005480F" w:rsidRDefault="00FF33DB" w:rsidP="00FF3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C633B" w14:textId="44577776" w:rsidR="00FF33DB" w:rsidRPr="0005480F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FF33DB" w:rsidRPr="0005480F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7CF2D692" w:rsidR="00FF33DB" w:rsidRPr="0005480F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FF33DB" w:rsidRPr="0005480F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93121C" w14:textId="1BD9B22F" w:rsidR="00FF33DB" w:rsidRPr="0005480F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FF33DB" w:rsidRPr="0005480F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43E9FA1E" w:rsidR="00FF33DB" w:rsidRPr="0005480F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21C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480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F33DB" w:rsidRPr="0005480F" w14:paraId="16BB04F3" w14:textId="77777777" w:rsidTr="00395C5E">
        <w:trPr>
          <w:tblHeader/>
        </w:trPr>
        <w:tc>
          <w:tcPr>
            <w:tcW w:w="2970" w:type="dxa"/>
          </w:tcPr>
          <w:p w14:paraId="43710663" w14:textId="77777777" w:rsidR="00FF33DB" w:rsidRPr="0005480F" w:rsidRDefault="00FF33DB" w:rsidP="00FF33D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FF33DB" w:rsidRPr="0005480F" w:rsidRDefault="00FF33DB" w:rsidP="00FF33D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</w:tcPr>
          <w:p w14:paraId="700F519E" w14:textId="77777777" w:rsidR="00FF33DB" w:rsidRPr="0005480F" w:rsidRDefault="00FF33DB" w:rsidP="00FF33D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089A" w:rsidRPr="0040701F" w14:paraId="31D1802D" w14:textId="77777777" w:rsidTr="00395C5E">
        <w:tc>
          <w:tcPr>
            <w:tcW w:w="2970" w:type="dxa"/>
          </w:tcPr>
          <w:p w14:paraId="1FB99D25" w14:textId="77777777" w:rsidR="006F089A" w:rsidRPr="0040701F" w:rsidRDefault="006F089A" w:rsidP="006F08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40701F">
              <w:rPr>
                <w:rFonts w:asciiTheme="majorBidi" w:hAnsiTheme="majorBidi" w:cstheme="majorBidi"/>
                <w:sz w:val="28"/>
                <w:szCs w:val="28"/>
              </w:rPr>
              <w:t>(JWDAH)</w:t>
            </w:r>
          </w:p>
        </w:tc>
        <w:tc>
          <w:tcPr>
            <w:tcW w:w="990" w:type="dxa"/>
            <w:vAlign w:val="center"/>
          </w:tcPr>
          <w:p w14:paraId="2ECE5721" w14:textId="00A46A81" w:rsidR="006F089A" w:rsidRPr="0040701F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80" w:type="dxa"/>
            <w:vAlign w:val="center"/>
          </w:tcPr>
          <w:p w14:paraId="3CF159CA" w14:textId="053A1C52" w:rsidR="006F089A" w:rsidRPr="0040701F" w:rsidRDefault="006F089A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5C5E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,267</w:t>
            </w:r>
          </w:p>
        </w:tc>
        <w:tc>
          <w:tcPr>
            <w:tcW w:w="270" w:type="dxa"/>
            <w:vAlign w:val="center"/>
          </w:tcPr>
          <w:p w14:paraId="120E7B31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2147149F" w:rsidR="006F089A" w:rsidRPr="00426249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26249">
              <w:rPr>
                <w:rFonts w:asciiTheme="majorBidi" w:hAnsiTheme="majorBidi" w:cstheme="majorBidi"/>
                <w:sz w:val="28"/>
                <w:szCs w:val="28"/>
              </w:rPr>
              <w:t>521,267</w:t>
            </w:r>
          </w:p>
        </w:tc>
        <w:tc>
          <w:tcPr>
            <w:tcW w:w="270" w:type="dxa"/>
            <w:vAlign w:val="center"/>
          </w:tcPr>
          <w:p w14:paraId="12175A76" w14:textId="77777777" w:rsidR="006F089A" w:rsidRPr="00426249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66720343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77777777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40701F" w14:paraId="0A0B4E41" w14:textId="77777777" w:rsidTr="00395C5E">
        <w:tc>
          <w:tcPr>
            <w:tcW w:w="2970" w:type="dxa"/>
          </w:tcPr>
          <w:p w14:paraId="4D2F1F14" w14:textId="77777777" w:rsidR="006F089A" w:rsidRPr="0040701F" w:rsidRDefault="006F089A" w:rsidP="006F08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40701F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  <w:vAlign w:val="center"/>
          </w:tcPr>
          <w:p w14:paraId="23C82F37" w14:textId="2D1E419F" w:rsidR="006F089A" w:rsidRPr="0040701F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701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14:paraId="51C80880" w14:textId="4E3BA8FD" w:rsidR="006F089A" w:rsidRPr="0040701F" w:rsidRDefault="006F089A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</w:rPr>
              <w:t>163,801</w:t>
            </w:r>
          </w:p>
        </w:tc>
        <w:tc>
          <w:tcPr>
            <w:tcW w:w="270" w:type="dxa"/>
            <w:vAlign w:val="center"/>
          </w:tcPr>
          <w:p w14:paraId="01FB0732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39C34539" w:rsidR="006F089A" w:rsidRPr="0040701F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163,801</w:t>
            </w:r>
          </w:p>
        </w:tc>
        <w:tc>
          <w:tcPr>
            <w:tcW w:w="270" w:type="dxa"/>
            <w:vAlign w:val="center"/>
          </w:tcPr>
          <w:p w14:paraId="0D18A4D7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6183AD65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77777777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40701F" w14:paraId="3352A9E2" w14:textId="77777777" w:rsidTr="00395C5E">
        <w:tc>
          <w:tcPr>
            <w:tcW w:w="2970" w:type="dxa"/>
          </w:tcPr>
          <w:p w14:paraId="6EC5C92F" w14:textId="77777777" w:rsidR="006F089A" w:rsidRPr="0040701F" w:rsidRDefault="006F089A" w:rsidP="006F08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6F089A" w:rsidRPr="0040701F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08FE302A" w:rsidR="006F089A" w:rsidRPr="0040701F" w:rsidRDefault="006F089A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091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84091C" w:rsidRPr="008409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409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4091C" w:rsidRPr="0084091C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79326EFD" w:rsidR="006F089A" w:rsidRPr="0040701F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195,593</w:t>
            </w:r>
          </w:p>
        </w:tc>
        <w:tc>
          <w:tcPr>
            <w:tcW w:w="270" w:type="dxa"/>
            <w:vAlign w:val="center"/>
          </w:tcPr>
          <w:p w14:paraId="43141B15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480A447E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77777777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40701F" w14:paraId="5D3A6223" w14:textId="77777777" w:rsidTr="00395C5E">
        <w:tc>
          <w:tcPr>
            <w:tcW w:w="2970" w:type="dxa"/>
          </w:tcPr>
          <w:p w14:paraId="054C03B2" w14:textId="77777777" w:rsidR="006F089A" w:rsidRPr="0040701F" w:rsidRDefault="006F089A" w:rsidP="006F08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27DAAA89" w:rsidR="006F089A" w:rsidRPr="0040701F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0701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75A755E3" w:rsidR="006F089A" w:rsidRPr="00395C5E" w:rsidRDefault="006F089A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5C5E">
              <w:rPr>
                <w:rFonts w:asciiTheme="majorBidi" w:hAnsiTheme="majorBidi" w:cstheme="majorBidi"/>
                <w:sz w:val="28"/>
                <w:szCs w:val="28"/>
              </w:rPr>
              <w:t>2,372,210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7A1F9280" w:rsidR="006F089A" w:rsidRPr="0040701F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</w:rPr>
              <w:t>1,925,751</w:t>
            </w:r>
          </w:p>
        </w:tc>
        <w:tc>
          <w:tcPr>
            <w:tcW w:w="270" w:type="dxa"/>
            <w:vAlign w:val="center"/>
          </w:tcPr>
          <w:p w14:paraId="3843A8A6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4CF2736F" w:rsidR="006F089A" w:rsidRPr="0040701F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10,739</w:t>
            </w:r>
          </w:p>
        </w:tc>
        <w:tc>
          <w:tcPr>
            <w:tcW w:w="270" w:type="dxa"/>
            <w:vAlign w:val="center"/>
          </w:tcPr>
          <w:p w14:paraId="07FA4918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6985DF2C" w:rsidR="006F089A" w:rsidRPr="0040701F" w:rsidRDefault="006F089A" w:rsidP="006F08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11,373</w:t>
            </w:r>
          </w:p>
        </w:tc>
      </w:tr>
      <w:tr w:rsidR="006F089A" w:rsidRPr="0040701F" w14:paraId="3AAE5F92" w14:textId="77777777" w:rsidTr="00395C5E">
        <w:tc>
          <w:tcPr>
            <w:tcW w:w="2970" w:type="dxa"/>
          </w:tcPr>
          <w:p w14:paraId="23D3C19E" w14:textId="77777777" w:rsidR="006F089A" w:rsidRPr="0040701F" w:rsidRDefault="006F089A" w:rsidP="006F08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682D0D6E" w:rsidR="006F089A" w:rsidRPr="0040701F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2F96D230" w:rsidR="006F089A" w:rsidRPr="0040701F" w:rsidRDefault="006F089A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</w:rPr>
              <w:t>26,967</w:t>
            </w:r>
          </w:p>
        </w:tc>
        <w:tc>
          <w:tcPr>
            <w:tcW w:w="270" w:type="dxa"/>
            <w:vAlign w:val="center"/>
          </w:tcPr>
          <w:p w14:paraId="56C3A121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54B4F8ED" w:rsidR="006F089A" w:rsidRPr="0040701F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</w:rPr>
              <w:t>27,632</w:t>
            </w:r>
          </w:p>
        </w:tc>
        <w:tc>
          <w:tcPr>
            <w:tcW w:w="270" w:type="dxa"/>
            <w:vAlign w:val="center"/>
          </w:tcPr>
          <w:p w14:paraId="424712A9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0C43451D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77777777" w:rsidR="006F089A" w:rsidRPr="0040701F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40701F" w14:paraId="3E8AF163" w14:textId="77777777" w:rsidTr="00395C5E">
        <w:tc>
          <w:tcPr>
            <w:tcW w:w="2970" w:type="dxa"/>
          </w:tcPr>
          <w:p w14:paraId="4E953363" w14:textId="77777777" w:rsidR="006F089A" w:rsidRPr="0040701F" w:rsidRDefault="006F089A" w:rsidP="006F0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70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6F089A" w:rsidRPr="0040701F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531CAD0E" w:rsidR="006F089A" w:rsidRPr="00395C5E" w:rsidRDefault="006F089A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95C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3,28</w:t>
            </w:r>
            <w:r w:rsidR="00B65957" w:rsidRPr="00395C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395C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466EC" w:rsidRPr="00395C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</w:t>
            </w:r>
            <w:r w:rsidRPr="00395C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6F089A" w:rsidRPr="00395C5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4AFA3DDF" w:rsidR="006F089A" w:rsidRPr="0040701F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2,834,044</w:t>
            </w:r>
          </w:p>
        </w:tc>
        <w:tc>
          <w:tcPr>
            <w:tcW w:w="270" w:type="dxa"/>
            <w:vAlign w:val="center"/>
          </w:tcPr>
          <w:p w14:paraId="4EF8E367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0BBF3092" w:rsidR="006F089A" w:rsidRPr="0040701F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10,739</w:t>
            </w:r>
          </w:p>
        </w:tc>
        <w:tc>
          <w:tcPr>
            <w:tcW w:w="270" w:type="dxa"/>
            <w:vAlign w:val="center"/>
          </w:tcPr>
          <w:p w14:paraId="4739DE5F" w14:textId="77777777" w:rsidR="006F089A" w:rsidRPr="0040701F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110460F3" w:rsidR="006F089A" w:rsidRPr="0040701F" w:rsidRDefault="006F089A" w:rsidP="006F08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70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11,373</w:t>
            </w:r>
          </w:p>
        </w:tc>
      </w:tr>
    </w:tbl>
    <w:p w14:paraId="5AC9F6DA" w14:textId="37893C24" w:rsidR="00036185" w:rsidRPr="0040701F" w:rsidRDefault="00B65957" w:rsidP="002A742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D481177" w14:textId="151747B3" w:rsidR="002A742F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0701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40701F">
        <w:rPr>
          <w:rFonts w:asciiTheme="majorBidi" w:hAnsiTheme="majorBidi" w:cstheme="majorBidi"/>
          <w:sz w:val="28"/>
          <w:szCs w:val="28"/>
        </w:rPr>
        <w:t xml:space="preserve"> </w:t>
      </w:r>
      <w:r w:rsidR="00FF33DB" w:rsidRPr="0040701F">
        <w:rPr>
          <w:rFonts w:asciiTheme="majorBidi" w:hAnsiTheme="majorBidi" w:cstheme="majorBidi"/>
          <w:sz w:val="28"/>
          <w:szCs w:val="28"/>
        </w:rPr>
        <w:t xml:space="preserve">30 </w:t>
      </w:r>
      <w:r w:rsidR="00FF33DB" w:rsidRPr="0040701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52C3E" w:rsidRPr="004070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40701F">
        <w:rPr>
          <w:rFonts w:asciiTheme="majorBidi" w:hAnsiTheme="majorBidi" w:cstheme="majorBidi"/>
          <w:sz w:val="28"/>
          <w:szCs w:val="28"/>
        </w:rPr>
        <w:t>2</w:t>
      </w:r>
      <w:r w:rsidR="001F2771" w:rsidRPr="0040701F">
        <w:rPr>
          <w:rFonts w:asciiTheme="majorBidi" w:hAnsiTheme="majorBidi" w:cstheme="majorBidi"/>
          <w:sz w:val="28"/>
          <w:szCs w:val="28"/>
        </w:rPr>
        <w:t>56</w:t>
      </w:r>
      <w:r w:rsidR="00BE5BF4" w:rsidRPr="0040701F">
        <w:rPr>
          <w:rFonts w:asciiTheme="majorBidi" w:hAnsiTheme="majorBidi" w:cstheme="majorBidi"/>
          <w:sz w:val="28"/>
          <w:szCs w:val="28"/>
        </w:rPr>
        <w:t>5</w:t>
      </w:r>
      <w:r w:rsidRPr="0040701F">
        <w:rPr>
          <w:rFonts w:asciiTheme="majorBidi" w:hAnsiTheme="majorBidi" w:cstheme="majorBidi"/>
          <w:sz w:val="28"/>
          <w:szCs w:val="28"/>
        </w:rPr>
        <w:t xml:space="preserve"> </w:t>
      </w:r>
      <w:r w:rsidRPr="0040701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FA728A" w:rsidRPr="0040701F">
        <w:rPr>
          <w:rFonts w:asciiTheme="majorBidi" w:hAnsiTheme="majorBidi" w:cstheme="majorBidi"/>
          <w:sz w:val="28"/>
          <w:szCs w:val="28"/>
        </w:rPr>
        <w:t xml:space="preserve"> 544</w:t>
      </w:r>
      <w:r w:rsidR="00FF33DB" w:rsidRPr="0040701F">
        <w:rPr>
          <w:rFonts w:asciiTheme="majorBidi" w:hAnsiTheme="majorBidi" w:cstheme="majorBidi"/>
          <w:sz w:val="28"/>
          <w:szCs w:val="28"/>
        </w:rPr>
        <w:t xml:space="preserve"> </w:t>
      </w:r>
      <w:r w:rsidRPr="0040701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F0349" w:rsidRPr="0040701F">
        <w:rPr>
          <w:rFonts w:asciiTheme="majorBidi" w:hAnsiTheme="majorBidi" w:cstheme="majorBidi"/>
          <w:sz w:val="28"/>
          <w:szCs w:val="28"/>
        </w:rPr>
        <w:t xml:space="preserve"> </w:t>
      </w:r>
      <w:r w:rsidRPr="0040701F">
        <w:rPr>
          <w:rFonts w:asciiTheme="majorBidi" w:hAnsiTheme="majorBidi" w:cstheme="majorBidi"/>
          <w:sz w:val="28"/>
          <w:szCs w:val="28"/>
          <w:cs/>
        </w:rPr>
        <w:t>และ</w:t>
      </w:r>
      <w:r w:rsidR="000B1BDD" w:rsidRPr="0040701F">
        <w:rPr>
          <w:rFonts w:asciiTheme="majorBidi" w:hAnsiTheme="majorBidi" w:cs="Angsana New"/>
          <w:sz w:val="28"/>
          <w:szCs w:val="28"/>
        </w:rPr>
        <w:t xml:space="preserve">       </w:t>
      </w:r>
      <w:r w:rsidR="004E4162" w:rsidRPr="004070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28A" w:rsidRPr="0040701F">
        <w:rPr>
          <w:rFonts w:asciiTheme="majorBidi" w:hAnsiTheme="majorBidi" w:cstheme="majorBidi"/>
          <w:sz w:val="28"/>
          <w:szCs w:val="28"/>
        </w:rPr>
        <w:t xml:space="preserve">115 </w:t>
      </w:r>
      <w:r w:rsidRPr="0040701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0701F">
        <w:rPr>
          <w:rFonts w:asciiTheme="majorBidi" w:hAnsiTheme="majorBidi" w:cstheme="majorBidi"/>
          <w:sz w:val="28"/>
          <w:szCs w:val="28"/>
        </w:rPr>
        <w:t xml:space="preserve"> </w:t>
      </w:r>
      <w:r w:rsidRPr="0040701F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40701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2771" w:rsidRPr="0040701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C6317" w:rsidRPr="0040701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C6317" w:rsidRPr="0040701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21C0E" w:rsidRPr="0040701F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40701F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BE5BF4" w:rsidRPr="0040701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40701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F2771" w:rsidRPr="0040701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6317" w:rsidRPr="0040701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8B7EA0" w:rsidRPr="0040701F">
        <w:rPr>
          <w:rFonts w:asciiTheme="majorBidi" w:hAnsiTheme="majorBidi" w:cstheme="majorBidi"/>
          <w:i/>
          <w:iCs/>
          <w:sz w:val="28"/>
          <w:szCs w:val="28"/>
        </w:rPr>
        <w:t>082</w:t>
      </w:r>
      <w:r w:rsidRPr="0040701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0701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40701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0701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40701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B7EA0" w:rsidRPr="0040701F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421C0E" w:rsidRPr="0040701F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40701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0701F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40701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A742F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7A9471C" w14:textId="19CDACEC" w:rsidR="007271DD" w:rsidRPr="0005480F" w:rsidRDefault="007271DD" w:rsidP="00221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19F4A3F" w14:textId="19011AB4" w:rsidR="00A11329" w:rsidRPr="00EB371C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03913BEB" w14:textId="3A2374D1" w:rsidR="00A11329" w:rsidRPr="0005480F" w:rsidRDefault="00A11329" w:rsidP="00A11329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D453982" w14:textId="57CF9046" w:rsidR="00D63C8C" w:rsidRPr="0005480F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05480F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5780AFE7" w:rsidR="00A11329" w:rsidRPr="0005480F" w:rsidRDefault="00A11329" w:rsidP="00FF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05480F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1626A1C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บริการด้าน</w:t>
      </w:r>
      <w:r w:rsidR="002C72F6" w:rsidRPr="0005480F">
        <w:rPr>
          <w:rFonts w:asciiTheme="majorBidi" w:hAnsiTheme="majorBidi" w:cstheme="majorBidi"/>
          <w:sz w:val="28"/>
          <w:szCs w:val="28"/>
          <w:cs/>
        </w:rPr>
        <w:t>โลจิสติก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ส์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ซัพพลายเชน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อย่างครบวงจร</w:t>
      </w:r>
      <w:r w:rsidRPr="0005480F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ะการ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75FD62F2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518DB50D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42942710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EB3776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46D8D9BB" w:rsidR="00EB4B50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after="120"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13CD76A9" w14:textId="549E949E" w:rsidR="004B20E7" w:rsidRDefault="004B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7C5C2D5F" w14:textId="11B31E6F" w:rsidR="00D63C8C" w:rsidRPr="0005480F" w:rsidRDefault="00D63C8C" w:rsidP="004B49CD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บริษัท</w:t>
      </w:r>
    </w:p>
    <w:p w14:paraId="34BF8431" w14:textId="77777777" w:rsidR="004666EC" w:rsidRPr="0005480F" w:rsidRDefault="004666EC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05480F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05480F" w:rsidRDefault="006E75A5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05480F" w:rsidRDefault="00B0297E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05480F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05480F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05480F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7A5DA8AF" w14:textId="77777777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5AA2D34" w14:textId="5BD97D0D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05480F" w:rsidSect="00F75CB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15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502"/>
        <w:gridCol w:w="238"/>
        <w:gridCol w:w="477"/>
        <w:gridCol w:w="236"/>
        <w:gridCol w:w="489"/>
        <w:gridCol w:w="236"/>
        <w:gridCol w:w="537"/>
        <w:gridCol w:w="236"/>
        <w:gridCol w:w="439"/>
        <w:gridCol w:w="46"/>
        <w:gridCol w:w="236"/>
        <w:gridCol w:w="514"/>
        <w:gridCol w:w="236"/>
        <w:gridCol w:w="492"/>
        <w:gridCol w:w="236"/>
        <w:gridCol w:w="472"/>
        <w:gridCol w:w="236"/>
        <w:gridCol w:w="523"/>
        <w:gridCol w:w="236"/>
        <w:gridCol w:w="521"/>
        <w:gridCol w:w="236"/>
        <w:gridCol w:w="527"/>
        <w:gridCol w:w="236"/>
        <w:gridCol w:w="507"/>
        <w:gridCol w:w="236"/>
        <w:gridCol w:w="538"/>
        <w:gridCol w:w="238"/>
        <w:gridCol w:w="541"/>
        <w:gridCol w:w="236"/>
        <w:gridCol w:w="509"/>
        <w:gridCol w:w="236"/>
        <w:gridCol w:w="529"/>
        <w:gridCol w:w="236"/>
        <w:gridCol w:w="9"/>
        <w:gridCol w:w="460"/>
        <w:gridCol w:w="236"/>
        <w:gridCol w:w="463"/>
      </w:tblGrid>
      <w:tr w:rsidR="00FF33DB" w:rsidRPr="006339FB" w14:paraId="70C55F0B" w14:textId="77777777" w:rsidTr="00395C5E">
        <w:trPr>
          <w:trHeight w:val="144"/>
        </w:trPr>
        <w:tc>
          <w:tcPr>
            <w:tcW w:w="1955" w:type="dxa"/>
          </w:tcPr>
          <w:p w14:paraId="2AEFB1D9" w14:textId="77777777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111" w:type="dxa"/>
            <w:gridSpan w:val="37"/>
          </w:tcPr>
          <w:p w14:paraId="4886A71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F33DB" w:rsidRPr="006339FB" w14:paraId="4663E187" w14:textId="77777777" w:rsidTr="00395C5E">
        <w:trPr>
          <w:trHeight w:val="144"/>
        </w:trPr>
        <w:tc>
          <w:tcPr>
            <w:tcW w:w="1955" w:type="dxa"/>
          </w:tcPr>
          <w:p w14:paraId="5EDC1797" w14:textId="1F8F2335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3C81D99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5C85589C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02A541F3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8DFC2A0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</w:tcPr>
          <w:p w14:paraId="5B3A2235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03F30EE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</w:tcPr>
          <w:p w14:paraId="734506F4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A28BF71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4845352E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2160B7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42C2A155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3FB41032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9DE319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5C216F7B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6" w:type="dxa"/>
          </w:tcPr>
          <w:p w14:paraId="09BEA4D1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8" w:type="dxa"/>
            <w:gridSpan w:val="4"/>
          </w:tcPr>
          <w:p w14:paraId="71C5A550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FF33DB" w:rsidRPr="006339FB" w14:paraId="3FD4DF61" w14:textId="77777777" w:rsidTr="00BB21C4">
        <w:trPr>
          <w:trHeight w:val="144"/>
        </w:trPr>
        <w:tc>
          <w:tcPr>
            <w:tcW w:w="1955" w:type="dxa"/>
          </w:tcPr>
          <w:p w14:paraId="00CFCE71" w14:textId="225B31B8" w:rsidR="00FF33DB" w:rsidRPr="006339FB" w:rsidRDefault="00BB21C4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3F2F62B9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17EB2A5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33C4872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1581AF73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  <w:hideMark/>
          </w:tcPr>
          <w:p w14:paraId="2B347ECF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17F18F3D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  <w:hideMark/>
          </w:tcPr>
          <w:p w14:paraId="2910C7F1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03D3258C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565419C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736E417B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67D3097C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553" w:type="dxa"/>
            <w:gridSpan w:val="4"/>
            <w:hideMark/>
          </w:tcPr>
          <w:p w14:paraId="261FD95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2EE21C7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336B3270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6" w:type="dxa"/>
          </w:tcPr>
          <w:p w14:paraId="327ABC6B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8" w:type="dxa"/>
            <w:gridSpan w:val="4"/>
            <w:hideMark/>
          </w:tcPr>
          <w:p w14:paraId="299B2486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B21C4" w:rsidRPr="006339FB" w14:paraId="554E4ED2" w14:textId="77777777" w:rsidTr="005D6E52">
        <w:trPr>
          <w:trHeight w:val="288"/>
        </w:trPr>
        <w:tc>
          <w:tcPr>
            <w:tcW w:w="1955" w:type="dxa"/>
          </w:tcPr>
          <w:p w14:paraId="648A56A4" w14:textId="5CAD8B42" w:rsidR="00BB21C4" w:rsidRPr="006339FB" w:rsidRDefault="00BB21C4" w:rsidP="002019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502" w:type="dxa"/>
            <w:vAlign w:val="bottom"/>
          </w:tcPr>
          <w:p w14:paraId="2A2AB995" w14:textId="718D8E91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bottom"/>
          </w:tcPr>
          <w:p w14:paraId="441E411A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57B45038" w14:textId="372115EB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3B766303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47C14ECB" w14:textId="37D1E6EB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5DF8A061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262D92E4" w14:textId="02EBE973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3D68ECA6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5" w:type="dxa"/>
            <w:gridSpan w:val="2"/>
            <w:vAlign w:val="bottom"/>
          </w:tcPr>
          <w:p w14:paraId="7D4B8281" w14:textId="3E1FF18B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54DA85C6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5E4AE0F5" w14:textId="211CC490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79A503A6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4A89DFAE" w14:textId="40A314B7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2656F11A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706C3295" w14:textId="0623AF7F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01DD6A8E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264D76C5" w14:textId="2AFDC7E7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04D22B5B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0DD5E6A1" w14:textId="1D721BD3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61FD542D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4E932A33" w14:textId="4D662E03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7EC6B6EC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2864781E" w14:textId="6DF367D9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3160DE75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6C42F3E3" w14:textId="78745276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bottom"/>
          </w:tcPr>
          <w:p w14:paraId="5F932CF2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2C3025E5" w14:textId="23F6A5E8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4E2A7DD5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4F2A44B2" w14:textId="640BA4A6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239A4538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705E460A" w14:textId="154F73F3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6BB1DF85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21D8F51E" w14:textId="236DCBE9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1B4046DC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bottom"/>
          </w:tcPr>
          <w:p w14:paraId="0BEB19ED" w14:textId="65C4F350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</w:tr>
      <w:tr w:rsidR="00FF33DB" w:rsidRPr="006339FB" w14:paraId="10A1F88F" w14:textId="77777777" w:rsidTr="00BB21C4">
        <w:trPr>
          <w:trHeight w:val="144"/>
        </w:trPr>
        <w:tc>
          <w:tcPr>
            <w:tcW w:w="1955" w:type="dxa"/>
          </w:tcPr>
          <w:p w14:paraId="3832B132" w14:textId="77777777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111" w:type="dxa"/>
            <w:gridSpan w:val="37"/>
          </w:tcPr>
          <w:p w14:paraId="0BC49C04" w14:textId="77777777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6339FB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FF33DB" w:rsidRPr="006339FB" w14:paraId="45D43C77" w14:textId="77777777" w:rsidTr="005D6E52">
        <w:trPr>
          <w:trHeight w:val="144"/>
        </w:trPr>
        <w:tc>
          <w:tcPr>
            <w:tcW w:w="1955" w:type="dxa"/>
          </w:tcPr>
          <w:p w14:paraId="30C934C8" w14:textId="77777777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502" w:type="dxa"/>
          </w:tcPr>
          <w:p w14:paraId="31FAA44A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77D773B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23541629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BE2E2F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7A29B674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497E3F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777D055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24294E7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1F5721AF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6CB40027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5076C03E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6B9EFE6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635418A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20360E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72C698A4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7DAB873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2CE2EAC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555CFD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1DDD0C16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42567FB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6A12E6AA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2809D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050E16CF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88DC25E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41664858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BF23AA7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66C0D49C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EA94A81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0F9BE493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A9C873C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11FCEC9B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2F0DA7B0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39E6D950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2BABC0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</w:tcPr>
          <w:p w14:paraId="6E68CED9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2D233F" w:rsidRPr="004A620C" w14:paraId="7DF26AB0" w14:textId="77777777" w:rsidTr="005D6E52">
        <w:trPr>
          <w:trHeight w:val="144"/>
        </w:trPr>
        <w:tc>
          <w:tcPr>
            <w:tcW w:w="1955" w:type="dxa"/>
          </w:tcPr>
          <w:p w14:paraId="7A206EC7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502" w:type="dxa"/>
          </w:tcPr>
          <w:p w14:paraId="4946C86C" w14:textId="01EC601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1,434</w:t>
            </w:r>
          </w:p>
        </w:tc>
        <w:tc>
          <w:tcPr>
            <w:tcW w:w="238" w:type="dxa"/>
          </w:tcPr>
          <w:p w14:paraId="3B83A217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43EE1170" w14:textId="073BE0AE" w:rsidR="002D233F" w:rsidRPr="00E1592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1592E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4A62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592E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E1592E"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  <w:tc>
          <w:tcPr>
            <w:tcW w:w="236" w:type="dxa"/>
          </w:tcPr>
          <w:p w14:paraId="1F1FE1A9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2520E06B" w14:textId="2CE7048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794E426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4A56924E" w14:textId="144F8449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248</w:t>
            </w:r>
          </w:p>
        </w:tc>
        <w:tc>
          <w:tcPr>
            <w:tcW w:w="236" w:type="dxa"/>
          </w:tcPr>
          <w:p w14:paraId="7637A45B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4FA93816" w14:textId="4F51ECEA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282" w:type="dxa"/>
            <w:gridSpan w:val="2"/>
          </w:tcPr>
          <w:p w14:paraId="29D975B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1686B405" w14:textId="185C5D9F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97</w:t>
            </w:r>
          </w:p>
        </w:tc>
        <w:tc>
          <w:tcPr>
            <w:tcW w:w="236" w:type="dxa"/>
          </w:tcPr>
          <w:p w14:paraId="48B4EDEC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601842DC" w14:textId="6FF96ED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36" w:type="dxa"/>
          </w:tcPr>
          <w:p w14:paraId="1DC9E0B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64BFA54C" w14:textId="5BA6C25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236" w:type="dxa"/>
          </w:tcPr>
          <w:p w14:paraId="2735515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437F472F" w14:textId="36156CA1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04DAAD3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5433FA56" w14:textId="2B5C0809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549</w:t>
            </w:r>
          </w:p>
        </w:tc>
        <w:tc>
          <w:tcPr>
            <w:tcW w:w="236" w:type="dxa"/>
          </w:tcPr>
          <w:p w14:paraId="69178989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470433DF" w14:textId="23A904B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0746C97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41AB4001" w14:textId="59258198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</w:t>
            </w:r>
          </w:p>
        </w:tc>
        <w:tc>
          <w:tcPr>
            <w:tcW w:w="236" w:type="dxa"/>
          </w:tcPr>
          <w:p w14:paraId="61C35089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1CF5805F" w14:textId="7CA124D3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2,738</w:t>
            </w:r>
          </w:p>
        </w:tc>
        <w:tc>
          <w:tcPr>
            <w:tcW w:w="238" w:type="dxa"/>
          </w:tcPr>
          <w:p w14:paraId="114A85DF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72FE68D1" w14:textId="0A7EEA8B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2</w:t>
            </w:r>
            <w:r w:rsidRPr="004A62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236" w:type="dxa"/>
          </w:tcPr>
          <w:p w14:paraId="25080B9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40B18ED3" w14:textId="465DDF69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76C10ED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676428CC" w14:textId="1A50A101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087E0556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659F64F2" w14:textId="66849909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2,7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236" w:type="dxa"/>
          </w:tcPr>
          <w:p w14:paraId="2EF0744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</w:tcPr>
          <w:p w14:paraId="59AA8663" w14:textId="05589BA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Pr="004A62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</w:p>
        </w:tc>
      </w:tr>
      <w:tr w:rsidR="002D233F" w:rsidRPr="004A620C" w14:paraId="72F3AD04" w14:textId="77777777" w:rsidTr="005D6E52">
        <w:trPr>
          <w:trHeight w:val="144"/>
        </w:trPr>
        <w:tc>
          <w:tcPr>
            <w:tcW w:w="1955" w:type="dxa"/>
          </w:tcPr>
          <w:p w14:paraId="57F3E343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42626EF6" w14:textId="19DE9E38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38" w:type="dxa"/>
          </w:tcPr>
          <w:p w14:paraId="5547A33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</w:tcPr>
          <w:p w14:paraId="384E4D20" w14:textId="7FD8727A" w:rsidR="002D233F" w:rsidRPr="00E1592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1592E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236" w:type="dxa"/>
          </w:tcPr>
          <w:p w14:paraId="2EF1A90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14:paraId="07EE5AAC" w14:textId="24589D4B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236" w:type="dxa"/>
          </w:tcPr>
          <w:p w14:paraId="5E1925E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05CF7885" w14:textId="7C6D97D2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149</w:t>
            </w:r>
          </w:p>
        </w:tc>
        <w:tc>
          <w:tcPr>
            <w:tcW w:w="236" w:type="dxa"/>
          </w:tcPr>
          <w:p w14:paraId="034F2DE2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0F9FE6FC" w14:textId="5A9F380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82" w:type="dxa"/>
            <w:gridSpan w:val="2"/>
          </w:tcPr>
          <w:p w14:paraId="046D07A7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14:paraId="65CB3B53" w14:textId="5E3FA75A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236" w:type="dxa"/>
          </w:tcPr>
          <w:p w14:paraId="40AFDF0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14:paraId="360CF840" w14:textId="4B03FE76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2A9C72C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4EEB6F91" w14:textId="7345DBB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236" w:type="dxa"/>
          </w:tcPr>
          <w:p w14:paraId="3923E78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14:paraId="317584A0" w14:textId="7F6FAE39" w:rsidR="002D233F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6DC78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14:paraId="028BE12F" w14:textId="04AD115F" w:rsidR="002D233F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4B4A6D77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01563A37" w14:textId="2F8FEBDF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236" w:type="dxa"/>
          </w:tcPr>
          <w:p w14:paraId="6403FB2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7C65F89" w14:textId="4484AB89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C758A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236" w:type="dxa"/>
          </w:tcPr>
          <w:p w14:paraId="604BC656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5604BA97" w14:textId="0250B84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238" w:type="dxa"/>
          </w:tcPr>
          <w:p w14:paraId="0E771B89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0A6800BC" w14:textId="1CC50B0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308</w:t>
            </w:r>
          </w:p>
        </w:tc>
        <w:tc>
          <w:tcPr>
            <w:tcW w:w="236" w:type="dxa"/>
          </w:tcPr>
          <w:p w14:paraId="52F0D4FB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7C279339" w14:textId="09B744F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547DD1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14:paraId="00F92D59" w14:textId="76332C2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308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724D641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</w:tcPr>
          <w:p w14:paraId="1E054EAD" w14:textId="03510DF3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CA8082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14:paraId="654DC10B" w14:textId="2C36F578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2D233F" w:rsidRPr="004A620C" w14:paraId="64CCA60F" w14:textId="77777777" w:rsidTr="005D6E52">
        <w:trPr>
          <w:trHeight w:val="144"/>
        </w:trPr>
        <w:tc>
          <w:tcPr>
            <w:tcW w:w="1955" w:type="dxa"/>
          </w:tcPr>
          <w:p w14:paraId="0941737C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</w:tcPr>
          <w:p w14:paraId="2EF8076F" w14:textId="6841162B" w:rsidR="002D233F" w:rsidRPr="00E1592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E1592E">
              <w:rPr>
                <w:rFonts w:asciiTheme="majorBidi" w:hAnsiTheme="majorBidi" w:cstheme="majorBidi"/>
                <w:b/>
                <w:sz w:val="22"/>
                <w:szCs w:val="22"/>
              </w:rPr>
              <w:t>1,459</w:t>
            </w:r>
          </w:p>
        </w:tc>
        <w:tc>
          <w:tcPr>
            <w:tcW w:w="238" w:type="dxa"/>
          </w:tcPr>
          <w:p w14:paraId="7C41E751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</w:tcPr>
          <w:p w14:paraId="0753FEE6" w14:textId="473FE49D" w:rsidR="002D233F" w:rsidRPr="00E1592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E1592E">
              <w:rPr>
                <w:rFonts w:asciiTheme="majorBidi" w:hAnsiTheme="majorBidi" w:cstheme="majorBidi"/>
                <w:b/>
                <w:sz w:val="22"/>
                <w:szCs w:val="22"/>
              </w:rPr>
              <w:t>1,323</w:t>
            </w:r>
          </w:p>
        </w:tc>
        <w:tc>
          <w:tcPr>
            <w:tcW w:w="236" w:type="dxa"/>
          </w:tcPr>
          <w:p w14:paraId="3C66636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</w:tcPr>
          <w:p w14:paraId="3EFFE91E" w14:textId="517D56C1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70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7A9EEC0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3DD2ABDA" w14:textId="6B4DFF16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397</w:t>
            </w:r>
          </w:p>
        </w:tc>
        <w:tc>
          <w:tcPr>
            <w:tcW w:w="236" w:type="dxa"/>
          </w:tcPr>
          <w:p w14:paraId="5617B13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</w:tcPr>
          <w:p w14:paraId="65F6A82E" w14:textId="6EA91164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7</w:t>
            </w:r>
          </w:p>
        </w:tc>
        <w:tc>
          <w:tcPr>
            <w:tcW w:w="282" w:type="dxa"/>
            <w:gridSpan w:val="2"/>
          </w:tcPr>
          <w:p w14:paraId="429EC9B2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</w:tcPr>
          <w:p w14:paraId="60AC9B76" w14:textId="09742DAA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99</w:t>
            </w:r>
          </w:p>
        </w:tc>
        <w:tc>
          <w:tcPr>
            <w:tcW w:w="236" w:type="dxa"/>
          </w:tcPr>
          <w:p w14:paraId="58D4E9F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</w:tcPr>
          <w:p w14:paraId="7B216CDE" w14:textId="06BBCA3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71</w:t>
            </w:r>
          </w:p>
        </w:tc>
        <w:tc>
          <w:tcPr>
            <w:tcW w:w="236" w:type="dxa"/>
          </w:tcPr>
          <w:p w14:paraId="4C5A784F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</w:tcPr>
          <w:p w14:paraId="45C64BAF" w14:textId="3DAA90A3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6371E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6352625F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</w:tcPr>
          <w:p w14:paraId="6A94C2A2" w14:textId="0E8AD73B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67FB9ECF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</w:tcPr>
          <w:p w14:paraId="3B0862DC" w14:textId="260FE8DD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549</w:t>
            </w:r>
          </w:p>
        </w:tc>
        <w:tc>
          <w:tcPr>
            <w:tcW w:w="236" w:type="dxa"/>
          </w:tcPr>
          <w:p w14:paraId="4BC56ED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</w:tcPr>
          <w:p w14:paraId="7039C435" w14:textId="3C0B69C1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170</w:t>
            </w:r>
          </w:p>
        </w:tc>
        <w:tc>
          <w:tcPr>
            <w:tcW w:w="236" w:type="dxa"/>
          </w:tcPr>
          <w:p w14:paraId="7329157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</w:tcPr>
          <w:p w14:paraId="0A2A86E0" w14:textId="11D1E9F3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183</w:t>
            </w:r>
          </w:p>
        </w:tc>
        <w:tc>
          <w:tcPr>
            <w:tcW w:w="236" w:type="dxa"/>
          </w:tcPr>
          <w:p w14:paraId="1C84FBD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</w:tcPr>
          <w:p w14:paraId="34BE5759" w14:textId="7D95062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3,110</w:t>
            </w:r>
          </w:p>
        </w:tc>
        <w:tc>
          <w:tcPr>
            <w:tcW w:w="238" w:type="dxa"/>
          </w:tcPr>
          <w:p w14:paraId="0529CEEC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</w:tcPr>
          <w:p w14:paraId="2FF3E231" w14:textId="747EE1E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6371E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2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,61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3A393CF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</w:tcPr>
          <w:p w14:paraId="40E43D99" w14:textId="596EA543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372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0F1BF21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</w:tcPr>
          <w:p w14:paraId="3E226E10" w14:textId="2218E9E4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308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9E5274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</w:tcBorders>
          </w:tcPr>
          <w:p w14:paraId="7720322B" w14:textId="19AAF47F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2,738</w:t>
            </w:r>
          </w:p>
        </w:tc>
        <w:tc>
          <w:tcPr>
            <w:tcW w:w="236" w:type="dxa"/>
          </w:tcPr>
          <w:p w14:paraId="29318CF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</w:tcPr>
          <w:p w14:paraId="6CFA9901" w14:textId="47E146A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2,30</w:t>
            </w:r>
            <w:r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3</w:t>
            </w:r>
          </w:p>
        </w:tc>
      </w:tr>
      <w:tr w:rsidR="00906B63" w:rsidRPr="004A620C" w14:paraId="59433F72" w14:textId="77777777" w:rsidTr="005D6E52">
        <w:trPr>
          <w:trHeight w:val="144"/>
        </w:trPr>
        <w:tc>
          <w:tcPr>
            <w:tcW w:w="1955" w:type="dxa"/>
          </w:tcPr>
          <w:p w14:paraId="1A0B8077" w14:textId="77777777" w:rsidR="00906B63" w:rsidRPr="004A620C" w:rsidRDefault="00906B63" w:rsidP="00906B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</w:tcPr>
          <w:p w14:paraId="464C281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72AB433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2F3F542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B8D141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5E48BD1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78A725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055272A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704C60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1D2E138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14:paraId="0BB0B841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159959A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110C7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241754C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E1BDDD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14:paraId="7E1B280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DB459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14:paraId="610ABDB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1C6D3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</w:tcPr>
          <w:p w14:paraId="0197CEF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EBEC3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</w:tcPr>
          <w:p w14:paraId="70D1D7F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3D56155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</w:tcPr>
          <w:p w14:paraId="2A7C731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0358B2D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7CD2C33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3C98FE2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545A4BA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715DFD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0D3963E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6DBB114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</w:tcPr>
          <w:p w14:paraId="3C92A1A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604FEA1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tcBorders>
              <w:top w:val="double" w:sz="4" w:space="0" w:color="auto"/>
            </w:tcBorders>
          </w:tcPr>
          <w:p w14:paraId="74D55D0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85FF25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</w:tcPr>
          <w:p w14:paraId="53E026F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906B63" w:rsidRPr="004A620C" w14:paraId="63453CE7" w14:textId="77777777" w:rsidTr="005D6E52">
        <w:trPr>
          <w:trHeight w:val="144"/>
        </w:trPr>
        <w:tc>
          <w:tcPr>
            <w:tcW w:w="1955" w:type="dxa"/>
          </w:tcPr>
          <w:p w14:paraId="03E5EC55" w14:textId="77777777" w:rsidR="00906B63" w:rsidRPr="004A620C" w:rsidRDefault="00906B63" w:rsidP="00906B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02" w:type="dxa"/>
          </w:tcPr>
          <w:p w14:paraId="26A82C48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1CB790D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</w:tcPr>
          <w:p w14:paraId="493D256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9D1E12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13B84AA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013965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2A7B8CF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0DC38F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7B818BD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33DF38A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158C843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AB99C0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4DA4B00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011E4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</w:tcPr>
          <w:p w14:paraId="3FF39D0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FDBEC7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</w:tcPr>
          <w:p w14:paraId="330B3951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0A2B928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0DA6207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38C63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</w:tcPr>
          <w:p w14:paraId="5218A99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172E9A2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</w:tcPr>
          <w:p w14:paraId="71DCF95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4556BF1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2BEDEDF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61CFB67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7897A581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CB5417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009E73E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59D0A1B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33D87938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12AF1DD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</w:tcPr>
          <w:p w14:paraId="6318289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DA8CF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</w:tcPr>
          <w:p w14:paraId="4B5DA9B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906B63" w:rsidRPr="004A620C" w14:paraId="4ED33A99" w14:textId="77777777" w:rsidTr="005D6E52">
        <w:trPr>
          <w:trHeight w:val="144"/>
        </w:trPr>
        <w:tc>
          <w:tcPr>
            <w:tcW w:w="1955" w:type="dxa"/>
          </w:tcPr>
          <w:p w14:paraId="723E5F2E" w14:textId="77777777" w:rsidR="00906B63" w:rsidRPr="004A620C" w:rsidRDefault="00906B63" w:rsidP="00906B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02" w:type="dxa"/>
          </w:tcPr>
          <w:p w14:paraId="5DD64BD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1275E2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</w:tcPr>
          <w:p w14:paraId="5E54C89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5A0972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2CD2DAD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1CB0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1B75FD5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883F45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1941F81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12D64FB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42BCC10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E46D19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5DE3345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05CE1E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</w:tcPr>
          <w:p w14:paraId="36540A8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124B72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</w:tcPr>
          <w:p w14:paraId="08944D4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C64A5E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7C3C9ED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CA5E8A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</w:tcPr>
          <w:p w14:paraId="43DC47E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74C064C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</w:tcPr>
          <w:p w14:paraId="13E80988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47C2600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06EABA2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5F4E45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4EE93DA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4EE9A9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30AE514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2A71CFC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6B3C4F0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03B145B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</w:tcPr>
          <w:p w14:paraId="42CC6CE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77A913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</w:tcPr>
          <w:p w14:paraId="7421C6C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2D233F" w:rsidRPr="004A620C" w14:paraId="583DE4B4" w14:textId="77777777" w:rsidTr="005D6E52">
        <w:trPr>
          <w:trHeight w:val="144"/>
        </w:trPr>
        <w:tc>
          <w:tcPr>
            <w:tcW w:w="1955" w:type="dxa"/>
          </w:tcPr>
          <w:p w14:paraId="187BE0EB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502" w:type="dxa"/>
          </w:tcPr>
          <w:p w14:paraId="637048F9" w14:textId="55D90DDD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1,361</w:t>
            </w:r>
          </w:p>
        </w:tc>
        <w:tc>
          <w:tcPr>
            <w:tcW w:w="238" w:type="dxa"/>
          </w:tcPr>
          <w:p w14:paraId="65AC5BBC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20482EFD" w14:textId="02F5C9EE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1,287</w:t>
            </w:r>
          </w:p>
        </w:tc>
        <w:tc>
          <w:tcPr>
            <w:tcW w:w="236" w:type="dxa"/>
          </w:tcPr>
          <w:p w14:paraId="0C3F64C6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7709B0A1" w14:textId="05ED0453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236" w:type="dxa"/>
          </w:tcPr>
          <w:p w14:paraId="49CA133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6850E3A6" w14:textId="686C28CF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390</w:t>
            </w:r>
          </w:p>
        </w:tc>
        <w:tc>
          <w:tcPr>
            <w:tcW w:w="236" w:type="dxa"/>
          </w:tcPr>
          <w:p w14:paraId="023A4501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1075E7D8" w14:textId="5574CD8E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30</w:t>
            </w:r>
          </w:p>
        </w:tc>
        <w:tc>
          <w:tcPr>
            <w:tcW w:w="282" w:type="dxa"/>
            <w:gridSpan w:val="2"/>
          </w:tcPr>
          <w:p w14:paraId="164C10F5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7F33360E" w14:textId="2E96B942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</w:t>
            </w:r>
          </w:p>
        </w:tc>
        <w:tc>
          <w:tcPr>
            <w:tcW w:w="236" w:type="dxa"/>
          </w:tcPr>
          <w:p w14:paraId="6AADB9FC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25C4DEFA" w14:textId="674DEE1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70</w:t>
            </w:r>
          </w:p>
        </w:tc>
        <w:tc>
          <w:tcPr>
            <w:tcW w:w="236" w:type="dxa"/>
          </w:tcPr>
          <w:p w14:paraId="0CAADBEA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11C3513D" w14:textId="33B3F5BF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60</w:t>
            </w:r>
          </w:p>
        </w:tc>
        <w:tc>
          <w:tcPr>
            <w:tcW w:w="236" w:type="dxa"/>
          </w:tcPr>
          <w:p w14:paraId="0D10519A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46173C83" w14:textId="56558AB9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7956F1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3E091DDD" w14:textId="6A652AE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ECB779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EB86AB8" w14:textId="64F4C594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2D233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170</w:t>
            </w:r>
          </w:p>
        </w:tc>
        <w:tc>
          <w:tcPr>
            <w:tcW w:w="236" w:type="dxa"/>
          </w:tcPr>
          <w:p w14:paraId="63E306F5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178ED759" w14:textId="243002CD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182</w:t>
            </w:r>
          </w:p>
        </w:tc>
        <w:tc>
          <w:tcPr>
            <w:tcW w:w="236" w:type="dxa"/>
          </w:tcPr>
          <w:p w14:paraId="5DE82BD9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2EE71EB7" w14:textId="003344EE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2,331</w:t>
            </w:r>
          </w:p>
        </w:tc>
        <w:tc>
          <w:tcPr>
            <w:tcW w:w="238" w:type="dxa"/>
          </w:tcPr>
          <w:p w14:paraId="7392281F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491A1EB4" w14:textId="49E80965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1,970</w:t>
            </w:r>
          </w:p>
        </w:tc>
        <w:tc>
          <w:tcPr>
            <w:tcW w:w="236" w:type="dxa"/>
          </w:tcPr>
          <w:p w14:paraId="0A18B988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71925D96" w14:textId="7F969C30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(371)</w:t>
            </w:r>
          </w:p>
        </w:tc>
        <w:tc>
          <w:tcPr>
            <w:tcW w:w="236" w:type="dxa"/>
          </w:tcPr>
          <w:p w14:paraId="171D32C3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563132A3" w14:textId="5CC7067B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(306)</w:t>
            </w:r>
          </w:p>
        </w:tc>
        <w:tc>
          <w:tcPr>
            <w:tcW w:w="236" w:type="dxa"/>
          </w:tcPr>
          <w:p w14:paraId="38708237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4F403A24" w14:textId="28B5455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1,960</w:t>
            </w:r>
          </w:p>
        </w:tc>
        <w:tc>
          <w:tcPr>
            <w:tcW w:w="236" w:type="dxa"/>
          </w:tcPr>
          <w:p w14:paraId="6E035FD3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</w:tcPr>
          <w:p w14:paraId="12801F4F" w14:textId="4D320694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1,664</w:t>
            </w:r>
          </w:p>
        </w:tc>
      </w:tr>
      <w:tr w:rsidR="002D233F" w:rsidRPr="004A620C" w14:paraId="399FAE4C" w14:textId="77777777" w:rsidTr="005D6E52">
        <w:trPr>
          <w:trHeight w:val="144"/>
        </w:trPr>
        <w:tc>
          <w:tcPr>
            <w:tcW w:w="1955" w:type="dxa"/>
          </w:tcPr>
          <w:p w14:paraId="597BA069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02" w:type="dxa"/>
          </w:tcPr>
          <w:p w14:paraId="76C5BFDF" w14:textId="13332BCB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1B5EC526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1DBE1574" w14:textId="2D23BDEC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049C408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48F225EC" w14:textId="4F39E2E5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CA59F5C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48DF50FB" w14:textId="7AC25510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328EBE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409AD588" w14:textId="0C4639E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82" w:type="dxa"/>
            <w:gridSpan w:val="2"/>
          </w:tcPr>
          <w:p w14:paraId="0EFE995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584CD39A" w14:textId="7D282CC1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165E9B9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468448EC" w14:textId="0949E02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BEE67B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640EADFA" w14:textId="7228EB5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2353460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sz w:val="22"/>
                <w:szCs w:val="22"/>
              </w:rPr>
            </w:pPr>
          </w:p>
        </w:tc>
        <w:tc>
          <w:tcPr>
            <w:tcW w:w="523" w:type="dxa"/>
          </w:tcPr>
          <w:p w14:paraId="6E271792" w14:textId="556ADBB1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2D233F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6CC02DE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</w:tcPr>
          <w:p w14:paraId="23AEE0E6" w14:textId="5B2D3CAC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2D233F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236" w:type="dxa"/>
          </w:tcPr>
          <w:p w14:paraId="06F69E8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</w:tcPr>
          <w:p w14:paraId="3E2BE1F4" w14:textId="49E434D2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48829B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07" w:type="dxa"/>
          </w:tcPr>
          <w:p w14:paraId="66B5A779" w14:textId="5B04C95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1E6C42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38" w:type="dxa"/>
          </w:tcPr>
          <w:p w14:paraId="6D007F15" w14:textId="0E769D5C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583</w:t>
            </w:r>
          </w:p>
        </w:tc>
        <w:tc>
          <w:tcPr>
            <w:tcW w:w="238" w:type="dxa"/>
          </w:tcPr>
          <w:p w14:paraId="47184430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41" w:type="dxa"/>
          </w:tcPr>
          <w:p w14:paraId="08FCAD26" w14:textId="777F7D21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549</w:t>
            </w:r>
          </w:p>
        </w:tc>
        <w:tc>
          <w:tcPr>
            <w:tcW w:w="236" w:type="dxa"/>
          </w:tcPr>
          <w:p w14:paraId="608B37C3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09" w:type="dxa"/>
          </w:tcPr>
          <w:p w14:paraId="57E70D14" w14:textId="70F0495B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55ED9EE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</w:tcPr>
          <w:p w14:paraId="17F6715E" w14:textId="4D3B1754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6467EE60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9" w:type="dxa"/>
            <w:gridSpan w:val="2"/>
          </w:tcPr>
          <w:p w14:paraId="0230C0CE" w14:textId="6EFAC150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583</w:t>
            </w:r>
          </w:p>
        </w:tc>
        <w:tc>
          <w:tcPr>
            <w:tcW w:w="236" w:type="dxa"/>
          </w:tcPr>
          <w:p w14:paraId="23614FD7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3" w:type="dxa"/>
          </w:tcPr>
          <w:p w14:paraId="6740BD01" w14:textId="24D70510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549</w:t>
            </w:r>
          </w:p>
        </w:tc>
      </w:tr>
      <w:tr w:rsidR="002D233F" w:rsidRPr="004A620C" w14:paraId="29EF9F90" w14:textId="77777777" w:rsidTr="005D6E52">
        <w:trPr>
          <w:trHeight w:val="144"/>
        </w:trPr>
        <w:tc>
          <w:tcPr>
            <w:tcW w:w="1955" w:type="dxa"/>
          </w:tcPr>
          <w:p w14:paraId="3DEE78C5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502" w:type="dxa"/>
          </w:tcPr>
          <w:p w14:paraId="009BEB45" w14:textId="67E9F8F9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789D7767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4BFA933E" w14:textId="16015136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6EF9B65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112964C9" w14:textId="4B95358C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C0C267E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792DA7CE" w14:textId="363406C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78B89B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6F2FF3E5" w14:textId="04F53F70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52</w:t>
            </w:r>
          </w:p>
        </w:tc>
        <w:tc>
          <w:tcPr>
            <w:tcW w:w="282" w:type="dxa"/>
            <w:gridSpan w:val="2"/>
          </w:tcPr>
          <w:p w14:paraId="1DAC8909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7F11E705" w14:textId="4F8F6D2D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236" w:type="dxa"/>
          </w:tcPr>
          <w:p w14:paraId="6CD8B95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14AB7F0" w14:textId="4C5C27BF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7F45BC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3FA30514" w14:textId="066DA069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C06AA8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sz w:val="22"/>
                <w:szCs w:val="22"/>
              </w:rPr>
            </w:pPr>
          </w:p>
        </w:tc>
        <w:tc>
          <w:tcPr>
            <w:tcW w:w="523" w:type="dxa"/>
          </w:tcPr>
          <w:p w14:paraId="56C9DEB4" w14:textId="6CAC551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387E46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971866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</w:tcPr>
          <w:p w14:paraId="333E8758" w14:textId="1DE46E1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5671F5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0DB17F5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</w:tcPr>
          <w:p w14:paraId="7032D570" w14:textId="4BACF85D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93315CF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07" w:type="dxa"/>
          </w:tcPr>
          <w:p w14:paraId="67D88FC5" w14:textId="15C46FF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A107625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38" w:type="dxa"/>
          </w:tcPr>
          <w:p w14:paraId="649153C3" w14:textId="42844279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52</w:t>
            </w:r>
          </w:p>
        </w:tc>
        <w:tc>
          <w:tcPr>
            <w:tcW w:w="238" w:type="dxa"/>
          </w:tcPr>
          <w:p w14:paraId="3647567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41" w:type="dxa"/>
          </w:tcPr>
          <w:p w14:paraId="69CC6838" w14:textId="66F6EA0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236" w:type="dxa"/>
          </w:tcPr>
          <w:p w14:paraId="61C72281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09" w:type="dxa"/>
          </w:tcPr>
          <w:p w14:paraId="2F8399DD" w14:textId="297D1916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66B27572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</w:tcPr>
          <w:p w14:paraId="67507F29" w14:textId="3F383536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</w:tcPr>
          <w:p w14:paraId="162B458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9" w:type="dxa"/>
            <w:gridSpan w:val="2"/>
          </w:tcPr>
          <w:p w14:paraId="1517FD27" w14:textId="6A5E38BF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236" w:type="dxa"/>
          </w:tcPr>
          <w:p w14:paraId="54578D38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3" w:type="dxa"/>
          </w:tcPr>
          <w:p w14:paraId="3DD18532" w14:textId="3BB3F950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</w:tr>
      <w:tr w:rsidR="002D233F" w:rsidRPr="004A620C" w14:paraId="4158A3DE" w14:textId="77777777" w:rsidTr="005D6E52">
        <w:trPr>
          <w:trHeight w:val="144"/>
        </w:trPr>
        <w:tc>
          <w:tcPr>
            <w:tcW w:w="1955" w:type="dxa"/>
          </w:tcPr>
          <w:p w14:paraId="68C92D54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08DCDD70" w14:textId="02704A8F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238" w:type="dxa"/>
          </w:tcPr>
          <w:p w14:paraId="1C27D713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</w:tcPr>
          <w:p w14:paraId="3F72AF05" w14:textId="28E8F0EB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36</w:t>
            </w:r>
          </w:p>
        </w:tc>
        <w:tc>
          <w:tcPr>
            <w:tcW w:w="236" w:type="dxa"/>
          </w:tcPr>
          <w:p w14:paraId="2DB138B8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14:paraId="02D9C5E3" w14:textId="0B6F3E3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7893D2C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66FCCB87" w14:textId="45B2A2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236" w:type="dxa"/>
          </w:tcPr>
          <w:p w14:paraId="0B18E545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552038C5" w14:textId="710F8AF1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45</w:t>
            </w:r>
          </w:p>
        </w:tc>
        <w:tc>
          <w:tcPr>
            <w:tcW w:w="282" w:type="dxa"/>
            <w:gridSpan w:val="2"/>
          </w:tcPr>
          <w:p w14:paraId="502EB9F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14:paraId="2BA09E0F" w14:textId="7C5225F9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15</w:t>
            </w:r>
          </w:p>
        </w:tc>
        <w:tc>
          <w:tcPr>
            <w:tcW w:w="236" w:type="dxa"/>
          </w:tcPr>
          <w:p w14:paraId="4BDC65D0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14:paraId="613AB786" w14:textId="7687CD5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249F7D27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1591031C" w14:textId="52DDADF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730F6A6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3"/>
              <w:rPr>
                <w:rFonts w:asciiTheme="majorBidi" w:hAnsiTheme="majorBidi" w:cs="Angsana New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14:paraId="2C734853" w14:textId="2A49C05B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</w:rPr>
            </w:pPr>
            <w:r w:rsidRPr="00387E46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DAA621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14:paraId="6C828A5C" w14:textId="5F60AE04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71F5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702E27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74B77AA6" w14:textId="5352CAA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DE916B6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321906E1" w14:textId="5E10842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236" w:type="dxa"/>
          </w:tcPr>
          <w:p w14:paraId="0529B983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2CBE8CEA" w14:textId="24E7741F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238" w:type="dxa"/>
          </w:tcPr>
          <w:p w14:paraId="2530BAEF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59803911" w14:textId="5E5E9A6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59</w:t>
            </w:r>
          </w:p>
        </w:tc>
        <w:tc>
          <w:tcPr>
            <w:tcW w:w="236" w:type="dxa"/>
          </w:tcPr>
          <w:p w14:paraId="271A1DA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2FEFD59A" w14:textId="4DC8F340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1EE23131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14:paraId="6685D9C6" w14:textId="28012CE9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(2)</w:t>
            </w:r>
          </w:p>
        </w:tc>
        <w:tc>
          <w:tcPr>
            <w:tcW w:w="236" w:type="dxa"/>
          </w:tcPr>
          <w:p w14:paraId="38006AE1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</w:tcPr>
          <w:p w14:paraId="03110D70" w14:textId="454C63A9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236" w:type="dxa"/>
          </w:tcPr>
          <w:p w14:paraId="403D310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14:paraId="068F450C" w14:textId="1E9835FE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</w:t>
            </w:r>
          </w:p>
        </w:tc>
      </w:tr>
      <w:tr w:rsidR="002D233F" w:rsidRPr="004A620C" w14:paraId="07079DB4" w14:textId="77777777" w:rsidTr="005D6E52">
        <w:trPr>
          <w:trHeight w:val="144"/>
        </w:trPr>
        <w:tc>
          <w:tcPr>
            <w:tcW w:w="1955" w:type="dxa"/>
          </w:tcPr>
          <w:p w14:paraId="00935292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</w:tcPr>
          <w:p w14:paraId="2ED35321" w14:textId="505C24D1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1,459</w:t>
            </w:r>
          </w:p>
        </w:tc>
        <w:tc>
          <w:tcPr>
            <w:tcW w:w="238" w:type="dxa"/>
          </w:tcPr>
          <w:p w14:paraId="7C28D348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</w:tcPr>
          <w:p w14:paraId="453E62A3" w14:textId="79FD5411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1,323</w:t>
            </w:r>
          </w:p>
        </w:tc>
        <w:tc>
          <w:tcPr>
            <w:tcW w:w="236" w:type="dxa"/>
          </w:tcPr>
          <w:p w14:paraId="055AD19F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</w:tcPr>
          <w:p w14:paraId="08288267" w14:textId="4AB90D5D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236" w:type="dxa"/>
          </w:tcPr>
          <w:p w14:paraId="151F616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6FE8071A" w14:textId="39856A36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397</w:t>
            </w:r>
          </w:p>
        </w:tc>
        <w:tc>
          <w:tcPr>
            <w:tcW w:w="236" w:type="dxa"/>
          </w:tcPr>
          <w:p w14:paraId="33655F1E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</w:tcPr>
          <w:p w14:paraId="52FEC050" w14:textId="4E1B1D6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282" w:type="dxa"/>
            <w:gridSpan w:val="2"/>
          </w:tcPr>
          <w:p w14:paraId="1224A2AB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</w:tcPr>
          <w:p w14:paraId="2281394A" w14:textId="49C7A09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99</w:t>
            </w:r>
          </w:p>
        </w:tc>
        <w:tc>
          <w:tcPr>
            <w:tcW w:w="236" w:type="dxa"/>
          </w:tcPr>
          <w:p w14:paraId="527F8414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</w:tcPr>
          <w:p w14:paraId="00FAD5F3" w14:textId="0A69114F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236" w:type="dxa"/>
          </w:tcPr>
          <w:p w14:paraId="31EE8739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</w:tcPr>
          <w:p w14:paraId="26C6552D" w14:textId="7BC9C39C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60</w:t>
            </w:r>
          </w:p>
        </w:tc>
        <w:tc>
          <w:tcPr>
            <w:tcW w:w="236" w:type="dxa"/>
          </w:tcPr>
          <w:p w14:paraId="21BE588F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</w:tcPr>
          <w:p w14:paraId="1E58206F" w14:textId="7522DD9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35E1002E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</w:tcPr>
          <w:p w14:paraId="13D0A93C" w14:textId="49C688AB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549</w:t>
            </w:r>
          </w:p>
        </w:tc>
        <w:tc>
          <w:tcPr>
            <w:tcW w:w="236" w:type="dxa"/>
          </w:tcPr>
          <w:p w14:paraId="46F92DBA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</w:tcPr>
          <w:p w14:paraId="605C049F" w14:textId="5424C0C4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</w:t>
            </w:r>
          </w:p>
        </w:tc>
        <w:tc>
          <w:tcPr>
            <w:tcW w:w="236" w:type="dxa"/>
          </w:tcPr>
          <w:p w14:paraId="452A2F9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</w:tcPr>
          <w:p w14:paraId="7E716A6E" w14:textId="31FCDB15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183</w:t>
            </w:r>
          </w:p>
        </w:tc>
        <w:tc>
          <w:tcPr>
            <w:tcW w:w="236" w:type="dxa"/>
          </w:tcPr>
          <w:p w14:paraId="600CFA57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</w:tcPr>
          <w:p w14:paraId="6CECC986" w14:textId="798503A2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3,110</w:t>
            </w:r>
          </w:p>
        </w:tc>
        <w:tc>
          <w:tcPr>
            <w:tcW w:w="238" w:type="dxa"/>
          </w:tcPr>
          <w:p w14:paraId="52FC056D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</w:tcPr>
          <w:p w14:paraId="2969083B" w14:textId="7EE95163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2,611</w:t>
            </w:r>
          </w:p>
        </w:tc>
        <w:tc>
          <w:tcPr>
            <w:tcW w:w="236" w:type="dxa"/>
          </w:tcPr>
          <w:p w14:paraId="3D6D8CE9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</w:tcPr>
          <w:p w14:paraId="2EC39971" w14:textId="674EB39D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(372)</w:t>
            </w:r>
          </w:p>
        </w:tc>
        <w:tc>
          <w:tcPr>
            <w:tcW w:w="236" w:type="dxa"/>
          </w:tcPr>
          <w:p w14:paraId="20E252E1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</w:tcPr>
          <w:p w14:paraId="25923883" w14:textId="3CD4D422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(308)</w:t>
            </w:r>
          </w:p>
        </w:tc>
        <w:tc>
          <w:tcPr>
            <w:tcW w:w="236" w:type="dxa"/>
          </w:tcPr>
          <w:p w14:paraId="758ECAF6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0D2340" w14:textId="4DDC6F6A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32B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2,73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4D0E06AC" w14:textId="77777777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</w:tcPr>
          <w:p w14:paraId="2E22C5B6" w14:textId="7D0FE388" w:rsidR="002D233F" w:rsidRPr="00E32B5E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E32B5E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2,303</w:t>
            </w:r>
          </w:p>
        </w:tc>
      </w:tr>
      <w:tr w:rsidR="00906B63" w:rsidRPr="004A620C" w14:paraId="7AA4256E" w14:textId="77777777" w:rsidTr="005D6E52">
        <w:trPr>
          <w:trHeight w:val="144"/>
        </w:trPr>
        <w:tc>
          <w:tcPr>
            <w:tcW w:w="1955" w:type="dxa"/>
          </w:tcPr>
          <w:p w14:paraId="4A39B9EA" w14:textId="77777777" w:rsidR="00906B63" w:rsidRPr="004A620C" w:rsidRDefault="00906B63" w:rsidP="00906B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</w:tcPr>
          <w:p w14:paraId="239E1057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8" w:type="dxa"/>
          </w:tcPr>
          <w:p w14:paraId="01E59447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5F7623E2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524B88DE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36CE8F7B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2D632B90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508B10E6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02141C61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58915A07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14:paraId="5B379F80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7FEEE3FD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0AAD4FBC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35D88549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4E7E1EE1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14:paraId="57738404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059C64F9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14:paraId="5BDA5DED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63523326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</w:tcPr>
          <w:p w14:paraId="638121C7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6BF9BB7D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</w:tcPr>
          <w:p w14:paraId="669A8F56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5279C9DB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</w:tcPr>
          <w:p w14:paraId="2541BAD1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65A898C0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0FF8D9C4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8" w:type="dxa"/>
          </w:tcPr>
          <w:p w14:paraId="58C6E9C7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62034C43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33917F6E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6FD277AC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78460415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</w:tcPr>
          <w:p w14:paraId="31178A8C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6F2AEC81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</w:tcPr>
          <w:p w14:paraId="5CC01449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4FD72570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</w:tcPr>
          <w:p w14:paraId="0BC40944" w14:textId="77777777" w:rsidR="00906B63" w:rsidRPr="00E32B5E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906B63" w:rsidRPr="004A620C" w14:paraId="4F4B1B4D" w14:textId="77777777" w:rsidTr="005D6E52">
        <w:trPr>
          <w:trHeight w:val="144"/>
        </w:trPr>
        <w:tc>
          <w:tcPr>
            <w:tcW w:w="1955" w:type="dxa"/>
          </w:tcPr>
          <w:p w14:paraId="063CE1DA" w14:textId="77777777" w:rsidR="00906B63" w:rsidRPr="004A620C" w:rsidRDefault="00906B63" w:rsidP="00906B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02" w:type="dxa"/>
          </w:tcPr>
          <w:p w14:paraId="68B1297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8" w:type="dxa"/>
          </w:tcPr>
          <w:p w14:paraId="6F904F5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0E415EC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7CDECB5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0A2BC5E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4C5363E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362CE8A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73E6A7B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72BDB94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737AAF4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44A38E8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519F0F5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E1BFE41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72F5DD4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5D37BD1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E5D3D2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1A008E7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226617A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41A6A39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0DE684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F52CA1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061F1EC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72ECBD5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7F29896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77890E8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8" w:type="dxa"/>
          </w:tcPr>
          <w:p w14:paraId="60004B3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0652003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12DE9D7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014B982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4C18D34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6F6F279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164E790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5B863C7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47CB68A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</w:tcPr>
          <w:p w14:paraId="617B391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2D233F" w:rsidRPr="004A620C" w14:paraId="1FBD2A2D" w14:textId="77777777" w:rsidTr="005D6E52">
        <w:trPr>
          <w:trHeight w:val="144"/>
        </w:trPr>
        <w:tc>
          <w:tcPr>
            <w:tcW w:w="1955" w:type="dxa"/>
          </w:tcPr>
          <w:p w14:paraId="0F6325ED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502" w:type="dxa"/>
            <w:vAlign w:val="bottom"/>
          </w:tcPr>
          <w:p w14:paraId="69B2BD7A" w14:textId="481F7F4A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1,459</w:t>
            </w:r>
          </w:p>
        </w:tc>
        <w:tc>
          <w:tcPr>
            <w:tcW w:w="238" w:type="dxa"/>
            <w:vAlign w:val="bottom"/>
          </w:tcPr>
          <w:p w14:paraId="091BDCFF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0CF9D6CA" w14:textId="7B630901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1,323</w:t>
            </w:r>
          </w:p>
        </w:tc>
        <w:tc>
          <w:tcPr>
            <w:tcW w:w="236" w:type="dxa"/>
            <w:vAlign w:val="bottom"/>
          </w:tcPr>
          <w:p w14:paraId="67B1C70A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2A2DCBA9" w14:textId="1DA43E70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70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bottom"/>
          </w:tcPr>
          <w:p w14:paraId="39EAE3F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033959B3" w14:textId="16E077D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397</w:t>
            </w:r>
          </w:p>
        </w:tc>
        <w:tc>
          <w:tcPr>
            <w:tcW w:w="236" w:type="dxa"/>
            <w:vAlign w:val="bottom"/>
          </w:tcPr>
          <w:p w14:paraId="4A32D40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bottom"/>
          </w:tcPr>
          <w:p w14:paraId="1AFC4279" w14:textId="034AE29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12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>7</w:t>
            </w:r>
          </w:p>
        </w:tc>
        <w:tc>
          <w:tcPr>
            <w:tcW w:w="282" w:type="dxa"/>
            <w:gridSpan w:val="2"/>
            <w:vAlign w:val="bottom"/>
          </w:tcPr>
          <w:p w14:paraId="5A8EDC1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359E7124" w14:textId="1F34F3D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A67458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06E3F30A" w14:textId="7B16BE28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sz w:val="22"/>
                <w:szCs w:val="22"/>
              </w:rPr>
            </w:pPr>
            <w:r>
              <w:rPr>
                <w:rFonts w:asciiTheme="majorBidi" w:hAnsiTheme="majorBidi" w:cs="Angsana New"/>
                <w:bCs/>
                <w:sz w:val="22"/>
                <w:szCs w:val="22"/>
              </w:rPr>
              <w:t>69</w:t>
            </w:r>
          </w:p>
        </w:tc>
        <w:tc>
          <w:tcPr>
            <w:tcW w:w="236" w:type="dxa"/>
            <w:vAlign w:val="bottom"/>
          </w:tcPr>
          <w:p w14:paraId="71EF7EA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0BDBADF5" w14:textId="2EFC317D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05AD544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65867A62" w14:textId="3DC00833" w:rsidR="002D233F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311FEF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146ED26D" w14:textId="2F102A1B" w:rsidR="002D233F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A8B55C4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  <w:vAlign w:val="bottom"/>
          </w:tcPr>
          <w:p w14:paraId="4E664CEB" w14:textId="1A19E0E8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D233F">
              <w:rPr>
                <w:rFonts w:asciiTheme="majorBidi" w:hAnsiTheme="majorBidi" w:cstheme="majorBidi"/>
                <w:bCs/>
                <w:sz w:val="22"/>
                <w:szCs w:val="22"/>
              </w:rPr>
              <w:t>153</w:t>
            </w:r>
          </w:p>
        </w:tc>
        <w:tc>
          <w:tcPr>
            <w:tcW w:w="236" w:type="dxa"/>
            <w:vAlign w:val="bottom"/>
          </w:tcPr>
          <w:p w14:paraId="45A1B201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6736BA03" w14:textId="40D9D29B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2D233F">
              <w:rPr>
                <w:rFonts w:asciiTheme="majorBidi" w:hAnsiTheme="majorBidi" w:cstheme="majorBidi"/>
                <w:bCs/>
                <w:sz w:val="22"/>
                <w:szCs w:val="22"/>
              </w:rPr>
              <w:t>146</w:t>
            </w:r>
          </w:p>
        </w:tc>
        <w:tc>
          <w:tcPr>
            <w:tcW w:w="236" w:type="dxa"/>
            <w:vAlign w:val="bottom"/>
          </w:tcPr>
          <w:p w14:paraId="398AE347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203DDAA2" w14:textId="2DD2D31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2,5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08</w:t>
            </w:r>
          </w:p>
        </w:tc>
        <w:tc>
          <w:tcPr>
            <w:tcW w:w="238" w:type="dxa"/>
            <w:vAlign w:val="bottom"/>
          </w:tcPr>
          <w:p w14:paraId="7FF9496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1981B203" w14:textId="6459BC09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2,023</w:t>
            </w:r>
          </w:p>
        </w:tc>
        <w:tc>
          <w:tcPr>
            <w:tcW w:w="236" w:type="dxa"/>
            <w:vAlign w:val="bottom"/>
          </w:tcPr>
          <w:p w14:paraId="1F96DC8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799807A7" w14:textId="14E28334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358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586A8A3A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0A45B6F4" w14:textId="1248E7E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28</w:t>
            </w:r>
            <w:r w:rsidR="004F40F8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4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F8866F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1EE3C22B" w14:textId="1250846A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2,15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bottom"/>
          </w:tcPr>
          <w:p w14:paraId="229C9F5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bottom"/>
          </w:tcPr>
          <w:p w14:paraId="6D98F35D" w14:textId="175F7EC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1,73</w:t>
            </w:r>
            <w:r w:rsidR="004F40F8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</w:tr>
      <w:tr w:rsidR="002D233F" w:rsidRPr="004A620C" w14:paraId="6635922D" w14:textId="77777777" w:rsidTr="005D6E52">
        <w:trPr>
          <w:trHeight w:val="144"/>
        </w:trPr>
        <w:tc>
          <w:tcPr>
            <w:tcW w:w="1955" w:type="dxa"/>
          </w:tcPr>
          <w:p w14:paraId="3707CFB3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41B7C737" w14:textId="2B1DE7DD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426263DE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</w:tcPr>
          <w:p w14:paraId="539E2226" w14:textId="3554C1DB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90F839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14:paraId="788F9C8A" w14:textId="0F9DCDB9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754176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055D11EE" w14:textId="33E9D98C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858491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433B95DA" w14:textId="2D4B9133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2" w:type="dxa"/>
            <w:gridSpan w:val="2"/>
          </w:tcPr>
          <w:p w14:paraId="5FF0AA9A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14:paraId="2ECDD10E" w14:textId="470E13FD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D9CA46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14:paraId="46319E25" w14:textId="74182FB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788CCC8D" w14:textId="77777777" w:rsidR="002D233F" w:rsidRPr="00433AB7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4C9038A1" w14:textId="09228102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53D9589F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14:paraId="5429A753" w14:textId="18DA464B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5D04F3A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2203C846" w14:textId="3F681BB3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549</w:t>
            </w:r>
          </w:p>
        </w:tc>
        <w:tc>
          <w:tcPr>
            <w:tcW w:w="236" w:type="dxa"/>
          </w:tcPr>
          <w:p w14:paraId="0626FC47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20A8D0EA" w14:textId="38BD45E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17</w:t>
            </w:r>
          </w:p>
        </w:tc>
        <w:tc>
          <w:tcPr>
            <w:tcW w:w="236" w:type="dxa"/>
          </w:tcPr>
          <w:p w14:paraId="07635F6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A5097D7" w14:textId="70B49579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37</w:t>
            </w:r>
          </w:p>
        </w:tc>
        <w:tc>
          <w:tcPr>
            <w:tcW w:w="236" w:type="dxa"/>
          </w:tcPr>
          <w:p w14:paraId="50DDD24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68D87FA0" w14:textId="636D1C4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60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8" w:type="dxa"/>
          </w:tcPr>
          <w:p w14:paraId="54A4FFC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58F66424" w14:textId="5468027D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58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F6C9EE7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0518FE5B" w14:textId="415ADB5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14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2AE2950B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14:paraId="517C9260" w14:textId="088DBB32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2</w:t>
            </w:r>
            <w:r w:rsidR="004F40F8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4</w:t>
            </w: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33083C60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</w:tcPr>
          <w:p w14:paraId="5E00FDFF" w14:textId="7FEE6AC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58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671D18A5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14:paraId="62475931" w14:textId="1AA4519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56</w:t>
            </w:r>
            <w:r w:rsidR="004F40F8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</w:tr>
      <w:tr w:rsidR="002D233F" w:rsidRPr="004A620C" w14:paraId="4D045C53" w14:textId="77777777" w:rsidTr="005D6E52">
        <w:trPr>
          <w:trHeight w:val="144"/>
        </w:trPr>
        <w:tc>
          <w:tcPr>
            <w:tcW w:w="1955" w:type="dxa"/>
          </w:tcPr>
          <w:p w14:paraId="4BE3941D" w14:textId="77777777" w:rsidR="002D233F" w:rsidRPr="004A620C" w:rsidRDefault="002D233F" w:rsidP="002D233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</w:tcPr>
          <w:p w14:paraId="74B604AF" w14:textId="676BD1CE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1,459</w:t>
            </w:r>
          </w:p>
        </w:tc>
        <w:tc>
          <w:tcPr>
            <w:tcW w:w="238" w:type="dxa"/>
          </w:tcPr>
          <w:p w14:paraId="05DE99D9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</w:tcPr>
          <w:p w14:paraId="47C0DF71" w14:textId="2E5CBF14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1,323</w:t>
            </w:r>
          </w:p>
        </w:tc>
        <w:tc>
          <w:tcPr>
            <w:tcW w:w="236" w:type="dxa"/>
          </w:tcPr>
          <w:p w14:paraId="4D48C21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</w:tcPr>
          <w:p w14:paraId="7B4A2C70" w14:textId="1F984F2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/>
                <w:b/>
                <w:sz w:val="22"/>
                <w:szCs w:val="22"/>
              </w:rPr>
              <w:t>70</w:t>
            </w:r>
            <w:r>
              <w:rPr>
                <w:rFonts w:asciiTheme="majorBidi" w:hAnsiTheme="majorBidi" w:cs="Angsana New"/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6797C736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44C24CA4" w14:textId="273493A4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397</w:t>
            </w:r>
          </w:p>
        </w:tc>
        <w:tc>
          <w:tcPr>
            <w:tcW w:w="236" w:type="dxa"/>
          </w:tcPr>
          <w:p w14:paraId="6D030A3D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</w:tcPr>
          <w:p w14:paraId="28ACBE1F" w14:textId="32C47C4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/>
                <w:b/>
                <w:sz w:val="22"/>
                <w:szCs w:val="22"/>
              </w:rPr>
              <w:t>12</w:t>
            </w:r>
            <w:r>
              <w:rPr>
                <w:rFonts w:asciiTheme="majorBidi" w:hAnsiTheme="majorBidi" w:cs="Angsana New"/>
                <w:b/>
                <w:sz w:val="22"/>
                <w:szCs w:val="22"/>
              </w:rPr>
              <w:t>7</w:t>
            </w:r>
          </w:p>
        </w:tc>
        <w:tc>
          <w:tcPr>
            <w:tcW w:w="282" w:type="dxa"/>
            <w:gridSpan w:val="2"/>
          </w:tcPr>
          <w:p w14:paraId="06067DC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</w:tcPr>
          <w:p w14:paraId="421354CB" w14:textId="4BBD5E06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99</w:t>
            </w:r>
          </w:p>
        </w:tc>
        <w:tc>
          <w:tcPr>
            <w:tcW w:w="236" w:type="dxa"/>
          </w:tcPr>
          <w:p w14:paraId="7AA8B700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</w:tcPr>
          <w:p w14:paraId="3581713D" w14:textId="3ACCFB73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/>
                <w:b/>
                <w:sz w:val="22"/>
                <w:szCs w:val="22"/>
              </w:rPr>
              <w:t>71</w:t>
            </w:r>
          </w:p>
        </w:tc>
        <w:tc>
          <w:tcPr>
            <w:tcW w:w="236" w:type="dxa"/>
          </w:tcPr>
          <w:p w14:paraId="41E1FCEA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</w:tcPr>
          <w:p w14:paraId="15B068FD" w14:textId="4747B528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2BB86C6E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</w:tcPr>
          <w:p w14:paraId="5D248C7B" w14:textId="06A331F4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5E2E2053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B0198" w14:textId="2B234CA2" w:rsidR="002D233F" w:rsidRPr="004A620C" w:rsidRDefault="00335EA6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549</w:t>
            </w:r>
          </w:p>
        </w:tc>
        <w:tc>
          <w:tcPr>
            <w:tcW w:w="236" w:type="dxa"/>
          </w:tcPr>
          <w:p w14:paraId="1798FE36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</w:tcPr>
          <w:p w14:paraId="635D16DC" w14:textId="0CFF2740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170</w:t>
            </w:r>
          </w:p>
        </w:tc>
        <w:tc>
          <w:tcPr>
            <w:tcW w:w="236" w:type="dxa"/>
          </w:tcPr>
          <w:p w14:paraId="0542ED70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</w:tcPr>
          <w:p w14:paraId="739B8A4C" w14:textId="70E4F524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183</w:t>
            </w:r>
          </w:p>
        </w:tc>
        <w:tc>
          <w:tcPr>
            <w:tcW w:w="236" w:type="dxa"/>
          </w:tcPr>
          <w:p w14:paraId="311570AF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</w:tcPr>
          <w:p w14:paraId="1E90B2C8" w14:textId="62813AE8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3,110</w:t>
            </w:r>
          </w:p>
        </w:tc>
        <w:tc>
          <w:tcPr>
            <w:tcW w:w="238" w:type="dxa"/>
          </w:tcPr>
          <w:p w14:paraId="302767E4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</w:tcPr>
          <w:p w14:paraId="72C9695F" w14:textId="316F8BD5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2,61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33DC4FA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</w:tcPr>
          <w:p w14:paraId="25E8BA79" w14:textId="210A75CC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372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6C4670A6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</w:tcPr>
          <w:p w14:paraId="655C6F16" w14:textId="6449D6C2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308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</w:tcPr>
          <w:p w14:paraId="261E96A8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866193" w14:textId="544CB3A4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2,7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38</w:t>
            </w:r>
          </w:p>
        </w:tc>
        <w:tc>
          <w:tcPr>
            <w:tcW w:w="236" w:type="dxa"/>
          </w:tcPr>
          <w:p w14:paraId="045A4D9A" w14:textId="77777777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</w:tcPr>
          <w:p w14:paraId="175FB08A" w14:textId="5D5A2DC3" w:rsidR="002D233F" w:rsidRPr="004A620C" w:rsidRDefault="002D233F" w:rsidP="002D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/>
                <w:b/>
                <w:sz w:val="22"/>
                <w:szCs w:val="22"/>
              </w:rPr>
              <w:t>2,30</w:t>
            </w:r>
            <w:r>
              <w:rPr>
                <w:rFonts w:asciiTheme="majorBidi" w:hAnsiTheme="majorBidi" w:cs="Angsana New"/>
                <w:b/>
                <w:sz w:val="22"/>
                <w:szCs w:val="22"/>
              </w:rPr>
              <w:t>3</w:t>
            </w:r>
          </w:p>
        </w:tc>
      </w:tr>
      <w:tr w:rsidR="00906B63" w:rsidRPr="004A620C" w14:paraId="285A1D0A" w14:textId="77777777" w:rsidTr="005D6E52">
        <w:trPr>
          <w:trHeight w:val="144"/>
        </w:trPr>
        <w:tc>
          <w:tcPr>
            <w:tcW w:w="1955" w:type="dxa"/>
          </w:tcPr>
          <w:p w14:paraId="3B56ACDA" w14:textId="77777777" w:rsidR="00906B63" w:rsidRPr="004A620C" w:rsidRDefault="00906B63" w:rsidP="00906B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</w:tcPr>
          <w:p w14:paraId="0731F2BA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</w:tcPr>
          <w:p w14:paraId="223980A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130900D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5B71720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2A31169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383B9B3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61BE149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542A05D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6B2E8FB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82" w:type="dxa"/>
            <w:gridSpan w:val="2"/>
          </w:tcPr>
          <w:p w14:paraId="744B9F4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1429DA6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24AD890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306D931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76B0241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14:paraId="5E650DD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65D11DF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14:paraId="2277684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59E8DDB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</w:tcPr>
          <w:p w14:paraId="558F62F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78D5811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</w:tcPr>
          <w:p w14:paraId="31C7236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3FA5252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</w:tcPr>
          <w:p w14:paraId="3D8FAFC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4C58026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6760BC0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</w:tcPr>
          <w:p w14:paraId="051927A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311277A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2C85EB0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289775A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</w:tcPr>
          <w:p w14:paraId="5589E51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</w:tcPr>
          <w:p w14:paraId="262626C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</w:tcPr>
          <w:p w14:paraId="20AB6DF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</w:tcPr>
          <w:p w14:paraId="6BA5D73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</w:tcPr>
          <w:p w14:paraId="543D83C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</w:tcPr>
          <w:p w14:paraId="56F5A22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</w:tr>
    </w:tbl>
    <w:p w14:paraId="5AC4E490" w14:textId="77777777" w:rsidR="00C04563" w:rsidRPr="004A620C" w:rsidRDefault="00C04563">
      <w:r w:rsidRPr="004A620C">
        <w:br w:type="page"/>
      </w:r>
    </w:p>
    <w:tbl>
      <w:tblPr>
        <w:tblStyle w:val="TableGridLight"/>
        <w:tblW w:w="15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502"/>
        <w:gridCol w:w="236"/>
        <w:gridCol w:w="479"/>
        <w:gridCol w:w="236"/>
        <w:gridCol w:w="489"/>
        <w:gridCol w:w="236"/>
        <w:gridCol w:w="537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527"/>
        <w:gridCol w:w="236"/>
        <w:gridCol w:w="507"/>
        <w:gridCol w:w="236"/>
        <w:gridCol w:w="540"/>
        <w:gridCol w:w="236"/>
        <w:gridCol w:w="541"/>
        <w:gridCol w:w="236"/>
        <w:gridCol w:w="558"/>
        <w:gridCol w:w="243"/>
        <w:gridCol w:w="529"/>
        <w:gridCol w:w="8"/>
        <w:gridCol w:w="228"/>
        <w:gridCol w:w="9"/>
        <w:gridCol w:w="460"/>
        <w:gridCol w:w="236"/>
        <w:gridCol w:w="602"/>
        <w:gridCol w:w="12"/>
      </w:tblGrid>
      <w:tr w:rsidR="00FF33DB" w:rsidRPr="004A620C" w14:paraId="4EC58712" w14:textId="77777777" w:rsidTr="00335EA6">
        <w:trPr>
          <w:trHeight w:val="144"/>
        </w:trPr>
        <w:tc>
          <w:tcPr>
            <w:tcW w:w="1952" w:type="dxa"/>
          </w:tcPr>
          <w:p w14:paraId="0ED7F63C" w14:textId="77777777" w:rsidR="00FF33DB" w:rsidRPr="004A620C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4A620C">
              <w:lastRenderedPageBreak/>
              <w:br w:type="page"/>
            </w:r>
          </w:p>
        </w:tc>
        <w:tc>
          <w:tcPr>
            <w:tcW w:w="13320" w:type="dxa"/>
            <w:gridSpan w:val="38"/>
          </w:tcPr>
          <w:p w14:paraId="0E0E1EF0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F33DB" w:rsidRPr="004A620C" w14:paraId="0C48A81F" w14:textId="77777777" w:rsidTr="00335EA6">
        <w:trPr>
          <w:trHeight w:val="144"/>
        </w:trPr>
        <w:tc>
          <w:tcPr>
            <w:tcW w:w="1952" w:type="dxa"/>
          </w:tcPr>
          <w:p w14:paraId="0ADBABFD" w14:textId="320D4B63" w:rsidR="00FF33DB" w:rsidRPr="004A620C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2861B259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703C4F7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76A82041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AEA465D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</w:tcPr>
          <w:p w14:paraId="789A3539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EF8CAEF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</w:tcPr>
          <w:p w14:paraId="398E1D26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C010AF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6F0F004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D8B3788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50DE20AA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749805CD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2386D5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78F84881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7" w:type="dxa"/>
            <w:gridSpan w:val="2"/>
          </w:tcPr>
          <w:p w14:paraId="680286B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10" w:type="dxa"/>
            <w:gridSpan w:val="4"/>
          </w:tcPr>
          <w:p w14:paraId="43F7962A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FF33DB" w:rsidRPr="004A620C" w14:paraId="5D627D30" w14:textId="77777777" w:rsidTr="00335EA6">
        <w:trPr>
          <w:trHeight w:val="144"/>
        </w:trPr>
        <w:tc>
          <w:tcPr>
            <w:tcW w:w="1952" w:type="dxa"/>
          </w:tcPr>
          <w:p w14:paraId="5A665F16" w14:textId="26048173" w:rsidR="00FF33DB" w:rsidRPr="004A620C" w:rsidRDefault="00BD6359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4A620C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245AC72E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4997F0AC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64F8E2D4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3B22D1E2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hideMark/>
          </w:tcPr>
          <w:p w14:paraId="41DA9009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8D4874D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hideMark/>
          </w:tcPr>
          <w:p w14:paraId="0C57939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16C653E3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518CF63E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27CF8D01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60612917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553" w:type="dxa"/>
            <w:gridSpan w:val="4"/>
            <w:hideMark/>
          </w:tcPr>
          <w:p w14:paraId="0A724D5F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5E0EEC35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7D889E04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7" w:type="dxa"/>
            <w:gridSpan w:val="2"/>
          </w:tcPr>
          <w:p w14:paraId="7D230DD0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10" w:type="dxa"/>
            <w:gridSpan w:val="4"/>
            <w:hideMark/>
          </w:tcPr>
          <w:p w14:paraId="44D5E943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F33DB" w:rsidRPr="004A620C" w14:paraId="2B6A8AE6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26699014" w14:textId="76944AFA" w:rsidR="00FF33DB" w:rsidRPr="004A620C" w:rsidRDefault="00BD6359" w:rsidP="00FF33D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4A620C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502" w:type="dxa"/>
            <w:vAlign w:val="bottom"/>
          </w:tcPr>
          <w:p w14:paraId="3AC9097C" w14:textId="29F8EC60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4D7DB90E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6B313436" w14:textId="34A9786E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59ACEB8F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59D5B52C" w14:textId="06FCE984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76944C39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323D0E7C" w14:textId="56956D2C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6B61748D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14C12655" w14:textId="2E4327E9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50E84DF0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7B02DFD4" w14:textId="1127A475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851BA95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326FB5A1" w14:textId="668EE5D5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297B09E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105F49AF" w14:textId="017A6144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29A7F77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6C18CE3F" w14:textId="240B88E0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EAD34CF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25CFAEA9" w14:textId="24139BA4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B6C4B7C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74988F76" w14:textId="1318B3CE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BC4A3A5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61C6BB7E" w14:textId="38F385EF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013C6B6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1BB0A36" w14:textId="08C2AF5F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6F838824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240AB4B5" w14:textId="233016CE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49C33F52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62611623" w14:textId="3AA90C9F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43" w:type="dxa"/>
            <w:vAlign w:val="bottom"/>
          </w:tcPr>
          <w:p w14:paraId="419B2564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77F63DA6" w14:textId="379EC2EE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3CA7FEB8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13E3A499" w14:textId="6254C5C6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F2E4D90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vAlign w:val="bottom"/>
          </w:tcPr>
          <w:p w14:paraId="4E6247D5" w14:textId="136ABAEA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FF33DB" w:rsidRPr="004A620C" w14:paraId="03EB8E4D" w14:textId="77777777" w:rsidTr="00335EA6">
        <w:trPr>
          <w:trHeight w:val="144"/>
        </w:trPr>
        <w:tc>
          <w:tcPr>
            <w:tcW w:w="1952" w:type="dxa"/>
          </w:tcPr>
          <w:p w14:paraId="315F6F33" w14:textId="77777777" w:rsidR="00FF33DB" w:rsidRPr="004A620C" w:rsidRDefault="00FF33DB" w:rsidP="00FF33D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20" w:type="dxa"/>
            <w:gridSpan w:val="38"/>
          </w:tcPr>
          <w:p w14:paraId="3539C29B" w14:textId="77777777" w:rsidR="00FF33DB" w:rsidRPr="004A620C" w:rsidRDefault="00FF33DB" w:rsidP="00FF33DB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FF33DB" w:rsidRPr="004A620C" w14:paraId="0A120184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7EBED937" w14:textId="77777777" w:rsidR="00FF33DB" w:rsidRPr="004A620C" w:rsidRDefault="00FF33DB" w:rsidP="00FF33D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02" w:type="dxa"/>
          </w:tcPr>
          <w:p w14:paraId="7AA00A7D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8BF52D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9" w:type="dxa"/>
          </w:tcPr>
          <w:p w14:paraId="0ED93468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DBC45C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9" w:type="dxa"/>
          </w:tcPr>
          <w:p w14:paraId="7ACD045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62D11F1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</w:tcPr>
          <w:p w14:paraId="2A16203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DDDE93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4" w:type="dxa"/>
          </w:tcPr>
          <w:p w14:paraId="3549C983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AC4863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14" w:type="dxa"/>
          </w:tcPr>
          <w:p w14:paraId="105D23A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02E72E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92" w:type="dxa"/>
          </w:tcPr>
          <w:p w14:paraId="70FAAD3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D49BC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</w:tcPr>
          <w:p w14:paraId="066A12E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E64761F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3" w:type="dxa"/>
          </w:tcPr>
          <w:p w14:paraId="5F14584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A8C886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</w:tcPr>
          <w:p w14:paraId="6C595F48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A9502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7" w:type="dxa"/>
          </w:tcPr>
          <w:p w14:paraId="6973EF4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B08411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07" w:type="dxa"/>
          </w:tcPr>
          <w:p w14:paraId="51C735E6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26B9B7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5537CEB7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9021BF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40F6E81C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3341CD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14:paraId="58704830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668E36CC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9" w:type="dxa"/>
          </w:tcPr>
          <w:p w14:paraId="78D9166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5" w:type="dxa"/>
            <w:gridSpan w:val="3"/>
          </w:tcPr>
          <w:p w14:paraId="3B3CAB7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60" w:type="dxa"/>
          </w:tcPr>
          <w:p w14:paraId="218B6D8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CF54701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02" w:type="dxa"/>
          </w:tcPr>
          <w:p w14:paraId="68B1DA56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335EA6" w:rsidRPr="004A620C" w14:paraId="1CD520F0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6FD0EA7C" w14:textId="77777777" w:rsidR="00335EA6" w:rsidRPr="004A620C" w:rsidRDefault="00335EA6" w:rsidP="00335EA6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02" w:type="dxa"/>
          </w:tcPr>
          <w:p w14:paraId="3CC08677" w14:textId="0A271A34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0F360F7" w14:textId="77777777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9" w:type="dxa"/>
          </w:tcPr>
          <w:p w14:paraId="53DBC67C" w14:textId="1924F3D1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15A6C53" w14:textId="77777777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</w:tcPr>
          <w:p w14:paraId="74FA677E" w14:textId="39AA51DF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614795" w14:textId="77777777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</w:tcPr>
          <w:p w14:paraId="4003EDE1" w14:textId="1ADA8164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C9A6E7" w14:textId="77777777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4" w:type="dxa"/>
          </w:tcPr>
          <w:p w14:paraId="6014E7C6" w14:textId="4CDFC6C3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33AB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D0C7A83" w14:textId="77777777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361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</w:tcPr>
          <w:p w14:paraId="02C4B66E" w14:textId="33C15E73" w:rsidR="00335EA6" w:rsidRPr="00433AB7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right="-4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F974E56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" w:type="dxa"/>
          </w:tcPr>
          <w:p w14:paraId="7AA511CE" w14:textId="055789BA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29A91781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</w:tcPr>
          <w:p w14:paraId="56F77984" w14:textId="0A4B6889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6EFDABFF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</w:tcPr>
          <w:p w14:paraId="14BC36D2" w14:textId="2D98BBEA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138FE065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</w:tcPr>
          <w:p w14:paraId="11A04ED2" w14:textId="1D2DFE28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549</w:t>
            </w:r>
          </w:p>
        </w:tc>
        <w:tc>
          <w:tcPr>
            <w:tcW w:w="236" w:type="dxa"/>
          </w:tcPr>
          <w:p w14:paraId="4DFC96BF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</w:tcPr>
          <w:p w14:paraId="6E2FE9A9" w14:textId="6B78675A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17</w:t>
            </w:r>
          </w:p>
        </w:tc>
        <w:tc>
          <w:tcPr>
            <w:tcW w:w="236" w:type="dxa"/>
          </w:tcPr>
          <w:p w14:paraId="3F23F527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07" w:type="dxa"/>
          </w:tcPr>
          <w:p w14:paraId="61809D47" w14:textId="005A1946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37</w:t>
            </w:r>
          </w:p>
        </w:tc>
        <w:tc>
          <w:tcPr>
            <w:tcW w:w="236" w:type="dxa"/>
          </w:tcPr>
          <w:p w14:paraId="1E1E8AE8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14:paraId="14C39F28" w14:textId="55CEC788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602</w:t>
            </w:r>
          </w:p>
        </w:tc>
        <w:tc>
          <w:tcPr>
            <w:tcW w:w="236" w:type="dxa"/>
          </w:tcPr>
          <w:p w14:paraId="2FBD6FD7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</w:tcPr>
          <w:p w14:paraId="11784853" w14:textId="77A5813C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58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4E7B5AFD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8" w:type="dxa"/>
          </w:tcPr>
          <w:p w14:paraId="6D5E76A5" w14:textId="01E75B5B" w:rsidR="00335EA6" w:rsidRPr="00250F8A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250F8A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(14)</w:t>
            </w:r>
          </w:p>
        </w:tc>
        <w:tc>
          <w:tcPr>
            <w:tcW w:w="243" w:type="dxa"/>
          </w:tcPr>
          <w:p w14:paraId="5BFA96DE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9" w:type="dxa"/>
          </w:tcPr>
          <w:p w14:paraId="377AB776" w14:textId="0CCB23D4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right="-161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</w:t>
            </w:r>
            <w:r w:rsidR="006602C9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5" w:type="dxa"/>
            <w:gridSpan w:val="3"/>
          </w:tcPr>
          <w:p w14:paraId="79DD0A85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</w:tcPr>
          <w:p w14:paraId="2FE99CA9" w14:textId="3F972B20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588</w:t>
            </w:r>
          </w:p>
        </w:tc>
        <w:tc>
          <w:tcPr>
            <w:tcW w:w="236" w:type="dxa"/>
          </w:tcPr>
          <w:p w14:paraId="302BBB1D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</w:tcPr>
          <w:p w14:paraId="18B61876" w14:textId="19A6246B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56</w:t>
            </w:r>
            <w:r w:rsidR="006602C9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</w:tr>
      <w:tr w:rsidR="00335EA6" w:rsidRPr="004A620C" w14:paraId="012321CD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375D6843" w14:textId="77777777" w:rsidR="00335EA6" w:rsidRPr="004A620C" w:rsidRDefault="00335EA6" w:rsidP="00335EA6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15759A59" w14:textId="2D2D52A0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1,459</w:t>
            </w:r>
          </w:p>
        </w:tc>
        <w:tc>
          <w:tcPr>
            <w:tcW w:w="236" w:type="dxa"/>
          </w:tcPr>
          <w:p w14:paraId="5BAF1129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79" w:type="dxa"/>
            <w:tcBorders>
              <w:bottom w:val="single" w:sz="4" w:space="0" w:color="auto"/>
            </w:tcBorders>
          </w:tcPr>
          <w:p w14:paraId="66324103" w14:textId="3EC7A24F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1,323</w:t>
            </w:r>
          </w:p>
        </w:tc>
        <w:tc>
          <w:tcPr>
            <w:tcW w:w="236" w:type="dxa"/>
          </w:tcPr>
          <w:p w14:paraId="30F4F83E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</w:tcPr>
          <w:p w14:paraId="40E4286F" w14:textId="14DC1AEF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70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0BEFEFDC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0ED193FB" w14:textId="4D5407FE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397</w:t>
            </w:r>
          </w:p>
        </w:tc>
        <w:tc>
          <w:tcPr>
            <w:tcW w:w="236" w:type="dxa"/>
          </w:tcPr>
          <w:p w14:paraId="1926BB7C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14:paraId="7DF33978" w14:textId="079156DF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6F09DFC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</w:tcPr>
          <w:p w14:paraId="07E9D43F" w14:textId="6CE19C2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99</w:t>
            </w:r>
          </w:p>
        </w:tc>
        <w:tc>
          <w:tcPr>
            <w:tcW w:w="236" w:type="dxa"/>
          </w:tcPr>
          <w:p w14:paraId="30802691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14:paraId="3F544C90" w14:textId="1037BF40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69</w:t>
            </w:r>
          </w:p>
        </w:tc>
        <w:tc>
          <w:tcPr>
            <w:tcW w:w="236" w:type="dxa"/>
          </w:tcPr>
          <w:p w14:paraId="2009F985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</w:tcPr>
          <w:p w14:paraId="39B6288D" w14:textId="2B2A37FD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1C3E7CC5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14:paraId="2445595A" w14:textId="576DC1CB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38185A0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14:paraId="6AEFF9E1" w14:textId="087C04F9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35213C5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14:paraId="4ECD16C0" w14:textId="56F43B2F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153</w:t>
            </w:r>
          </w:p>
        </w:tc>
        <w:tc>
          <w:tcPr>
            <w:tcW w:w="236" w:type="dxa"/>
          </w:tcPr>
          <w:p w14:paraId="2CEEA7B5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5AA48A11" w14:textId="02F442C2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146</w:t>
            </w:r>
          </w:p>
        </w:tc>
        <w:tc>
          <w:tcPr>
            <w:tcW w:w="236" w:type="dxa"/>
          </w:tcPr>
          <w:p w14:paraId="75519AAB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6A792EC" w14:textId="331F7974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2,508</w:t>
            </w:r>
          </w:p>
        </w:tc>
        <w:tc>
          <w:tcPr>
            <w:tcW w:w="236" w:type="dxa"/>
          </w:tcPr>
          <w:p w14:paraId="75BC4ADD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5390E609" w14:textId="5DB5633E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2,023</w:t>
            </w:r>
          </w:p>
        </w:tc>
        <w:tc>
          <w:tcPr>
            <w:tcW w:w="236" w:type="dxa"/>
          </w:tcPr>
          <w:p w14:paraId="78D5DAE1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F3AF45B" w14:textId="4202EC8F" w:rsidR="00335EA6" w:rsidRPr="00250F8A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250F8A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(358)</w:t>
            </w:r>
          </w:p>
        </w:tc>
        <w:tc>
          <w:tcPr>
            <w:tcW w:w="243" w:type="dxa"/>
          </w:tcPr>
          <w:p w14:paraId="53BD2265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</w:tcPr>
          <w:p w14:paraId="19DD66A5" w14:textId="360DBF34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right="-161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28</w:t>
            </w:r>
            <w:r w:rsidR="006602C9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5" w:type="dxa"/>
            <w:gridSpan w:val="3"/>
          </w:tcPr>
          <w:p w14:paraId="5DB77546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</w:tcPr>
          <w:p w14:paraId="621AD425" w14:textId="67E5FC4C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2,150</w:t>
            </w:r>
          </w:p>
        </w:tc>
        <w:tc>
          <w:tcPr>
            <w:tcW w:w="236" w:type="dxa"/>
          </w:tcPr>
          <w:p w14:paraId="3A4987DA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31ED8C10" w14:textId="634D1769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1,73</w:t>
            </w:r>
            <w:r w:rsidR="006602C9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</w:tr>
      <w:tr w:rsidR="00335EA6" w:rsidRPr="004A620C" w14:paraId="1B904731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3BD45CBC" w14:textId="77777777" w:rsidR="00335EA6" w:rsidRPr="004A620C" w:rsidRDefault="00335EA6" w:rsidP="00335EA6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</w:tcPr>
          <w:p w14:paraId="5CF67907" w14:textId="724DBEC6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1,459</w:t>
            </w:r>
          </w:p>
        </w:tc>
        <w:tc>
          <w:tcPr>
            <w:tcW w:w="236" w:type="dxa"/>
          </w:tcPr>
          <w:p w14:paraId="768DF9F3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double" w:sz="4" w:space="0" w:color="auto"/>
            </w:tcBorders>
          </w:tcPr>
          <w:p w14:paraId="3FBADB82" w14:textId="2B9C9776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1,323</w:t>
            </w:r>
          </w:p>
        </w:tc>
        <w:tc>
          <w:tcPr>
            <w:tcW w:w="236" w:type="dxa"/>
          </w:tcPr>
          <w:p w14:paraId="7E83EA5B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</w:tcPr>
          <w:p w14:paraId="25C2A6FC" w14:textId="774CA2E1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70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378CEA30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340108B5" w14:textId="7AD5225C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397</w:t>
            </w:r>
          </w:p>
        </w:tc>
        <w:tc>
          <w:tcPr>
            <w:tcW w:w="236" w:type="dxa"/>
          </w:tcPr>
          <w:p w14:paraId="26B7D65B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</w:tcPr>
          <w:p w14:paraId="75A72949" w14:textId="38F7EFB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8E7D99F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</w:tcPr>
          <w:p w14:paraId="6194653A" w14:textId="17CE3B60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99</w:t>
            </w:r>
          </w:p>
        </w:tc>
        <w:tc>
          <w:tcPr>
            <w:tcW w:w="236" w:type="dxa"/>
          </w:tcPr>
          <w:p w14:paraId="14FC5251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</w:tcPr>
          <w:p w14:paraId="2EEEA4A6" w14:textId="5DC8830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71</w:t>
            </w:r>
          </w:p>
        </w:tc>
        <w:tc>
          <w:tcPr>
            <w:tcW w:w="236" w:type="dxa"/>
          </w:tcPr>
          <w:p w14:paraId="142F4920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double" w:sz="4" w:space="0" w:color="auto"/>
            </w:tcBorders>
          </w:tcPr>
          <w:p w14:paraId="75151BC6" w14:textId="182818A8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45D78240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</w:tcPr>
          <w:p w14:paraId="77ACACE2" w14:textId="74AE73BF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583</w:t>
            </w:r>
          </w:p>
        </w:tc>
        <w:tc>
          <w:tcPr>
            <w:tcW w:w="236" w:type="dxa"/>
          </w:tcPr>
          <w:p w14:paraId="36715FED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</w:tcPr>
          <w:p w14:paraId="3679CA76" w14:textId="1692D6B8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549</w:t>
            </w:r>
          </w:p>
        </w:tc>
        <w:tc>
          <w:tcPr>
            <w:tcW w:w="236" w:type="dxa"/>
          </w:tcPr>
          <w:p w14:paraId="7958CFA7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</w:tcPr>
          <w:p w14:paraId="5F23421C" w14:textId="0F23DC14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170</w:t>
            </w:r>
          </w:p>
        </w:tc>
        <w:tc>
          <w:tcPr>
            <w:tcW w:w="236" w:type="dxa"/>
          </w:tcPr>
          <w:p w14:paraId="66AC2388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</w:tcPr>
          <w:p w14:paraId="74DBFFCE" w14:textId="47B6CFD9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183</w:t>
            </w:r>
          </w:p>
        </w:tc>
        <w:tc>
          <w:tcPr>
            <w:tcW w:w="236" w:type="dxa"/>
          </w:tcPr>
          <w:p w14:paraId="36F17527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828219F" w14:textId="5F9889A6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3,110</w:t>
            </w:r>
          </w:p>
        </w:tc>
        <w:tc>
          <w:tcPr>
            <w:tcW w:w="236" w:type="dxa"/>
          </w:tcPr>
          <w:p w14:paraId="669EC366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</w:tcPr>
          <w:p w14:paraId="73BB1CCF" w14:textId="160FDF33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2,61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6C4D1B98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52893B9" w14:textId="2863EE4A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372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3" w:type="dxa"/>
          </w:tcPr>
          <w:p w14:paraId="60B803A3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</w:tcPr>
          <w:p w14:paraId="0E705F7B" w14:textId="54230924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</w:t>
            </w: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308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gridSpan w:val="2"/>
          </w:tcPr>
          <w:p w14:paraId="080BAE4E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double" w:sz="4" w:space="0" w:color="auto"/>
            </w:tcBorders>
          </w:tcPr>
          <w:p w14:paraId="432A97CA" w14:textId="0905BE6F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</w:rPr>
              <w:t>2,7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38</w:t>
            </w:r>
          </w:p>
        </w:tc>
        <w:tc>
          <w:tcPr>
            <w:tcW w:w="236" w:type="dxa"/>
          </w:tcPr>
          <w:p w14:paraId="540DF5BA" w14:textId="77777777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</w:tcPr>
          <w:p w14:paraId="3698B624" w14:textId="53A88E1F" w:rsidR="00335EA6" w:rsidRPr="004A620C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/>
                <w:b/>
                <w:sz w:val="22"/>
                <w:szCs w:val="22"/>
              </w:rPr>
              <w:t>2,30</w:t>
            </w:r>
            <w:r>
              <w:rPr>
                <w:rFonts w:asciiTheme="majorBidi" w:hAnsiTheme="majorBidi" w:cs="Angsana New"/>
                <w:b/>
                <w:sz w:val="22"/>
                <w:szCs w:val="22"/>
              </w:rPr>
              <w:t>3</w:t>
            </w:r>
          </w:p>
        </w:tc>
      </w:tr>
      <w:tr w:rsidR="00906B63" w:rsidRPr="004A620C" w14:paraId="625887E1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0907DA8D" w14:textId="77777777" w:rsidR="00906B63" w:rsidRPr="004A620C" w:rsidRDefault="00906B63" w:rsidP="00906B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02" w:type="dxa"/>
          </w:tcPr>
          <w:p w14:paraId="0D580C1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5D4C96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9" w:type="dxa"/>
          </w:tcPr>
          <w:p w14:paraId="4F3EBE8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520C3B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9" w:type="dxa"/>
          </w:tcPr>
          <w:p w14:paraId="45005E6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A326DFC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7" w:type="dxa"/>
          </w:tcPr>
          <w:p w14:paraId="3BB22AD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D22998E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4" w:type="dxa"/>
          </w:tcPr>
          <w:p w14:paraId="7369A47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6D6644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14" w:type="dxa"/>
          </w:tcPr>
          <w:p w14:paraId="59D2FBD8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E1482C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92" w:type="dxa"/>
          </w:tcPr>
          <w:p w14:paraId="43EB03E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A01CAC7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5" w:type="dxa"/>
          </w:tcPr>
          <w:p w14:paraId="21CCF290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822F9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3" w:type="dxa"/>
          </w:tcPr>
          <w:p w14:paraId="736987CD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28BC7A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1" w:type="dxa"/>
          </w:tcPr>
          <w:p w14:paraId="3776EEA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8AED4E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7" w:type="dxa"/>
          </w:tcPr>
          <w:p w14:paraId="162AD0BB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396407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07" w:type="dxa"/>
          </w:tcPr>
          <w:p w14:paraId="36350235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AA27C54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0" w:type="dxa"/>
          </w:tcPr>
          <w:p w14:paraId="36886A8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A6B5F8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1" w:type="dxa"/>
          </w:tcPr>
          <w:p w14:paraId="743BED58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A0D311F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58" w:type="dxa"/>
          </w:tcPr>
          <w:p w14:paraId="2722385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66D77542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529" w:type="dxa"/>
          </w:tcPr>
          <w:p w14:paraId="72BA4C26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008529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</w:tcPr>
          <w:p w14:paraId="0A54CC83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723681D9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30204DE1" w14:textId="77777777" w:rsidR="00906B63" w:rsidRPr="004A620C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</w:tr>
      <w:tr w:rsidR="00335EA6" w:rsidRPr="004A620C" w14:paraId="68EAE501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7961A617" w14:textId="77777777" w:rsidR="00335EA6" w:rsidRPr="004A620C" w:rsidRDefault="00335EA6" w:rsidP="00335EA6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</w:t>
            </w:r>
          </w:p>
          <w:p w14:paraId="322DBB04" w14:textId="77777777" w:rsidR="00335EA6" w:rsidRPr="004A620C" w:rsidRDefault="00335EA6" w:rsidP="00335EA6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502" w:type="dxa"/>
            <w:vAlign w:val="bottom"/>
          </w:tcPr>
          <w:p w14:paraId="1843941E" w14:textId="0AB71DE0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53EB4">
              <w:rPr>
                <w:rFonts w:asciiTheme="majorBidi" w:hAnsiTheme="majorBidi" w:cstheme="majorBidi"/>
                <w:sz w:val="22"/>
                <w:szCs w:val="22"/>
              </w:rPr>
              <w:t>405</w:t>
            </w:r>
          </w:p>
        </w:tc>
        <w:tc>
          <w:tcPr>
            <w:tcW w:w="236" w:type="dxa"/>
            <w:vAlign w:val="bottom"/>
          </w:tcPr>
          <w:p w14:paraId="7395F147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479" w:type="dxa"/>
            <w:vAlign w:val="bottom"/>
          </w:tcPr>
          <w:p w14:paraId="3463BDD6" w14:textId="34110216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4B69C3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  <w:tc>
          <w:tcPr>
            <w:tcW w:w="236" w:type="dxa"/>
            <w:vAlign w:val="bottom"/>
          </w:tcPr>
          <w:p w14:paraId="71767D6D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489" w:type="dxa"/>
            <w:vAlign w:val="bottom"/>
          </w:tcPr>
          <w:p w14:paraId="20CE66B9" w14:textId="328BAE41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53EB4"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  <w:tc>
          <w:tcPr>
            <w:tcW w:w="236" w:type="dxa"/>
            <w:vAlign w:val="bottom"/>
          </w:tcPr>
          <w:p w14:paraId="29479BBA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37" w:type="dxa"/>
            <w:vAlign w:val="bottom"/>
          </w:tcPr>
          <w:p w14:paraId="6F647D0E" w14:textId="0F8EC014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4B69C3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236" w:type="dxa"/>
            <w:vAlign w:val="bottom"/>
          </w:tcPr>
          <w:p w14:paraId="7D1E826F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484" w:type="dxa"/>
            <w:vAlign w:val="bottom"/>
          </w:tcPr>
          <w:p w14:paraId="1CBF2EB4" w14:textId="1E7A8B73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53EB4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36" w:type="dxa"/>
            <w:vAlign w:val="bottom"/>
          </w:tcPr>
          <w:p w14:paraId="6D6F8136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14" w:type="dxa"/>
            <w:vAlign w:val="bottom"/>
          </w:tcPr>
          <w:p w14:paraId="0D4E98FA" w14:textId="6B9C78DE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4B69C3">
              <w:rPr>
                <w:rFonts w:asciiTheme="majorBidi" w:hAnsiTheme="majorBidi" w:cs="Angsana New"/>
                <w:bCs/>
                <w:sz w:val="22"/>
                <w:szCs w:val="22"/>
              </w:rPr>
              <w:t>23</w:t>
            </w:r>
          </w:p>
        </w:tc>
        <w:tc>
          <w:tcPr>
            <w:tcW w:w="236" w:type="dxa"/>
            <w:vAlign w:val="bottom"/>
          </w:tcPr>
          <w:p w14:paraId="1B4F5BEE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492" w:type="dxa"/>
            <w:vAlign w:val="bottom"/>
          </w:tcPr>
          <w:p w14:paraId="180DADD8" w14:textId="683BE1DD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53EB4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36" w:type="dxa"/>
            <w:vAlign w:val="bottom"/>
          </w:tcPr>
          <w:p w14:paraId="5FD2E5D9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475" w:type="dxa"/>
            <w:vAlign w:val="bottom"/>
          </w:tcPr>
          <w:p w14:paraId="03BD8E52" w14:textId="16EB9F22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4B69C3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236" w:type="dxa"/>
            <w:vAlign w:val="bottom"/>
          </w:tcPr>
          <w:p w14:paraId="1A09948B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bottom"/>
          </w:tcPr>
          <w:p w14:paraId="5F7B6967" w14:textId="579202AC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35EA6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236" w:type="dxa"/>
            <w:vAlign w:val="bottom"/>
          </w:tcPr>
          <w:p w14:paraId="1C878F87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21" w:type="dxa"/>
            <w:vAlign w:val="bottom"/>
          </w:tcPr>
          <w:p w14:paraId="07EE8027" w14:textId="242868AC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35EA6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236" w:type="dxa"/>
            <w:vAlign w:val="bottom"/>
          </w:tcPr>
          <w:p w14:paraId="63B70CEA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7FED8A90" w14:textId="3CDDB3BE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53EB4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236" w:type="dxa"/>
            <w:vAlign w:val="bottom"/>
          </w:tcPr>
          <w:p w14:paraId="56E9B145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3A0CE620" w14:textId="1BEF0EFE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4B69C3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236" w:type="dxa"/>
            <w:vAlign w:val="bottom"/>
          </w:tcPr>
          <w:p w14:paraId="1BE51B0A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F4B1810" w14:textId="793F33D7" w:rsidR="00335EA6" w:rsidRPr="00053EB4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236" w:type="dxa"/>
            <w:vAlign w:val="bottom"/>
          </w:tcPr>
          <w:p w14:paraId="3EE6F7F4" w14:textId="77777777" w:rsidR="00335EA6" w:rsidRPr="00053EB4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3DC312D3" w14:textId="60E95E42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/>
              </w:rPr>
            </w:pPr>
            <w:r w:rsidRPr="004B69C3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236" w:type="dxa"/>
            <w:vAlign w:val="bottom"/>
          </w:tcPr>
          <w:p w14:paraId="7FB5F18E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0200CAAD" w14:textId="1BFAAEC9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bidi="ar-SA"/>
              </w:rPr>
            </w:pPr>
            <w:r w:rsidRPr="00BD63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(32)</w:t>
            </w:r>
          </w:p>
        </w:tc>
        <w:tc>
          <w:tcPr>
            <w:tcW w:w="243" w:type="dxa"/>
            <w:vAlign w:val="bottom"/>
          </w:tcPr>
          <w:p w14:paraId="736C0C83" w14:textId="77777777" w:rsidR="00335EA6" w:rsidRPr="00F15546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1328EA3E" w14:textId="16C2DA2D" w:rsidR="00335EA6" w:rsidRPr="004B69C3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4B69C3">
              <w:rPr>
                <w:rFonts w:asciiTheme="majorBidi" w:hAnsiTheme="majorBidi" w:cs="Angsana New"/>
                <w:bCs/>
                <w:sz w:val="22"/>
                <w:szCs w:val="22"/>
              </w:rPr>
              <w:t>(36)</w:t>
            </w:r>
          </w:p>
        </w:tc>
        <w:tc>
          <w:tcPr>
            <w:tcW w:w="236" w:type="dxa"/>
            <w:gridSpan w:val="2"/>
            <w:vAlign w:val="bottom"/>
          </w:tcPr>
          <w:p w14:paraId="23AEFF40" w14:textId="77777777" w:rsidR="00335EA6" w:rsidRPr="004B69C3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0B8312F8" w14:textId="36D4938B" w:rsidR="00335EA6" w:rsidRPr="004B69C3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B69C3">
              <w:rPr>
                <w:rFonts w:asciiTheme="majorBidi" w:hAnsiTheme="majorBidi" w:cstheme="majorBidi"/>
                <w:sz w:val="22"/>
                <w:szCs w:val="22"/>
              </w:rPr>
              <w:t>638</w:t>
            </w:r>
          </w:p>
        </w:tc>
        <w:tc>
          <w:tcPr>
            <w:tcW w:w="236" w:type="dxa"/>
            <w:vAlign w:val="bottom"/>
          </w:tcPr>
          <w:p w14:paraId="3E7B69F8" w14:textId="77777777" w:rsidR="00335EA6" w:rsidRPr="004B69C3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vAlign w:val="bottom"/>
          </w:tcPr>
          <w:p w14:paraId="1F9D1993" w14:textId="584F5F38" w:rsidR="00335EA6" w:rsidRPr="004B69C3" w:rsidRDefault="00335EA6" w:rsidP="0033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B69C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582</w:t>
            </w:r>
          </w:p>
        </w:tc>
      </w:tr>
      <w:tr w:rsidR="00906B63" w:rsidRPr="004A620C" w14:paraId="02BAF1AF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044A8CCA" w14:textId="77777777" w:rsidR="00BD6359" w:rsidRDefault="00906B63" w:rsidP="00BD6359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สินทรัพย์ส่วนงาน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091A86B4" w14:textId="585E40A9" w:rsidR="00906B63" w:rsidRPr="00250F8A" w:rsidRDefault="00BD6359" w:rsidP="00BD6359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 w:rsidR="00906B63"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30</w:t>
            </w:r>
            <w:r w:rsidR="00906B63"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="00906B63"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มิถุนายน</w:t>
            </w:r>
            <w:r w:rsidR="00906B63"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="00906B63"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="00906B63"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="00906B63"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02" w:type="dxa"/>
          </w:tcPr>
          <w:p w14:paraId="7A0220DB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78CA73" w14:textId="56D89629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11,</w:t>
            </w:r>
            <w:r w:rsidR="0099641B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236" w:type="dxa"/>
          </w:tcPr>
          <w:p w14:paraId="1BFB57ED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</w:tcPr>
          <w:p w14:paraId="70FE09B6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1E262E" w14:textId="1782329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D94D08">
              <w:rPr>
                <w:rFonts w:asciiTheme="majorBidi" w:hAnsiTheme="majorBidi" w:cs="Angsana New"/>
                <w:sz w:val="22"/>
                <w:szCs w:val="22"/>
              </w:rPr>
              <w:t>,04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63AB7BEA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6AB20EAE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6D2CDB" w14:textId="5A566E53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2,6</w:t>
            </w:r>
            <w:r w:rsidR="00D94D08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236" w:type="dxa"/>
          </w:tcPr>
          <w:p w14:paraId="665E9556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49777035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8C9A50" w14:textId="32447256" w:rsidR="00906B63" w:rsidRPr="00D94D08" w:rsidRDefault="0019726E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2,497</w:t>
            </w:r>
          </w:p>
        </w:tc>
        <w:tc>
          <w:tcPr>
            <w:tcW w:w="236" w:type="dxa"/>
          </w:tcPr>
          <w:p w14:paraId="6F08AFB9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</w:tcPr>
          <w:p w14:paraId="74931540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FADA22" w14:textId="49A32738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  <w:tc>
          <w:tcPr>
            <w:tcW w:w="236" w:type="dxa"/>
          </w:tcPr>
          <w:p w14:paraId="748F1BB9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76F540F8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6A66C7" w14:textId="3E97B595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91</w:t>
            </w:r>
          </w:p>
        </w:tc>
        <w:tc>
          <w:tcPr>
            <w:tcW w:w="236" w:type="dxa"/>
          </w:tcPr>
          <w:p w14:paraId="1CF5B185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2196E2D0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EB3A24" w14:textId="34880328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236" w:type="dxa"/>
          </w:tcPr>
          <w:p w14:paraId="672266F2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</w:tcPr>
          <w:p w14:paraId="1F0B4EF8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B9101D" w14:textId="3A0A545B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16</w:t>
            </w:r>
          </w:p>
        </w:tc>
        <w:tc>
          <w:tcPr>
            <w:tcW w:w="236" w:type="dxa"/>
          </w:tcPr>
          <w:p w14:paraId="16ABEDB2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4D9B38AD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59206D" w14:textId="36BE0DE8" w:rsidR="00906B63" w:rsidRPr="00D94D08" w:rsidRDefault="00EB49C7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236" w:type="dxa"/>
          </w:tcPr>
          <w:p w14:paraId="103DCF84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5335E1D8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5885B4" w14:textId="799D7E93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,058</w:t>
            </w:r>
          </w:p>
        </w:tc>
        <w:tc>
          <w:tcPr>
            <w:tcW w:w="236" w:type="dxa"/>
          </w:tcPr>
          <w:p w14:paraId="2E0E18FE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2E37B2BE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71829A" w14:textId="3687A13A" w:rsidR="00906B63" w:rsidRPr="00D94D08" w:rsidRDefault="00EB49C7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4,5</w:t>
            </w:r>
            <w:r w:rsidR="0099641B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236" w:type="dxa"/>
          </w:tcPr>
          <w:p w14:paraId="7AAC0A69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2B5796C5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41518" w14:textId="56D64248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4,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305</w:t>
            </w:r>
          </w:p>
        </w:tc>
        <w:tc>
          <w:tcPr>
            <w:tcW w:w="236" w:type="dxa"/>
          </w:tcPr>
          <w:p w14:paraId="6629E720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</w:tcPr>
          <w:p w14:paraId="5D1287FD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E43D75" w14:textId="44ACE535" w:rsidR="00906B63" w:rsidRPr="00D94D08" w:rsidRDefault="0099641B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19,974</w:t>
            </w:r>
          </w:p>
        </w:tc>
        <w:tc>
          <w:tcPr>
            <w:tcW w:w="236" w:type="dxa"/>
          </w:tcPr>
          <w:p w14:paraId="65165970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6B33CB72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E071CA" w14:textId="5A4857F0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9,315</w:t>
            </w:r>
          </w:p>
        </w:tc>
        <w:tc>
          <w:tcPr>
            <w:tcW w:w="236" w:type="dxa"/>
          </w:tcPr>
          <w:p w14:paraId="517A0D47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</w:tcPr>
          <w:p w14:paraId="463BA25E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525C2DCA" w14:textId="22678467" w:rsidR="00906B63" w:rsidRPr="00D94D08" w:rsidRDefault="005E4E7F" w:rsidP="00D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4D08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906B63" w:rsidRPr="00D94D08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6,9</w:t>
            </w:r>
            <w:r w:rsidR="0099641B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55</w:t>
            </w:r>
            <w:r w:rsidRPr="00D94D08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43" w:type="dxa"/>
          </w:tcPr>
          <w:p w14:paraId="355585C9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5DC85075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</w:pPr>
          </w:p>
          <w:p w14:paraId="2CFA3CF9" w14:textId="6E1FA07F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(6,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710</w:t>
            </w:r>
            <w:r w:rsidRPr="00D94D08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gridSpan w:val="2"/>
          </w:tcPr>
          <w:p w14:paraId="1701E4D7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306A8496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D2AA06" w14:textId="10449D4D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13,0</w:t>
            </w:r>
            <w:r w:rsidR="009D524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9641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61D16BD7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</w:tcPr>
          <w:p w14:paraId="53A421FB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A1E429" w14:textId="077BFF84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D94D08">
              <w:rPr>
                <w:rFonts w:asciiTheme="majorBidi" w:hAnsiTheme="majorBidi" w:cs="Angsana New"/>
                <w:sz w:val="22"/>
                <w:szCs w:val="22"/>
              </w:rPr>
              <w:t>,6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05</w:t>
            </w:r>
          </w:p>
        </w:tc>
      </w:tr>
      <w:tr w:rsidR="00906B63" w:rsidRPr="0019726E" w14:paraId="6822AE57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5C1B8EDC" w14:textId="77777777" w:rsidR="00BD6359" w:rsidRDefault="00906B63" w:rsidP="00250F8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หนี้สินส่วนงาน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35F5A355" w14:textId="77FFE506" w:rsidR="00906B63" w:rsidRPr="00250F8A" w:rsidRDefault="00BD6359" w:rsidP="00250F8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 w:rsidR="00906B63"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30</w:t>
            </w:r>
            <w:r w:rsidR="00906B63"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 xml:space="preserve"> มิถุนายน</w:t>
            </w:r>
            <w:r w:rsidR="00250F8A">
              <w:rPr>
                <w:rFonts w:asciiTheme="majorBidi" w:hAnsiTheme="majorBidi" w:cs="Angsana New"/>
                <w:b/>
                <w:sz w:val="22"/>
                <w:szCs w:val="22"/>
              </w:rPr>
              <w:t>/</w:t>
            </w:r>
            <w:r w:rsidR="00906B63"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="00906B63"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="00906B63"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02" w:type="dxa"/>
          </w:tcPr>
          <w:p w14:paraId="6FBB2DB2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11E9E1" w14:textId="61EC7683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D94D08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236" w:type="dxa"/>
          </w:tcPr>
          <w:p w14:paraId="1A4609D9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</w:tcPr>
          <w:p w14:paraId="68A8389E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77BA5A" w14:textId="34052452" w:rsidR="00906B63" w:rsidRPr="00D94D08" w:rsidRDefault="0019726E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6,818</w:t>
            </w:r>
          </w:p>
        </w:tc>
        <w:tc>
          <w:tcPr>
            <w:tcW w:w="236" w:type="dxa"/>
          </w:tcPr>
          <w:p w14:paraId="6F34E370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0D9C619D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8F2507" w14:textId="0A60AE34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D94D08">
              <w:rPr>
                <w:rFonts w:asciiTheme="majorBidi" w:hAnsiTheme="majorBidi" w:cstheme="majorBidi"/>
                <w:sz w:val="22"/>
                <w:szCs w:val="22"/>
              </w:rPr>
              <w:t>484</w:t>
            </w:r>
          </w:p>
        </w:tc>
        <w:tc>
          <w:tcPr>
            <w:tcW w:w="236" w:type="dxa"/>
          </w:tcPr>
          <w:p w14:paraId="0C8C403C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44D3550F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A8B29B" w14:textId="73D37C83" w:rsidR="00906B63" w:rsidRPr="00D94D08" w:rsidRDefault="0019726E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1,380</w:t>
            </w:r>
          </w:p>
        </w:tc>
        <w:tc>
          <w:tcPr>
            <w:tcW w:w="236" w:type="dxa"/>
          </w:tcPr>
          <w:p w14:paraId="5BD8B1DC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</w:tcPr>
          <w:p w14:paraId="29A7E728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A210A3" w14:textId="295BBE94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236" w:type="dxa"/>
          </w:tcPr>
          <w:p w14:paraId="5A654116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1B649C77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F90988" w14:textId="2E046B7F" w:rsidR="00906B63" w:rsidRPr="00D94D08" w:rsidRDefault="0019726E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118</w:t>
            </w:r>
          </w:p>
        </w:tc>
        <w:tc>
          <w:tcPr>
            <w:tcW w:w="236" w:type="dxa"/>
          </w:tcPr>
          <w:p w14:paraId="76EF60C6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2B0430A4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0A076A" w14:textId="5ACADE04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236" w:type="dxa"/>
          </w:tcPr>
          <w:p w14:paraId="03CB1F6A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</w:tcPr>
          <w:p w14:paraId="209CB403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E8CF08" w14:textId="3EFA78E0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10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555B2C43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7EEFDB00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871145" w14:textId="21C7DCF6" w:rsidR="00906B63" w:rsidRPr="00D94D08" w:rsidRDefault="00D94D08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236" w:type="dxa"/>
          </w:tcPr>
          <w:p w14:paraId="6FAE3D9C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17EB8350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9C493B" w14:textId="0AEE78C0" w:rsidR="00906B63" w:rsidRPr="00D94D08" w:rsidRDefault="0019726E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602</w:t>
            </w:r>
          </w:p>
        </w:tc>
        <w:tc>
          <w:tcPr>
            <w:tcW w:w="236" w:type="dxa"/>
          </w:tcPr>
          <w:p w14:paraId="76B2299B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02F41523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90F064" w14:textId="2A00CFEA" w:rsidR="00906B63" w:rsidRPr="00D94D08" w:rsidRDefault="00D94D08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1,974</w:t>
            </w:r>
          </w:p>
        </w:tc>
        <w:tc>
          <w:tcPr>
            <w:tcW w:w="236" w:type="dxa"/>
          </w:tcPr>
          <w:p w14:paraId="3862E892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1616F3C7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91C0D4" w14:textId="5732E75F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1,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</w:rPr>
              <w:t>943</w:t>
            </w:r>
          </w:p>
        </w:tc>
        <w:tc>
          <w:tcPr>
            <w:tcW w:w="236" w:type="dxa"/>
          </w:tcPr>
          <w:p w14:paraId="4F9F3259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</w:tcPr>
          <w:p w14:paraId="6321EC91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010E3C" w14:textId="4B532600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11,</w:t>
            </w:r>
            <w:r w:rsidR="00D94D08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236" w:type="dxa"/>
          </w:tcPr>
          <w:p w14:paraId="338BE1A6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328C49DC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BE4A5A" w14:textId="331DB399" w:rsidR="00906B63" w:rsidRPr="00D94D08" w:rsidRDefault="0019726E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10,969</w:t>
            </w:r>
          </w:p>
        </w:tc>
        <w:tc>
          <w:tcPr>
            <w:tcW w:w="236" w:type="dxa"/>
          </w:tcPr>
          <w:p w14:paraId="1B371758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</w:tcPr>
          <w:p w14:paraId="011E85AC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2B874ABC" w14:textId="4683DB41" w:rsidR="00906B63" w:rsidRPr="00D94D08" w:rsidRDefault="005E4E7F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4D08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906B63" w:rsidRPr="00D94D08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2,555</w:t>
            </w:r>
            <w:r w:rsidRPr="00D94D08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43" w:type="dxa"/>
          </w:tcPr>
          <w:p w14:paraId="004AD7E1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23502685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</w:pPr>
          </w:p>
          <w:p w14:paraId="52489473" w14:textId="7E91B33C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(</w:t>
            </w:r>
            <w:r w:rsidR="0019726E" w:rsidRPr="00D94D08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2,34</w:t>
            </w:r>
            <w:r w:rsidRPr="00D94D08">
              <w:rPr>
                <w:rFonts w:asciiTheme="majorBidi" w:hAnsiTheme="majorBidi" w:cs="Angsana New"/>
                <w:sz w:val="22"/>
                <w:szCs w:val="22"/>
                <w:lang w:val="en-GB" w:bidi="ar-SA"/>
              </w:rPr>
              <w:t>3)</w:t>
            </w:r>
          </w:p>
        </w:tc>
        <w:tc>
          <w:tcPr>
            <w:tcW w:w="236" w:type="dxa"/>
            <w:gridSpan w:val="2"/>
          </w:tcPr>
          <w:p w14:paraId="4573E515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0F1562D8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93405F" w14:textId="2B3BA6CD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4D08">
              <w:rPr>
                <w:rFonts w:asciiTheme="majorBidi" w:hAnsiTheme="majorBidi" w:cstheme="majorBidi"/>
                <w:sz w:val="22"/>
                <w:szCs w:val="22"/>
              </w:rPr>
              <w:t>9,0</w:t>
            </w:r>
            <w:r w:rsidR="00D94D08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236" w:type="dxa"/>
          </w:tcPr>
          <w:p w14:paraId="261945B8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</w:tcPr>
          <w:p w14:paraId="2704962D" w14:textId="77777777" w:rsidR="00906B63" w:rsidRPr="00D94D08" w:rsidRDefault="00906B63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8FF7D1" w14:textId="652B2EA8" w:rsidR="00906B63" w:rsidRPr="00D94D08" w:rsidRDefault="0019726E" w:rsidP="0090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D94D08">
              <w:rPr>
                <w:rFonts w:asciiTheme="majorBidi" w:hAnsiTheme="majorBidi" w:cs="Angsana New"/>
                <w:sz w:val="22"/>
                <w:szCs w:val="22"/>
              </w:rPr>
              <w:t>8,626</w:t>
            </w:r>
          </w:p>
        </w:tc>
      </w:tr>
    </w:tbl>
    <w:p w14:paraId="15874043" w14:textId="77777777" w:rsidR="00FF33DB" w:rsidRPr="006339FB" w:rsidRDefault="00FF33DB" w:rsidP="00FF33DB"/>
    <w:p w14:paraId="00B9101A" w14:textId="77777777" w:rsidR="00FF33DB" w:rsidRPr="006339FB" w:rsidRDefault="00FF33DB" w:rsidP="00FF33DB"/>
    <w:p w14:paraId="3DF0BA0E" w14:textId="571E88AC" w:rsidR="00FF33DB" w:rsidRDefault="00FF33DB">
      <w:pPr>
        <w:rPr>
          <w:rFonts w:cstheme="minorBidi"/>
        </w:rPr>
      </w:pPr>
    </w:p>
    <w:p w14:paraId="496E034E" w14:textId="1C81927E" w:rsidR="00FF33DB" w:rsidRDefault="00FF33DB">
      <w:pPr>
        <w:rPr>
          <w:rFonts w:cstheme="minorBidi"/>
        </w:rPr>
      </w:pPr>
    </w:p>
    <w:p w14:paraId="31DDA65E" w14:textId="1F443FA3" w:rsidR="00FF33DB" w:rsidRDefault="00FF33DB">
      <w:pPr>
        <w:rPr>
          <w:rFonts w:cstheme="minorBidi"/>
        </w:rPr>
      </w:pPr>
    </w:p>
    <w:p w14:paraId="184A21BD" w14:textId="6EFD1B1C" w:rsidR="00FF33DB" w:rsidRDefault="00FF33DB">
      <w:pPr>
        <w:rPr>
          <w:rFonts w:cstheme="minorBidi"/>
        </w:rPr>
      </w:pPr>
    </w:p>
    <w:p w14:paraId="7F05FE00" w14:textId="23EE3785" w:rsidR="00FF33DB" w:rsidRDefault="00FF33DB">
      <w:pPr>
        <w:rPr>
          <w:rFonts w:cstheme="minorBidi"/>
        </w:rPr>
      </w:pPr>
    </w:p>
    <w:p w14:paraId="04D4A3FD" w14:textId="6CA3DD00" w:rsidR="00FF33DB" w:rsidRDefault="00FF33DB">
      <w:pPr>
        <w:rPr>
          <w:rFonts w:cstheme="minorBidi"/>
        </w:rPr>
      </w:pPr>
    </w:p>
    <w:p w14:paraId="1867B814" w14:textId="77777777" w:rsidR="00BE5BF4" w:rsidRDefault="00BE5BF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659B786C" w:rsidR="00BE5BF4" w:rsidRPr="0005480F" w:rsidRDefault="00BE5BF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  <w:sectPr w:rsidR="00BE5BF4" w:rsidRPr="0005480F" w:rsidSect="00A75EAB">
          <w:headerReference w:type="default" r:id="rId16"/>
          <w:footerReference w:type="default" r:id="rId17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p w14:paraId="48CA7E2A" w14:textId="4F128CAA" w:rsidR="009C5101" w:rsidRPr="005B5B63" w:rsidRDefault="009C5101" w:rsidP="005B5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Style w:val="TableGrid"/>
        <w:tblW w:w="921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710"/>
        <w:gridCol w:w="270"/>
        <w:gridCol w:w="1592"/>
      </w:tblGrid>
      <w:tr w:rsidR="00FF33DB" w:rsidRPr="006339FB" w14:paraId="3856E08A" w14:textId="77777777" w:rsidTr="00152F51">
        <w:trPr>
          <w:trHeight w:val="152"/>
        </w:trPr>
        <w:tc>
          <w:tcPr>
            <w:tcW w:w="5643" w:type="dxa"/>
          </w:tcPr>
          <w:p w14:paraId="3529071C" w14:textId="77777777" w:rsidR="00FF33DB" w:rsidRPr="006339FB" w:rsidRDefault="00FF33DB" w:rsidP="004409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339F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6339FB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3572" w:type="dxa"/>
            <w:gridSpan w:val="3"/>
          </w:tcPr>
          <w:p w14:paraId="02029691" w14:textId="77777777" w:rsidR="00FF33DB" w:rsidRPr="006339FB" w:rsidRDefault="00FF33DB" w:rsidP="00440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339FB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</w:tc>
      </w:tr>
      <w:tr w:rsidR="00FF33DB" w:rsidRPr="006339FB" w14:paraId="51A62E9F" w14:textId="77777777" w:rsidTr="00152F51">
        <w:trPr>
          <w:trHeight w:val="152"/>
        </w:trPr>
        <w:tc>
          <w:tcPr>
            <w:tcW w:w="5643" w:type="dxa"/>
          </w:tcPr>
          <w:p w14:paraId="77F0D9E2" w14:textId="77777777" w:rsidR="00FF33DB" w:rsidRPr="006339FB" w:rsidRDefault="00FF33DB" w:rsidP="004409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</w:tcPr>
          <w:p w14:paraId="6DE3BC71" w14:textId="3180607B" w:rsidR="00FF33DB" w:rsidRPr="006339FB" w:rsidRDefault="00FF33DB" w:rsidP="00440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2565</w:t>
            </w:r>
          </w:p>
        </w:tc>
        <w:tc>
          <w:tcPr>
            <w:tcW w:w="270" w:type="dxa"/>
          </w:tcPr>
          <w:p w14:paraId="54C1394E" w14:textId="77777777" w:rsidR="00FF33DB" w:rsidRPr="006339FB" w:rsidRDefault="00FF33DB" w:rsidP="004409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</w:tcPr>
          <w:p w14:paraId="13C041BA" w14:textId="14E678A7" w:rsidR="00FF33DB" w:rsidRPr="006339FB" w:rsidRDefault="00FF33DB" w:rsidP="0044091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F33DB" w:rsidRPr="006339FB" w14:paraId="2F2F9822" w14:textId="77777777" w:rsidTr="00152F51">
        <w:trPr>
          <w:trHeight w:val="152"/>
        </w:trPr>
        <w:tc>
          <w:tcPr>
            <w:tcW w:w="5643" w:type="dxa"/>
          </w:tcPr>
          <w:p w14:paraId="6F57707C" w14:textId="77777777" w:rsidR="00FF33DB" w:rsidRPr="006339FB" w:rsidRDefault="00FF33DB" w:rsidP="0044091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</w:tcPr>
          <w:p w14:paraId="08834660" w14:textId="77777777" w:rsidR="00FF33DB" w:rsidRPr="006339FB" w:rsidRDefault="00FF33DB" w:rsidP="0044091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83A86" w:rsidRPr="006339FB" w14:paraId="6A2C93A0" w14:textId="77777777" w:rsidTr="00152F51">
        <w:trPr>
          <w:trHeight w:val="152"/>
        </w:trPr>
        <w:tc>
          <w:tcPr>
            <w:tcW w:w="5643" w:type="dxa"/>
          </w:tcPr>
          <w:p w14:paraId="4FEC2039" w14:textId="39EE8F9C" w:rsidR="00C83A86" w:rsidRPr="00DE2301" w:rsidRDefault="00C83A86" w:rsidP="00C83A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710" w:type="dxa"/>
          </w:tcPr>
          <w:p w14:paraId="309D1CAD" w14:textId="074511B2" w:rsidR="00C83A86" w:rsidRPr="00760CC9" w:rsidRDefault="00995751" w:rsidP="004C416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0CC9">
              <w:rPr>
                <w:rFonts w:asciiTheme="majorBidi" w:hAnsiTheme="majorBidi" w:cstheme="majorBidi"/>
                <w:sz w:val="28"/>
                <w:szCs w:val="28"/>
              </w:rPr>
              <w:t>637,817</w:t>
            </w:r>
          </w:p>
        </w:tc>
        <w:tc>
          <w:tcPr>
            <w:tcW w:w="270" w:type="dxa"/>
          </w:tcPr>
          <w:p w14:paraId="1661D6E4" w14:textId="77777777" w:rsidR="00C83A86" w:rsidRPr="00BD6359" w:rsidRDefault="00C83A86" w:rsidP="00C83A8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2" w:type="dxa"/>
          </w:tcPr>
          <w:p w14:paraId="427DAB97" w14:textId="101C98F0" w:rsidR="00C83A86" w:rsidRPr="00585334" w:rsidRDefault="00C83A86" w:rsidP="00C83A8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7C46D0"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82</w:t>
            </w: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7C46D0"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  <w:r w:rsidR="0058533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C83A86" w:rsidRPr="006339FB" w14:paraId="2A25CB60" w14:textId="77777777" w:rsidTr="002D233F">
        <w:trPr>
          <w:trHeight w:val="152"/>
        </w:trPr>
        <w:tc>
          <w:tcPr>
            <w:tcW w:w="5643" w:type="dxa"/>
          </w:tcPr>
          <w:p w14:paraId="4B283DD0" w14:textId="77777777" w:rsidR="00C83A86" w:rsidRPr="00DE2301" w:rsidRDefault="00C83A86" w:rsidP="00C83A8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</w:tcPr>
          <w:p w14:paraId="61D8227C" w14:textId="77777777" w:rsidR="00C83A86" w:rsidRPr="00760CC9" w:rsidRDefault="00C83A86" w:rsidP="004C416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AFEBA7" w14:textId="77777777" w:rsidR="00C83A86" w:rsidRPr="00BD6359" w:rsidRDefault="00C83A86" w:rsidP="00C83A8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2" w:type="dxa"/>
          </w:tcPr>
          <w:p w14:paraId="66F04221" w14:textId="77777777" w:rsidR="00C83A86" w:rsidRPr="00BD6359" w:rsidRDefault="00C83A86" w:rsidP="00C83A8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2D233F" w:rsidRPr="006339FB" w14:paraId="5C5A9A4B" w14:textId="77777777" w:rsidTr="002D233F">
        <w:trPr>
          <w:trHeight w:val="152"/>
        </w:trPr>
        <w:tc>
          <w:tcPr>
            <w:tcW w:w="5643" w:type="dxa"/>
          </w:tcPr>
          <w:p w14:paraId="2A09212E" w14:textId="13658F1A" w:rsidR="002D233F" w:rsidRPr="00DE2301" w:rsidRDefault="002D233F" w:rsidP="00C83A86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3B4AB482" w14:textId="223862FC" w:rsidR="002D233F" w:rsidRPr="00585334" w:rsidRDefault="00585334" w:rsidP="004C416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71,413</w:t>
            </w:r>
          </w:p>
        </w:tc>
        <w:tc>
          <w:tcPr>
            <w:tcW w:w="270" w:type="dxa"/>
          </w:tcPr>
          <w:p w14:paraId="3BFBAE0D" w14:textId="77777777" w:rsidR="002D233F" w:rsidRPr="00BD6359" w:rsidRDefault="002D233F" w:rsidP="00C83A8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2" w:type="dxa"/>
            <w:vAlign w:val="bottom"/>
          </w:tcPr>
          <w:p w14:paraId="415105DC" w14:textId="1F47D80E" w:rsidR="002D233F" w:rsidRPr="002D233F" w:rsidRDefault="002D233F" w:rsidP="004C416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126,0</w:t>
            </w:r>
            <w:r w:rsidR="00585334">
              <w:rPr>
                <w:rFonts w:asciiTheme="majorBidi" w:hAnsiTheme="majorBidi" w:cs="Angsana New" w:hint="cs"/>
                <w:sz w:val="28"/>
                <w:szCs w:val="28"/>
                <w:cs/>
              </w:rPr>
              <w:t>53</w:t>
            </w:r>
          </w:p>
        </w:tc>
      </w:tr>
      <w:tr w:rsidR="002D233F" w:rsidRPr="006339FB" w14:paraId="27D8236D" w14:textId="77777777" w:rsidTr="009A0693">
        <w:trPr>
          <w:trHeight w:val="152"/>
        </w:trPr>
        <w:tc>
          <w:tcPr>
            <w:tcW w:w="5643" w:type="dxa"/>
          </w:tcPr>
          <w:p w14:paraId="012C6807" w14:textId="6CF945D9" w:rsidR="002D233F" w:rsidRPr="00DE2301" w:rsidRDefault="002D233F" w:rsidP="002D233F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710" w:type="dxa"/>
          </w:tcPr>
          <w:p w14:paraId="1F9F865F" w14:textId="560893CD" w:rsidR="002D233F" w:rsidRPr="00760CC9" w:rsidRDefault="002D233F" w:rsidP="002D233F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0C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53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590,4</w:t>
            </w:r>
            <w:r w:rsidR="00792E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760C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F2BC56" w14:textId="77777777" w:rsidR="002D233F" w:rsidRPr="00BD6359" w:rsidRDefault="002D233F" w:rsidP="002D233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2" w:type="dxa"/>
          </w:tcPr>
          <w:p w14:paraId="0C2FFBB6" w14:textId="39EFC372" w:rsidR="002D233F" w:rsidRPr="00E754F5" w:rsidRDefault="002D233F" w:rsidP="002D233F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E2301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585334">
              <w:rPr>
                <w:rFonts w:asciiTheme="majorBidi" w:hAnsiTheme="majorBidi" w:cs="Angsana New"/>
                <w:sz w:val="28"/>
                <w:szCs w:val="28"/>
                <w:lang w:val="en-US"/>
              </w:rPr>
              <w:t>446,938</w:t>
            </w:r>
            <w:r w:rsidRPr="00DE2301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C83A86" w:rsidRPr="006339FB" w14:paraId="5748E116" w14:textId="77777777" w:rsidTr="002D233F">
        <w:trPr>
          <w:trHeight w:val="152"/>
        </w:trPr>
        <w:tc>
          <w:tcPr>
            <w:tcW w:w="5643" w:type="dxa"/>
          </w:tcPr>
          <w:p w14:paraId="06F7DE1F" w14:textId="77777777" w:rsidR="00C83A86" w:rsidRPr="00DE2301" w:rsidRDefault="00C83A86" w:rsidP="00C83A86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ของการร่วมค้าและบริษัทร่วมที่ใช้วิธีส่วนได้เสีย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E11003C" w14:textId="18553612" w:rsidR="00C83A86" w:rsidRPr="00585334" w:rsidRDefault="00C83A86" w:rsidP="004C416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0CC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F750A">
              <w:rPr>
                <w:rFonts w:asciiTheme="majorBidi" w:hAnsiTheme="majorBidi" w:cstheme="majorBidi" w:hint="cs"/>
                <w:sz w:val="28"/>
                <w:szCs w:val="28"/>
                <w:cs/>
              </w:rPr>
              <w:t>197,544</w:t>
            </w:r>
          </w:p>
        </w:tc>
        <w:tc>
          <w:tcPr>
            <w:tcW w:w="270" w:type="dxa"/>
          </w:tcPr>
          <w:p w14:paraId="1D42E7BF" w14:textId="77777777" w:rsidR="00C83A86" w:rsidRPr="00BD6359" w:rsidRDefault="00C83A86" w:rsidP="00C83A8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2AC15E3C" w14:textId="7DB2C189" w:rsidR="00C83A86" w:rsidRPr="00E754F5" w:rsidRDefault="00C83A86" w:rsidP="004C416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54F5">
              <w:rPr>
                <w:rFonts w:asciiTheme="majorBidi" w:hAnsiTheme="majorBidi" w:cs="Angsana New"/>
                <w:sz w:val="28"/>
                <w:szCs w:val="28"/>
                <w:cs/>
              </w:rPr>
              <w:t>31,669</w:t>
            </w:r>
          </w:p>
        </w:tc>
      </w:tr>
      <w:tr w:rsidR="00C83A86" w:rsidRPr="006339FB" w14:paraId="4DCAE58D" w14:textId="77777777" w:rsidTr="00152F51">
        <w:trPr>
          <w:trHeight w:val="152"/>
        </w:trPr>
        <w:tc>
          <w:tcPr>
            <w:tcW w:w="5643" w:type="dxa"/>
          </w:tcPr>
          <w:p w14:paraId="21EFF929" w14:textId="77777777" w:rsidR="00C83A86" w:rsidRPr="00DE2301" w:rsidRDefault="00C83A86" w:rsidP="00C83A86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E367084" w14:textId="6E966244" w:rsidR="00C83A86" w:rsidRPr="00760CC9" w:rsidRDefault="00AF750A" w:rsidP="004C41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316,335</w:t>
            </w:r>
          </w:p>
        </w:tc>
        <w:tc>
          <w:tcPr>
            <w:tcW w:w="270" w:type="dxa"/>
          </w:tcPr>
          <w:p w14:paraId="59872A87" w14:textId="77777777" w:rsidR="00C83A86" w:rsidRPr="00BD6359" w:rsidRDefault="00C83A86" w:rsidP="00C83A8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31776E30" w14:textId="4A49C5D2" w:rsidR="00C83A86" w:rsidRPr="00E754F5" w:rsidRDefault="00C83A86" w:rsidP="004C41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54F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293,223</w:t>
            </w:r>
          </w:p>
        </w:tc>
      </w:tr>
    </w:tbl>
    <w:p w14:paraId="7BD54250" w14:textId="77777777" w:rsidR="00FF33DB" w:rsidRPr="006339FB" w:rsidRDefault="00FF33DB" w:rsidP="00FF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9F42566" w14:textId="066F7147" w:rsidR="00532AA8" w:rsidRPr="008E5535" w:rsidRDefault="00532AA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8E5535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เงินปันผล</w:t>
      </w:r>
    </w:p>
    <w:p w14:paraId="58430C3D" w14:textId="77777777" w:rsidR="00532AA8" w:rsidRPr="00A85A48" w:rsidRDefault="00532AA8" w:rsidP="00A8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73"/>
        <w:gridCol w:w="1329"/>
        <w:gridCol w:w="1093"/>
        <w:gridCol w:w="236"/>
        <w:gridCol w:w="1181"/>
      </w:tblGrid>
      <w:tr w:rsidR="00532AA8" w:rsidRPr="008E5535" w14:paraId="7A31C393" w14:textId="77777777" w:rsidTr="00440910">
        <w:trPr>
          <w:trHeight w:val="392"/>
          <w:tblHeader/>
        </w:trPr>
        <w:tc>
          <w:tcPr>
            <w:tcW w:w="3780" w:type="dxa"/>
            <w:vAlign w:val="bottom"/>
          </w:tcPr>
          <w:p w14:paraId="1F396A0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78A5A7FE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329" w:type="dxa"/>
            <w:vAlign w:val="bottom"/>
          </w:tcPr>
          <w:p w14:paraId="062ABB7B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93" w:type="dxa"/>
            <w:vAlign w:val="bottom"/>
          </w:tcPr>
          <w:p w14:paraId="30670911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BD3B188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34E9EE1" w14:textId="77777777" w:rsidR="00532AA8" w:rsidRPr="008E5535" w:rsidDel="00D43E7A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532AA8" w:rsidRPr="008E5535" w14:paraId="67F9DF18" w14:textId="77777777" w:rsidTr="00440910">
        <w:trPr>
          <w:trHeight w:val="392"/>
          <w:tblHeader/>
        </w:trPr>
        <w:tc>
          <w:tcPr>
            <w:tcW w:w="3780" w:type="dxa"/>
          </w:tcPr>
          <w:p w14:paraId="6228D431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53613B0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4229CF0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4EEB86C4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C9DF667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302A82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2AA8" w:rsidRPr="008E5535" w14:paraId="68226A81" w14:textId="77777777" w:rsidTr="00440910">
        <w:trPr>
          <w:trHeight w:val="382"/>
        </w:trPr>
        <w:tc>
          <w:tcPr>
            <w:tcW w:w="3780" w:type="dxa"/>
          </w:tcPr>
          <w:p w14:paraId="77F09061" w14:textId="08CA7C94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573" w:type="dxa"/>
          </w:tcPr>
          <w:p w14:paraId="62DFD252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3F948202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F4C67FC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3DFF8B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2815EE5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AA8" w:rsidRPr="008E5535" w14:paraId="12E13341" w14:textId="77777777" w:rsidTr="00440910">
        <w:trPr>
          <w:trHeight w:val="382"/>
        </w:trPr>
        <w:tc>
          <w:tcPr>
            <w:tcW w:w="3780" w:type="dxa"/>
          </w:tcPr>
          <w:p w14:paraId="0B5CC5B0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73" w:type="dxa"/>
          </w:tcPr>
          <w:p w14:paraId="011896DB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275FFF97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28DD07E5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84987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3DA2598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32AA8" w:rsidRPr="008E5535" w14:paraId="1153C75B" w14:textId="77777777" w:rsidTr="00440910">
        <w:trPr>
          <w:trHeight w:val="382"/>
        </w:trPr>
        <w:tc>
          <w:tcPr>
            <w:tcW w:w="3780" w:type="dxa"/>
          </w:tcPr>
          <w:p w14:paraId="647801FA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6AF0CAF4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32A6EB80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8A566E4" w14:textId="6A99AD44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</w:rPr>
              <w:t>8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8E5535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เมษายน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8E5535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256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14:paraId="0C69070F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4406FD7" w14:textId="04E586FF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093" w:type="dxa"/>
          </w:tcPr>
          <w:p w14:paraId="270F5716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28CA184" w14:textId="51EEDC84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0.2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81CF31C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9A74ED1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2877301" w14:textId="3188C642" w:rsidR="00532AA8" w:rsidRPr="008E5535" w:rsidRDefault="004D7997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</w:rPr>
              <w:t>255,000</w:t>
            </w:r>
          </w:p>
        </w:tc>
      </w:tr>
      <w:tr w:rsidR="00532AA8" w:rsidRPr="008E5535" w14:paraId="2467EA85" w14:textId="77777777" w:rsidTr="00440910">
        <w:trPr>
          <w:trHeight w:val="392"/>
        </w:trPr>
        <w:tc>
          <w:tcPr>
            <w:tcW w:w="3780" w:type="dxa"/>
          </w:tcPr>
          <w:p w14:paraId="5613A74E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4B062C7C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46E56005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68A18AE3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A15F6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3093CA2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AA8" w:rsidRPr="008E5535" w14:paraId="193D8008" w14:textId="77777777" w:rsidTr="00440910">
        <w:trPr>
          <w:trHeight w:val="392"/>
        </w:trPr>
        <w:tc>
          <w:tcPr>
            <w:tcW w:w="3780" w:type="dxa"/>
          </w:tcPr>
          <w:p w14:paraId="419CB7B9" w14:textId="4A4DA110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573" w:type="dxa"/>
          </w:tcPr>
          <w:p w14:paraId="34411205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3F5D0D2D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6FCF5C80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1C7C96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CE43120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AA8" w:rsidRPr="008E5535" w14:paraId="3C8FCEC6" w14:textId="77777777" w:rsidTr="00440910">
        <w:trPr>
          <w:trHeight w:val="392"/>
        </w:trPr>
        <w:tc>
          <w:tcPr>
            <w:tcW w:w="3780" w:type="dxa"/>
          </w:tcPr>
          <w:p w14:paraId="676564F5" w14:textId="78672982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73" w:type="dxa"/>
          </w:tcPr>
          <w:p w14:paraId="37DEF1BB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7EEC6DE5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093" w:type="dxa"/>
          </w:tcPr>
          <w:p w14:paraId="4F40D7A9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9E56C6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6739E62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532AA8" w:rsidRPr="006339FB" w14:paraId="229E6CCD" w14:textId="77777777" w:rsidTr="00440910">
        <w:trPr>
          <w:trHeight w:val="392"/>
        </w:trPr>
        <w:tc>
          <w:tcPr>
            <w:tcW w:w="3780" w:type="dxa"/>
          </w:tcPr>
          <w:p w14:paraId="1313DAD4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3100A145" w14:textId="7BBEBD25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2EE66EA8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FE153F0" w14:textId="592FE26B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</w:rPr>
              <w:t xml:space="preserve">29 </w:t>
            </w: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2564</w:t>
            </w:r>
          </w:p>
        </w:tc>
        <w:tc>
          <w:tcPr>
            <w:tcW w:w="1329" w:type="dxa"/>
          </w:tcPr>
          <w:p w14:paraId="407BB78F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E17559A" w14:textId="653DCC61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2564</w:t>
            </w:r>
          </w:p>
        </w:tc>
        <w:tc>
          <w:tcPr>
            <w:tcW w:w="1093" w:type="dxa"/>
          </w:tcPr>
          <w:p w14:paraId="560C917B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1256A71" w14:textId="3B35F380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0.22</w:t>
            </w:r>
          </w:p>
        </w:tc>
        <w:tc>
          <w:tcPr>
            <w:tcW w:w="236" w:type="dxa"/>
          </w:tcPr>
          <w:p w14:paraId="23714EDD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5031609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6C29A17" w14:textId="727141BD" w:rsidR="00532AA8" w:rsidRPr="006339FB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</w:rPr>
              <w:t>224,400</w:t>
            </w:r>
          </w:p>
        </w:tc>
      </w:tr>
    </w:tbl>
    <w:p w14:paraId="7C596C0F" w14:textId="77777777" w:rsidR="00532AA8" w:rsidRPr="00532AA8" w:rsidRDefault="00532AA8" w:rsidP="00532AA8">
      <w:pPr>
        <w:rPr>
          <w:rFonts w:cstheme="minorBidi"/>
        </w:rPr>
      </w:pPr>
    </w:p>
    <w:p w14:paraId="5AB1320D" w14:textId="08568334" w:rsidR="00783963" w:rsidRPr="002574BD" w:rsidRDefault="00202B12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574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2574BD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2574BD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574B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2574BD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6E34AD9B" w:rsidR="00703CBE" w:rsidRPr="002574BD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2574BD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2574B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11CF1E14" w14:textId="3EC5240D" w:rsidR="00703CBE" w:rsidRPr="002574BD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703CBE" w:rsidRPr="002574BD" w:rsidSect="0059240F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2574BD" w14:paraId="30234867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0F70B31E" w14:textId="77777777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19431B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D44B6B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2574BD" w14:paraId="4A084A92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549D65CB" w14:textId="77777777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556F670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438EA6C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768612D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08E9C2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2574BD" w14:paraId="5D363370" w14:textId="77777777" w:rsidTr="00461562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3B219FCD" w14:textId="1A82FFD8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13FC505F" w14:textId="65595F89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51A3F84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784BE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04B8C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319EA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EA0703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FED2DC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9EC480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94AD3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C6852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CEFF9F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D558B3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25CA9AF1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8A6E0D9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50CC1B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57178D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2574BD" w14:paraId="3AAC2D60" w14:textId="77777777" w:rsidTr="00461562">
        <w:trPr>
          <w:trHeight w:val="261"/>
        </w:trPr>
        <w:tc>
          <w:tcPr>
            <w:tcW w:w="1980" w:type="dxa"/>
          </w:tcPr>
          <w:p w14:paraId="03602D47" w14:textId="77777777" w:rsidR="00461562" w:rsidRPr="002574BD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BB5AB40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2377816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2574BD" w14:paraId="593404A2" w14:textId="77777777" w:rsidTr="00461562">
        <w:trPr>
          <w:trHeight w:val="261"/>
        </w:trPr>
        <w:tc>
          <w:tcPr>
            <w:tcW w:w="1980" w:type="dxa"/>
          </w:tcPr>
          <w:p w14:paraId="7A55975C" w14:textId="3D587A70" w:rsidR="00461562" w:rsidRPr="002574BD" w:rsidRDefault="00461562" w:rsidP="0046156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200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4200E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409C9C4F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3254E2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2574BD" w14:paraId="2C829A5C" w14:textId="77777777" w:rsidTr="00461562">
        <w:trPr>
          <w:trHeight w:val="261"/>
        </w:trPr>
        <w:tc>
          <w:tcPr>
            <w:tcW w:w="1980" w:type="dxa"/>
            <w:hideMark/>
          </w:tcPr>
          <w:p w14:paraId="3BA2AC38" w14:textId="77777777" w:rsidR="00461562" w:rsidRPr="002574BD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AB5B35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EDA83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A01CAB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CB141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CDA97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AEC0E0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CE318C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F3A7C43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BDD462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A89765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68EA18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8D8A146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AFC85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7A6214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58636F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8EB78B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2574BD" w14:paraId="665DADE8" w14:textId="77777777" w:rsidTr="00461562">
        <w:trPr>
          <w:trHeight w:val="261"/>
        </w:trPr>
        <w:tc>
          <w:tcPr>
            <w:tcW w:w="1980" w:type="dxa"/>
            <w:hideMark/>
          </w:tcPr>
          <w:p w14:paraId="296896C3" w14:textId="77777777" w:rsidR="00461562" w:rsidRPr="002574BD" w:rsidRDefault="00461562" w:rsidP="0046156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C6C7A6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A17B4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03C1F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934F2C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F52922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E0EE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4D9B5D" w14:textId="77777777" w:rsidR="00461562" w:rsidRPr="002574BD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4E1F8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31BF7E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02107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3D896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0CC2F4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3E4C9A" w14:textId="77777777" w:rsidR="00461562" w:rsidRPr="002574BD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0D5DF4" w14:textId="77777777" w:rsidR="00461562" w:rsidRPr="002574BD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A215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73E26A7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CE120B" w:rsidRPr="00012B07" w14:paraId="75B9D646" w14:textId="77777777" w:rsidTr="00461562">
        <w:trPr>
          <w:trHeight w:val="261"/>
        </w:trPr>
        <w:tc>
          <w:tcPr>
            <w:tcW w:w="1980" w:type="dxa"/>
            <w:hideMark/>
          </w:tcPr>
          <w:p w14:paraId="32E583EF" w14:textId="77777777" w:rsidR="00CE120B" w:rsidRPr="00012B07" w:rsidRDefault="00CE120B" w:rsidP="00CE120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A033BD2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1AB284" w14:textId="4082369F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94,45</w:t>
            </w:r>
            <w:r w:rsidR="00012B07" w:rsidRPr="00012B0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</w:tcPr>
          <w:p w14:paraId="703F59E0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67E41B" w14:textId="71F74196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276,11</w:t>
            </w:r>
            <w:r w:rsidR="00012B07" w:rsidRPr="00012B0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270" w:type="dxa"/>
          </w:tcPr>
          <w:p w14:paraId="31A6B1DB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01F46D" w14:textId="7DE10AF0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D0AD994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9F6C2" w14:textId="3D6D9319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370,56</w:t>
            </w:r>
            <w:r w:rsidRPr="00012B0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270" w:type="dxa"/>
            <w:vAlign w:val="bottom"/>
          </w:tcPr>
          <w:p w14:paraId="248C2AD9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548D6A" w14:textId="41B0EC5D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246,13</w:t>
            </w:r>
            <w:r w:rsidR="003A5C0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270" w:type="dxa"/>
            <w:vAlign w:val="bottom"/>
          </w:tcPr>
          <w:p w14:paraId="36C1F965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896205" w14:textId="31A4F172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823ADA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18794B" w14:textId="55B36F8E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124</w:t>
            </w:r>
            <w:r w:rsidRPr="00012B07">
              <w:rPr>
                <w:rFonts w:asciiTheme="majorBidi" w:hAnsiTheme="majorBidi" w:cstheme="majorBidi"/>
                <w:sz w:val="24"/>
                <w:szCs w:val="24"/>
              </w:rPr>
              <w:t>,43</w:t>
            </w:r>
            <w:r w:rsidR="0052146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3F1D948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0299159" w14:textId="748B6A8B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370,567</w:t>
            </w:r>
          </w:p>
        </w:tc>
      </w:tr>
      <w:tr w:rsidR="00CE120B" w:rsidRPr="00012B07" w14:paraId="6D4D0C69" w14:textId="77777777" w:rsidTr="00461562">
        <w:trPr>
          <w:trHeight w:val="261"/>
        </w:trPr>
        <w:tc>
          <w:tcPr>
            <w:tcW w:w="1980" w:type="dxa"/>
            <w:hideMark/>
          </w:tcPr>
          <w:p w14:paraId="755E3E8D" w14:textId="77777777" w:rsidR="00CE120B" w:rsidRPr="00012B07" w:rsidRDefault="00CE120B" w:rsidP="00CE120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3B92A2A1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375DAA0" w14:textId="238349D0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</w:tcPr>
          <w:p w14:paraId="5B50E153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E105A4" w14:textId="7EB37904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A25245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D3B1E46" w14:textId="46368118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0052AFE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4EF14B" w14:textId="34034C43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2C8BABBB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547F257" w14:textId="7D91784F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4289912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4851A7D" w14:textId="50C163F6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</w:tcPr>
          <w:p w14:paraId="5155E3CF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115117" w14:textId="2624B88C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60D7D8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4452FF2" w14:textId="69C8A714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</w:tr>
      <w:tr w:rsidR="00CE120B" w:rsidRPr="00012B07" w14:paraId="6C87226C" w14:textId="77777777" w:rsidTr="00461562">
        <w:trPr>
          <w:trHeight w:val="261"/>
        </w:trPr>
        <w:tc>
          <w:tcPr>
            <w:tcW w:w="1980" w:type="dxa"/>
            <w:hideMark/>
          </w:tcPr>
          <w:p w14:paraId="3FE20C82" w14:textId="77777777" w:rsidR="00CE120B" w:rsidRPr="00012B07" w:rsidRDefault="00CE120B" w:rsidP="00CE120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5E06B483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7E4E6" w14:textId="5DA419D4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94,62</w:t>
            </w:r>
            <w:r w:rsidR="00012B07" w:rsidRPr="00012B0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5B252731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243" w14:textId="15D0469F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276,112</w:t>
            </w:r>
          </w:p>
        </w:tc>
        <w:tc>
          <w:tcPr>
            <w:tcW w:w="270" w:type="dxa"/>
          </w:tcPr>
          <w:p w14:paraId="088F678E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46372" w14:textId="7231F3E3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1E7AA02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20543" w14:textId="0166392A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370</w:t>
            </w: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2B0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740</w:t>
            </w:r>
          </w:p>
        </w:tc>
        <w:tc>
          <w:tcPr>
            <w:tcW w:w="270" w:type="dxa"/>
            <w:vAlign w:val="bottom"/>
          </w:tcPr>
          <w:p w14:paraId="3440CE5B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94BEE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22BF40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0FF9A1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8673D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CD4928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7C4DA3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4BB3258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E120B" w:rsidRPr="00012B07" w14:paraId="2577E38B" w14:textId="77777777" w:rsidTr="00461562">
        <w:trPr>
          <w:trHeight w:val="261"/>
        </w:trPr>
        <w:tc>
          <w:tcPr>
            <w:tcW w:w="1980" w:type="dxa"/>
          </w:tcPr>
          <w:p w14:paraId="17407BE1" w14:textId="77777777" w:rsidR="00CE120B" w:rsidRPr="00012B07" w:rsidRDefault="00CE120B" w:rsidP="00CE120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FDD16EB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C50757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4B789DE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30EDD4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020B23D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287EF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059106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997A0B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EBD581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AAA15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0B908B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DEB8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D0FCFF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866AB0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7ABEF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4BB552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CE120B" w:rsidRPr="00012B07" w14:paraId="6C78D6BE" w14:textId="77777777" w:rsidTr="00461562">
        <w:trPr>
          <w:trHeight w:val="261"/>
        </w:trPr>
        <w:tc>
          <w:tcPr>
            <w:tcW w:w="1980" w:type="dxa"/>
          </w:tcPr>
          <w:p w14:paraId="03611814" w14:textId="77777777" w:rsidR="00CE120B" w:rsidRPr="00012B07" w:rsidRDefault="00CE120B" w:rsidP="00CE120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12B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EE55CCE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2624C1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25CB264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347B99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D767991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229979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66A314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8B143B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93C65D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2DE10F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1FDF47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C5970A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401202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FF931F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BBCF2D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07ACB1" w14:textId="77777777" w:rsidR="00CE120B" w:rsidRPr="00012B07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F46BC" w:rsidRPr="00012B07" w14:paraId="5EB0DA9D" w14:textId="77777777" w:rsidTr="00D72D92">
        <w:trPr>
          <w:trHeight w:val="261"/>
        </w:trPr>
        <w:tc>
          <w:tcPr>
            <w:tcW w:w="1980" w:type="dxa"/>
            <w:hideMark/>
          </w:tcPr>
          <w:p w14:paraId="72D32C0F" w14:textId="77777777" w:rsidR="006F46BC" w:rsidRPr="00012B07" w:rsidRDefault="006F46BC" w:rsidP="006F46B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A4E312A" w14:textId="06E19FA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0D986" w14:textId="7B7FBBDE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565A52C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7E6B5D" w14:textId="5E6110D8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7E9BB94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CE1313" w14:textId="05112991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,953,658)</w:t>
            </w:r>
          </w:p>
        </w:tc>
        <w:tc>
          <w:tcPr>
            <w:tcW w:w="270" w:type="dxa"/>
          </w:tcPr>
          <w:p w14:paraId="68BEB8E9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A9E5" w14:textId="774C89C4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,953,658)</w:t>
            </w:r>
          </w:p>
        </w:tc>
        <w:tc>
          <w:tcPr>
            <w:tcW w:w="270" w:type="dxa"/>
          </w:tcPr>
          <w:p w14:paraId="682A9B91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9F00BD" w14:textId="4ACA5310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EC1E2F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04EF4E0" w14:textId="793E7815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,8</w:t>
            </w:r>
            <w:r w:rsidR="004154EB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4154E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760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014FC56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21233F" w14:textId="39D55333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251DD9C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9AF8C93" w14:textId="4F786A35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,8</w:t>
            </w:r>
            <w:r w:rsidR="004154E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33,760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F46BC" w:rsidRPr="00012B07" w14:paraId="5717E31C" w14:textId="77777777" w:rsidTr="00461562">
        <w:trPr>
          <w:trHeight w:val="261"/>
        </w:trPr>
        <w:tc>
          <w:tcPr>
            <w:tcW w:w="1980" w:type="dxa"/>
          </w:tcPr>
          <w:p w14:paraId="41BF9293" w14:textId="77777777" w:rsidR="006F46BC" w:rsidRPr="00012B07" w:rsidRDefault="006F46BC" w:rsidP="006F46BC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12B0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6D66ED90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B49730" w14:textId="4CD0150C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(53,003)</w:t>
            </w:r>
          </w:p>
        </w:tc>
        <w:tc>
          <w:tcPr>
            <w:tcW w:w="270" w:type="dxa"/>
          </w:tcPr>
          <w:p w14:paraId="4B18D93D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352D9F8" w14:textId="65C43A62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80CCA4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37AFB5" w14:textId="3400B751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75C7D9C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4B8EC3" w14:textId="1A855F9E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(53,003)</w:t>
            </w:r>
          </w:p>
        </w:tc>
        <w:tc>
          <w:tcPr>
            <w:tcW w:w="270" w:type="dxa"/>
            <w:vAlign w:val="bottom"/>
          </w:tcPr>
          <w:p w14:paraId="27B06E16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7C1205" w14:textId="4EE171BE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0CC13FF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27F0BC" w14:textId="09B1E4ED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(53,003)</w:t>
            </w:r>
          </w:p>
        </w:tc>
        <w:tc>
          <w:tcPr>
            <w:tcW w:w="270" w:type="dxa"/>
            <w:vAlign w:val="bottom"/>
          </w:tcPr>
          <w:p w14:paraId="574B20A1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2FB380" w14:textId="47E5A8D0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062EBC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D3BB83D" w14:textId="08A8183D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(53,003)</w:t>
            </w:r>
          </w:p>
        </w:tc>
      </w:tr>
      <w:tr w:rsidR="006F46BC" w:rsidRPr="00461562" w14:paraId="3AE323E4" w14:textId="77777777" w:rsidTr="000B6799">
        <w:trPr>
          <w:trHeight w:val="261"/>
        </w:trPr>
        <w:tc>
          <w:tcPr>
            <w:tcW w:w="1980" w:type="dxa"/>
            <w:hideMark/>
          </w:tcPr>
          <w:p w14:paraId="4A70990A" w14:textId="77777777" w:rsidR="006F46BC" w:rsidRPr="00012B07" w:rsidRDefault="006F46BC" w:rsidP="006F46BC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CABF5BD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F3D15" w14:textId="33B6A238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(53,003)</w:t>
            </w:r>
          </w:p>
        </w:tc>
        <w:tc>
          <w:tcPr>
            <w:tcW w:w="270" w:type="dxa"/>
          </w:tcPr>
          <w:p w14:paraId="19D73E46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CCFA1" w14:textId="007A11D1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C364946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5F0F3" w14:textId="63AFC7A5" w:rsidR="006F46BC" w:rsidRPr="006F46BC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F46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(2</w:t>
            </w:r>
            <w:r w:rsidRPr="006F46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,953,658)</w:t>
            </w:r>
          </w:p>
        </w:tc>
        <w:tc>
          <w:tcPr>
            <w:tcW w:w="270" w:type="dxa"/>
          </w:tcPr>
          <w:p w14:paraId="5E19710B" w14:textId="77777777" w:rsidR="006F46BC" w:rsidRPr="00012B07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299E0" w14:textId="5D9DB3FB" w:rsidR="006F46BC" w:rsidRPr="002574BD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3,006,661</w:t>
            </w: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1A5E8EA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E517E0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D1AF11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35C59E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EAF8D9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594405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934D95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1417D5" w14:textId="77777777" w:rsidR="006F46BC" w:rsidRPr="00461562" w:rsidRDefault="006F46BC" w:rsidP="006F4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36E4AFAE" w14:textId="77777777" w:rsidR="00461562" w:rsidRPr="00461562" w:rsidRDefault="00461562" w:rsidP="00461562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461562" w14:paraId="2118D182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39F2184D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79B086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319E4DBB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461562" w14:paraId="49A8AE7D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2A2225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B6CCEF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84BC3C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2DA357A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E65924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461562" w14:paraId="49E53BF3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673ADA62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D8CDCC" w14:textId="6372CD43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35BF00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9147C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04EE7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23DEA5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C5480B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0DA0C20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0FEA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B0EAF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F32A35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4B09DB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769E506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27FC66E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AEC2E38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1B60665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F2001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461562" w14:paraId="576F0A4D" w14:textId="77777777" w:rsidTr="0017182F">
        <w:trPr>
          <w:trHeight w:val="261"/>
        </w:trPr>
        <w:tc>
          <w:tcPr>
            <w:tcW w:w="1980" w:type="dxa"/>
          </w:tcPr>
          <w:p w14:paraId="7A39C492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537197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7DD7B60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4615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461562" w14:paraId="2C356743" w14:textId="77777777" w:rsidTr="0017182F">
        <w:trPr>
          <w:trHeight w:val="261"/>
        </w:trPr>
        <w:tc>
          <w:tcPr>
            <w:tcW w:w="1980" w:type="dxa"/>
          </w:tcPr>
          <w:p w14:paraId="59EB0B3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2919C4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CA4755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6FEBC9FA" w14:textId="77777777" w:rsidTr="0017182F">
        <w:trPr>
          <w:trHeight w:val="261"/>
        </w:trPr>
        <w:tc>
          <w:tcPr>
            <w:tcW w:w="1980" w:type="dxa"/>
            <w:hideMark/>
          </w:tcPr>
          <w:p w14:paraId="17C7501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57E7D4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5A4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56B79E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7318D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152D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7E259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74F94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A8B25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3AE3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439AC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1959E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FA2ED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E4889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D58BF8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0B974F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5C9F5E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084A6615" w14:textId="77777777" w:rsidTr="0017182F">
        <w:trPr>
          <w:trHeight w:val="261"/>
        </w:trPr>
        <w:tc>
          <w:tcPr>
            <w:tcW w:w="1980" w:type="dxa"/>
            <w:hideMark/>
          </w:tcPr>
          <w:p w14:paraId="43B06FF6" w14:textId="77777777" w:rsidR="00461562" w:rsidRPr="00461562" w:rsidRDefault="00461562" w:rsidP="0017182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62C3F8D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32D82E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404BAD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481279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D8C95B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B1B1C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FDF3BD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7C685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3BB7A7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551AA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ECCEE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C9C03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FF198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44387A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37552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CA4874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2DA42B5C" w14:textId="77777777" w:rsidTr="0017182F">
        <w:trPr>
          <w:trHeight w:val="261"/>
        </w:trPr>
        <w:tc>
          <w:tcPr>
            <w:tcW w:w="1980" w:type="dxa"/>
            <w:hideMark/>
          </w:tcPr>
          <w:p w14:paraId="293AE23C" w14:textId="77777777" w:rsidR="00461562" w:rsidRPr="00461562" w:rsidRDefault="00461562" w:rsidP="001718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5305F0E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F70D2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</w:rPr>
              <w:t>94,531</w:t>
            </w:r>
          </w:p>
        </w:tc>
        <w:tc>
          <w:tcPr>
            <w:tcW w:w="270" w:type="dxa"/>
          </w:tcPr>
          <w:p w14:paraId="11C179F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7029C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304,828</w:t>
            </w:r>
          </w:p>
        </w:tc>
        <w:tc>
          <w:tcPr>
            <w:tcW w:w="270" w:type="dxa"/>
          </w:tcPr>
          <w:p w14:paraId="57FEC01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BBFD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A9B8F9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E18B8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399,359</w:t>
            </w:r>
          </w:p>
        </w:tc>
        <w:tc>
          <w:tcPr>
            <w:tcW w:w="270" w:type="dxa"/>
            <w:vAlign w:val="bottom"/>
          </w:tcPr>
          <w:p w14:paraId="73B349F4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91C96" w14:textId="59357071" w:rsidR="00461562" w:rsidRPr="00C5230B" w:rsidRDefault="002E22D7" w:rsidP="002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274</w:t>
            </w:r>
            <w:r w:rsid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</w:t>
            </w:r>
          </w:p>
        </w:tc>
        <w:tc>
          <w:tcPr>
            <w:tcW w:w="270" w:type="dxa"/>
            <w:vAlign w:val="bottom"/>
          </w:tcPr>
          <w:p w14:paraId="043A8595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23457F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5230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82E04F5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811374" w14:textId="75ED1666" w:rsidR="00461562" w:rsidRPr="00C5230B" w:rsidRDefault="002E22D7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124</w:t>
            </w:r>
            <w:r w:rsidR="00232E8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,5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</w:t>
            </w:r>
          </w:p>
        </w:tc>
        <w:tc>
          <w:tcPr>
            <w:tcW w:w="270" w:type="dxa"/>
          </w:tcPr>
          <w:p w14:paraId="1AD42AE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7F7B2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399,359</w:t>
            </w:r>
          </w:p>
        </w:tc>
      </w:tr>
      <w:tr w:rsidR="00461562" w:rsidRPr="00461562" w14:paraId="4561C578" w14:textId="77777777" w:rsidTr="0017182F">
        <w:trPr>
          <w:trHeight w:val="261"/>
        </w:trPr>
        <w:tc>
          <w:tcPr>
            <w:tcW w:w="1980" w:type="dxa"/>
            <w:hideMark/>
          </w:tcPr>
          <w:p w14:paraId="0E203800" w14:textId="77777777" w:rsidR="00461562" w:rsidRPr="00461562" w:rsidRDefault="00461562" w:rsidP="001718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051107B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9625F7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</w:tcPr>
          <w:p w14:paraId="4DF4F32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9201A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FB592B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3CA858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B710FB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74B58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3763B70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7727FD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E9EEFD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264B0D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2BE069B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43796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6943C0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FD0B94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461562" w:rsidRPr="00461562" w14:paraId="13FCC4FF" w14:textId="77777777" w:rsidTr="0017182F">
        <w:trPr>
          <w:trHeight w:val="261"/>
        </w:trPr>
        <w:tc>
          <w:tcPr>
            <w:tcW w:w="1980" w:type="dxa"/>
            <w:hideMark/>
          </w:tcPr>
          <w:p w14:paraId="52E16828" w14:textId="77777777" w:rsidR="00461562" w:rsidRPr="00461562" w:rsidRDefault="00461562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C659F0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2708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94,704</w:t>
            </w:r>
          </w:p>
        </w:tc>
        <w:tc>
          <w:tcPr>
            <w:tcW w:w="270" w:type="dxa"/>
          </w:tcPr>
          <w:p w14:paraId="79F3286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62F1C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304,828</w:t>
            </w:r>
          </w:p>
        </w:tc>
        <w:tc>
          <w:tcPr>
            <w:tcW w:w="270" w:type="dxa"/>
          </w:tcPr>
          <w:p w14:paraId="6EE350C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E3C6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E7F40E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A052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399,532</w:t>
            </w:r>
          </w:p>
        </w:tc>
        <w:tc>
          <w:tcPr>
            <w:tcW w:w="270" w:type="dxa"/>
            <w:vAlign w:val="bottom"/>
          </w:tcPr>
          <w:p w14:paraId="66D4B98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F574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231AD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5C9E68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9E826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4FD280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F42A2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80286D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61562" w:rsidRPr="00461562" w14:paraId="493096CB" w14:textId="77777777" w:rsidTr="0017182F">
        <w:trPr>
          <w:trHeight w:val="261"/>
        </w:trPr>
        <w:tc>
          <w:tcPr>
            <w:tcW w:w="1980" w:type="dxa"/>
          </w:tcPr>
          <w:p w14:paraId="631E3616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190DE6D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5CF7A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95BB0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35C57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2E4C3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CBAA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D17F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53FE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11391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C8F05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BA100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05BA2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C258C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D5C85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7405A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209B34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34042CDE" w14:textId="77777777" w:rsidTr="0017182F">
        <w:trPr>
          <w:trHeight w:val="261"/>
        </w:trPr>
        <w:tc>
          <w:tcPr>
            <w:tcW w:w="1980" w:type="dxa"/>
          </w:tcPr>
          <w:p w14:paraId="6815D352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858DF0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7030F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14048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FF2FF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E0376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9487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1F1C3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890E1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ED779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11DEC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9B787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694BB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8A873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371493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131B8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413BB4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1027E5BF" w14:textId="77777777" w:rsidTr="0017182F">
        <w:trPr>
          <w:trHeight w:val="261"/>
        </w:trPr>
        <w:tc>
          <w:tcPr>
            <w:tcW w:w="1980" w:type="dxa"/>
            <w:hideMark/>
          </w:tcPr>
          <w:p w14:paraId="1F3A229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144D711E" w14:textId="30260F4D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F94E35" w14:textId="77777777" w:rsidR="00461562" w:rsidRPr="00461562" w:rsidRDefault="00461562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C3A3D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167159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AB480B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BA1F0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450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,856)</w:t>
            </w:r>
          </w:p>
        </w:tc>
        <w:tc>
          <w:tcPr>
            <w:tcW w:w="270" w:type="dxa"/>
          </w:tcPr>
          <w:p w14:paraId="34444A3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1276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450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856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6AB1966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9E49EA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2A82CD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CCED5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460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,217</w:t>
            </w: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8BA66D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083B7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0DD492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44B19C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2,460,217</w:t>
            </w: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61562" w:rsidRPr="00461562" w14:paraId="50A4AAD6" w14:textId="77777777" w:rsidTr="0017182F">
        <w:trPr>
          <w:trHeight w:val="261"/>
        </w:trPr>
        <w:tc>
          <w:tcPr>
            <w:tcW w:w="1980" w:type="dxa"/>
          </w:tcPr>
          <w:p w14:paraId="65A58D27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1B24F6E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188D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58B500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8B32E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32BBD0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FE8BF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34CF3F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39795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9F0FA9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CB241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835468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DF625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(28,598)</w:t>
            </w:r>
          </w:p>
        </w:tc>
        <w:tc>
          <w:tcPr>
            <w:tcW w:w="270" w:type="dxa"/>
            <w:vAlign w:val="bottom"/>
          </w:tcPr>
          <w:p w14:paraId="1ACD61E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31A5C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FB16204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09F91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461562" w:rsidRPr="00461562" w14:paraId="08805691" w14:textId="77777777" w:rsidTr="0017182F">
        <w:trPr>
          <w:trHeight w:val="261"/>
        </w:trPr>
        <w:tc>
          <w:tcPr>
            <w:tcW w:w="1980" w:type="dxa"/>
            <w:hideMark/>
          </w:tcPr>
          <w:p w14:paraId="583AAD48" w14:textId="77777777" w:rsidR="00461562" w:rsidRPr="00461562" w:rsidRDefault="00461562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E167F5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F304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78CC6B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AF9AD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1D5085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D0B2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2D92B1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10F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479,454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C8D5C8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3881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28235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AE14DD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73637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BC38A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D5554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3344D2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21C0736F" w14:textId="03B7D4AF" w:rsidR="00461562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E66E091" w14:textId="77777777" w:rsidR="00461562" w:rsidRDefault="0046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2574BD" w14:paraId="355F499E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3B1F3030" w14:textId="77777777" w:rsidR="004E16DD" w:rsidRPr="004E16D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688767B" w14:textId="77777777" w:rsidR="004E16DD" w:rsidRPr="004E16D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2C362CB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งบเฉพาะกิจการ</w:t>
            </w:r>
          </w:p>
        </w:tc>
      </w:tr>
      <w:tr w:rsidR="004E16DD" w:rsidRPr="002574BD" w14:paraId="3F59C104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23980F03" w14:textId="77777777" w:rsidR="004E16DD" w:rsidRPr="002574B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B84AD0D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BEF7FB9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03B84B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FC1F827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2574BD" w14:paraId="44260A28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714E8FEA" w14:textId="3E80A473" w:rsidR="004E16DD" w:rsidRPr="002574B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DF3FF90" w14:textId="1666E341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4A02562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EC6F3F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8B5DD8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A9C0A01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F38765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21E237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2F051B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7C9FD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00DEA2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70DDD21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8D154A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1A89EFF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CE875CE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1CFC1929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0E5DEBA6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2574BD" w14:paraId="19048E1D" w14:textId="77777777" w:rsidTr="004E16DD">
        <w:trPr>
          <w:trHeight w:val="261"/>
        </w:trPr>
        <w:tc>
          <w:tcPr>
            <w:tcW w:w="1980" w:type="dxa"/>
          </w:tcPr>
          <w:p w14:paraId="02608BFC" w14:textId="77777777" w:rsidR="004E16DD" w:rsidRPr="002574BD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CE6E1CB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070F8C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2F1DB6" w14:paraId="12638B6A" w14:textId="77777777" w:rsidTr="004E16DD">
        <w:trPr>
          <w:trHeight w:val="261"/>
        </w:trPr>
        <w:tc>
          <w:tcPr>
            <w:tcW w:w="1980" w:type="dxa"/>
          </w:tcPr>
          <w:p w14:paraId="5ECC9B44" w14:textId="4EC59C58" w:rsidR="004E16DD" w:rsidRPr="002F1DB6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200E6"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200E6" w:rsidRPr="002F1DB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6A6D6A66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297BE13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2F1DB6" w14:paraId="4B693769" w14:textId="77777777" w:rsidTr="004E16DD">
        <w:trPr>
          <w:trHeight w:val="261"/>
        </w:trPr>
        <w:tc>
          <w:tcPr>
            <w:tcW w:w="1980" w:type="dxa"/>
            <w:hideMark/>
          </w:tcPr>
          <w:p w14:paraId="0FE810F1" w14:textId="77777777" w:rsidR="004E16DD" w:rsidRPr="002F1DB6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DEB734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2734EE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E269602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5594D5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3B7B81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BFDF2AF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53EFED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7283475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7152C8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2819A40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0749B0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FA2C6DF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B43300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615669C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E0E3FD2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3B32A43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2F1DB6" w14:paraId="6B848F54" w14:textId="77777777" w:rsidTr="004E16DD">
        <w:trPr>
          <w:trHeight w:val="261"/>
        </w:trPr>
        <w:tc>
          <w:tcPr>
            <w:tcW w:w="1980" w:type="dxa"/>
            <w:hideMark/>
          </w:tcPr>
          <w:p w14:paraId="1E7FA6A4" w14:textId="77777777" w:rsidR="004E16DD" w:rsidRPr="002F1DB6" w:rsidRDefault="004E16DD" w:rsidP="004E16D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2289FD8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88F923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CA7B20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2E23213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AA7C644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6DDD7E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70CDB" w14:textId="77777777" w:rsidR="004E16DD" w:rsidRPr="002F1DB6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14FE7C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73951D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C70F8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F6C876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754622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7107C83" w14:textId="77777777" w:rsidR="004E16DD" w:rsidRPr="002F1DB6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859896" w14:textId="77777777" w:rsidR="004E16DD" w:rsidRPr="002F1DB6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B9B04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7B6D133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CE120B" w:rsidRPr="002F1DB6" w14:paraId="2D61786E" w14:textId="77777777" w:rsidTr="004E16DD">
        <w:trPr>
          <w:trHeight w:val="261"/>
        </w:trPr>
        <w:tc>
          <w:tcPr>
            <w:tcW w:w="1980" w:type="dxa"/>
            <w:hideMark/>
          </w:tcPr>
          <w:p w14:paraId="577B88BE" w14:textId="77777777" w:rsidR="00CE120B" w:rsidRPr="002F1DB6" w:rsidRDefault="00CE120B" w:rsidP="00CE120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939CB59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3AE581" w14:textId="6FD2496A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836D56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406769A" w14:textId="71575414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</w:rPr>
              <w:t>276,112</w:t>
            </w:r>
          </w:p>
        </w:tc>
        <w:tc>
          <w:tcPr>
            <w:tcW w:w="270" w:type="dxa"/>
          </w:tcPr>
          <w:p w14:paraId="4700BD2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26628EA" w14:textId="3E4164BF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43C4A03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7F026FD" w14:textId="6DC2D95D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</w:rPr>
              <w:t>276,112</w:t>
            </w:r>
          </w:p>
        </w:tc>
        <w:tc>
          <w:tcPr>
            <w:tcW w:w="270" w:type="dxa"/>
          </w:tcPr>
          <w:p w14:paraId="131496D9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7EBBBA1" w14:textId="1F371CD5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246,13</w:t>
            </w:r>
            <w:r w:rsidR="002B013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</w:p>
        </w:tc>
        <w:tc>
          <w:tcPr>
            <w:tcW w:w="270" w:type="dxa"/>
          </w:tcPr>
          <w:p w14:paraId="4989DD30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8F76223" w14:textId="5E2083B3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57CC18A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E19A965" w14:textId="493BFA6E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29,97</w:t>
            </w:r>
            <w:r w:rsidR="002B013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</w:p>
        </w:tc>
        <w:tc>
          <w:tcPr>
            <w:tcW w:w="270" w:type="dxa"/>
          </w:tcPr>
          <w:p w14:paraId="29844E80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C450ED" w14:textId="02F87AD5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276,112</w:t>
            </w:r>
          </w:p>
        </w:tc>
      </w:tr>
      <w:tr w:rsidR="00CE120B" w:rsidRPr="002F1DB6" w14:paraId="7DF1ED79" w14:textId="77777777" w:rsidTr="004E16DD">
        <w:trPr>
          <w:trHeight w:val="261"/>
        </w:trPr>
        <w:tc>
          <w:tcPr>
            <w:tcW w:w="1980" w:type="dxa"/>
            <w:hideMark/>
          </w:tcPr>
          <w:p w14:paraId="0F55CFC2" w14:textId="77777777" w:rsidR="00CE120B" w:rsidRPr="002F1DB6" w:rsidRDefault="00CE120B" w:rsidP="00CE120B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6A0FF700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183BDAE" w14:textId="118CE28C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 w:hint="cs"/>
                <w:sz w:val="24"/>
                <w:szCs w:val="24"/>
                <w:cs/>
              </w:rPr>
              <w:t>173</w:t>
            </w:r>
          </w:p>
        </w:tc>
        <w:tc>
          <w:tcPr>
            <w:tcW w:w="270" w:type="dxa"/>
          </w:tcPr>
          <w:p w14:paraId="3610674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E579319" w14:textId="64DBCBEF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0B2E5C5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A259F8B" w14:textId="5F2B6DB5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0665D68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21A2450" w14:textId="201CA973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 w:hint="cs"/>
                <w:sz w:val="24"/>
                <w:szCs w:val="24"/>
                <w:cs/>
              </w:rPr>
              <w:t>173</w:t>
            </w:r>
          </w:p>
        </w:tc>
        <w:tc>
          <w:tcPr>
            <w:tcW w:w="270" w:type="dxa"/>
            <w:vAlign w:val="bottom"/>
          </w:tcPr>
          <w:p w14:paraId="1FF0007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4F4C58" w14:textId="069D5B73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E30A7C1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BA08483" w14:textId="5DCA06DE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2808508F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20755EA" w14:textId="2A76666A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E77D54A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63E4535" w14:textId="1B43BC56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CE120B" w:rsidRPr="002F1DB6" w14:paraId="0BD29DB4" w14:textId="77777777" w:rsidTr="004E16DD">
        <w:trPr>
          <w:trHeight w:val="261"/>
        </w:trPr>
        <w:tc>
          <w:tcPr>
            <w:tcW w:w="1980" w:type="dxa"/>
            <w:hideMark/>
          </w:tcPr>
          <w:p w14:paraId="45303863" w14:textId="77777777" w:rsidR="00CE120B" w:rsidRPr="002F1DB6" w:rsidRDefault="00CE120B" w:rsidP="00CE120B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5F00A80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FB6DA" w14:textId="109D0231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173</w:t>
            </w:r>
          </w:p>
        </w:tc>
        <w:tc>
          <w:tcPr>
            <w:tcW w:w="270" w:type="dxa"/>
          </w:tcPr>
          <w:p w14:paraId="6FA6A7AD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7B99EC" w14:textId="7269C832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276,112</w:t>
            </w:r>
          </w:p>
        </w:tc>
        <w:tc>
          <w:tcPr>
            <w:tcW w:w="270" w:type="dxa"/>
          </w:tcPr>
          <w:p w14:paraId="0BCCD92A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3DF59" w14:textId="5F32216B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B8C30ED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DB489" w14:textId="2138FE6F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276,285</w:t>
            </w:r>
          </w:p>
        </w:tc>
        <w:tc>
          <w:tcPr>
            <w:tcW w:w="270" w:type="dxa"/>
          </w:tcPr>
          <w:p w14:paraId="2643CDB4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373561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B078C8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BA7CD8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8542E9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664B053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CD2529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C177AE5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E120B" w:rsidRPr="002F1DB6" w14:paraId="0A13DDB9" w14:textId="77777777" w:rsidTr="004E16DD">
        <w:trPr>
          <w:trHeight w:val="261"/>
        </w:trPr>
        <w:tc>
          <w:tcPr>
            <w:tcW w:w="1980" w:type="dxa"/>
          </w:tcPr>
          <w:p w14:paraId="29F8B532" w14:textId="77777777" w:rsidR="00CE120B" w:rsidRPr="002F1DB6" w:rsidRDefault="00CE120B" w:rsidP="00CE120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54BF87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88852A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69671D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A5889F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77015F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97C6988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E9864F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D260D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DAC1C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5497BE8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237A74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F1D81B1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A053D11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6047FE1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5AAB841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16B3D1B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E120B" w:rsidRPr="002F1DB6" w14:paraId="59DCA35A" w14:textId="77777777" w:rsidTr="004E16DD">
        <w:trPr>
          <w:trHeight w:val="261"/>
        </w:trPr>
        <w:tc>
          <w:tcPr>
            <w:tcW w:w="1980" w:type="dxa"/>
          </w:tcPr>
          <w:p w14:paraId="372DBC6E" w14:textId="77777777" w:rsidR="00CE120B" w:rsidRPr="002F1DB6" w:rsidRDefault="00CE120B" w:rsidP="00CE120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0A28C1B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E5DC8C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B4AC0B2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DCF64B3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57006A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B7D719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C3A5D5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3BDCEB8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3B049E1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0EF8D4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26CD0C7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2548F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C2CBF0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F1695CB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07D8443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A47A6F3" w14:textId="77777777" w:rsidR="00CE120B" w:rsidRPr="002F1DB6" w:rsidRDefault="00CE120B" w:rsidP="00C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6D4ADE" w:rsidRPr="002F1DB6" w14:paraId="16F870B0" w14:textId="77777777" w:rsidTr="004E16DD">
        <w:trPr>
          <w:trHeight w:val="261"/>
        </w:trPr>
        <w:tc>
          <w:tcPr>
            <w:tcW w:w="1980" w:type="dxa"/>
            <w:hideMark/>
          </w:tcPr>
          <w:p w14:paraId="0073884B" w14:textId="77777777" w:rsidR="006D4ADE" w:rsidRPr="002F1DB6" w:rsidRDefault="006D4ADE" w:rsidP="006D4AD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B405B7E" w14:textId="3F25C3B5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02DE19" w14:textId="1AEC3B30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C0F24B2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BFFA2AB" w14:textId="73A761D9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106A71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5D02F51" w14:textId="72D05638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,953,658)</w:t>
            </w:r>
          </w:p>
        </w:tc>
        <w:tc>
          <w:tcPr>
            <w:tcW w:w="270" w:type="dxa"/>
          </w:tcPr>
          <w:p w14:paraId="3EB40E18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C8D7621" w14:textId="3D5ACBFC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,953,658)</w:t>
            </w:r>
          </w:p>
        </w:tc>
        <w:tc>
          <w:tcPr>
            <w:tcW w:w="270" w:type="dxa"/>
          </w:tcPr>
          <w:p w14:paraId="79F9876F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4CD970C" w14:textId="5950F4F5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E288C97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4A63F9E" w14:textId="19652DF9" w:rsidR="006D4ADE" w:rsidRPr="002F1DB6" w:rsidRDefault="004154EB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,760)</w:t>
            </w:r>
          </w:p>
        </w:tc>
        <w:tc>
          <w:tcPr>
            <w:tcW w:w="270" w:type="dxa"/>
            <w:vAlign w:val="bottom"/>
          </w:tcPr>
          <w:p w14:paraId="38E3642B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686A250" w14:textId="4C8662FF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60D7E9F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EBF965D" w14:textId="1E884DB9" w:rsidR="006D4ADE" w:rsidRPr="002F1DB6" w:rsidRDefault="004154EB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,760)</w:t>
            </w:r>
          </w:p>
        </w:tc>
      </w:tr>
      <w:tr w:rsidR="006D4ADE" w:rsidRPr="004E16DD" w14:paraId="27E0DC8D" w14:textId="77777777" w:rsidTr="004E16DD">
        <w:trPr>
          <w:trHeight w:val="261"/>
        </w:trPr>
        <w:tc>
          <w:tcPr>
            <w:tcW w:w="1980" w:type="dxa"/>
            <w:hideMark/>
          </w:tcPr>
          <w:p w14:paraId="5407D000" w14:textId="77777777" w:rsidR="006D4ADE" w:rsidRPr="002F1DB6" w:rsidRDefault="006D4ADE" w:rsidP="006D4AD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D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AC37574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BABB" w14:textId="4BF69ABE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D717EBC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17D43A" w14:textId="4E9B4DDA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B359E6C" w14:textId="77777777" w:rsidR="006D4ADE" w:rsidRPr="002F1DB6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B578B" w14:textId="472A06BA" w:rsidR="006D4ADE" w:rsidRPr="006D4ADE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D4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(2</w:t>
            </w:r>
            <w:r w:rsidRPr="006D4A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,953,658)</w:t>
            </w:r>
          </w:p>
        </w:tc>
        <w:tc>
          <w:tcPr>
            <w:tcW w:w="270" w:type="dxa"/>
          </w:tcPr>
          <w:p w14:paraId="152A662F" w14:textId="77777777" w:rsidR="006D4ADE" w:rsidRPr="006D4ADE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EE820" w14:textId="668804C5" w:rsidR="006D4ADE" w:rsidRPr="006D4ADE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D4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(2</w:t>
            </w:r>
            <w:r w:rsidRPr="006D4A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,953,658)</w:t>
            </w:r>
          </w:p>
        </w:tc>
        <w:tc>
          <w:tcPr>
            <w:tcW w:w="270" w:type="dxa"/>
          </w:tcPr>
          <w:p w14:paraId="693BDF4D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8F27858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8FFACF9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39BA09B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6D0D1C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69CCADA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1F0BAC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A0FB6B3" w14:textId="77777777" w:rsidR="006D4ADE" w:rsidRPr="004E16DD" w:rsidRDefault="006D4ADE" w:rsidP="006D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6CA15146" w14:textId="0BC1EDDA" w:rsidR="00703CB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9CE6923" w14:textId="51FAAD40" w:rsidR="004E16DD" w:rsidRDefault="004E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4E16DD" w14:paraId="2FB51077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4951887C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EDD80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A84B23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งบเฉพาะกิจการ</w:t>
            </w:r>
          </w:p>
        </w:tc>
      </w:tr>
      <w:tr w:rsidR="004E16DD" w:rsidRPr="004E16DD" w14:paraId="074AE828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457913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442B18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DA284C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CBB6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82DFCE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4E16DD" w14:paraId="1D096DC9" w14:textId="77777777" w:rsidTr="0017182F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5FB904A5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57F41E08" w14:textId="33AC6E12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B310EE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4162A6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166AEB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49FD9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091A86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F538BA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8E06D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3A96D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5C96A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B106E1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05B256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3B6556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4F735B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4AD4C3D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5F6ABE0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4E16DD" w14:paraId="10059F0A" w14:textId="77777777" w:rsidTr="0017182F">
        <w:trPr>
          <w:trHeight w:val="261"/>
        </w:trPr>
        <w:tc>
          <w:tcPr>
            <w:tcW w:w="1980" w:type="dxa"/>
          </w:tcPr>
          <w:p w14:paraId="0DC57DEE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C7CD8F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C9D77B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4E16D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4E16DD" w14:paraId="257F3247" w14:textId="77777777" w:rsidTr="0017182F">
        <w:trPr>
          <w:trHeight w:val="261"/>
        </w:trPr>
        <w:tc>
          <w:tcPr>
            <w:tcW w:w="1980" w:type="dxa"/>
          </w:tcPr>
          <w:p w14:paraId="42B2FF06" w14:textId="77A851EA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67EE727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41A9ADD9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33FEB70F" w14:textId="77777777" w:rsidTr="0017182F">
        <w:trPr>
          <w:trHeight w:val="261"/>
        </w:trPr>
        <w:tc>
          <w:tcPr>
            <w:tcW w:w="1980" w:type="dxa"/>
            <w:hideMark/>
          </w:tcPr>
          <w:p w14:paraId="1BB89C78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45776C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5235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DA63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729FE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040CD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6E79D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44004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BCA490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5F763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47078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EF7AC7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9F36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0C08A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1B3E82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DEB81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449884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0CFF3BD4" w14:textId="77777777" w:rsidTr="0017182F">
        <w:trPr>
          <w:trHeight w:val="261"/>
        </w:trPr>
        <w:tc>
          <w:tcPr>
            <w:tcW w:w="1980" w:type="dxa"/>
            <w:hideMark/>
          </w:tcPr>
          <w:p w14:paraId="4DC1800F" w14:textId="77777777" w:rsidR="004E16DD" w:rsidRPr="004E16DD" w:rsidRDefault="004E16DD" w:rsidP="0017182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135A8F7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3EEE8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D505A4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A4FF7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EA04C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C5F9C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0BCC3D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A719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8C047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937B8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6F6DC6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717C7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C1759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C8115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4D41D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7E4BBA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F566D" w:rsidRPr="004E16DD" w14:paraId="4C1E3D29" w14:textId="77777777" w:rsidTr="0017182F">
        <w:trPr>
          <w:trHeight w:val="261"/>
        </w:trPr>
        <w:tc>
          <w:tcPr>
            <w:tcW w:w="1980" w:type="dxa"/>
            <w:hideMark/>
          </w:tcPr>
          <w:p w14:paraId="36A6DECD" w14:textId="77777777" w:rsidR="001F566D" w:rsidRPr="004E16DD" w:rsidRDefault="001F566D" w:rsidP="001F566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ABE2D73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E2597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28FD98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39967C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0F2E7B83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54508A4" w14:textId="2E57829A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46929F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17B868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4AE5B44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42C915" w14:textId="18163567" w:rsidR="001F566D" w:rsidRPr="00232E83" w:rsidRDefault="00AE485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232E83" w:rsidRP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</w:t>
            </w:r>
          </w:p>
        </w:tc>
        <w:tc>
          <w:tcPr>
            <w:tcW w:w="270" w:type="dxa"/>
          </w:tcPr>
          <w:p w14:paraId="42292609" w14:textId="77777777" w:rsidR="001F566D" w:rsidRPr="00232E83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FA50754" w14:textId="77777777" w:rsidR="001F566D" w:rsidRPr="00232E83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916F61C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0EC6CC9" w14:textId="5DBE73BF" w:rsidR="001F566D" w:rsidRPr="004E16DD" w:rsidRDefault="00AE485D" w:rsidP="00C5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29,979</w:t>
            </w:r>
            <w:r w:rsid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   </w:t>
            </w:r>
          </w:p>
        </w:tc>
        <w:tc>
          <w:tcPr>
            <w:tcW w:w="270" w:type="dxa"/>
          </w:tcPr>
          <w:p w14:paraId="491621FA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224E2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</w:tr>
      <w:tr w:rsidR="001F566D" w:rsidRPr="004E16DD" w14:paraId="4FFFD85E" w14:textId="77777777" w:rsidTr="0017182F">
        <w:trPr>
          <w:trHeight w:val="261"/>
        </w:trPr>
        <w:tc>
          <w:tcPr>
            <w:tcW w:w="1980" w:type="dxa"/>
            <w:hideMark/>
          </w:tcPr>
          <w:p w14:paraId="3F1D30E0" w14:textId="77777777" w:rsidR="001F566D" w:rsidRPr="004E16DD" w:rsidRDefault="001F566D" w:rsidP="001F566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5DE8D93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1022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7B1C1B0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045063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0BB0B6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2871C53" w14:textId="44778556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45654B9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EFD1C5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7F360FD8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0ADF9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4312D2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9EF87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36AE639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B2E7AF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12FD53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31321A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1F566D" w:rsidRPr="004E16DD" w14:paraId="0E45D6F0" w14:textId="77777777" w:rsidTr="0017182F">
        <w:trPr>
          <w:trHeight w:val="261"/>
        </w:trPr>
        <w:tc>
          <w:tcPr>
            <w:tcW w:w="1980" w:type="dxa"/>
            <w:hideMark/>
          </w:tcPr>
          <w:p w14:paraId="251C64EB" w14:textId="77777777" w:rsidR="001F566D" w:rsidRPr="004E16DD" w:rsidRDefault="001F566D" w:rsidP="001F566D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D584BE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4060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4B47133A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B9812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679B4F1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4F99F" w14:textId="7D13293B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75921C7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1A10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305,001</w:t>
            </w:r>
          </w:p>
        </w:tc>
        <w:tc>
          <w:tcPr>
            <w:tcW w:w="270" w:type="dxa"/>
          </w:tcPr>
          <w:p w14:paraId="1F3BDCF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99C66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5C435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291359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7C24796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411BE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3D7978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0DBE0A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6EFD5F43" w14:textId="77777777" w:rsidTr="0017182F">
        <w:trPr>
          <w:trHeight w:val="261"/>
        </w:trPr>
        <w:tc>
          <w:tcPr>
            <w:tcW w:w="1980" w:type="dxa"/>
          </w:tcPr>
          <w:p w14:paraId="2853631F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220E688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DCBDC9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0DA662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8CFD4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CDE7E7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A5F38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7C04D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D195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4FE65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6458B6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501AD6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674B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1D96DD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D578C4C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2AE2C7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ED41A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212EAB59" w14:textId="77777777" w:rsidTr="0017182F">
        <w:trPr>
          <w:trHeight w:val="261"/>
        </w:trPr>
        <w:tc>
          <w:tcPr>
            <w:tcW w:w="1980" w:type="dxa"/>
          </w:tcPr>
          <w:p w14:paraId="093C903E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3765A9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E11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8348A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887236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66267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0DEB3C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A34EE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15DE1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F4DAD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F7D1BF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DA697B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B1812A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590D7E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B79215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D6C0F7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259A07E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2DB1FD12" w14:textId="77777777" w:rsidTr="0017182F">
        <w:trPr>
          <w:trHeight w:val="261"/>
        </w:trPr>
        <w:tc>
          <w:tcPr>
            <w:tcW w:w="1980" w:type="dxa"/>
            <w:hideMark/>
          </w:tcPr>
          <w:p w14:paraId="16703B2B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A9A9F2F" w14:textId="26D1BC3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9C19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4E5815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F0619" w14:textId="77777777" w:rsidR="004E16DD" w:rsidRPr="004E16DD" w:rsidRDefault="004E16D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6B9C8B9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0561A4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323BE5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EE2032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7F9FBA1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DB31D2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B71894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AC402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460,217</w:t>
            </w: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42636C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3910D1AE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48C21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34A1FC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>2,460,217</w:t>
            </w: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E16DD" w:rsidRPr="004E16DD" w14:paraId="6EF2E885" w14:textId="77777777" w:rsidTr="0017182F">
        <w:trPr>
          <w:trHeight w:val="261"/>
        </w:trPr>
        <w:tc>
          <w:tcPr>
            <w:tcW w:w="1980" w:type="dxa"/>
            <w:hideMark/>
          </w:tcPr>
          <w:p w14:paraId="204664F9" w14:textId="77777777" w:rsidR="004E16DD" w:rsidRPr="004E16DD" w:rsidRDefault="004E16DD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79C583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1BCF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BEBB21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1BEC15" w14:textId="77777777" w:rsidR="004E16DD" w:rsidRPr="004E16DD" w:rsidRDefault="004E16D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63C9F4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7ECE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4107CF5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A987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22A724B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37FEB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C324BA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08C20F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D9F2A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63FF19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E2371B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CD4C3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18D548AB" w14:textId="77777777" w:rsidR="00461562" w:rsidRPr="0005480F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05480F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  <w:sectPr w:rsidR="002E4D34" w:rsidRPr="0005480F" w:rsidSect="0059240F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05480F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05480F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05480F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05480F" w14:paraId="5E771DFC" w14:textId="77777777" w:rsidTr="00BA50BC">
        <w:trPr>
          <w:tblHeader/>
        </w:trPr>
        <w:tc>
          <w:tcPr>
            <w:tcW w:w="2520" w:type="dxa"/>
          </w:tcPr>
          <w:p w14:paraId="558032E0" w14:textId="77777777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05480F" w14:paraId="6D24CBBB" w14:textId="77777777" w:rsidTr="00BA50BC">
        <w:tc>
          <w:tcPr>
            <w:tcW w:w="2520" w:type="dxa"/>
          </w:tcPr>
          <w:p w14:paraId="3E24AF9E" w14:textId="464C092E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05480F" w14:paraId="0D23F03D" w14:textId="77777777" w:rsidTr="00BA50BC">
        <w:tc>
          <w:tcPr>
            <w:tcW w:w="2520" w:type="dxa"/>
          </w:tcPr>
          <w:p w14:paraId="6293E99C" w14:textId="305AA17A" w:rsidR="000F6818" w:rsidRPr="0005480F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62D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5F75EB7F" w14:textId="77777777" w:rsidR="000F6818" w:rsidRPr="0005480F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49D86192" w14:textId="2AB8291B" w:rsidR="000F6818" w:rsidRPr="0005480F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(</w:t>
            </w:r>
            <w:r w:rsidRPr="001B69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Observable Market Data)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ปรับด้วยค่าความเสี่ยงด้านเครดิตของคู่ค้าแต่ละราย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ไม่รวมความเสี่ยงด้านเครดิตของกลุ่มบริษัท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และค่าความเสี่ยงด้านอื่นๆ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05480F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270"/>
        <w:gridCol w:w="2250"/>
        <w:gridCol w:w="236"/>
        <w:gridCol w:w="2194"/>
        <w:gridCol w:w="270"/>
        <w:gridCol w:w="2704"/>
      </w:tblGrid>
      <w:tr w:rsidR="00DD1AFF" w:rsidRPr="0005480F" w14:paraId="139CE958" w14:textId="77777777" w:rsidTr="007F5B3A">
        <w:trPr>
          <w:tblHeader/>
        </w:trPr>
        <w:tc>
          <w:tcPr>
            <w:tcW w:w="1170" w:type="dxa"/>
            <w:vAlign w:val="bottom"/>
          </w:tcPr>
          <w:p w14:paraId="5668F877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410C19A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61DFF8A6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</w:tcPr>
          <w:p w14:paraId="511A5026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7981A874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vAlign w:val="bottom"/>
          </w:tcPr>
          <w:p w14:paraId="7E28647F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4" w:type="dxa"/>
            <w:vAlign w:val="bottom"/>
          </w:tcPr>
          <w:p w14:paraId="6EA44DCD" w14:textId="77777777" w:rsidR="00DD1AFF" w:rsidRPr="005252E5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049A071" w14:textId="77777777" w:rsidR="00DD1AFF" w:rsidRPr="005252E5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D1AFF" w:rsidRPr="0005480F" w14:paraId="33F636DC" w14:textId="77777777" w:rsidTr="007F5B3A">
        <w:trPr>
          <w:trHeight w:val="1019"/>
        </w:trPr>
        <w:tc>
          <w:tcPr>
            <w:tcW w:w="1170" w:type="dxa"/>
          </w:tcPr>
          <w:p w14:paraId="05B083BA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252E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FBA373B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</w:tcPr>
          <w:p w14:paraId="05E5C946" w14:textId="48A53CBF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252E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</w:t>
            </w:r>
            <w:r w:rsidR="0004060E" w:rsidRPr="005252E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คิดลดกระแสเงินสด</w:t>
            </w:r>
            <w:r w:rsidRPr="005252E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</w:tcPr>
          <w:p w14:paraId="22049186" w14:textId="66C4725F" w:rsidR="00DD1AFF" w:rsidRPr="005252E5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252E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44F8771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4" w:type="dxa"/>
            <w:shd w:val="clear" w:color="auto" w:fill="auto"/>
          </w:tcPr>
          <w:p w14:paraId="1A0BB1A6" w14:textId="77777777" w:rsidR="00DD1AFF" w:rsidRPr="005252E5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5252E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  <w:r w:rsidRPr="005252E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ต่ำลง</w:t>
            </w:r>
            <w:r w:rsidRPr="005252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(</w:t>
            </w:r>
            <w:r w:rsidRPr="005252E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สูงขึ้น</w:t>
            </w:r>
            <w:r w:rsidRPr="005252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  <w:p w14:paraId="4DAAFE9A" w14:textId="77777777" w:rsidR="00DD1AFF" w:rsidRPr="005252E5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48866595" w14:textId="519913A5" w:rsidR="005E5183" w:rsidRPr="0005480F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6F3DF57" w14:textId="77777777" w:rsidR="005E5183" w:rsidRPr="0005480F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05480F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05480F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05480F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05480F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05480F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810"/>
        <w:gridCol w:w="990"/>
        <w:gridCol w:w="182"/>
        <w:gridCol w:w="1191"/>
        <w:gridCol w:w="180"/>
        <w:gridCol w:w="916"/>
        <w:gridCol w:w="182"/>
        <w:gridCol w:w="918"/>
      </w:tblGrid>
      <w:tr w:rsidR="00006D55" w:rsidRPr="0005480F" w14:paraId="31102723" w14:textId="77777777" w:rsidTr="00997FD6">
        <w:trPr>
          <w:cantSplit/>
          <w:trHeight w:val="354"/>
          <w:tblHeader/>
        </w:trPr>
        <w:tc>
          <w:tcPr>
            <w:tcW w:w="3960" w:type="dxa"/>
            <w:vAlign w:val="bottom"/>
            <w:hideMark/>
          </w:tcPr>
          <w:p w14:paraId="51A911CE" w14:textId="24090E9E" w:rsidR="00006D55" w:rsidRPr="0005480F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4" w:name="_Hlk74905001"/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5E1CEAFE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152C33" w14:paraId="43B2C042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</w:tcPr>
          <w:p w14:paraId="53BA3085" w14:textId="0ADADF4D" w:rsidR="00006D55" w:rsidRPr="00152C33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4200E6" w:rsidRPr="00152C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="00777CF3"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4200E6"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30 </w:t>
            </w:r>
            <w:r w:rsidR="004200E6" w:rsidRPr="00152C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 w:rsidR="004E16DD" w:rsidRPr="00152C3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421C0E"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4E16DD"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28E4511C" w14:textId="77777777" w:rsidR="00006D55" w:rsidRPr="00152C33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DE9E9E0" w14:textId="77777777" w:rsidR="00006D55" w:rsidRPr="00152C33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BDE7E7" w14:textId="77777777" w:rsidR="00006D55" w:rsidRPr="00152C33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152C33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152C33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152C33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152C33" w14:paraId="003E2FC4" w14:textId="77777777" w:rsidTr="00ED2179">
        <w:trPr>
          <w:cantSplit/>
          <w:trHeight w:val="164"/>
          <w:tblHeader/>
        </w:trPr>
        <w:tc>
          <w:tcPr>
            <w:tcW w:w="3960" w:type="dxa"/>
            <w:vAlign w:val="bottom"/>
            <w:hideMark/>
          </w:tcPr>
          <w:p w14:paraId="3B867A85" w14:textId="63AD6902" w:rsidR="00006D55" w:rsidRPr="00152C33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117124A" w14:textId="0E6F75F4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52C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 w:rsidRPr="00152C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52C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6D55" w:rsidRPr="00152C33" w14:paraId="465C8C01" w14:textId="77777777" w:rsidTr="00793668">
        <w:trPr>
          <w:cantSplit/>
          <w:trHeight w:val="323"/>
        </w:trPr>
        <w:tc>
          <w:tcPr>
            <w:tcW w:w="3960" w:type="dxa"/>
          </w:tcPr>
          <w:p w14:paraId="6CBB1917" w14:textId="334646F2" w:rsidR="00006D55" w:rsidRPr="00152C33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CE72D2"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CE72D2"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CE72D2"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="00CE72D2"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60BE6B9C" w14:textId="650CBA2D" w:rsidR="00006D55" w:rsidRPr="00152C33" w:rsidRDefault="00006D55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4332940" w14:textId="7C644981" w:rsidR="00006D55" w:rsidRPr="00345C3D" w:rsidRDefault="002758F5" w:rsidP="002758F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</w:t>
            </w:r>
            <w:r w:rsidR="009D13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2" w:type="dxa"/>
          </w:tcPr>
          <w:p w14:paraId="39C22D1B" w14:textId="77777777" w:rsidR="00006D55" w:rsidRPr="00345C3D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4928C4" w14:textId="7C42D340" w:rsidR="00006D55" w:rsidRPr="00345C3D" w:rsidRDefault="00152C33" w:rsidP="00152C3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5C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2758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055</w:t>
            </w:r>
            <w:r w:rsidRPr="00345C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ADDDBE" w14:textId="77777777" w:rsidR="00006D55" w:rsidRPr="00345C3D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7D60877D" w:rsidR="00006D55" w:rsidRPr="00345C3D" w:rsidRDefault="009D136F" w:rsidP="004272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82" w:type="dxa"/>
          </w:tcPr>
          <w:p w14:paraId="4553A9A2" w14:textId="0F539532" w:rsidR="00006D55" w:rsidRPr="00345C3D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59F967A" w14:textId="7B8EE7AA" w:rsidR="00006D55" w:rsidRPr="00345C3D" w:rsidRDefault="009D136F" w:rsidP="009D136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345C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Pr="00345C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E120B" w:rsidRPr="0005480F" w14:paraId="6B3AACC7" w14:textId="77777777" w:rsidTr="00997FD6">
        <w:trPr>
          <w:cantSplit/>
          <w:trHeight w:val="338"/>
        </w:trPr>
        <w:tc>
          <w:tcPr>
            <w:tcW w:w="3960" w:type="dxa"/>
          </w:tcPr>
          <w:p w14:paraId="49D1E4DB" w14:textId="5A675301" w:rsidR="00CE120B" w:rsidRPr="00152C33" w:rsidRDefault="00CE120B" w:rsidP="00CE120B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810" w:type="dxa"/>
          </w:tcPr>
          <w:p w14:paraId="14457848" w14:textId="39C196EC" w:rsidR="00CE120B" w:rsidRPr="00152C33" w:rsidRDefault="00CE120B" w:rsidP="00CE120B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093E72DE" w:rsidR="00CE120B" w:rsidRPr="00152C33" w:rsidRDefault="00CE120B" w:rsidP="00CE120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2C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6C9659" w14:textId="77777777" w:rsidR="00CE120B" w:rsidRPr="00152C33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D0A555" w14:textId="3BC975D5" w:rsidR="00CE120B" w:rsidRPr="00152C33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C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(1,074)</w:t>
            </w:r>
          </w:p>
        </w:tc>
        <w:tc>
          <w:tcPr>
            <w:tcW w:w="180" w:type="dxa"/>
          </w:tcPr>
          <w:p w14:paraId="5D636EEA" w14:textId="77777777" w:rsidR="00CE120B" w:rsidRPr="00152C33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3ABA3549" w:rsidR="00CE120B" w:rsidRPr="00152C33" w:rsidRDefault="00CE120B" w:rsidP="00CE120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52C3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6A0A88" w14:textId="77777777" w:rsidR="00CE120B" w:rsidRPr="00152C33" w:rsidRDefault="00CE120B" w:rsidP="00CE12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149B013F" w:rsidR="00CE120B" w:rsidRPr="007416EC" w:rsidRDefault="00CE120B" w:rsidP="00CE120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152C3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E120B" w:rsidRPr="0005480F" w14:paraId="4828538E" w14:textId="77777777" w:rsidTr="00997FD6">
        <w:trPr>
          <w:cantSplit/>
          <w:trHeight w:val="338"/>
        </w:trPr>
        <w:tc>
          <w:tcPr>
            <w:tcW w:w="3960" w:type="dxa"/>
          </w:tcPr>
          <w:p w14:paraId="1DD99911" w14:textId="598269CE" w:rsidR="00CE120B" w:rsidRPr="002574BD" w:rsidRDefault="00CE120B" w:rsidP="00CE120B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FD1DA92" w14:textId="77777777" w:rsidR="00CE120B" w:rsidRPr="002574BD" w:rsidRDefault="00CE120B" w:rsidP="00CE120B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BAF21F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EE77C5B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19A9AE2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49230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2D91D38" w14:textId="77777777" w:rsidR="00CE120B" w:rsidRPr="007416EC" w:rsidRDefault="00CE120B" w:rsidP="00CE120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E42C8C1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131C8509" w14:textId="77777777" w:rsidR="00CE120B" w:rsidRPr="007416EC" w:rsidRDefault="00CE120B" w:rsidP="00CE120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</w:tr>
      <w:bookmarkEnd w:id="4"/>
    </w:tbl>
    <w:p w14:paraId="51434DF8" w14:textId="291DEE53" w:rsidR="00741CF8" w:rsidRPr="0005480F" w:rsidRDefault="00741CF8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C4CB174" w14:textId="77777777" w:rsidR="00741CF8" w:rsidRPr="0005480F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05480F">
        <w:rPr>
          <w:rFonts w:asciiTheme="majorBidi" w:hAnsiTheme="majorBidi" w:cstheme="majorBidi"/>
          <w:sz w:val="28"/>
          <w:szCs w:val="28"/>
        </w:rPr>
        <w:br w:type="page"/>
      </w:r>
    </w:p>
    <w:p w14:paraId="6B8189F2" w14:textId="77777777" w:rsidR="00CE5F83" w:rsidRPr="00EB371C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6418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</w:t>
      </w: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</w:t>
      </w:r>
    </w:p>
    <w:p w14:paraId="49C4B61E" w14:textId="5BF9B413" w:rsidR="00CE5F83" w:rsidRPr="0005480F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05480F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3A08C21F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200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200E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4E16DD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16DD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4E16DD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01296E" w:rsidRPr="0001296E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01296E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1296E" w:rsidRPr="0001296E" w14:paraId="29B16A5D" w14:textId="77777777" w:rsidTr="00C3321D">
        <w:tc>
          <w:tcPr>
            <w:tcW w:w="3395" w:type="pct"/>
          </w:tcPr>
          <w:p w14:paraId="396C9E1F" w14:textId="77777777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0129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6FAE122" w14:textId="77777777" w:rsidR="003F3FBA" w:rsidRPr="0001296E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19B8EF9" w14:textId="77777777" w:rsidR="003F3FBA" w:rsidRPr="0001296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7C8B415" w14:textId="77777777" w:rsidR="003F3FBA" w:rsidRPr="0001296E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296E" w:rsidRPr="0001296E" w14:paraId="53F1367D" w14:textId="77777777" w:rsidTr="00C3321D">
        <w:tc>
          <w:tcPr>
            <w:tcW w:w="3395" w:type="pct"/>
          </w:tcPr>
          <w:p w14:paraId="164A385F" w14:textId="77777777" w:rsidR="006C5C0C" w:rsidRPr="0001296E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38614C09" w14:textId="4343AD25" w:rsidR="006C5C0C" w:rsidRPr="0001296E" w:rsidRDefault="00D1294D" w:rsidP="00944978">
            <w:pPr>
              <w:pStyle w:val="acctfourfigures"/>
              <w:tabs>
                <w:tab w:val="clear" w:pos="765"/>
                <w:tab w:val="decimal" w:pos="1112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90,740</w:t>
            </w:r>
          </w:p>
        </w:tc>
        <w:tc>
          <w:tcPr>
            <w:tcW w:w="132" w:type="pct"/>
          </w:tcPr>
          <w:p w14:paraId="07AEBF9A" w14:textId="77777777" w:rsidR="006C5C0C" w:rsidRPr="0001296E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5F9319D" w14:textId="3871AC8A" w:rsidR="006C5C0C" w:rsidRPr="0001296E" w:rsidRDefault="00D1294D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5,141</w:t>
            </w:r>
          </w:p>
        </w:tc>
      </w:tr>
      <w:tr w:rsidR="0001296E" w:rsidRPr="0001296E" w14:paraId="4586DB7E" w14:textId="77777777" w:rsidTr="00C3321D">
        <w:tc>
          <w:tcPr>
            <w:tcW w:w="3395" w:type="pct"/>
          </w:tcPr>
          <w:p w14:paraId="67C44D2C" w14:textId="77777777" w:rsidR="006C5C0C" w:rsidRPr="0001296E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70D1832C" w14:textId="07972B33" w:rsidR="006C5C0C" w:rsidRPr="00944978" w:rsidRDefault="00D1294D" w:rsidP="00944978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49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89,853</w:t>
            </w:r>
          </w:p>
        </w:tc>
        <w:tc>
          <w:tcPr>
            <w:tcW w:w="132" w:type="pct"/>
          </w:tcPr>
          <w:p w14:paraId="30A2284B" w14:textId="77777777" w:rsidR="006C5C0C" w:rsidRPr="0001296E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7F0A215" w14:textId="7BF4F32F" w:rsidR="006C5C0C" w:rsidRPr="0001296E" w:rsidRDefault="00D1294D" w:rsidP="004E4A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1296E" w:rsidRPr="0001296E" w14:paraId="509ADE1C" w14:textId="77777777" w:rsidTr="00C3321D">
        <w:tc>
          <w:tcPr>
            <w:tcW w:w="3395" w:type="pct"/>
          </w:tcPr>
          <w:p w14:paraId="34BD97E8" w14:textId="54642D1C" w:rsidR="00D1294D" w:rsidRPr="0001296E" w:rsidRDefault="00D1294D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สินทรัพย์ไม่มีตัวตนภายใต้สัมปทาน</w:t>
            </w:r>
          </w:p>
        </w:tc>
        <w:tc>
          <w:tcPr>
            <w:tcW w:w="734" w:type="pct"/>
          </w:tcPr>
          <w:p w14:paraId="6879663C" w14:textId="1D07867E" w:rsidR="00D1294D" w:rsidRPr="00944978" w:rsidRDefault="00D1294D" w:rsidP="00944978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49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2,391</w:t>
            </w:r>
          </w:p>
        </w:tc>
        <w:tc>
          <w:tcPr>
            <w:tcW w:w="132" w:type="pct"/>
          </w:tcPr>
          <w:p w14:paraId="14540C87" w14:textId="77777777" w:rsidR="00D1294D" w:rsidRPr="0001296E" w:rsidRDefault="00D1294D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77714CC3" w14:textId="2CE7BCE2" w:rsidR="00D1294D" w:rsidRPr="0001296E" w:rsidRDefault="00D1294D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2,391</w:t>
            </w:r>
          </w:p>
        </w:tc>
      </w:tr>
      <w:tr w:rsidR="0001296E" w:rsidRPr="0001296E" w14:paraId="5F8DF678" w14:textId="77777777" w:rsidTr="000B5DFC">
        <w:tc>
          <w:tcPr>
            <w:tcW w:w="3395" w:type="pct"/>
          </w:tcPr>
          <w:p w14:paraId="1D380924" w14:textId="77777777" w:rsidR="006C5C0C" w:rsidRPr="0001296E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602E" w14:textId="1BACE188" w:rsidR="006C5C0C" w:rsidRPr="0001296E" w:rsidRDefault="00D1294D" w:rsidP="0094497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182,9</w:t>
            </w:r>
            <w:r w:rsidR="00C476B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</w:t>
            </w:r>
          </w:p>
        </w:tc>
        <w:tc>
          <w:tcPr>
            <w:tcW w:w="132" w:type="pct"/>
          </w:tcPr>
          <w:p w14:paraId="274D7DBC" w14:textId="77777777" w:rsidR="006C5C0C" w:rsidRPr="0001296E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D518A" w14:textId="059C3708" w:rsidR="006C5C0C" w:rsidRPr="0001296E" w:rsidRDefault="00D1294D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7,532</w:t>
            </w:r>
          </w:p>
        </w:tc>
      </w:tr>
      <w:tr w:rsidR="0001296E" w:rsidRPr="0001296E" w14:paraId="19C0541C" w14:textId="77777777" w:rsidTr="000B5DFC">
        <w:tc>
          <w:tcPr>
            <w:tcW w:w="3395" w:type="pct"/>
          </w:tcPr>
          <w:p w14:paraId="55DDCBD6" w14:textId="77777777" w:rsidR="000B5DFC" w:rsidRPr="0001296E" w:rsidRDefault="000B5DFC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8E1BAB1" w14:textId="77777777" w:rsidR="000B5DFC" w:rsidRPr="0001296E" w:rsidRDefault="000B5DF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32" w:type="pct"/>
          </w:tcPr>
          <w:p w14:paraId="46C3EBFF" w14:textId="77777777" w:rsidR="000B5DFC" w:rsidRPr="0001296E" w:rsidRDefault="000B5DFC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65416B5A" w14:textId="77777777" w:rsidR="000B5DFC" w:rsidRPr="0001296E" w:rsidRDefault="000B5DF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</w:tr>
      <w:tr w:rsidR="003F3FBA" w:rsidRPr="006F089A" w14:paraId="1F3EF767" w14:textId="77777777" w:rsidTr="00C3321D">
        <w:tc>
          <w:tcPr>
            <w:tcW w:w="3395" w:type="pct"/>
          </w:tcPr>
          <w:p w14:paraId="26B92786" w14:textId="3602A1B2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DB4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734" w:type="pct"/>
          </w:tcPr>
          <w:p w14:paraId="282E0956" w14:textId="77777777" w:rsidR="003F3FBA" w:rsidRPr="00D1294D" w:rsidRDefault="003F3FBA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" w:type="pct"/>
          </w:tcPr>
          <w:p w14:paraId="0928F0ED" w14:textId="77777777" w:rsidR="003F3FBA" w:rsidRPr="002574BD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AF6EEC" w14:textId="77777777" w:rsidR="003F3FBA" w:rsidRPr="00D1294D" w:rsidRDefault="003F3FBA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3F3FBA" w:rsidRPr="0001296E" w14:paraId="78F0530F" w14:textId="77777777" w:rsidTr="00C3321D">
        <w:tc>
          <w:tcPr>
            <w:tcW w:w="3395" w:type="pct"/>
          </w:tcPr>
          <w:p w14:paraId="4DA5EF94" w14:textId="77777777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71E4E458" w14:textId="06C180E9" w:rsidR="003F3FBA" w:rsidRPr="0001296E" w:rsidRDefault="00C476B7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167,076</w:t>
            </w:r>
          </w:p>
        </w:tc>
        <w:tc>
          <w:tcPr>
            <w:tcW w:w="132" w:type="pct"/>
          </w:tcPr>
          <w:p w14:paraId="7518ED2A" w14:textId="77777777" w:rsidR="003F3FBA" w:rsidRPr="0001296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584F655C" w14:textId="71E4D8A0" w:rsidR="003F3FBA" w:rsidRPr="0001296E" w:rsidRDefault="00C476B7" w:rsidP="00596466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61,265</w:t>
            </w:r>
          </w:p>
        </w:tc>
      </w:tr>
      <w:tr w:rsidR="003F3FBA" w:rsidRPr="0001296E" w14:paraId="1A79A867" w14:textId="77777777" w:rsidTr="00881CA2">
        <w:tc>
          <w:tcPr>
            <w:tcW w:w="3395" w:type="pct"/>
          </w:tcPr>
          <w:p w14:paraId="36AF6215" w14:textId="1E01FD96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="00DB4225" w:rsidRPr="000129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8E62" w14:textId="03FB9C03" w:rsidR="003F3FBA" w:rsidRPr="0001296E" w:rsidRDefault="00C476B7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143,896</w:t>
            </w:r>
          </w:p>
        </w:tc>
        <w:tc>
          <w:tcPr>
            <w:tcW w:w="132" w:type="pct"/>
          </w:tcPr>
          <w:p w14:paraId="572CF568" w14:textId="77777777" w:rsidR="003F3FBA" w:rsidRPr="0001296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F6C46" w14:textId="455DC653" w:rsidR="003F3FBA" w:rsidRPr="0001296E" w:rsidRDefault="00D1294D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143,696</w:t>
            </w:r>
          </w:p>
        </w:tc>
      </w:tr>
      <w:tr w:rsidR="003F3FBA" w:rsidRPr="0001296E" w14:paraId="0D3C82DF" w14:textId="77777777" w:rsidTr="00881CA2">
        <w:trPr>
          <w:trHeight w:val="100"/>
        </w:trPr>
        <w:tc>
          <w:tcPr>
            <w:tcW w:w="3395" w:type="pct"/>
          </w:tcPr>
          <w:p w14:paraId="483E2B58" w14:textId="77777777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1A417" w14:textId="5354ADDB" w:rsidR="003F3FBA" w:rsidRPr="0001296E" w:rsidRDefault="00DE4AF7" w:rsidP="0022297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310,972</w:t>
            </w:r>
          </w:p>
        </w:tc>
        <w:tc>
          <w:tcPr>
            <w:tcW w:w="132" w:type="pct"/>
            <w:vAlign w:val="bottom"/>
          </w:tcPr>
          <w:p w14:paraId="03D0C706" w14:textId="77777777" w:rsidR="003F3FBA" w:rsidRPr="0001296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DB49" w14:textId="0BAA6837" w:rsidR="003F3FBA" w:rsidRPr="0001296E" w:rsidRDefault="00D1294D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C476B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04,961</w:t>
            </w:r>
          </w:p>
        </w:tc>
      </w:tr>
      <w:tr w:rsidR="00881CA2" w:rsidRPr="002574BD" w14:paraId="043DD97C" w14:textId="77777777" w:rsidTr="00596466">
        <w:trPr>
          <w:trHeight w:val="71"/>
        </w:trPr>
        <w:tc>
          <w:tcPr>
            <w:tcW w:w="3395" w:type="pct"/>
          </w:tcPr>
          <w:p w14:paraId="5174A12B" w14:textId="77777777" w:rsidR="00881CA2" w:rsidRPr="002574BD" w:rsidRDefault="00881CA2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57CD1C" w14:textId="77777777" w:rsidR="00881CA2" w:rsidRPr="002574BD" w:rsidRDefault="00881CA2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7D646084" w14:textId="77777777" w:rsidR="00881CA2" w:rsidRPr="002574BD" w:rsidRDefault="00881CA2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D7B4C0" w14:textId="77777777" w:rsidR="00881CA2" w:rsidRPr="002574BD" w:rsidRDefault="00881CA2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9A586A4" w14:textId="108C92CD" w:rsidR="00756F98" w:rsidRPr="002574BD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74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200E6" w:rsidRPr="00E52C3E">
        <w:rPr>
          <w:rFonts w:asciiTheme="majorBidi" w:hAnsiTheme="majorBidi" w:cstheme="majorBidi"/>
          <w:sz w:val="28"/>
          <w:szCs w:val="28"/>
        </w:rPr>
        <w:t>3</w:t>
      </w:r>
      <w:r w:rsidR="004200E6">
        <w:rPr>
          <w:rFonts w:asciiTheme="majorBidi" w:hAnsiTheme="majorBidi" w:cstheme="majorBidi"/>
          <w:sz w:val="28"/>
          <w:szCs w:val="28"/>
        </w:rPr>
        <w:t xml:space="preserve">0 </w:t>
      </w:r>
      <w:r w:rsidR="004200E6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4E16DD" w:rsidRPr="002574BD">
        <w:rPr>
          <w:rFonts w:asciiTheme="majorBidi" w:hAnsiTheme="majorBidi" w:cstheme="majorBidi"/>
          <w:sz w:val="28"/>
          <w:szCs w:val="28"/>
        </w:rPr>
        <w:t>2565</w:t>
      </w:r>
      <w:r w:rsidR="004E16DD" w:rsidRPr="002574B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</w:t>
      </w:r>
      <w:r w:rsidR="00EC7F5E" w:rsidRPr="002574BD">
        <w:rPr>
          <w:rFonts w:asciiTheme="majorBidi" w:hAnsiTheme="majorBidi" w:cstheme="majorBidi"/>
          <w:sz w:val="28"/>
          <w:szCs w:val="28"/>
          <w:cs/>
        </w:rPr>
        <w:t>และ</w:t>
      </w:r>
      <w:r w:rsidRPr="002574BD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อสังหาริมทรัพย์เพื่อการลงทุนเป็นหลักประกัน</w:t>
      </w:r>
    </w:p>
    <w:p w14:paraId="5113DED8" w14:textId="7A77F0CD" w:rsidR="00862853" w:rsidRPr="002574BD" w:rsidRDefault="00862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EB45C7" w14:textId="51B5CACA" w:rsidR="00706D16" w:rsidRDefault="00756F98" w:rsidP="00706D1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296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200E6" w:rsidRPr="0001296E">
        <w:rPr>
          <w:rFonts w:asciiTheme="majorBidi" w:hAnsiTheme="majorBidi" w:cstheme="majorBidi"/>
          <w:sz w:val="28"/>
          <w:szCs w:val="28"/>
        </w:rPr>
        <w:t xml:space="preserve">30 </w:t>
      </w:r>
      <w:r w:rsidR="004200E6" w:rsidRPr="0001296E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4E16DD" w:rsidRPr="0001296E">
        <w:rPr>
          <w:rFonts w:asciiTheme="majorBidi" w:hAnsiTheme="majorBidi" w:cstheme="majorBidi"/>
          <w:sz w:val="28"/>
          <w:szCs w:val="28"/>
        </w:rPr>
        <w:t>2565</w:t>
      </w:r>
      <w:r w:rsidR="004E16DD" w:rsidRPr="0001296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01296E">
        <w:rPr>
          <w:rFonts w:asciiTheme="majorBidi" w:hAnsiTheme="majorBidi" w:cstheme="majorBidi"/>
          <w:sz w:val="28"/>
          <w:szCs w:val="28"/>
          <w:cs/>
        </w:rPr>
        <w:t>เงินฝากธนาคารของกลุ่มบริษัทและบริษัทจำนวนเงิน</w:t>
      </w:r>
      <w:r w:rsidR="00CF3376" w:rsidRPr="0001296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294D" w:rsidRPr="00C476B7">
        <w:rPr>
          <w:rFonts w:asciiTheme="majorBidi" w:hAnsiTheme="majorBidi" w:cs="Angsana New"/>
          <w:sz w:val="28"/>
          <w:szCs w:val="28"/>
        </w:rPr>
        <w:t>24.18</w:t>
      </w:r>
      <w:r w:rsidRPr="0001296E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F81720" w:rsidRPr="0001296E">
        <w:rPr>
          <w:rFonts w:asciiTheme="majorBidi" w:hAnsiTheme="majorBidi" w:cstheme="majorBidi"/>
          <w:sz w:val="28"/>
          <w:szCs w:val="28"/>
        </w:rPr>
        <w:t xml:space="preserve"> </w:t>
      </w:r>
      <w:r w:rsidR="00D1294D" w:rsidRPr="0001296E">
        <w:rPr>
          <w:rFonts w:asciiTheme="majorBidi" w:hAnsiTheme="majorBidi" w:cstheme="majorBidi"/>
          <w:sz w:val="28"/>
          <w:szCs w:val="28"/>
        </w:rPr>
        <w:t>8.16</w:t>
      </w:r>
      <w:r w:rsidR="00F81720" w:rsidRPr="0001296E">
        <w:rPr>
          <w:rFonts w:asciiTheme="majorBidi" w:hAnsiTheme="majorBidi" w:cstheme="majorBidi"/>
          <w:sz w:val="28"/>
          <w:szCs w:val="28"/>
        </w:rPr>
        <w:t xml:space="preserve"> </w:t>
      </w:r>
      <w:r w:rsidRPr="0001296E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CF3376" w:rsidRPr="0001296E">
        <w:rPr>
          <w:rFonts w:asciiTheme="majorBidi" w:hAnsiTheme="majorBidi" w:cstheme="majorBidi" w:hint="cs"/>
          <w:sz w:val="28"/>
          <w:szCs w:val="28"/>
          <w:cs/>
        </w:rPr>
        <w:t>ท</w:t>
      </w:r>
      <w:r w:rsidR="00385F9A" w:rsidRPr="0001296E">
        <w:rPr>
          <w:rFonts w:asciiTheme="majorBidi" w:hAnsiTheme="majorBidi" w:cstheme="majorBidi"/>
          <w:sz w:val="28"/>
          <w:szCs w:val="28"/>
        </w:rPr>
        <w:t xml:space="preserve"> </w:t>
      </w:r>
      <w:r w:rsidRPr="0001296E">
        <w:rPr>
          <w:rFonts w:asciiTheme="majorBidi" w:hAnsiTheme="majorBidi" w:cstheme="majorBidi"/>
          <w:sz w:val="28"/>
          <w:szCs w:val="28"/>
          <w:cs/>
        </w:rPr>
        <w:t xml:space="preserve">ตามลำดับ ใช้เป็นหลักประกันหนังสือค้ำประกันจากธนาคารและอื่นๆ </w:t>
      </w:r>
      <w:r w:rsidRPr="0001296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2652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F2652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21C0E" w:rsidRPr="00F26523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F26523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4E16DD" w:rsidRPr="00F26523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F26523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E16DD" w:rsidRPr="00F26523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476B7">
        <w:rPr>
          <w:rFonts w:asciiTheme="majorBidi" w:hAnsiTheme="majorBidi" w:cstheme="majorBidi"/>
          <w:i/>
          <w:iCs/>
          <w:sz w:val="28"/>
          <w:szCs w:val="28"/>
        </w:rPr>
        <w:t>5.34</w:t>
      </w:r>
      <w:r w:rsidRPr="0001296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</w:t>
      </w:r>
      <w:r w:rsidRPr="00F2652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1F2771" w:rsidRPr="00F26523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F2652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F2652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E16DD" w:rsidRPr="00F26523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E3292" w:rsidRPr="00F2652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F26523">
        <w:rPr>
          <w:rFonts w:asciiTheme="majorBidi" w:hAnsiTheme="majorBidi" w:cstheme="majorBidi"/>
          <w:i/>
          <w:iCs/>
          <w:sz w:val="28"/>
          <w:szCs w:val="28"/>
          <w:cs/>
        </w:rPr>
        <w:t>ล้</w:t>
      </w:r>
      <w:r w:rsidRPr="0001296E">
        <w:rPr>
          <w:rFonts w:asciiTheme="majorBidi" w:hAnsiTheme="majorBidi" w:cstheme="majorBidi"/>
          <w:i/>
          <w:iCs/>
          <w:sz w:val="28"/>
          <w:szCs w:val="28"/>
          <w:cs/>
        </w:rPr>
        <w:t>านบาท</w:t>
      </w:r>
      <w:r w:rsidRPr="0001296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1296E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5E3D2215" w14:textId="77777777" w:rsidR="00706D16" w:rsidRDefault="00706D16" w:rsidP="00706D1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42EE52D1" w14:textId="24E0C6F3" w:rsidR="0009503D" w:rsidRPr="00706D16" w:rsidRDefault="00706D16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06D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  <w:r w:rsidR="001F71A3"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4868234B" w14:textId="77777777" w:rsidR="00517C7C" w:rsidRPr="001E1D0C" w:rsidRDefault="00517C7C" w:rsidP="00517C7C">
      <w:pPr>
        <w:rPr>
          <w:rFonts w:cstheme="minorBidi"/>
          <w:spacing w:val="-6"/>
          <w:cs/>
          <w:lang w:val="th-TH"/>
        </w:rPr>
      </w:pPr>
    </w:p>
    <w:p w14:paraId="3F3AA3ED" w14:textId="4FA49611" w:rsidR="00E75293" w:rsidRPr="00564C84" w:rsidRDefault="00E75293" w:rsidP="00E75293">
      <w:pPr>
        <w:pStyle w:val="Heading8"/>
        <w:tabs>
          <w:tab w:val="num" w:pos="540"/>
        </w:tabs>
        <w:ind w:right="63" w:firstLine="531"/>
        <w:jc w:val="both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564C84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การรับโอนกิจการทั้งหมดจาก</w:t>
      </w:r>
      <w:r w:rsidR="00971AFF" w:rsidRPr="00971AFF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cs/>
          <w:lang w:val="th-TH"/>
        </w:rPr>
        <w:t>บริษัท</w:t>
      </w:r>
      <w:r w:rsidR="00971AFF" w:rsidRPr="00971AFF"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  <w:t xml:space="preserve"> </w:t>
      </w:r>
      <w:r w:rsidR="00971AFF" w:rsidRPr="00971AFF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cs/>
          <w:lang w:val="th-TH"/>
        </w:rPr>
        <w:t>จาแพ็ค</w:t>
      </w:r>
      <w:r w:rsidR="00971AFF" w:rsidRPr="00971AFF"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  <w:t xml:space="preserve"> </w:t>
      </w:r>
      <w:r w:rsidR="00971AFF" w:rsidRPr="00971AFF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cs/>
          <w:lang w:val="th-TH"/>
        </w:rPr>
        <w:t>โฮลดิ้ง</w:t>
      </w:r>
      <w:r w:rsidR="00971AFF" w:rsidRPr="00971AFF"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  <w:t xml:space="preserve"> </w:t>
      </w:r>
      <w:r w:rsidR="00971AFF" w:rsidRPr="00971AFF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cs/>
          <w:lang w:val="th-TH"/>
        </w:rPr>
        <w:t>จำกัด</w:t>
      </w:r>
      <w:r w:rsidR="00971AFF" w:rsidRPr="00971AFF"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  <w:t xml:space="preserve"> (“</w:t>
      </w:r>
      <w:r w:rsidR="00971AFF" w:rsidRPr="00971AFF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cs/>
          <w:lang w:val="th-TH"/>
        </w:rPr>
        <w:t>จาแพ็ค</w:t>
      </w:r>
      <w:r w:rsidR="00971AFF" w:rsidRPr="00971AFF">
        <w:rPr>
          <w:rFonts w:asciiTheme="majorBidi" w:hAnsiTheme="majorBidi" w:cs="Angsana New" w:hint="eastAsia"/>
          <w:b w:val="0"/>
          <w:bCs w:val="0"/>
          <w:i/>
          <w:iCs/>
          <w:sz w:val="28"/>
          <w:szCs w:val="28"/>
          <w:cs/>
          <w:lang w:val="th-TH"/>
        </w:rPr>
        <w:t>”</w:t>
      </w:r>
      <w:r w:rsidR="00971AFF" w:rsidRPr="00971AFF"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  <w:t xml:space="preserve">) </w:t>
      </w:r>
    </w:p>
    <w:p w14:paraId="47AFA0C6" w14:textId="77777777" w:rsidR="00E75293" w:rsidRPr="00564C84" w:rsidRDefault="00E75293" w:rsidP="00E75293">
      <w:pPr>
        <w:rPr>
          <w:rFonts w:cstheme="minorBidi"/>
          <w:cs/>
          <w:lang w:val="th-TH"/>
        </w:rPr>
      </w:pPr>
    </w:p>
    <w:p w14:paraId="73E02452" w14:textId="509C1924" w:rsidR="00E75293" w:rsidRDefault="00E75293" w:rsidP="00D96D2C">
      <w:pPr>
        <w:tabs>
          <w:tab w:val="clear" w:pos="454"/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64C84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01296E" w:rsidRPr="00564C84">
        <w:rPr>
          <w:rFonts w:asciiTheme="majorBidi" w:hAnsiTheme="majorBidi" w:cstheme="majorBidi"/>
          <w:sz w:val="28"/>
          <w:szCs w:val="28"/>
        </w:rPr>
        <w:t xml:space="preserve">5 </w:t>
      </w:r>
      <w:r w:rsidR="0001296E" w:rsidRPr="00564C84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564C84">
        <w:rPr>
          <w:rFonts w:asciiTheme="majorBidi" w:hAnsiTheme="majorBidi" w:cstheme="majorBidi"/>
          <w:sz w:val="28"/>
          <w:szCs w:val="28"/>
        </w:rPr>
        <w:t xml:space="preserve">2565 </w:t>
      </w:r>
      <w:r w:rsidR="00971AFF" w:rsidRPr="00971AFF">
        <w:rPr>
          <w:rFonts w:asciiTheme="majorBidi" w:hAnsiTheme="majorBidi" w:cs="Angsana New" w:hint="cs"/>
          <w:sz w:val="28"/>
          <w:szCs w:val="28"/>
          <w:cs/>
        </w:rPr>
        <w:t>จาแพ็ค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 xml:space="preserve">ได้โอนกิจการทั้งหมดให้กับบริษัท </w:t>
      </w:r>
      <w:r w:rsidR="00564C84" w:rsidRPr="00564C84"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>บริษัทใหญ่</w:t>
      </w:r>
      <w:r w:rsidR="00971AFF">
        <w:rPr>
          <w:rFonts w:asciiTheme="majorBidi" w:hAnsiTheme="majorBidi" w:cstheme="majorBidi"/>
          <w:sz w:val="28"/>
          <w:szCs w:val="28"/>
        </w:rPr>
        <w:t xml:space="preserve"> 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 xml:space="preserve">โดยเป็นไปตามพระราชกฤษฎีกา (ฉบับที่ </w:t>
      </w:r>
      <w:r w:rsidR="00EA5615">
        <w:rPr>
          <w:rFonts w:asciiTheme="majorBidi" w:hAnsiTheme="majorBidi" w:cstheme="majorBidi"/>
          <w:sz w:val="28"/>
          <w:szCs w:val="28"/>
        </w:rPr>
        <w:t>542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>) พ</w:t>
      </w:r>
      <w:r w:rsidR="00EA5615">
        <w:rPr>
          <w:rFonts w:asciiTheme="majorBidi" w:hAnsiTheme="majorBidi" w:cstheme="majorBidi"/>
          <w:sz w:val="28"/>
          <w:szCs w:val="28"/>
        </w:rPr>
        <w:t>.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>ศ</w:t>
      </w:r>
      <w:r w:rsidR="00EA5615">
        <w:rPr>
          <w:rFonts w:asciiTheme="majorBidi" w:hAnsiTheme="majorBidi" w:cstheme="majorBidi"/>
          <w:sz w:val="28"/>
          <w:szCs w:val="28"/>
        </w:rPr>
        <w:t xml:space="preserve">. 2555 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>ว่าด้วยเรื่องการยกเว้นรัษฎากรสำหรับการโอนกิจการทั้งหมด</w:t>
      </w:r>
      <w:r w:rsidR="00971AFF">
        <w:rPr>
          <w:rFonts w:asciiTheme="majorBidi" w:hAnsiTheme="majorBidi" w:cstheme="majorBidi"/>
          <w:sz w:val="28"/>
          <w:szCs w:val="28"/>
        </w:rPr>
        <w:t xml:space="preserve"> </w:t>
      </w:r>
      <w:r w:rsidR="00C87589">
        <w:rPr>
          <w:rFonts w:asciiTheme="majorBidi" w:hAnsiTheme="majorBidi" w:cstheme="majorBidi" w:hint="cs"/>
          <w:sz w:val="28"/>
          <w:szCs w:val="28"/>
          <w:cs/>
        </w:rPr>
        <w:t>จาแพ็ค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ตกลงโอนสินทรัพย์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หนี้สินทั้งหม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>ด</w:t>
      </w:r>
      <w:r w:rsidR="00C87589">
        <w:rPr>
          <w:rFonts w:asciiTheme="majorBidi" w:hAnsiTheme="majorBidi" w:cstheme="majorBidi" w:hint="cs"/>
          <w:sz w:val="28"/>
          <w:szCs w:val="28"/>
          <w:cs/>
        </w:rPr>
        <w:t>ให้กับบริษัท</w:t>
      </w:r>
      <w:r w:rsidR="00EA5615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6D4F">
        <w:rPr>
          <w:rFonts w:asciiTheme="majorBidi" w:hAnsiTheme="majorBidi" w:cstheme="majorBidi"/>
          <w:sz w:val="28"/>
          <w:szCs w:val="28"/>
        </w:rPr>
        <w:t>5</w:t>
      </w:r>
      <w:r w:rsidRPr="00564C84">
        <w:rPr>
          <w:rFonts w:asciiTheme="majorBidi" w:hAnsiTheme="majorBidi" w:cstheme="majorBidi"/>
          <w:sz w:val="28"/>
          <w:szCs w:val="28"/>
        </w:rPr>
        <w:t xml:space="preserve"> 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564C84">
        <w:rPr>
          <w:rFonts w:asciiTheme="majorBidi" w:hAnsiTheme="majorBidi" w:cstheme="majorBidi"/>
          <w:sz w:val="28"/>
          <w:szCs w:val="28"/>
        </w:rPr>
        <w:t xml:space="preserve">2565 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(</w:t>
      </w:r>
      <w:r w:rsidRPr="00564C84">
        <w:rPr>
          <w:rFonts w:asciiTheme="majorBidi" w:hAnsiTheme="majorBidi" w:cstheme="majorBidi"/>
          <w:sz w:val="28"/>
          <w:szCs w:val="28"/>
        </w:rPr>
        <w:t>“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วันที่รับโอนกิจการทั้งหมด</w:t>
      </w:r>
      <w:r w:rsidRPr="00564C84">
        <w:rPr>
          <w:rFonts w:asciiTheme="majorBidi" w:hAnsiTheme="majorBidi" w:cstheme="majorBidi"/>
          <w:sz w:val="28"/>
          <w:szCs w:val="28"/>
        </w:rPr>
        <w:t>”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)</w:t>
      </w:r>
      <w:r w:rsidR="00C8758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64C84">
        <w:rPr>
          <w:rFonts w:asciiTheme="majorBidi" w:hAnsiTheme="majorBidi" w:cstheme="majorBidi" w:hint="cs"/>
          <w:sz w:val="28"/>
          <w:szCs w:val="28"/>
          <w:cs/>
        </w:rPr>
        <w:t>จาแพ็คได้ดำเนินการจดทะเบียน</w:t>
      </w:r>
      <w:r w:rsidR="005923E1">
        <w:rPr>
          <w:rFonts w:asciiTheme="majorBidi" w:hAnsiTheme="majorBidi" w:cstheme="majorBidi" w:hint="cs"/>
          <w:sz w:val="28"/>
          <w:szCs w:val="28"/>
          <w:cs/>
        </w:rPr>
        <w:t xml:space="preserve">เลิกบริษัท และชำระบัญชีเรียบร้อยแล้วเมื่อวันที่ </w:t>
      </w:r>
      <w:r w:rsidR="005923E1">
        <w:rPr>
          <w:rFonts w:asciiTheme="majorBidi" w:hAnsiTheme="majorBidi" w:cstheme="majorBidi"/>
          <w:sz w:val="28"/>
          <w:szCs w:val="28"/>
        </w:rPr>
        <w:t xml:space="preserve">9 </w:t>
      </w:r>
      <w:r w:rsidR="005923E1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5923E1">
        <w:rPr>
          <w:rFonts w:asciiTheme="majorBidi" w:hAnsiTheme="majorBidi" w:cstheme="majorBidi"/>
          <w:sz w:val="28"/>
          <w:szCs w:val="28"/>
        </w:rPr>
        <w:t>2565</w:t>
      </w:r>
    </w:p>
    <w:p w14:paraId="0F745D29" w14:textId="61908F1A" w:rsidR="00222970" w:rsidRDefault="00222970" w:rsidP="00D96D2C">
      <w:pPr>
        <w:tabs>
          <w:tab w:val="clear" w:pos="454"/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EBC7B" w14:textId="73215A9A" w:rsidR="00222970" w:rsidRDefault="00222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467B9CF" w14:textId="735B8210" w:rsidR="00222970" w:rsidRPr="006F0E9C" w:rsidRDefault="00222970" w:rsidP="006F0E9C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85ADE">
        <w:rPr>
          <w:rFonts w:asciiTheme="majorBidi" w:hAnsiTheme="majorBidi" w:cstheme="majorBidi"/>
          <w:sz w:val="28"/>
          <w:szCs w:val="28"/>
          <w:cs/>
        </w:rPr>
        <w:lastRenderedPageBreak/>
        <w:t>เมื่อวันที่</w:t>
      </w:r>
      <w:r w:rsidR="00066D59">
        <w:rPr>
          <w:rFonts w:asciiTheme="majorBidi" w:hAnsiTheme="majorBidi" w:cstheme="majorBidi"/>
          <w:sz w:val="28"/>
          <w:szCs w:val="28"/>
        </w:rPr>
        <w:t xml:space="preserve"> 20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6D59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585ADE">
        <w:rPr>
          <w:rFonts w:asciiTheme="majorBidi" w:hAnsiTheme="majorBidi" w:cstheme="majorBidi"/>
          <w:sz w:val="28"/>
          <w:szCs w:val="28"/>
        </w:rPr>
        <w:t>2565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</w:t>
      </w:r>
      <w:r w:rsidRPr="00585ADE">
        <w:rPr>
          <w:rFonts w:asciiTheme="majorBidi" w:hAnsiTheme="majorBidi" w:cstheme="majorBidi"/>
          <w:sz w:val="28"/>
          <w:szCs w:val="28"/>
        </w:rPr>
        <w:t xml:space="preserve"> (“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066D59">
        <w:rPr>
          <w:rFonts w:asciiTheme="majorBidi" w:hAnsiTheme="majorBidi" w:cstheme="majorBidi" w:hint="cs"/>
          <w:sz w:val="28"/>
          <w:szCs w:val="28"/>
          <w:cs/>
        </w:rPr>
        <w:t>เจดับเบิ้ลยูดี ทรานสปอร์ต (ประเทศไทย)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จํากัด”) </w:t>
      </w:r>
      <w:r w:rsidRPr="007E785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6F0E9C">
        <w:rPr>
          <w:rFonts w:asciiTheme="majorBidi" w:hAnsiTheme="majorBidi" w:cstheme="majorBidi"/>
          <w:sz w:val="28"/>
          <w:szCs w:val="28"/>
        </w:rPr>
        <w:br/>
      </w:r>
      <w:r w:rsidR="00066D59" w:rsidRPr="007E785A">
        <w:rPr>
          <w:rFonts w:asciiTheme="majorBidi" w:hAnsiTheme="majorBidi" w:cstheme="majorBidi" w:hint="cs"/>
          <w:sz w:val="28"/>
          <w:szCs w:val="28"/>
          <w:cs/>
        </w:rPr>
        <w:t>ไปรษณีย์ไทย</w:t>
      </w:r>
      <w:r w:rsidRPr="007E785A">
        <w:rPr>
          <w:rFonts w:asciiTheme="majorBidi" w:hAnsiTheme="majorBidi" w:cstheme="majorBidi"/>
          <w:sz w:val="28"/>
          <w:szCs w:val="28"/>
          <w:cs/>
        </w:rPr>
        <w:t xml:space="preserve"> จํากัด</w:t>
      </w:r>
      <w:r w:rsidR="00702243">
        <w:rPr>
          <w:rFonts w:asciiTheme="majorBidi" w:hAnsiTheme="majorBidi" w:cstheme="majorBidi"/>
          <w:sz w:val="28"/>
          <w:szCs w:val="28"/>
        </w:rPr>
        <w:t xml:space="preserve"> </w:t>
      </w:r>
      <w:r w:rsidR="00066D59" w:rsidRPr="007E785A">
        <w:rPr>
          <w:rFonts w:asciiTheme="majorBidi" w:hAnsiTheme="majorBidi" w:cstheme="majorBidi" w:hint="cs"/>
          <w:sz w:val="28"/>
          <w:szCs w:val="28"/>
          <w:cs/>
        </w:rPr>
        <w:t>และบริษัท แฟลช เอ็กซ์เพรส จำกัด</w:t>
      </w:r>
      <w:r w:rsidRPr="007E785A">
        <w:rPr>
          <w:rFonts w:asciiTheme="majorBidi" w:hAnsiTheme="majorBidi" w:cstheme="majorBidi"/>
          <w:sz w:val="28"/>
          <w:szCs w:val="28"/>
          <w:cs/>
        </w:rPr>
        <w:t xml:space="preserve"> ได้ร่วมกันจัดตั้งบริษัทร่วมทุน</w:t>
      </w:r>
      <w:r w:rsidRPr="007E78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E785A">
        <w:rPr>
          <w:rFonts w:asciiTheme="majorBidi" w:hAnsiTheme="majorBidi" w:cstheme="majorBidi"/>
          <w:sz w:val="28"/>
          <w:szCs w:val="28"/>
          <w:cs/>
        </w:rPr>
        <w:t xml:space="preserve">ได้แก่ บริษัท </w:t>
      </w:r>
      <w:r w:rsidR="00066D59" w:rsidRPr="007E785A">
        <w:rPr>
          <w:rFonts w:asciiTheme="majorBidi" w:hAnsiTheme="majorBidi" w:cstheme="majorBidi" w:hint="cs"/>
          <w:sz w:val="28"/>
          <w:szCs w:val="28"/>
          <w:cs/>
        </w:rPr>
        <w:t>ฟิ้วซ์ โพสต์ จำกัด</w:t>
      </w:r>
      <w:r w:rsidR="00702243">
        <w:rPr>
          <w:rFonts w:asciiTheme="majorBidi" w:hAnsiTheme="majorBidi" w:cstheme="majorBidi"/>
          <w:sz w:val="28"/>
          <w:szCs w:val="28"/>
        </w:rPr>
        <w:t xml:space="preserve">       </w:t>
      </w:r>
      <w:r w:rsidRPr="007E785A">
        <w:rPr>
          <w:rFonts w:asciiTheme="majorBidi" w:hAnsiTheme="majorBidi" w:cstheme="majorBidi"/>
          <w:sz w:val="28"/>
          <w:szCs w:val="28"/>
          <w:cs/>
        </w:rPr>
        <w:t>ซึ่ง</w:t>
      </w:r>
      <w:r w:rsidRPr="007E785A">
        <w:rPr>
          <w:rFonts w:asciiTheme="majorBidi" w:hAnsiTheme="majorBidi" w:cstheme="majorBidi" w:hint="cs"/>
          <w:sz w:val="28"/>
          <w:szCs w:val="28"/>
          <w:cs/>
        </w:rPr>
        <w:t>ประกอบ</w:t>
      </w:r>
      <w:r w:rsidR="00066D59" w:rsidRPr="007E785A">
        <w:rPr>
          <w:rFonts w:asciiTheme="majorBidi" w:hAnsiTheme="majorBidi" w:cstheme="majorBidi" w:hint="cs"/>
          <w:sz w:val="28"/>
          <w:szCs w:val="28"/>
          <w:cs/>
        </w:rPr>
        <w:t>ธุรกิจขนส่งสินค้าควบคุมอุณหภูมิแบบเร่งด่วน</w:t>
      </w:r>
      <w:r w:rsidR="006F0E9C">
        <w:rPr>
          <w:rFonts w:asciiTheme="majorBidi" w:hAnsiTheme="majorBidi" w:cstheme="majorBidi"/>
          <w:sz w:val="28"/>
          <w:szCs w:val="28"/>
        </w:rPr>
        <w:t xml:space="preserve"> </w:t>
      </w:r>
      <w:r w:rsidR="006F0E9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81DB9" w:rsidRPr="00585ADE">
        <w:rPr>
          <w:rFonts w:asciiTheme="majorBidi" w:hAnsiTheme="majorBidi" w:cstheme="majorBidi"/>
          <w:sz w:val="28"/>
          <w:szCs w:val="28"/>
          <w:cs/>
        </w:rPr>
        <w:t xml:space="preserve">มีทุนจดทะเบียน </w:t>
      </w:r>
      <w:r w:rsidR="00181DB9" w:rsidRPr="00585ADE">
        <w:rPr>
          <w:rFonts w:asciiTheme="majorBidi" w:hAnsiTheme="majorBidi" w:cstheme="majorBidi"/>
          <w:sz w:val="28"/>
          <w:szCs w:val="28"/>
        </w:rPr>
        <w:t>1</w:t>
      </w:r>
      <w:r w:rsidR="00504551">
        <w:rPr>
          <w:rFonts w:asciiTheme="majorBidi" w:hAnsiTheme="majorBidi" w:cstheme="majorBidi"/>
          <w:sz w:val="28"/>
          <w:szCs w:val="28"/>
        </w:rPr>
        <w:t>00</w:t>
      </w:r>
      <w:r w:rsidR="00181DB9" w:rsidRPr="00585ADE">
        <w:rPr>
          <w:rFonts w:asciiTheme="majorBidi" w:hAnsiTheme="majorBidi" w:cstheme="majorBidi"/>
          <w:sz w:val="28"/>
          <w:szCs w:val="28"/>
        </w:rPr>
        <w:t xml:space="preserve"> </w:t>
      </w:r>
      <w:r w:rsidR="00181DB9" w:rsidRPr="00585AD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863A1">
        <w:rPr>
          <w:rFonts w:asciiTheme="majorBidi" w:hAnsiTheme="majorBidi" w:cstheme="majorBidi"/>
          <w:sz w:val="28"/>
          <w:szCs w:val="28"/>
        </w:rPr>
        <w:t xml:space="preserve"> </w:t>
      </w:r>
      <w:r w:rsidR="00181DB9" w:rsidRPr="00585ADE">
        <w:rPr>
          <w:rFonts w:asciiTheme="majorBidi" w:hAnsiTheme="majorBidi" w:cstheme="majorBidi"/>
          <w:sz w:val="28"/>
          <w:szCs w:val="28"/>
          <w:cs/>
        </w:rPr>
        <w:t>โดย</w:t>
      </w:r>
      <w:r w:rsidR="008863A1">
        <w:rPr>
          <w:rFonts w:asciiTheme="majorBidi" w:hAnsiTheme="majorBidi" w:cstheme="majorBidi" w:hint="cs"/>
          <w:sz w:val="28"/>
          <w:szCs w:val="28"/>
          <w:cs/>
        </w:rPr>
        <w:t>ก</w:t>
      </w:r>
      <w:r w:rsidR="00181DB9" w:rsidRPr="006F0E9C">
        <w:rPr>
          <w:rFonts w:asciiTheme="majorBidi" w:hAnsiTheme="majorBidi" w:cstheme="majorBidi" w:hint="cs"/>
          <w:sz w:val="28"/>
          <w:szCs w:val="28"/>
          <w:cs/>
        </w:rPr>
        <w:t>ลุ่มบริษัทถือหุ้นคิดเป็นสัดส่วนร้อยละ</w:t>
      </w:r>
      <w:r w:rsidR="00181DB9" w:rsidRPr="006F0E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4551" w:rsidRPr="006F0E9C">
        <w:rPr>
          <w:rFonts w:asciiTheme="majorBidi" w:hAnsiTheme="majorBidi" w:cstheme="majorBidi"/>
          <w:sz w:val="28"/>
          <w:szCs w:val="28"/>
        </w:rPr>
        <w:t>37.50</w:t>
      </w:r>
    </w:p>
    <w:p w14:paraId="22A324CB" w14:textId="5F8DE4D4" w:rsidR="00437D0D" w:rsidRDefault="00437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28"/>
          <w:szCs w:val="28"/>
          <w:highlight w:val="yellow"/>
        </w:rPr>
      </w:pPr>
    </w:p>
    <w:p w14:paraId="7FDBC94C" w14:textId="77777777" w:rsidR="00FF1E61" w:rsidRDefault="00FF1E61" w:rsidP="00FF1E6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2DC661D8" w14:textId="77777777" w:rsidR="00FF1E61" w:rsidRDefault="00FF1E61" w:rsidP="00FF1E61">
      <w:pPr>
        <w:rPr>
          <w:rFonts w:cstheme="minorBidi"/>
          <w:lang w:val="th-TH"/>
        </w:rPr>
      </w:pPr>
    </w:p>
    <w:p w14:paraId="2EA4716A" w14:textId="07A3CB34" w:rsidR="00FF1E61" w:rsidRPr="00905322" w:rsidRDefault="00FF1E61" w:rsidP="00FF1E6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5E2D">
        <w:rPr>
          <w:rFonts w:asciiTheme="majorBidi" w:hAnsiTheme="majorBidi" w:cstheme="majorBidi" w:hint="cs"/>
          <w:sz w:val="28"/>
          <w:szCs w:val="28"/>
          <w:cs/>
        </w:rPr>
        <w:t>รายการบางรายการในงบแสดงฐานะการเงิน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/>
          <w:sz w:val="28"/>
          <w:szCs w:val="28"/>
        </w:rPr>
        <w:t>31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/>
          <w:sz w:val="28"/>
          <w:szCs w:val="28"/>
        </w:rPr>
        <w:t>2564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521460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4B3DCB">
        <w:rPr>
          <w:rFonts w:asciiTheme="majorBidi" w:hAnsiTheme="majorBidi" w:cstheme="majorBidi" w:hint="cs"/>
          <w:sz w:val="28"/>
          <w:szCs w:val="28"/>
          <w:cs/>
        </w:rPr>
        <w:t>หก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</w:t>
      </w:r>
      <w:r w:rsidR="00F01D68">
        <w:rPr>
          <w:rFonts w:asciiTheme="majorBidi" w:hAnsiTheme="majorBidi" w:cstheme="majorBidi"/>
          <w:sz w:val="28"/>
          <w:szCs w:val="28"/>
        </w:rPr>
        <w:t xml:space="preserve">0 </w:t>
      </w:r>
      <w:r w:rsidR="00F01D6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ซึ่งรวมอยู่ในงบการเงินระหว่างกาลปี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เพื่อวัตถุประสงค์ในการเปรียบเทียบ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ระหว่างกาลปี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ดังนี้</w:t>
      </w:r>
    </w:p>
    <w:p w14:paraId="759FB018" w14:textId="77777777" w:rsidR="00FF1E61" w:rsidRPr="00482C33" w:rsidRDefault="00FF1E61" w:rsidP="00FF1E61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FF1E61" w:rsidRPr="007F4BE0" w14:paraId="4081FDE1" w14:textId="77777777" w:rsidTr="009A0693">
        <w:trPr>
          <w:trHeight w:val="421"/>
          <w:tblHeader/>
        </w:trPr>
        <w:tc>
          <w:tcPr>
            <w:tcW w:w="3330" w:type="dxa"/>
          </w:tcPr>
          <w:p w14:paraId="0A337897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73A5F3AC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FF1E61" w:rsidRPr="007F4BE0" w14:paraId="0392E542" w14:textId="77777777" w:rsidTr="009A0693">
        <w:trPr>
          <w:trHeight w:val="410"/>
          <w:tblHeader/>
        </w:trPr>
        <w:tc>
          <w:tcPr>
            <w:tcW w:w="3330" w:type="dxa"/>
          </w:tcPr>
          <w:p w14:paraId="55F565E5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52F522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F1E61" w:rsidRPr="007F4BE0" w14:paraId="66269BBA" w14:textId="77777777" w:rsidTr="009A0693">
        <w:trPr>
          <w:trHeight w:val="164"/>
          <w:tblHeader/>
        </w:trPr>
        <w:tc>
          <w:tcPr>
            <w:tcW w:w="3330" w:type="dxa"/>
          </w:tcPr>
          <w:p w14:paraId="3571C887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26BBAE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DFAFDD9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0E91611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390078C5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225FB4D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F1E61" w:rsidRPr="007F4BE0" w14:paraId="4189E1CB" w14:textId="77777777" w:rsidTr="009A0693">
        <w:trPr>
          <w:trHeight w:val="400"/>
          <w:tblHeader/>
        </w:trPr>
        <w:tc>
          <w:tcPr>
            <w:tcW w:w="3330" w:type="dxa"/>
          </w:tcPr>
          <w:p w14:paraId="723117D8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06C9B2C" w14:textId="77777777" w:rsidR="00FF1E61" w:rsidRPr="007F4BE0" w:rsidRDefault="00FF1E61" w:rsidP="009A0693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E61" w:rsidRPr="007F4BE0" w14:paraId="742F51E1" w14:textId="77777777" w:rsidTr="009A0693">
        <w:trPr>
          <w:trHeight w:val="400"/>
        </w:trPr>
        <w:tc>
          <w:tcPr>
            <w:tcW w:w="3330" w:type="dxa"/>
          </w:tcPr>
          <w:p w14:paraId="61A7F76B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2C33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03CBB970" w14:textId="77777777" w:rsidR="00FF1E61" w:rsidRPr="007F4BE0" w:rsidRDefault="00FF1E61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995B0F0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EB1CA51" w14:textId="77777777" w:rsidR="00FF1E61" w:rsidRPr="007F4BE0" w:rsidRDefault="00FF1E61" w:rsidP="009A069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5AB6B2E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3B90D0" w14:textId="77777777" w:rsidR="00FF1E61" w:rsidRPr="007F4BE0" w:rsidRDefault="00FF1E61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E61" w:rsidRPr="007F4BE0" w14:paraId="36CB1BC8" w14:textId="77777777" w:rsidTr="009A0693">
        <w:trPr>
          <w:trHeight w:val="400"/>
        </w:trPr>
        <w:tc>
          <w:tcPr>
            <w:tcW w:w="3330" w:type="dxa"/>
          </w:tcPr>
          <w:p w14:paraId="5665082B" w14:textId="77777777" w:rsidR="00FF1E61" w:rsidRPr="007F4BE0" w:rsidRDefault="00FF1E61" w:rsidP="009A0693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7CF734F5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2B784F4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74587C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1B7370B4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B77332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E61" w:rsidRPr="007F4BE0" w14:paraId="18554C13" w14:textId="77777777" w:rsidTr="009A0693">
        <w:trPr>
          <w:trHeight w:val="400"/>
        </w:trPr>
        <w:tc>
          <w:tcPr>
            <w:tcW w:w="3330" w:type="dxa"/>
          </w:tcPr>
          <w:p w14:paraId="28F5A099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82C33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721ED85C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868,238</w:t>
            </w:r>
          </w:p>
        </w:tc>
        <w:tc>
          <w:tcPr>
            <w:tcW w:w="450" w:type="dxa"/>
            <w:shd w:val="clear" w:color="auto" w:fill="auto"/>
          </w:tcPr>
          <w:p w14:paraId="245F25E7" w14:textId="77777777" w:rsidR="00FF1E61" w:rsidRPr="007F4BE0" w:rsidRDefault="00FF1E61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13DD8B8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82C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,478)</w:t>
            </w:r>
          </w:p>
        </w:tc>
        <w:tc>
          <w:tcPr>
            <w:tcW w:w="540" w:type="dxa"/>
            <w:shd w:val="clear" w:color="auto" w:fill="auto"/>
          </w:tcPr>
          <w:p w14:paraId="6CB007D2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8290298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842,760</w:t>
            </w:r>
          </w:p>
        </w:tc>
      </w:tr>
      <w:tr w:rsidR="00FF1E61" w:rsidRPr="007F4BE0" w14:paraId="7A50EDC1" w14:textId="77777777" w:rsidTr="009A0693">
        <w:trPr>
          <w:trHeight w:val="400"/>
        </w:trPr>
        <w:tc>
          <w:tcPr>
            <w:tcW w:w="3330" w:type="dxa"/>
          </w:tcPr>
          <w:p w14:paraId="1B5439FD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82C33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09416486" w14:textId="77777777" w:rsidR="00FF1E61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65,266</w:t>
            </w:r>
          </w:p>
        </w:tc>
        <w:tc>
          <w:tcPr>
            <w:tcW w:w="450" w:type="dxa"/>
            <w:shd w:val="clear" w:color="auto" w:fill="auto"/>
          </w:tcPr>
          <w:p w14:paraId="2CBA1257" w14:textId="77777777" w:rsidR="00FF1E61" w:rsidRPr="007F4BE0" w:rsidRDefault="00FF1E61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95E6D24" w14:textId="77777777" w:rsidR="00FF1E61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2C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,478</w:t>
            </w:r>
          </w:p>
        </w:tc>
        <w:tc>
          <w:tcPr>
            <w:tcW w:w="540" w:type="dxa"/>
            <w:shd w:val="clear" w:color="auto" w:fill="auto"/>
          </w:tcPr>
          <w:p w14:paraId="368E009B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B9FDF9" w14:textId="77777777" w:rsidR="00FF1E61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90,744</w:t>
            </w:r>
          </w:p>
        </w:tc>
      </w:tr>
      <w:tr w:rsidR="00FF1E61" w:rsidRPr="007F4BE0" w14:paraId="29C84EAA" w14:textId="77777777" w:rsidTr="009A0693">
        <w:trPr>
          <w:trHeight w:val="400"/>
        </w:trPr>
        <w:tc>
          <w:tcPr>
            <w:tcW w:w="3330" w:type="dxa"/>
          </w:tcPr>
          <w:p w14:paraId="0DBDFD14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A29FF0" w14:textId="77777777" w:rsidR="00FF1E61" w:rsidRPr="007F4BE0" w:rsidRDefault="00FF1E61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5DE9275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544EF" w14:textId="77777777" w:rsidR="00FF1E61" w:rsidRPr="007F4BE0" w:rsidRDefault="00FF1E61" w:rsidP="009A069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5D5241AA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AE037B" w14:textId="77777777" w:rsidR="00FF1E61" w:rsidRPr="007F4BE0" w:rsidRDefault="00FF1E61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47EA674" w14:textId="720571F6" w:rsidR="00FF1E61" w:rsidRDefault="00FF1E61" w:rsidP="00FF1E61">
      <w:pPr>
        <w:rPr>
          <w:rFonts w:cstheme="minorBidi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BB786B" w:rsidRPr="007F4BE0" w14:paraId="7A7729F3" w14:textId="77777777" w:rsidTr="009A0693">
        <w:trPr>
          <w:trHeight w:val="421"/>
          <w:tblHeader/>
        </w:trPr>
        <w:tc>
          <w:tcPr>
            <w:tcW w:w="3330" w:type="dxa"/>
          </w:tcPr>
          <w:p w14:paraId="17871D66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57F94A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BB786B" w:rsidRPr="007F4BE0" w14:paraId="0C16DB24" w14:textId="77777777" w:rsidTr="009A0693">
        <w:trPr>
          <w:trHeight w:val="410"/>
          <w:tblHeader/>
        </w:trPr>
        <w:tc>
          <w:tcPr>
            <w:tcW w:w="3330" w:type="dxa"/>
          </w:tcPr>
          <w:p w14:paraId="48915A92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C604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B786B" w:rsidRPr="007F4BE0" w14:paraId="213B47E5" w14:textId="77777777" w:rsidTr="009A0693">
        <w:trPr>
          <w:trHeight w:val="164"/>
          <w:tblHeader/>
        </w:trPr>
        <w:tc>
          <w:tcPr>
            <w:tcW w:w="3330" w:type="dxa"/>
          </w:tcPr>
          <w:p w14:paraId="63E1A8E7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31981EE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649A6365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11E41507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76076044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14050FC9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BB786B" w:rsidRPr="007F4BE0" w14:paraId="6FD7D5A4" w14:textId="77777777" w:rsidTr="009A0693">
        <w:trPr>
          <w:trHeight w:val="400"/>
          <w:tblHeader/>
        </w:trPr>
        <w:tc>
          <w:tcPr>
            <w:tcW w:w="3330" w:type="dxa"/>
          </w:tcPr>
          <w:p w14:paraId="7A41E6A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4D3B1D17" w14:textId="77777777" w:rsidR="00BB786B" w:rsidRPr="007F4BE0" w:rsidRDefault="00BB786B" w:rsidP="009A0693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86B" w:rsidRPr="007F4BE0" w14:paraId="7ECD260B" w14:textId="77777777" w:rsidTr="009A0693">
        <w:trPr>
          <w:trHeight w:val="400"/>
        </w:trPr>
        <w:tc>
          <w:tcPr>
            <w:tcW w:w="3330" w:type="dxa"/>
          </w:tcPr>
          <w:p w14:paraId="462BF00F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B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EA5567A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7F356C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5586BB" w14:textId="77777777" w:rsidR="00BB786B" w:rsidRPr="007F4BE0" w:rsidRDefault="00BB786B" w:rsidP="009A069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51E9DBC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95FB0D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786B" w:rsidRPr="007F4BE0" w14:paraId="5F4862FB" w14:textId="77777777" w:rsidTr="009A0693">
        <w:trPr>
          <w:trHeight w:val="400"/>
        </w:trPr>
        <w:tc>
          <w:tcPr>
            <w:tcW w:w="3330" w:type="dxa"/>
          </w:tcPr>
          <w:p w14:paraId="1F396BCF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78E9A8C1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6FBFC09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00ABEC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0D087F4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FC6200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86B" w:rsidRPr="007F4BE0" w14:paraId="44E6DF47" w14:textId="77777777" w:rsidTr="009A0693">
        <w:trPr>
          <w:trHeight w:val="400"/>
        </w:trPr>
        <w:tc>
          <w:tcPr>
            <w:tcW w:w="3330" w:type="dxa"/>
          </w:tcPr>
          <w:p w14:paraId="770A0DDF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57C32A48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7539F92D" w14:textId="77777777" w:rsidR="00BB786B" w:rsidRPr="007F4BE0" w:rsidRDefault="00BB786B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C191833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Pr="00FF1E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045)</w:t>
            </w:r>
          </w:p>
        </w:tc>
        <w:tc>
          <w:tcPr>
            <w:tcW w:w="540" w:type="dxa"/>
            <w:shd w:val="clear" w:color="auto" w:fill="auto"/>
          </w:tcPr>
          <w:p w14:paraId="79C2493F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80E53B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Pr="00FF1E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045)</w:t>
            </w:r>
          </w:p>
        </w:tc>
      </w:tr>
      <w:tr w:rsidR="00BB786B" w:rsidRPr="007F4BE0" w14:paraId="5F41524C" w14:textId="77777777" w:rsidTr="009A0693">
        <w:trPr>
          <w:trHeight w:val="400"/>
        </w:trPr>
        <w:tc>
          <w:tcPr>
            <w:tcW w:w="3330" w:type="dxa"/>
          </w:tcPr>
          <w:p w14:paraId="68106E46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59635835" w14:textId="77777777" w:rsidR="00BB786B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(22,808)</w:t>
            </w:r>
          </w:p>
        </w:tc>
        <w:tc>
          <w:tcPr>
            <w:tcW w:w="450" w:type="dxa"/>
            <w:shd w:val="clear" w:color="auto" w:fill="auto"/>
          </w:tcPr>
          <w:p w14:paraId="533BCEDB" w14:textId="77777777" w:rsidR="00BB786B" w:rsidRPr="007F4BE0" w:rsidRDefault="00BB786B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87B8D16" w14:textId="77777777" w:rsidR="00BB786B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5,503</w:t>
            </w:r>
          </w:p>
        </w:tc>
        <w:tc>
          <w:tcPr>
            <w:tcW w:w="540" w:type="dxa"/>
            <w:shd w:val="clear" w:color="auto" w:fill="auto"/>
          </w:tcPr>
          <w:p w14:paraId="76E0638C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57FAE8" w14:textId="77777777" w:rsidR="00BB786B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(17,305)</w:t>
            </w:r>
          </w:p>
        </w:tc>
      </w:tr>
      <w:tr w:rsidR="00BB786B" w:rsidRPr="007F4BE0" w14:paraId="3009198E" w14:textId="77777777" w:rsidTr="009A0693">
        <w:trPr>
          <w:trHeight w:val="400"/>
        </w:trPr>
        <w:tc>
          <w:tcPr>
            <w:tcW w:w="3330" w:type="dxa"/>
          </w:tcPr>
          <w:p w14:paraId="67FF1A67" w14:textId="77777777" w:rsidR="00BB786B" w:rsidRPr="00750BCB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C1DE9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40A4D7BB" w14:textId="1F134F6D" w:rsidR="00BB786B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225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256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450" w:type="dxa"/>
            <w:shd w:val="clear" w:color="auto" w:fill="auto"/>
          </w:tcPr>
          <w:p w14:paraId="0EF4F382" w14:textId="77777777" w:rsidR="00BB786B" w:rsidRPr="007F4BE0" w:rsidRDefault="00BB786B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62E7C25" w14:textId="77777777" w:rsidR="00BB786B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540" w:type="dxa"/>
            <w:shd w:val="clear" w:color="auto" w:fill="auto"/>
          </w:tcPr>
          <w:p w14:paraId="205D80F1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E286DCD" w14:textId="07B37FED" w:rsidR="00BB786B" w:rsidRDefault="00BB786B" w:rsidP="00C85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</w:t>
            </w:r>
            <w:r w:rsidR="00422565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BB786B" w:rsidRPr="007F4BE0" w14:paraId="198E3411" w14:textId="77777777" w:rsidTr="009A0693">
        <w:trPr>
          <w:trHeight w:val="400"/>
        </w:trPr>
        <w:tc>
          <w:tcPr>
            <w:tcW w:w="3330" w:type="dxa"/>
          </w:tcPr>
          <w:p w14:paraId="68262C62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B81969A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57B541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6788E" w14:textId="77777777" w:rsidR="00BB786B" w:rsidRPr="007F4BE0" w:rsidRDefault="00BB786B" w:rsidP="009A069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4B5BDD3E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435E87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702D8A" w14:textId="77777777" w:rsidR="00BB786B" w:rsidRDefault="00BB786B" w:rsidP="00BB786B">
      <w:pPr>
        <w:rPr>
          <w:rFonts w:cstheme="minorBidi"/>
          <w:lang w:val="th-TH"/>
        </w:rPr>
      </w:pPr>
    </w:p>
    <w:p w14:paraId="0D8FFE46" w14:textId="77777777" w:rsidR="00BB786B" w:rsidRDefault="00BB786B" w:rsidP="00BB786B">
      <w:pPr>
        <w:rPr>
          <w:rFonts w:cstheme="minorBidi"/>
          <w:lang w:val="th-TH"/>
        </w:rPr>
      </w:pPr>
    </w:p>
    <w:p w14:paraId="55F1CD0C" w14:textId="385427BE" w:rsidR="00BB786B" w:rsidRDefault="00BB786B" w:rsidP="00FF1E61">
      <w:pPr>
        <w:rPr>
          <w:rFonts w:cstheme="minorBidi"/>
          <w:lang w:val="th-TH"/>
        </w:rPr>
      </w:pPr>
    </w:p>
    <w:p w14:paraId="0F856A76" w14:textId="77777777" w:rsidR="00BB786B" w:rsidRPr="00482C33" w:rsidRDefault="00BB786B" w:rsidP="00FF1E61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FF1E61" w:rsidRPr="004029DB" w14:paraId="4BBBEB12" w14:textId="77777777" w:rsidTr="00D07345">
        <w:trPr>
          <w:tblHeader/>
        </w:trPr>
        <w:tc>
          <w:tcPr>
            <w:tcW w:w="3330" w:type="dxa"/>
          </w:tcPr>
          <w:p w14:paraId="09C469B0" w14:textId="77777777" w:rsidR="00FF1E61" w:rsidRPr="007F4BE0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F174B98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FF1E61" w:rsidRPr="004029DB" w14:paraId="5D1361B3" w14:textId="77777777" w:rsidTr="00D07345">
        <w:trPr>
          <w:tblHeader/>
        </w:trPr>
        <w:tc>
          <w:tcPr>
            <w:tcW w:w="3330" w:type="dxa"/>
          </w:tcPr>
          <w:p w14:paraId="0335FE1D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25994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029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F1E61" w:rsidRPr="004029DB" w14:paraId="7D33CD17" w14:textId="77777777" w:rsidTr="00D07345">
        <w:trPr>
          <w:tblHeader/>
        </w:trPr>
        <w:tc>
          <w:tcPr>
            <w:tcW w:w="3330" w:type="dxa"/>
          </w:tcPr>
          <w:p w14:paraId="4B980630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324A70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7E5E6CD9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0782A996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3AB09092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22A709E8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F1E61" w:rsidRPr="004029DB" w14:paraId="2E89C798" w14:textId="77777777" w:rsidTr="00D07345">
        <w:trPr>
          <w:tblHeader/>
        </w:trPr>
        <w:tc>
          <w:tcPr>
            <w:tcW w:w="3330" w:type="dxa"/>
          </w:tcPr>
          <w:p w14:paraId="474FD3F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5C83275B" w14:textId="77777777" w:rsidR="00FF1E61" w:rsidRPr="004029DB" w:rsidRDefault="00FF1E61" w:rsidP="004029DB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E61" w:rsidRPr="004029DB" w14:paraId="7943B7B0" w14:textId="77777777" w:rsidTr="00D07345">
        <w:tc>
          <w:tcPr>
            <w:tcW w:w="3330" w:type="dxa"/>
          </w:tcPr>
          <w:p w14:paraId="76BADD8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79D12635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7B3B8DC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C7C8A1" w14:textId="77777777" w:rsidR="00FF1E61" w:rsidRPr="004029DB" w:rsidRDefault="00FF1E61" w:rsidP="004029D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F68BA3B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BD3915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E61" w:rsidRPr="004029DB" w14:paraId="093D1198" w14:textId="77777777" w:rsidTr="00D07345">
        <w:tc>
          <w:tcPr>
            <w:tcW w:w="3330" w:type="dxa"/>
          </w:tcPr>
          <w:p w14:paraId="35EACBB5" w14:textId="56DBFD0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4B3DCB"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0B95A078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639DA8A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81836C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279BB548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864621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E61" w:rsidRPr="004029DB" w14:paraId="6AEC9C16" w14:textId="77777777" w:rsidTr="00D07345">
        <w:tc>
          <w:tcPr>
            <w:tcW w:w="3330" w:type="dxa"/>
          </w:tcPr>
          <w:p w14:paraId="06D8B124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4210590B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0834BFDC" w14:textId="77777777" w:rsidR="00FF1E61" w:rsidRPr="004029DB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AB10B9F" w14:textId="11E14609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3D5AC4" w:rsidRPr="004029DB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2517D583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E66DB02" w14:textId="78C2BF8F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3D5AC4" w:rsidRPr="004029DB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1E61" w:rsidRPr="004029DB" w14:paraId="7B241725" w14:textId="77777777" w:rsidTr="00D07345">
        <w:tc>
          <w:tcPr>
            <w:tcW w:w="3330" w:type="dxa"/>
          </w:tcPr>
          <w:p w14:paraId="122CF952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6265860B" w14:textId="2B27FF93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(36,591)</w:t>
            </w:r>
          </w:p>
        </w:tc>
        <w:tc>
          <w:tcPr>
            <w:tcW w:w="450" w:type="dxa"/>
            <w:shd w:val="clear" w:color="auto" w:fill="auto"/>
          </w:tcPr>
          <w:p w14:paraId="6BD44A3B" w14:textId="77777777" w:rsidR="00FF1E61" w:rsidRPr="004029DB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A30AB66" w14:textId="1477814F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5AC4" w:rsidRPr="004029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5AC4" w:rsidRPr="004029DB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540" w:type="dxa"/>
            <w:shd w:val="clear" w:color="auto" w:fill="auto"/>
          </w:tcPr>
          <w:p w14:paraId="482C4C8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80ED7F" w14:textId="336B697D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(25,</w:t>
            </w:r>
            <w:r w:rsidR="003D5AC4" w:rsidRPr="004029DB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1E61" w:rsidRPr="004029DB" w14:paraId="65296AD0" w14:textId="77777777" w:rsidTr="00D07345">
        <w:tc>
          <w:tcPr>
            <w:tcW w:w="3330" w:type="dxa"/>
          </w:tcPr>
          <w:p w14:paraId="3298E9DE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2F50B434" w14:textId="5F107C13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306,</w:t>
            </w:r>
            <w:r w:rsidR="00422565" w:rsidRPr="004029DB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450" w:type="dxa"/>
            <w:shd w:val="clear" w:color="auto" w:fill="auto"/>
          </w:tcPr>
          <w:p w14:paraId="461DFE77" w14:textId="77777777" w:rsidR="00FF1E61" w:rsidRPr="004029DB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7B7F154" w14:textId="00E2078A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540" w:type="dxa"/>
            <w:shd w:val="clear" w:color="auto" w:fill="auto"/>
          </w:tcPr>
          <w:p w14:paraId="36B1CBAE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DDF9379" w14:textId="454BB21E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306,</w:t>
            </w:r>
            <w:r w:rsidR="00422565" w:rsidRPr="004029DB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</w:tr>
      <w:tr w:rsidR="00FF1E61" w:rsidRPr="004029DB" w14:paraId="17A1B10B" w14:textId="77777777" w:rsidTr="00D07345">
        <w:tc>
          <w:tcPr>
            <w:tcW w:w="3330" w:type="dxa"/>
          </w:tcPr>
          <w:p w14:paraId="00F38FF3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E5FD59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4350F4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981B3C" w14:textId="77777777" w:rsidR="00FF1E61" w:rsidRPr="004029DB" w:rsidRDefault="00FF1E61" w:rsidP="004029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20596F01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043CEA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111AE87" w14:textId="1687720A" w:rsidR="00FF1E61" w:rsidRPr="004029DB" w:rsidRDefault="00FF1E61" w:rsidP="004029D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BB786B" w:rsidRPr="004029DB" w14:paraId="5237003F" w14:textId="77777777" w:rsidTr="00D07345">
        <w:trPr>
          <w:tblHeader/>
        </w:trPr>
        <w:tc>
          <w:tcPr>
            <w:tcW w:w="3330" w:type="dxa"/>
          </w:tcPr>
          <w:p w14:paraId="06262EA3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1D7E348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B786B" w:rsidRPr="004029DB" w14:paraId="1C8B9A7E" w14:textId="77777777" w:rsidTr="00D07345">
        <w:trPr>
          <w:tblHeader/>
        </w:trPr>
        <w:tc>
          <w:tcPr>
            <w:tcW w:w="3330" w:type="dxa"/>
          </w:tcPr>
          <w:p w14:paraId="2311487B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66E1F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029D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B786B" w:rsidRPr="004029DB" w14:paraId="44845777" w14:textId="77777777" w:rsidTr="00D07345">
        <w:trPr>
          <w:tblHeader/>
        </w:trPr>
        <w:tc>
          <w:tcPr>
            <w:tcW w:w="3330" w:type="dxa"/>
          </w:tcPr>
          <w:p w14:paraId="32B29796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86E17BC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2912A4B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16102C0E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0576E065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3C8B3BDD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BB786B" w:rsidRPr="004029DB" w14:paraId="6B66C4D8" w14:textId="77777777" w:rsidTr="00D07345">
        <w:trPr>
          <w:tblHeader/>
        </w:trPr>
        <w:tc>
          <w:tcPr>
            <w:tcW w:w="3330" w:type="dxa"/>
          </w:tcPr>
          <w:p w14:paraId="241C4354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B4FB1D9" w14:textId="77777777" w:rsidR="00BB786B" w:rsidRPr="004029DB" w:rsidRDefault="00BB786B" w:rsidP="004029DB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86B" w:rsidRPr="004029DB" w14:paraId="70AAB9A0" w14:textId="77777777" w:rsidTr="00D07345">
        <w:tc>
          <w:tcPr>
            <w:tcW w:w="3330" w:type="dxa"/>
          </w:tcPr>
          <w:p w14:paraId="609A8BC7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3F12E22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68383D9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E661032" w14:textId="77777777" w:rsidR="00BB786B" w:rsidRPr="004029DB" w:rsidRDefault="00BB786B" w:rsidP="004029D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C882B74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F7BA16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786B" w:rsidRPr="004029DB" w14:paraId="6F095940" w14:textId="77777777" w:rsidTr="00D07345">
        <w:tc>
          <w:tcPr>
            <w:tcW w:w="3330" w:type="dxa"/>
          </w:tcPr>
          <w:p w14:paraId="60A034F2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7D1C11A2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8DD7F5E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6C1B62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2633719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459247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86B" w:rsidRPr="004029DB" w14:paraId="73126F46" w14:textId="77777777" w:rsidTr="00D07345">
        <w:tc>
          <w:tcPr>
            <w:tcW w:w="3330" w:type="dxa"/>
          </w:tcPr>
          <w:p w14:paraId="54B1D393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450E9AD3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5C56641F" w14:textId="77777777" w:rsidR="00BB786B" w:rsidRPr="004029DB" w:rsidRDefault="00BB786B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94BE06F" w14:textId="212175E7" w:rsidR="00BB786B" w:rsidRPr="004029DB" w:rsidRDefault="00116429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86B" w:rsidRPr="004029DB">
              <w:rPr>
                <w:rFonts w:asciiTheme="majorBidi" w:hAnsiTheme="majorBidi" w:cstheme="majorBidi"/>
                <w:sz w:val="28"/>
                <w:szCs w:val="28"/>
              </w:rPr>
              <w:t>1,927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6EEE0718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C931ED4" w14:textId="14082B98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1427"/>
              </w:tabs>
              <w:spacing w:after="0" w:line="240" w:lineRule="auto"/>
              <w:ind w:left="340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116429" w:rsidRPr="0040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1,927</w:t>
            </w:r>
            <w:r w:rsidR="00116429"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786B" w:rsidRPr="004029DB" w14:paraId="211EA468" w14:textId="77777777" w:rsidTr="00D07345">
        <w:tc>
          <w:tcPr>
            <w:tcW w:w="3330" w:type="dxa"/>
          </w:tcPr>
          <w:p w14:paraId="2543BC7A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32A26B77" w14:textId="37D4925D" w:rsidR="00BB786B" w:rsidRPr="004029DB" w:rsidRDefault="00116429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786B" w:rsidRPr="004029DB">
              <w:rPr>
                <w:rFonts w:asciiTheme="majorBidi" w:hAnsiTheme="majorBidi" w:cstheme="majorBidi"/>
                <w:sz w:val="28"/>
                <w:szCs w:val="28"/>
              </w:rPr>
              <w:t>4,367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shd w:val="clear" w:color="auto" w:fill="auto"/>
          </w:tcPr>
          <w:p w14:paraId="1C01713A" w14:textId="77777777" w:rsidR="00BB786B" w:rsidRPr="004029DB" w:rsidRDefault="00BB786B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E616BFF" w14:textId="063F989B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1,927</w:t>
            </w:r>
          </w:p>
        </w:tc>
        <w:tc>
          <w:tcPr>
            <w:tcW w:w="540" w:type="dxa"/>
            <w:shd w:val="clear" w:color="auto" w:fill="auto"/>
          </w:tcPr>
          <w:p w14:paraId="7A792319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44473E4" w14:textId="03CAE2CA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1427"/>
              </w:tabs>
              <w:spacing w:after="0" w:line="240" w:lineRule="auto"/>
              <w:ind w:left="340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116429" w:rsidRPr="0040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29DB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  <w:r w:rsidR="00116429"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786B" w:rsidRPr="004029DB" w14:paraId="26BAB3BB" w14:textId="77777777" w:rsidTr="00D07345">
        <w:tc>
          <w:tcPr>
            <w:tcW w:w="3330" w:type="dxa"/>
          </w:tcPr>
          <w:p w14:paraId="2F95F490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6D3F66E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CA1A3B1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18CF3" w14:textId="77777777" w:rsidR="00BB786B" w:rsidRPr="004029DB" w:rsidRDefault="00BB786B" w:rsidP="004029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4C592356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AD8B03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52EB3A9" w14:textId="16CB1D90" w:rsidR="00FF1E61" w:rsidRPr="004029DB" w:rsidRDefault="00FF1E61" w:rsidP="004029DB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FF1E61" w:rsidRPr="004029DB" w14:paraId="19DAB1C3" w14:textId="77777777" w:rsidTr="00D07345">
        <w:trPr>
          <w:tblHeader/>
        </w:trPr>
        <w:tc>
          <w:tcPr>
            <w:tcW w:w="3330" w:type="dxa"/>
          </w:tcPr>
          <w:p w14:paraId="0E6143BB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4700E20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FF1E61" w:rsidRPr="004029DB" w14:paraId="2EBF15CC" w14:textId="77777777" w:rsidTr="00D07345">
        <w:trPr>
          <w:tblHeader/>
        </w:trPr>
        <w:tc>
          <w:tcPr>
            <w:tcW w:w="3330" w:type="dxa"/>
          </w:tcPr>
          <w:p w14:paraId="75E2569C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1978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029D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F1E61" w:rsidRPr="004029DB" w14:paraId="223D3B68" w14:textId="77777777" w:rsidTr="00D07345">
        <w:trPr>
          <w:tblHeader/>
        </w:trPr>
        <w:tc>
          <w:tcPr>
            <w:tcW w:w="3330" w:type="dxa"/>
          </w:tcPr>
          <w:p w14:paraId="73B4015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A40BFE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3F6D01B0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3E6A4CA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524CA9C8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21A33AC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F1E61" w:rsidRPr="004029DB" w14:paraId="0964CE91" w14:textId="77777777" w:rsidTr="00D07345">
        <w:trPr>
          <w:tblHeader/>
        </w:trPr>
        <w:tc>
          <w:tcPr>
            <w:tcW w:w="3330" w:type="dxa"/>
          </w:tcPr>
          <w:p w14:paraId="221CCA2B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45848EBD" w14:textId="77777777" w:rsidR="00FF1E61" w:rsidRPr="004029DB" w:rsidRDefault="00FF1E61" w:rsidP="004029DB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E61" w:rsidRPr="004029DB" w14:paraId="39571144" w14:textId="77777777" w:rsidTr="00D07345">
        <w:tc>
          <w:tcPr>
            <w:tcW w:w="3330" w:type="dxa"/>
          </w:tcPr>
          <w:p w14:paraId="7B55455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1525BC6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F9778E6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105CB5A" w14:textId="77777777" w:rsidR="00FF1E61" w:rsidRPr="004029DB" w:rsidRDefault="00FF1E61" w:rsidP="004029D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656ED3A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D78004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E61" w:rsidRPr="004029DB" w14:paraId="52ABB140" w14:textId="77777777" w:rsidTr="00D07345">
        <w:tc>
          <w:tcPr>
            <w:tcW w:w="3330" w:type="dxa"/>
          </w:tcPr>
          <w:p w14:paraId="5C3E2243" w14:textId="2974F6FA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งวดหกเดือนสิ้นสุด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56B545E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3474F11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1B0EFBA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5BE9A762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C75243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E61" w:rsidRPr="004029DB" w14:paraId="55BF1733" w14:textId="77777777" w:rsidTr="00D07345">
        <w:tc>
          <w:tcPr>
            <w:tcW w:w="3330" w:type="dxa"/>
          </w:tcPr>
          <w:p w14:paraId="1FBBC71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01D13A83" w14:textId="456374E3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52BE6AD0" w14:textId="77777777" w:rsidR="00FF1E61" w:rsidRPr="004029DB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E148262" w14:textId="6576A8DE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(4,333)</w:t>
            </w:r>
          </w:p>
        </w:tc>
        <w:tc>
          <w:tcPr>
            <w:tcW w:w="540" w:type="dxa"/>
            <w:shd w:val="clear" w:color="auto" w:fill="auto"/>
          </w:tcPr>
          <w:p w14:paraId="23DACBC2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C7A985" w14:textId="17783E35" w:rsidR="00FF1E61" w:rsidRPr="004029DB" w:rsidRDefault="00871A34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1427"/>
              </w:tabs>
              <w:spacing w:after="0" w:line="240" w:lineRule="auto"/>
              <w:ind w:left="340" w:right="-114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6D01D0" w:rsidRPr="0040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1E61" w:rsidRPr="004029DB">
              <w:rPr>
                <w:rFonts w:asciiTheme="majorBidi" w:hAnsiTheme="majorBidi" w:cstheme="majorBidi"/>
                <w:sz w:val="28"/>
                <w:szCs w:val="28"/>
              </w:rPr>
              <w:t>4,333</w:t>
            </w:r>
            <w:r w:rsidR="006D01D0"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1E61" w:rsidRPr="004029DB" w14:paraId="74A02F16" w14:textId="77777777" w:rsidTr="00D07345">
        <w:tc>
          <w:tcPr>
            <w:tcW w:w="3330" w:type="dxa"/>
          </w:tcPr>
          <w:p w14:paraId="1EE9EF1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0F865752" w14:textId="0E1A0D72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(11,508)</w:t>
            </w:r>
          </w:p>
        </w:tc>
        <w:tc>
          <w:tcPr>
            <w:tcW w:w="450" w:type="dxa"/>
            <w:shd w:val="clear" w:color="auto" w:fill="auto"/>
          </w:tcPr>
          <w:p w14:paraId="2FD091F9" w14:textId="77777777" w:rsidR="00FF1E61" w:rsidRPr="004029DB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F7CC53C" w14:textId="6524D250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>4,333</w:t>
            </w:r>
          </w:p>
        </w:tc>
        <w:tc>
          <w:tcPr>
            <w:tcW w:w="540" w:type="dxa"/>
            <w:shd w:val="clear" w:color="auto" w:fill="auto"/>
          </w:tcPr>
          <w:p w14:paraId="20A78F73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3703F8" w14:textId="28FCDE66" w:rsidR="00FF1E61" w:rsidRPr="004029DB" w:rsidRDefault="006D01D0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1427"/>
              </w:tabs>
              <w:spacing w:after="0" w:line="240" w:lineRule="auto"/>
              <w:ind w:left="340" w:right="-114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116429" w:rsidRPr="0040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1E61" w:rsidRPr="004029DB">
              <w:rPr>
                <w:rFonts w:asciiTheme="majorBidi" w:hAnsiTheme="majorBidi" w:cstheme="majorBidi"/>
                <w:sz w:val="28"/>
                <w:szCs w:val="28"/>
              </w:rPr>
              <w:t>7,175</w:t>
            </w:r>
            <w:r w:rsidR="00116429" w:rsidRPr="004029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1E61" w:rsidRPr="007F4BE0" w14:paraId="39C11B4F" w14:textId="77777777" w:rsidTr="00D07345">
        <w:tc>
          <w:tcPr>
            <w:tcW w:w="3330" w:type="dxa"/>
          </w:tcPr>
          <w:p w14:paraId="403B51B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EBA6A31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088A0B0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92CF8" w14:textId="77777777" w:rsidR="00FF1E61" w:rsidRPr="007F4BE0" w:rsidRDefault="00FF1E61" w:rsidP="004029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7D8F064C" w14:textId="77777777" w:rsidR="00FF1E61" w:rsidRPr="007F4BE0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F19A80" w14:textId="77777777" w:rsidR="00FF1E61" w:rsidRPr="007F4BE0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0417473" w14:textId="77777777" w:rsidR="00FF1E61" w:rsidRPr="00445CC4" w:rsidRDefault="00FF1E61" w:rsidP="007A1A29">
      <w:pPr>
        <w:jc w:val="thaiDistribute"/>
        <w:rPr>
          <w:rFonts w:asciiTheme="majorBidi" w:hAnsiTheme="majorBidi" w:cs="Angsana New"/>
          <w:sz w:val="28"/>
          <w:szCs w:val="28"/>
        </w:rPr>
      </w:pPr>
    </w:p>
    <w:sectPr w:rsidR="00FF1E61" w:rsidRPr="00445CC4" w:rsidSect="0059240F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DD647" w14:textId="77777777" w:rsidR="00407484" w:rsidRDefault="00407484">
      <w:r>
        <w:separator/>
      </w:r>
    </w:p>
  </w:endnote>
  <w:endnote w:type="continuationSeparator" w:id="0">
    <w:p w14:paraId="4E32A8BE" w14:textId="77777777" w:rsidR="00407484" w:rsidRDefault="00407484">
      <w:r>
        <w:continuationSeparator/>
      </w:r>
    </w:p>
  </w:endnote>
  <w:endnote w:type="continuationNotice" w:id="1">
    <w:p w14:paraId="41978606" w14:textId="77777777" w:rsidR="00407484" w:rsidRDefault="004074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36661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5CA3039" w14:textId="22C60FD0" w:rsidR="00906B63" w:rsidRPr="001D7B60" w:rsidRDefault="00906B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1D7B6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1D7B6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1D7B6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83A86">
          <w:rPr>
            <w:rFonts w:asciiTheme="majorBidi" w:hAnsiTheme="majorBidi" w:cstheme="majorBidi"/>
            <w:noProof/>
            <w:sz w:val="28"/>
            <w:szCs w:val="28"/>
          </w:rPr>
          <w:t>16</w:t>
        </w:r>
        <w:r w:rsidRPr="001D7B6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C06AE" w14:textId="6995496E" w:rsidR="00906B63" w:rsidRPr="00C827F6" w:rsidRDefault="00906B6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74061">
      <w:rPr>
        <w:rFonts w:ascii="Angsana New" w:hAnsi="Angsana New"/>
        <w:noProof/>
        <w:sz w:val="30"/>
        <w:szCs w:val="30"/>
        <w:lang w:val="fr-FR"/>
      </w:rPr>
      <w:t>JWD Q2'22 FS TH - 10 Aug 22 V.3 (P'Chertam)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1F2771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DC93654" w14:textId="77777777" w:rsidR="00906B63" w:rsidRPr="00C827F6" w:rsidRDefault="00906B63">
    <w:pPr>
      <w:pStyle w:val="Footer"/>
      <w:rPr>
        <w:lang w:val="fr-FR"/>
      </w:rPr>
    </w:pPr>
  </w:p>
  <w:p w14:paraId="4B35E465" w14:textId="77777777" w:rsidR="00906B63" w:rsidRDefault="00906B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67744982" w:rsidR="00906B63" w:rsidRPr="00E42AFD" w:rsidRDefault="00906B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83A86">
          <w:rPr>
            <w:rFonts w:asciiTheme="majorBidi" w:hAnsiTheme="majorBidi" w:cstheme="majorBidi"/>
            <w:noProof/>
            <w:sz w:val="28"/>
            <w:szCs w:val="28"/>
          </w:rPr>
          <w:t>30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7111EDEE" w:rsidR="00906B63" w:rsidRPr="00E42AFD" w:rsidRDefault="00906B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83A86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075E72" w:rsidR="00906B63" w:rsidRPr="00E42AFD" w:rsidRDefault="00906B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83A86">
          <w:rPr>
            <w:rFonts w:asciiTheme="majorBidi" w:hAnsiTheme="majorBidi" w:cstheme="majorBidi"/>
            <w:noProof/>
            <w:sz w:val="28"/>
            <w:szCs w:val="28"/>
          </w:rPr>
          <w:t>34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66005E49" w:rsidR="00906B63" w:rsidRPr="00E42AFD" w:rsidRDefault="00906B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83A86">
          <w:rPr>
            <w:rFonts w:asciiTheme="majorBidi" w:hAnsiTheme="majorBidi" w:cstheme="majorBidi"/>
            <w:noProof/>
            <w:sz w:val="28"/>
            <w:szCs w:val="28"/>
          </w:rPr>
          <w:t>35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01E7409C" w:rsidR="00906B63" w:rsidRPr="00E42AFD" w:rsidRDefault="00906B6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83A86">
          <w:rPr>
            <w:rFonts w:asciiTheme="majorBidi" w:hAnsiTheme="majorBidi" w:cstheme="majorBidi"/>
            <w:noProof/>
            <w:sz w:val="28"/>
            <w:szCs w:val="28"/>
          </w:rPr>
          <w:t>40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98DDF" w14:textId="77777777" w:rsidR="00407484" w:rsidRDefault="00407484">
      <w:r>
        <w:separator/>
      </w:r>
    </w:p>
  </w:footnote>
  <w:footnote w:type="continuationSeparator" w:id="0">
    <w:p w14:paraId="3B6B04E8" w14:textId="77777777" w:rsidR="00407484" w:rsidRDefault="00407484">
      <w:r>
        <w:continuationSeparator/>
      </w:r>
    </w:p>
  </w:footnote>
  <w:footnote w:type="continuationNotice" w:id="1">
    <w:p w14:paraId="3078D032" w14:textId="77777777" w:rsidR="00407484" w:rsidRDefault="004074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8D65D" w14:textId="77777777" w:rsidR="00906B63" w:rsidRPr="00B206A1" w:rsidRDefault="00906B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</w:p>
  <w:p w14:paraId="2244AB38" w14:textId="77777777" w:rsidR="00906B63" w:rsidRPr="00B206A1" w:rsidRDefault="00906B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3F69395E" w14:textId="0CC3C3F6" w:rsidR="00906B63" w:rsidRPr="00B206A1" w:rsidRDefault="00906B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>มิถุนายน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5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42CAA390" w14:textId="77777777" w:rsidR="00906B63" w:rsidRPr="00FB0E93" w:rsidRDefault="00906B63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5C56" w14:textId="77777777" w:rsidR="00906B63" w:rsidRPr="00FA7747" w:rsidRDefault="00906B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DF128EF" w14:textId="77777777" w:rsidR="00906B63" w:rsidRPr="00FA7747" w:rsidRDefault="00906B6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7BC1C8F" w14:textId="28E2F214" w:rsidR="00906B63" w:rsidRPr="00410770" w:rsidRDefault="00906B6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1F2771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6A07B95" w14:textId="77777777" w:rsidR="00906B63" w:rsidRPr="00074891" w:rsidRDefault="00906B63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C9D1B" w14:textId="77777777" w:rsidR="00906B63" w:rsidRPr="0025022B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0043E3A3" w14:textId="77777777" w:rsidR="00906B63" w:rsidRPr="0025022B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7809AFD" w14:textId="6249F96E" w:rsidR="00906B63" w:rsidRPr="0025022B" w:rsidRDefault="00906B63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 xml:space="preserve">30 </w:t>
    </w:r>
    <w:r w:rsidRPr="00480132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480132">
      <w:rPr>
        <w:rFonts w:asciiTheme="majorBidi" w:hAnsiTheme="majorBidi" w:cstheme="majorBidi" w:hint="cs"/>
        <w:b w:val="0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 xml:space="preserve"> 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BC6AD49" w14:textId="77777777" w:rsidR="00906B63" w:rsidRPr="00410770" w:rsidRDefault="00906B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2A27" w14:textId="77777777" w:rsidR="00906B63" w:rsidRDefault="00906B63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4BDD" w14:textId="24B72B53" w:rsidR="00906B63" w:rsidRPr="0025022B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906B63" w:rsidRPr="0025022B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47D1DA1D" w:rsidR="00906B63" w:rsidRPr="0025022B" w:rsidRDefault="00906B63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 xml:space="preserve">30 </w:t>
    </w:r>
    <w:r w:rsidRPr="00FF33DB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26E70C0" w14:textId="77777777" w:rsidR="00906B63" w:rsidRPr="00410770" w:rsidRDefault="00906B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D0AB4" w14:textId="3C651424" w:rsidR="00906B63" w:rsidRPr="0025022B" w:rsidRDefault="00906B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906B63" w:rsidRPr="0025022B" w:rsidRDefault="00906B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0558B653" w:rsidR="00906B63" w:rsidRPr="0025022B" w:rsidRDefault="00906B63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Pr="00FF33DB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906B63" w:rsidRPr="00410770" w:rsidRDefault="00906B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0647" w14:textId="77777777" w:rsidR="00906B63" w:rsidRPr="0025022B" w:rsidRDefault="00906B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EF9B0E1" w14:textId="77777777" w:rsidR="00906B63" w:rsidRPr="0025022B" w:rsidRDefault="00906B63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A48E31F" w14:textId="77777777" w:rsidR="00906B63" w:rsidRPr="0025022B" w:rsidRDefault="00906B63" w:rsidP="004200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Pr="00FF33DB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AB1DD6A" w14:textId="77777777" w:rsidR="00906B63" w:rsidRPr="00410770" w:rsidRDefault="00906B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C147" w14:textId="49316CEF" w:rsidR="00906B63" w:rsidRPr="007D32A3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906B63" w:rsidRPr="007D32A3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3DF92C" w14:textId="77777777" w:rsidR="00906B63" w:rsidRPr="0025022B" w:rsidRDefault="00906B63" w:rsidP="004200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Pr="00FF33DB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2EAED60C" w14:textId="77777777" w:rsidR="00906B63" w:rsidRPr="00410770" w:rsidRDefault="00906B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1829" w14:textId="77777777" w:rsidR="00906B63" w:rsidRPr="007D32A3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16D9876" w14:textId="77777777" w:rsidR="00906B63" w:rsidRPr="007D32A3" w:rsidRDefault="00906B6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98CEFD2" w14:textId="77777777" w:rsidR="00906B63" w:rsidRPr="0025022B" w:rsidRDefault="00906B63" w:rsidP="004200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Pr="00FF33DB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4006B6A8" w14:textId="77777777" w:rsidR="00906B63" w:rsidRPr="00410770" w:rsidRDefault="00906B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7283782"/>
    <w:multiLevelType w:val="hybridMultilevel"/>
    <w:tmpl w:val="7048F640"/>
    <w:lvl w:ilvl="0" w:tplc="A7084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47263C93"/>
    <w:multiLevelType w:val="multilevel"/>
    <w:tmpl w:val="A9FE28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1151F01"/>
    <w:multiLevelType w:val="hybridMultilevel"/>
    <w:tmpl w:val="D012FDFC"/>
    <w:lvl w:ilvl="0" w:tplc="7B8AFC26">
      <w:start w:val="31"/>
      <w:numFmt w:val="bullet"/>
      <w:lvlText w:val=""/>
      <w:lvlJc w:val="left"/>
      <w:pPr>
        <w:ind w:left="740" w:hanging="380"/>
      </w:pPr>
      <w:rPr>
        <w:rFonts w:ascii="Wingdings" w:eastAsia="Times New Roman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7100514"/>
    <w:multiLevelType w:val="hybridMultilevel"/>
    <w:tmpl w:val="F17011F4"/>
    <w:lvl w:ilvl="0" w:tplc="12C680E8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754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BF9"/>
    <w:rsid w:val="00006D55"/>
    <w:rsid w:val="000077D6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C60"/>
    <w:rsid w:val="00011F6A"/>
    <w:rsid w:val="00012208"/>
    <w:rsid w:val="0001251A"/>
    <w:rsid w:val="000126EE"/>
    <w:rsid w:val="0001296E"/>
    <w:rsid w:val="00012B07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98"/>
    <w:rsid w:val="000147B9"/>
    <w:rsid w:val="00014A12"/>
    <w:rsid w:val="00014A3B"/>
    <w:rsid w:val="00014A4A"/>
    <w:rsid w:val="00014B3C"/>
    <w:rsid w:val="00014C07"/>
    <w:rsid w:val="0001562E"/>
    <w:rsid w:val="00015990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0F55"/>
    <w:rsid w:val="00021255"/>
    <w:rsid w:val="00021837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426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979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11"/>
    <w:rsid w:val="00030E6B"/>
    <w:rsid w:val="000313B7"/>
    <w:rsid w:val="00031583"/>
    <w:rsid w:val="000315C3"/>
    <w:rsid w:val="000316A7"/>
    <w:rsid w:val="00031980"/>
    <w:rsid w:val="00031A44"/>
    <w:rsid w:val="00031ADE"/>
    <w:rsid w:val="00031B57"/>
    <w:rsid w:val="00031F4C"/>
    <w:rsid w:val="00032236"/>
    <w:rsid w:val="000324D0"/>
    <w:rsid w:val="0003250C"/>
    <w:rsid w:val="00032716"/>
    <w:rsid w:val="00032ABF"/>
    <w:rsid w:val="00032D35"/>
    <w:rsid w:val="00032DB7"/>
    <w:rsid w:val="0003340E"/>
    <w:rsid w:val="00033483"/>
    <w:rsid w:val="00033950"/>
    <w:rsid w:val="000339D5"/>
    <w:rsid w:val="00033B02"/>
    <w:rsid w:val="00033B05"/>
    <w:rsid w:val="00033D3C"/>
    <w:rsid w:val="00033EFB"/>
    <w:rsid w:val="0003464D"/>
    <w:rsid w:val="00034A8A"/>
    <w:rsid w:val="00034B76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576"/>
    <w:rsid w:val="00036714"/>
    <w:rsid w:val="000367E5"/>
    <w:rsid w:val="00036C21"/>
    <w:rsid w:val="00036C24"/>
    <w:rsid w:val="00036E95"/>
    <w:rsid w:val="00036F52"/>
    <w:rsid w:val="00036FD3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10D5"/>
    <w:rsid w:val="00041597"/>
    <w:rsid w:val="000417FD"/>
    <w:rsid w:val="00041C82"/>
    <w:rsid w:val="00041DDF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4F32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F33"/>
    <w:rsid w:val="00047017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70F"/>
    <w:rsid w:val="000528EF"/>
    <w:rsid w:val="000529F4"/>
    <w:rsid w:val="00052EB3"/>
    <w:rsid w:val="00052FF6"/>
    <w:rsid w:val="00053483"/>
    <w:rsid w:val="00053ACF"/>
    <w:rsid w:val="00053B5C"/>
    <w:rsid w:val="00053EB4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08"/>
    <w:rsid w:val="00055CA5"/>
    <w:rsid w:val="00055CBD"/>
    <w:rsid w:val="00055ED0"/>
    <w:rsid w:val="00055F34"/>
    <w:rsid w:val="0005621A"/>
    <w:rsid w:val="0005638A"/>
    <w:rsid w:val="00056664"/>
    <w:rsid w:val="000569A6"/>
    <w:rsid w:val="00056B58"/>
    <w:rsid w:val="00056DFE"/>
    <w:rsid w:val="00056F2D"/>
    <w:rsid w:val="000570A0"/>
    <w:rsid w:val="0005782A"/>
    <w:rsid w:val="00057A0E"/>
    <w:rsid w:val="00057A80"/>
    <w:rsid w:val="00057AD1"/>
    <w:rsid w:val="00057F6B"/>
    <w:rsid w:val="0006033E"/>
    <w:rsid w:val="00060AB1"/>
    <w:rsid w:val="00060F8A"/>
    <w:rsid w:val="00061270"/>
    <w:rsid w:val="00061623"/>
    <w:rsid w:val="0006165F"/>
    <w:rsid w:val="000616BD"/>
    <w:rsid w:val="00061955"/>
    <w:rsid w:val="00061A77"/>
    <w:rsid w:val="00061B0E"/>
    <w:rsid w:val="00061CD1"/>
    <w:rsid w:val="00061CDD"/>
    <w:rsid w:val="00061E0B"/>
    <w:rsid w:val="00062766"/>
    <w:rsid w:val="0006276B"/>
    <w:rsid w:val="000629BD"/>
    <w:rsid w:val="00062B25"/>
    <w:rsid w:val="00062BB1"/>
    <w:rsid w:val="0006324D"/>
    <w:rsid w:val="000632B1"/>
    <w:rsid w:val="000632F6"/>
    <w:rsid w:val="00063541"/>
    <w:rsid w:val="000639A9"/>
    <w:rsid w:val="00063A6E"/>
    <w:rsid w:val="00063C4C"/>
    <w:rsid w:val="00063DC3"/>
    <w:rsid w:val="000640C2"/>
    <w:rsid w:val="000641F4"/>
    <w:rsid w:val="000643EC"/>
    <w:rsid w:val="00064837"/>
    <w:rsid w:val="00064DF1"/>
    <w:rsid w:val="00064F1D"/>
    <w:rsid w:val="00065008"/>
    <w:rsid w:val="00065017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B40"/>
    <w:rsid w:val="00066D59"/>
    <w:rsid w:val="00066FA3"/>
    <w:rsid w:val="00067218"/>
    <w:rsid w:val="000672DA"/>
    <w:rsid w:val="000672F9"/>
    <w:rsid w:val="00067335"/>
    <w:rsid w:val="000675C1"/>
    <w:rsid w:val="000675C4"/>
    <w:rsid w:val="0006774B"/>
    <w:rsid w:val="00067BEB"/>
    <w:rsid w:val="000704B7"/>
    <w:rsid w:val="00070559"/>
    <w:rsid w:val="000705CC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2B2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5C1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174"/>
    <w:rsid w:val="000911C3"/>
    <w:rsid w:val="000911E1"/>
    <w:rsid w:val="000913A0"/>
    <w:rsid w:val="00091CA0"/>
    <w:rsid w:val="00092224"/>
    <w:rsid w:val="00092435"/>
    <w:rsid w:val="000926A7"/>
    <w:rsid w:val="000926FD"/>
    <w:rsid w:val="000928C3"/>
    <w:rsid w:val="00092A40"/>
    <w:rsid w:val="00092B09"/>
    <w:rsid w:val="00092EEE"/>
    <w:rsid w:val="0009316C"/>
    <w:rsid w:val="0009338A"/>
    <w:rsid w:val="000933E3"/>
    <w:rsid w:val="0009353D"/>
    <w:rsid w:val="000937A8"/>
    <w:rsid w:val="00093AFC"/>
    <w:rsid w:val="00093B30"/>
    <w:rsid w:val="00093B78"/>
    <w:rsid w:val="000941C0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C44"/>
    <w:rsid w:val="00095E09"/>
    <w:rsid w:val="00095E95"/>
    <w:rsid w:val="000967D6"/>
    <w:rsid w:val="00096A7A"/>
    <w:rsid w:val="00096A8E"/>
    <w:rsid w:val="00096F65"/>
    <w:rsid w:val="00097067"/>
    <w:rsid w:val="000970FD"/>
    <w:rsid w:val="000974B3"/>
    <w:rsid w:val="00097659"/>
    <w:rsid w:val="00097B9C"/>
    <w:rsid w:val="00097EE3"/>
    <w:rsid w:val="00097F4A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D1"/>
    <w:rsid w:val="000B0D32"/>
    <w:rsid w:val="000B1006"/>
    <w:rsid w:val="000B132A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335"/>
    <w:rsid w:val="000B268E"/>
    <w:rsid w:val="000B283C"/>
    <w:rsid w:val="000B287F"/>
    <w:rsid w:val="000B288E"/>
    <w:rsid w:val="000B2AAF"/>
    <w:rsid w:val="000B2D84"/>
    <w:rsid w:val="000B33FE"/>
    <w:rsid w:val="000B3600"/>
    <w:rsid w:val="000B360F"/>
    <w:rsid w:val="000B3712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D89"/>
    <w:rsid w:val="000B5DFC"/>
    <w:rsid w:val="000B5F3F"/>
    <w:rsid w:val="000B6244"/>
    <w:rsid w:val="000B6799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94B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2074"/>
    <w:rsid w:val="000C21DB"/>
    <w:rsid w:val="000C2252"/>
    <w:rsid w:val="000C24E3"/>
    <w:rsid w:val="000C25AF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356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279"/>
    <w:rsid w:val="000D165D"/>
    <w:rsid w:val="000D16F5"/>
    <w:rsid w:val="000D1730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738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5E2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16"/>
    <w:rsid w:val="000E015E"/>
    <w:rsid w:val="000E0629"/>
    <w:rsid w:val="000E069E"/>
    <w:rsid w:val="000E075C"/>
    <w:rsid w:val="000E0BB8"/>
    <w:rsid w:val="000E0EDC"/>
    <w:rsid w:val="000E0F5D"/>
    <w:rsid w:val="000E0FA4"/>
    <w:rsid w:val="000E10DB"/>
    <w:rsid w:val="000E1181"/>
    <w:rsid w:val="000E14C0"/>
    <w:rsid w:val="000E16D7"/>
    <w:rsid w:val="000E1BF7"/>
    <w:rsid w:val="000E23F3"/>
    <w:rsid w:val="000E28E6"/>
    <w:rsid w:val="000E2C49"/>
    <w:rsid w:val="000E2EAF"/>
    <w:rsid w:val="000E2EC2"/>
    <w:rsid w:val="000E2F85"/>
    <w:rsid w:val="000E2FA6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F52"/>
    <w:rsid w:val="000E5FA0"/>
    <w:rsid w:val="000E66D3"/>
    <w:rsid w:val="000E6788"/>
    <w:rsid w:val="000E6856"/>
    <w:rsid w:val="000E69D1"/>
    <w:rsid w:val="000E6DE5"/>
    <w:rsid w:val="000E7766"/>
    <w:rsid w:val="000E7AEE"/>
    <w:rsid w:val="000E7C7D"/>
    <w:rsid w:val="000F0217"/>
    <w:rsid w:val="000F021D"/>
    <w:rsid w:val="000F0303"/>
    <w:rsid w:val="000F0637"/>
    <w:rsid w:val="000F07BE"/>
    <w:rsid w:val="000F0832"/>
    <w:rsid w:val="000F08E2"/>
    <w:rsid w:val="000F0B7B"/>
    <w:rsid w:val="000F0BC6"/>
    <w:rsid w:val="000F0CD7"/>
    <w:rsid w:val="000F16A3"/>
    <w:rsid w:val="000F172B"/>
    <w:rsid w:val="000F173C"/>
    <w:rsid w:val="000F1A6F"/>
    <w:rsid w:val="000F1BC9"/>
    <w:rsid w:val="000F1C55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810"/>
    <w:rsid w:val="000F59B5"/>
    <w:rsid w:val="000F603B"/>
    <w:rsid w:val="000F6169"/>
    <w:rsid w:val="000F6231"/>
    <w:rsid w:val="000F65F5"/>
    <w:rsid w:val="000F6818"/>
    <w:rsid w:val="000F6A8C"/>
    <w:rsid w:val="000F6F02"/>
    <w:rsid w:val="000F6F4B"/>
    <w:rsid w:val="000F6FBD"/>
    <w:rsid w:val="000F700F"/>
    <w:rsid w:val="000F714A"/>
    <w:rsid w:val="000F71DD"/>
    <w:rsid w:val="000F7354"/>
    <w:rsid w:val="000F751A"/>
    <w:rsid w:val="000F78AF"/>
    <w:rsid w:val="00100142"/>
    <w:rsid w:val="001003C4"/>
    <w:rsid w:val="0010049A"/>
    <w:rsid w:val="00100550"/>
    <w:rsid w:val="0010067E"/>
    <w:rsid w:val="0010079F"/>
    <w:rsid w:val="00100A6A"/>
    <w:rsid w:val="00100F95"/>
    <w:rsid w:val="001010B3"/>
    <w:rsid w:val="001011B7"/>
    <w:rsid w:val="00101A27"/>
    <w:rsid w:val="00101A8B"/>
    <w:rsid w:val="00101B0B"/>
    <w:rsid w:val="00101CFC"/>
    <w:rsid w:val="00101DCE"/>
    <w:rsid w:val="00101DD6"/>
    <w:rsid w:val="00101E1D"/>
    <w:rsid w:val="001028C1"/>
    <w:rsid w:val="00102987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688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7004"/>
    <w:rsid w:val="0010767C"/>
    <w:rsid w:val="00107748"/>
    <w:rsid w:val="0010779D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A1F"/>
    <w:rsid w:val="00115B5F"/>
    <w:rsid w:val="00115B7F"/>
    <w:rsid w:val="00115D9F"/>
    <w:rsid w:val="00116429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4D9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CF"/>
    <w:rsid w:val="0012508D"/>
    <w:rsid w:val="001254A5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A0"/>
    <w:rsid w:val="00131191"/>
    <w:rsid w:val="001311D3"/>
    <w:rsid w:val="001314A3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FEA"/>
    <w:rsid w:val="00134349"/>
    <w:rsid w:val="001345D6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BB9"/>
    <w:rsid w:val="001417B3"/>
    <w:rsid w:val="00141A20"/>
    <w:rsid w:val="00141A23"/>
    <w:rsid w:val="00141A30"/>
    <w:rsid w:val="00141D2E"/>
    <w:rsid w:val="00141FC7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2CF1"/>
    <w:rsid w:val="00143097"/>
    <w:rsid w:val="001430E7"/>
    <w:rsid w:val="0014329A"/>
    <w:rsid w:val="001435C0"/>
    <w:rsid w:val="00143A1A"/>
    <w:rsid w:val="00143A89"/>
    <w:rsid w:val="00143F40"/>
    <w:rsid w:val="001441A1"/>
    <w:rsid w:val="0014423D"/>
    <w:rsid w:val="001447D3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56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0D59"/>
    <w:rsid w:val="00151146"/>
    <w:rsid w:val="0015162A"/>
    <w:rsid w:val="00151734"/>
    <w:rsid w:val="00151AD7"/>
    <w:rsid w:val="00151CA8"/>
    <w:rsid w:val="00151CAE"/>
    <w:rsid w:val="001520E7"/>
    <w:rsid w:val="001525FB"/>
    <w:rsid w:val="0015288D"/>
    <w:rsid w:val="00152942"/>
    <w:rsid w:val="0015294C"/>
    <w:rsid w:val="00152C33"/>
    <w:rsid w:val="00152E00"/>
    <w:rsid w:val="00152E38"/>
    <w:rsid w:val="00152F51"/>
    <w:rsid w:val="00153A70"/>
    <w:rsid w:val="00153B37"/>
    <w:rsid w:val="00153B4E"/>
    <w:rsid w:val="00153B92"/>
    <w:rsid w:val="00153E26"/>
    <w:rsid w:val="00153EDB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A0C"/>
    <w:rsid w:val="00155A8A"/>
    <w:rsid w:val="00155B88"/>
    <w:rsid w:val="00155D02"/>
    <w:rsid w:val="00155D10"/>
    <w:rsid w:val="00156307"/>
    <w:rsid w:val="001565C2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4B9"/>
    <w:rsid w:val="00161720"/>
    <w:rsid w:val="0016178C"/>
    <w:rsid w:val="00161810"/>
    <w:rsid w:val="00161866"/>
    <w:rsid w:val="0016195C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A9F"/>
    <w:rsid w:val="00163F77"/>
    <w:rsid w:val="00163FB1"/>
    <w:rsid w:val="001644CC"/>
    <w:rsid w:val="001647E3"/>
    <w:rsid w:val="00164BF3"/>
    <w:rsid w:val="00164FA7"/>
    <w:rsid w:val="00164FF7"/>
    <w:rsid w:val="0016501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21"/>
    <w:rsid w:val="00171347"/>
    <w:rsid w:val="00171351"/>
    <w:rsid w:val="00171361"/>
    <w:rsid w:val="001713B2"/>
    <w:rsid w:val="00171584"/>
    <w:rsid w:val="0017166C"/>
    <w:rsid w:val="00171730"/>
    <w:rsid w:val="001717D4"/>
    <w:rsid w:val="0017182F"/>
    <w:rsid w:val="00171862"/>
    <w:rsid w:val="00171880"/>
    <w:rsid w:val="001718B0"/>
    <w:rsid w:val="001719AF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A44"/>
    <w:rsid w:val="00173A66"/>
    <w:rsid w:val="00173ABE"/>
    <w:rsid w:val="00173BBB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70E"/>
    <w:rsid w:val="001768D4"/>
    <w:rsid w:val="00176AC9"/>
    <w:rsid w:val="00176B89"/>
    <w:rsid w:val="00176C9D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1B2"/>
    <w:rsid w:val="0018127B"/>
    <w:rsid w:val="001816E8"/>
    <w:rsid w:val="001818DA"/>
    <w:rsid w:val="00181B40"/>
    <w:rsid w:val="00181B8C"/>
    <w:rsid w:val="00181D49"/>
    <w:rsid w:val="00181DB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846"/>
    <w:rsid w:val="0018795F"/>
    <w:rsid w:val="001879C1"/>
    <w:rsid w:val="00187C40"/>
    <w:rsid w:val="00187C92"/>
    <w:rsid w:val="00187D20"/>
    <w:rsid w:val="00190035"/>
    <w:rsid w:val="00190070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946"/>
    <w:rsid w:val="00192AEA"/>
    <w:rsid w:val="00192B72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741"/>
    <w:rsid w:val="00195772"/>
    <w:rsid w:val="0019592A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26E"/>
    <w:rsid w:val="0019739F"/>
    <w:rsid w:val="001973AB"/>
    <w:rsid w:val="001973B5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89F"/>
    <w:rsid w:val="001A1C23"/>
    <w:rsid w:val="001A1FC0"/>
    <w:rsid w:val="001A2208"/>
    <w:rsid w:val="001A269D"/>
    <w:rsid w:val="001A2797"/>
    <w:rsid w:val="001A2944"/>
    <w:rsid w:val="001A2ACE"/>
    <w:rsid w:val="001A2BD3"/>
    <w:rsid w:val="001A3281"/>
    <w:rsid w:val="001A339F"/>
    <w:rsid w:val="001A35BC"/>
    <w:rsid w:val="001A3648"/>
    <w:rsid w:val="001A442F"/>
    <w:rsid w:val="001A44B4"/>
    <w:rsid w:val="001A4825"/>
    <w:rsid w:val="001A485D"/>
    <w:rsid w:val="001A4A19"/>
    <w:rsid w:val="001A4B2B"/>
    <w:rsid w:val="001A5651"/>
    <w:rsid w:val="001A5B12"/>
    <w:rsid w:val="001A5CAA"/>
    <w:rsid w:val="001A5E35"/>
    <w:rsid w:val="001A61B6"/>
    <w:rsid w:val="001A6578"/>
    <w:rsid w:val="001A65B3"/>
    <w:rsid w:val="001A6B60"/>
    <w:rsid w:val="001A6BB5"/>
    <w:rsid w:val="001A6CCC"/>
    <w:rsid w:val="001A727B"/>
    <w:rsid w:val="001A72D9"/>
    <w:rsid w:val="001A74B6"/>
    <w:rsid w:val="001A76CF"/>
    <w:rsid w:val="001A77F0"/>
    <w:rsid w:val="001A7A47"/>
    <w:rsid w:val="001A7C47"/>
    <w:rsid w:val="001A7E47"/>
    <w:rsid w:val="001B025A"/>
    <w:rsid w:val="001B0394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B48"/>
    <w:rsid w:val="001B1BE6"/>
    <w:rsid w:val="001B1D03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62B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E1F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E8F"/>
    <w:rsid w:val="001C50F2"/>
    <w:rsid w:val="001C5927"/>
    <w:rsid w:val="001C5939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1A9"/>
    <w:rsid w:val="001D322E"/>
    <w:rsid w:val="001D38AB"/>
    <w:rsid w:val="001D3B5D"/>
    <w:rsid w:val="001D3DA4"/>
    <w:rsid w:val="001D3DFA"/>
    <w:rsid w:val="001D4174"/>
    <w:rsid w:val="001D5075"/>
    <w:rsid w:val="001D522E"/>
    <w:rsid w:val="001D5645"/>
    <w:rsid w:val="001D5663"/>
    <w:rsid w:val="001D5D99"/>
    <w:rsid w:val="001D65E4"/>
    <w:rsid w:val="001D6F41"/>
    <w:rsid w:val="001D7291"/>
    <w:rsid w:val="001D73E2"/>
    <w:rsid w:val="001D792D"/>
    <w:rsid w:val="001D7B60"/>
    <w:rsid w:val="001D7DA1"/>
    <w:rsid w:val="001E060F"/>
    <w:rsid w:val="001E0976"/>
    <w:rsid w:val="001E0CE4"/>
    <w:rsid w:val="001E0F16"/>
    <w:rsid w:val="001E152F"/>
    <w:rsid w:val="001E16E3"/>
    <w:rsid w:val="001E177F"/>
    <w:rsid w:val="001E185E"/>
    <w:rsid w:val="001E1C32"/>
    <w:rsid w:val="001E1CD2"/>
    <w:rsid w:val="001E1D0C"/>
    <w:rsid w:val="001E1E06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D5E"/>
    <w:rsid w:val="001E2FAD"/>
    <w:rsid w:val="001E30B8"/>
    <w:rsid w:val="001E36BA"/>
    <w:rsid w:val="001E3A83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203"/>
    <w:rsid w:val="001E528E"/>
    <w:rsid w:val="001E5570"/>
    <w:rsid w:val="001E56F2"/>
    <w:rsid w:val="001E5803"/>
    <w:rsid w:val="001E6380"/>
    <w:rsid w:val="001E656B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771"/>
    <w:rsid w:val="001F2870"/>
    <w:rsid w:val="001F2920"/>
    <w:rsid w:val="001F2E68"/>
    <w:rsid w:val="001F2E8C"/>
    <w:rsid w:val="001F2ECD"/>
    <w:rsid w:val="001F2F98"/>
    <w:rsid w:val="001F3562"/>
    <w:rsid w:val="001F3A53"/>
    <w:rsid w:val="001F3A8F"/>
    <w:rsid w:val="001F3CD1"/>
    <w:rsid w:val="001F3D49"/>
    <w:rsid w:val="001F4ABA"/>
    <w:rsid w:val="001F566D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1A3"/>
    <w:rsid w:val="001F73DD"/>
    <w:rsid w:val="001F7627"/>
    <w:rsid w:val="001F7799"/>
    <w:rsid w:val="001F7BC6"/>
    <w:rsid w:val="001F7CA1"/>
    <w:rsid w:val="001F7ECB"/>
    <w:rsid w:val="001F7FFA"/>
    <w:rsid w:val="002005CE"/>
    <w:rsid w:val="00200685"/>
    <w:rsid w:val="00200861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963"/>
    <w:rsid w:val="00201AA0"/>
    <w:rsid w:val="00201CF8"/>
    <w:rsid w:val="00201D87"/>
    <w:rsid w:val="00201FB1"/>
    <w:rsid w:val="0020205A"/>
    <w:rsid w:val="002022E2"/>
    <w:rsid w:val="00202491"/>
    <w:rsid w:val="0020292E"/>
    <w:rsid w:val="00202B12"/>
    <w:rsid w:val="00202C47"/>
    <w:rsid w:val="00202E18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AC0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BA3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2A1"/>
    <w:rsid w:val="00216313"/>
    <w:rsid w:val="00216832"/>
    <w:rsid w:val="00216ADD"/>
    <w:rsid w:val="00216F5C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14A"/>
    <w:rsid w:val="0022048A"/>
    <w:rsid w:val="00220777"/>
    <w:rsid w:val="00220853"/>
    <w:rsid w:val="00220884"/>
    <w:rsid w:val="00220ACE"/>
    <w:rsid w:val="00220AF3"/>
    <w:rsid w:val="00220D28"/>
    <w:rsid w:val="00220F09"/>
    <w:rsid w:val="00220F81"/>
    <w:rsid w:val="00220FDE"/>
    <w:rsid w:val="0022127F"/>
    <w:rsid w:val="0022144C"/>
    <w:rsid w:val="0022159F"/>
    <w:rsid w:val="0022182F"/>
    <w:rsid w:val="0022193F"/>
    <w:rsid w:val="00221C10"/>
    <w:rsid w:val="00221C3F"/>
    <w:rsid w:val="00221C45"/>
    <w:rsid w:val="00221D80"/>
    <w:rsid w:val="00221EB8"/>
    <w:rsid w:val="00221ECC"/>
    <w:rsid w:val="00221F0A"/>
    <w:rsid w:val="00222200"/>
    <w:rsid w:val="00222360"/>
    <w:rsid w:val="002223E2"/>
    <w:rsid w:val="00222558"/>
    <w:rsid w:val="00222634"/>
    <w:rsid w:val="00222661"/>
    <w:rsid w:val="00222793"/>
    <w:rsid w:val="0022283B"/>
    <w:rsid w:val="00222970"/>
    <w:rsid w:val="00222AB6"/>
    <w:rsid w:val="002232D8"/>
    <w:rsid w:val="00223650"/>
    <w:rsid w:val="002238A7"/>
    <w:rsid w:val="002238C4"/>
    <w:rsid w:val="0022392A"/>
    <w:rsid w:val="002239D8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EF"/>
    <w:rsid w:val="00232A65"/>
    <w:rsid w:val="00232B4D"/>
    <w:rsid w:val="00232E83"/>
    <w:rsid w:val="00232F4A"/>
    <w:rsid w:val="002335BC"/>
    <w:rsid w:val="00233853"/>
    <w:rsid w:val="002338AE"/>
    <w:rsid w:val="00233F08"/>
    <w:rsid w:val="00234014"/>
    <w:rsid w:val="0023412E"/>
    <w:rsid w:val="0023434C"/>
    <w:rsid w:val="00234B12"/>
    <w:rsid w:val="00234C17"/>
    <w:rsid w:val="0023559E"/>
    <w:rsid w:val="002359D4"/>
    <w:rsid w:val="00235A02"/>
    <w:rsid w:val="00236096"/>
    <w:rsid w:val="00236430"/>
    <w:rsid w:val="00236479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336"/>
    <w:rsid w:val="0024154A"/>
    <w:rsid w:val="00241923"/>
    <w:rsid w:val="00241BE6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804"/>
    <w:rsid w:val="00242AF0"/>
    <w:rsid w:val="00243234"/>
    <w:rsid w:val="0024351C"/>
    <w:rsid w:val="00243551"/>
    <w:rsid w:val="00243648"/>
    <w:rsid w:val="0024396F"/>
    <w:rsid w:val="0024399A"/>
    <w:rsid w:val="00243B9A"/>
    <w:rsid w:val="00243C61"/>
    <w:rsid w:val="002442ED"/>
    <w:rsid w:val="002443B7"/>
    <w:rsid w:val="002447E4"/>
    <w:rsid w:val="00244B90"/>
    <w:rsid w:val="00244D1A"/>
    <w:rsid w:val="00245271"/>
    <w:rsid w:val="00245379"/>
    <w:rsid w:val="00245444"/>
    <w:rsid w:val="00245490"/>
    <w:rsid w:val="0024593F"/>
    <w:rsid w:val="00245AA3"/>
    <w:rsid w:val="0024616C"/>
    <w:rsid w:val="002463B9"/>
    <w:rsid w:val="002469A7"/>
    <w:rsid w:val="00246C27"/>
    <w:rsid w:val="00246C64"/>
    <w:rsid w:val="00246D8F"/>
    <w:rsid w:val="00246EB1"/>
    <w:rsid w:val="00247039"/>
    <w:rsid w:val="0024704D"/>
    <w:rsid w:val="002470E8"/>
    <w:rsid w:val="00247214"/>
    <w:rsid w:val="00247D36"/>
    <w:rsid w:val="00247E7D"/>
    <w:rsid w:val="00247ED7"/>
    <w:rsid w:val="00247EE4"/>
    <w:rsid w:val="0025022B"/>
    <w:rsid w:val="00250290"/>
    <w:rsid w:val="002502F0"/>
    <w:rsid w:val="00250423"/>
    <w:rsid w:val="00250A7F"/>
    <w:rsid w:val="00250B66"/>
    <w:rsid w:val="00250F8A"/>
    <w:rsid w:val="0025105F"/>
    <w:rsid w:val="0025142D"/>
    <w:rsid w:val="0025164D"/>
    <w:rsid w:val="00251BB8"/>
    <w:rsid w:val="00251BEC"/>
    <w:rsid w:val="00251F58"/>
    <w:rsid w:val="002525CD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4BD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877"/>
    <w:rsid w:val="00267B76"/>
    <w:rsid w:val="00267BDE"/>
    <w:rsid w:val="00267F98"/>
    <w:rsid w:val="002700DB"/>
    <w:rsid w:val="0027019A"/>
    <w:rsid w:val="002701B3"/>
    <w:rsid w:val="00270429"/>
    <w:rsid w:val="00270C49"/>
    <w:rsid w:val="00270E9F"/>
    <w:rsid w:val="00270F60"/>
    <w:rsid w:val="0027107E"/>
    <w:rsid w:val="00271216"/>
    <w:rsid w:val="002712A3"/>
    <w:rsid w:val="0027152F"/>
    <w:rsid w:val="0027174C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8F5"/>
    <w:rsid w:val="0027597A"/>
    <w:rsid w:val="002759A8"/>
    <w:rsid w:val="00275AD1"/>
    <w:rsid w:val="00275B69"/>
    <w:rsid w:val="00275C7F"/>
    <w:rsid w:val="00275D10"/>
    <w:rsid w:val="00275E19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787"/>
    <w:rsid w:val="0028029D"/>
    <w:rsid w:val="002803F6"/>
    <w:rsid w:val="002806ED"/>
    <w:rsid w:val="002807E8"/>
    <w:rsid w:val="00280AB1"/>
    <w:rsid w:val="00280B2C"/>
    <w:rsid w:val="00280CB6"/>
    <w:rsid w:val="00280E29"/>
    <w:rsid w:val="00280F3D"/>
    <w:rsid w:val="00280FCF"/>
    <w:rsid w:val="00280FFC"/>
    <w:rsid w:val="002811B8"/>
    <w:rsid w:val="00281317"/>
    <w:rsid w:val="00281832"/>
    <w:rsid w:val="00281D4E"/>
    <w:rsid w:val="0028220C"/>
    <w:rsid w:val="00282528"/>
    <w:rsid w:val="00282592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5CC"/>
    <w:rsid w:val="002917D4"/>
    <w:rsid w:val="002917DD"/>
    <w:rsid w:val="00291853"/>
    <w:rsid w:val="00291984"/>
    <w:rsid w:val="0029199E"/>
    <w:rsid w:val="00291A03"/>
    <w:rsid w:val="00291D68"/>
    <w:rsid w:val="00291FC2"/>
    <w:rsid w:val="0029204D"/>
    <w:rsid w:val="0029226B"/>
    <w:rsid w:val="002925F7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EEF"/>
    <w:rsid w:val="00293F37"/>
    <w:rsid w:val="00293F45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A7C"/>
    <w:rsid w:val="00297BE8"/>
    <w:rsid w:val="00297D7A"/>
    <w:rsid w:val="002A000B"/>
    <w:rsid w:val="002A0047"/>
    <w:rsid w:val="002A039F"/>
    <w:rsid w:val="002A03F0"/>
    <w:rsid w:val="002A09C2"/>
    <w:rsid w:val="002A10CD"/>
    <w:rsid w:val="002A11D5"/>
    <w:rsid w:val="002A1252"/>
    <w:rsid w:val="002A13A6"/>
    <w:rsid w:val="002A13CA"/>
    <w:rsid w:val="002A1436"/>
    <w:rsid w:val="002A16E9"/>
    <w:rsid w:val="002A1922"/>
    <w:rsid w:val="002A1F87"/>
    <w:rsid w:val="002A1F8B"/>
    <w:rsid w:val="002A251D"/>
    <w:rsid w:val="002A27D5"/>
    <w:rsid w:val="002A28E1"/>
    <w:rsid w:val="002A2D02"/>
    <w:rsid w:val="002A2D24"/>
    <w:rsid w:val="002A2DBB"/>
    <w:rsid w:val="002A2FA5"/>
    <w:rsid w:val="002A33C9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941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129"/>
    <w:rsid w:val="002B0130"/>
    <w:rsid w:val="002B0878"/>
    <w:rsid w:val="002B0A59"/>
    <w:rsid w:val="002B1773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4F7"/>
    <w:rsid w:val="002B2910"/>
    <w:rsid w:val="002B2B6C"/>
    <w:rsid w:val="002B2C8C"/>
    <w:rsid w:val="002B2D77"/>
    <w:rsid w:val="002B2E0A"/>
    <w:rsid w:val="002B3096"/>
    <w:rsid w:val="002B30A8"/>
    <w:rsid w:val="002B3323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C9A"/>
    <w:rsid w:val="002B4F5D"/>
    <w:rsid w:val="002B4FA3"/>
    <w:rsid w:val="002B5240"/>
    <w:rsid w:val="002B52F1"/>
    <w:rsid w:val="002B547B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18BE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691"/>
    <w:rsid w:val="002C7739"/>
    <w:rsid w:val="002C7A26"/>
    <w:rsid w:val="002C7B8D"/>
    <w:rsid w:val="002C7E4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501"/>
    <w:rsid w:val="002D16AB"/>
    <w:rsid w:val="002D1894"/>
    <w:rsid w:val="002D18B5"/>
    <w:rsid w:val="002D19F2"/>
    <w:rsid w:val="002D1C3F"/>
    <w:rsid w:val="002D23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82A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AF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2D7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5FAD"/>
    <w:rsid w:val="002E6147"/>
    <w:rsid w:val="002E6263"/>
    <w:rsid w:val="002E63E7"/>
    <w:rsid w:val="002E654A"/>
    <w:rsid w:val="002E6591"/>
    <w:rsid w:val="002E69EB"/>
    <w:rsid w:val="002E6C5F"/>
    <w:rsid w:val="002E6C8E"/>
    <w:rsid w:val="002E6CAB"/>
    <w:rsid w:val="002E6D73"/>
    <w:rsid w:val="002E6EE9"/>
    <w:rsid w:val="002E6F62"/>
    <w:rsid w:val="002E7173"/>
    <w:rsid w:val="002E71A4"/>
    <w:rsid w:val="002E729E"/>
    <w:rsid w:val="002E73A7"/>
    <w:rsid w:val="002E7852"/>
    <w:rsid w:val="002E7A59"/>
    <w:rsid w:val="002E7AF2"/>
    <w:rsid w:val="002E7B7D"/>
    <w:rsid w:val="002E7D2E"/>
    <w:rsid w:val="002F03D8"/>
    <w:rsid w:val="002F0911"/>
    <w:rsid w:val="002F0A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DB6"/>
    <w:rsid w:val="002F1F54"/>
    <w:rsid w:val="002F22BB"/>
    <w:rsid w:val="002F27A5"/>
    <w:rsid w:val="002F2ED6"/>
    <w:rsid w:val="002F2F86"/>
    <w:rsid w:val="002F33BD"/>
    <w:rsid w:val="002F373D"/>
    <w:rsid w:val="002F3F31"/>
    <w:rsid w:val="002F4442"/>
    <w:rsid w:val="002F48A4"/>
    <w:rsid w:val="002F4B25"/>
    <w:rsid w:val="002F4B48"/>
    <w:rsid w:val="002F4C49"/>
    <w:rsid w:val="002F4D3F"/>
    <w:rsid w:val="002F516A"/>
    <w:rsid w:val="002F5220"/>
    <w:rsid w:val="002F54D6"/>
    <w:rsid w:val="002F54DF"/>
    <w:rsid w:val="002F573C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C32"/>
    <w:rsid w:val="002F6F5B"/>
    <w:rsid w:val="002F6FC6"/>
    <w:rsid w:val="002F7041"/>
    <w:rsid w:val="002F73E4"/>
    <w:rsid w:val="002F78A1"/>
    <w:rsid w:val="002F7BA1"/>
    <w:rsid w:val="002F7E78"/>
    <w:rsid w:val="002F7EA5"/>
    <w:rsid w:val="0030022C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5D2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43"/>
    <w:rsid w:val="00304997"/>
    <w:rsid w:val="00304D2A"/>
    <w:rsid w:val="00304D39"/>
    <w:rsid w:val="00305010"/>
    <w:rsid w:val="00305255"/>
    <w:rsid w:val="00305581"/>
    <w:rsid w:val="003055F1"/>
    <w:rsid w:val="0030566A"/>
    <w:rsid w:val="003056F8"/>
    <w:rsid w:val="003058D4"/>
    <w:rsid w:val="00305B15"/>
    <w:rsid w:val="00305B25"/>
    <w:rsid w:val="00305B63"/>
    <w:rsid w:val="00305E7F"/>
    <w:rsid w:val="00305F00"/>
    <w:rsid w:val="0030636F"/>
    <w:rsid w:val="00306552"/>
    <w:rsid w:val="00306676"/>
    <w:rsid w:val="00306853"/>
    <w:rsid w:val="0030698E"/>
    <w:rsid w:val="00306DA0"/>
    <w:rsid w:val="00307352"/>
    <w:rsid w:val="003075E8"/>
    <w:rsid w:val="00307BC3"/>
    <w:rsid w:val="00307C65"/>
    <w:rsid w:val="00307CB8"/>
    <w:rsid w:val="00307EA0"/>
    <w:rsid w:val="00307F22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49"/>
    <w:rsid w:val="003125CC"/>
    <w:rsid w:val="00312CDE"/>
    <w:rsid w:val="00312D54"/>
    <w:rsid w:val="0031309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BC0"/>
    <w:rsid w:val="00314D92"/>
    <w:rsid w:val="00315348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0D03"/>
    <w:rsid w:val="00320EB2"/>
    <w:rsid w:val="00321924"/>
    <w:rsid w:val="00322774"/>
    <w:rsid w:val="0032287A"/>
    <w:rsid w:val="003228CC"/>
    <w:rsid w:val="00322B55"/>
    <w:rsid w:val="00322BB6"/>
    <w:rsid w:val="00322CAA"/>
    <w:rsid w:val="00322CC6"/>
    <w:rsid w:val="00322E3E"/>
    <w:rsid w:val="003230CE"/>
    <w:rsid w:val="00323554"/>
    <w:rsid w:val="0032361C"/>
    <w:rsid w:val="00323A26"/>
    <w:rsid w:val="00323B28"/>
    <w:rsid w:val="00323F29"/>
    <w:rsid w:val="0032405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892"/>
    <w:rsid w:val="00330209"/>
    <w:rsid w:val="00330278"/>
    <w:rsid w:val="00330745"/>
    <w:rsid w:val="00330856"/>
    <w:rsid w:val="0033085C"/>
    <w:rsid w:val="00330D8A"/>
    <w:rsid w:val="00330E9E"/>
    <w:rsid w:val="00331012"/>
    <w:rsid w:val="00331205"/>
    <w:rsid w:val="00331383"/>
    <w:rsid w:val="00331A47"/>
    <w:rsid w:val="00331BDC"/>
    <w:rsid w:val="00331ECC"/>
    <w:rsid w:val="0033276F"/>
    <w:rsid w:val="00332962"/>
    <w:rsid w:val="00332D2E"/>
    <w:rsid w:val="003331FA"/>
    <w:rsid w:val="00333482"/>
    <w:rsid w:val="0033396E"/>
    <w:rsid w:val="00333CEF"/>
    <w:rsid w:val="00333D1B"/>
    <w:rsid w:val="00333E34"/>
    <w:rsid w:val="00333F6D"/>
    <w:rsid w:val="00334526"/>
    <w:rsid w:val="0033481B"/>
    <w:rsid w:val="00334EDE"/>
    <w:rsid w:val="003353E4"/>
    <w:rsid w:val="0033583F"/>
    <w:rsid w:val="00335950"/>
    <w:rsid w:val="00335A99"/>
    <w:rsid w:val="00335D0D"/>
    <w:rsid w:val="00335DF3"/>
    <w:rsid w:val="00335EA6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D25"/>
    <w:rsid w:val="00337F2B"/>
    <w:rsid w:val="00340401"/>
    <w:rsid w:val="00340488"/>
    <w:rsid w:val="003405C6"/>
    <w:rsid w:val="00340952"/>
    <w:rsid w:val="00340AD1"/>
    <w:rsid w:val="00340B12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50F"/>
    <w:rsid w:val="003435CE"/>
    <w:rsid w:val="003435E9"/>
    <w:rsid w:val="003438EA"/>
    <w:rsid w:val="00343BD8"/>
    <w:rsid w:val="00344210"/>
    <w:rsid w:val="003448E6"/>
    <w:rsid w:val="00344BA3"/>
    <w:rsid w:val="00344E37"/>
    <w:rsid w:val="0034501F"/>
    <w:rsid w:val="0034504C"/>
    <w:rsid w:val="00345179"/>
    <w:rsid w:val="00345374"/>
    <w:rsid w:val="0034562C"/>
    <w:rsid w:val="0034571E"/>
    <w:rsid w:val="0034576D"/>
    <w:rsid w:val="00345C3D"/>
    <w:rsid w:val="00345D2B"/>
    <w:rsid w:val="00345FDC"/>
    <w:rsid w:val="00346051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0F7D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64E"/>
    <w:rsid w:val="0035281F"/>
    <w:rsid w:val="00353173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44"/>
    <w:rsid w:val="0035475E"/>
    <w:rsid w:val="003547D7"/>
    <w:rsid w:val="00354899"/>
    <w:rsid w:val="0035498F"/>
    <w:rsid w:val="003549F5"/>
    <w:rsid w:val="00354A33"/>
    <w:rsid w:val="00354FD5"/>
    <w:rsid w:val="00355252"/>
    <w:rsid w:val="00355452"/>
    <w:rsid w:val="0035564A"/>
    <w:rsid w:val="0035585D"/>
    <w:rsid w:val="00355CA1"/>
    <w:rsid w:val="00355CA7"/>
    <w:rsid w:val="00355F44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6A7"/>
    <w:rsid w:val="00360B28"/>
    <w:rsid w:val="00360CFD"/>
    <w:rsid w:val="00360D7C"/>
    <w:rsid w:val="003610A2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BF"/>
    <w:rsid w:val="003651FC"/>
    <w:rsid w:val="003652BB"/>
    <w:rsid w:val="00365305"/>
    <w:rsid w:val="003653F3"/>
    <w:rsid w:val="0036574B"/>
    <w:rsid w:val="0036579A"/>
    <w:rsid w:val="003657EC"/>
    <w:rsid w:val="003658D4"/>
    <w:rsid w:val="00365977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35"/>
    <w:rsid w:val="00367E97"/>
    <w:rsid w:val="00367E9C"/>
    <w:rsid w:val="0037028F"/>
    <w:rsid w:val="003702BE"/>
    <w:rsid w:val="00370C36"/>
    <w:rsid w:val="00370CD5"/>
    <w:rsid w:val="00370EEC"/>
    <w:rsid w:val="00371225"/>
    <w:rsid w:val="00371360"/>
    <w:rsid w:val="00371603"/>
    <w:rsid w:val="00371AC8"/>
    <w:rsid w:val="00371BBF"/>
    <w:rsid w:val="00371C96"/>
    <w:rsid w:val="0037226D"/>
    <w:rsid w:val="00372353"/>
    <w:rsid w:val="0037242C"/>
    <w:rsid w:val="0037248A"/>
    <w:rsid w:val="00372711"/>
    <w:rsid w:val="00372A4F"/>
    <w:rsid w:val="00372AAC"/>
    <w:rsid w:val="00372D8D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291"/>
    <w:rsid w:val="003752ED"/>
    <w:rsid w:val="0037559B"/>
    <w:rsid w:val="00375BE7"/>
    <w:rsid w:val="00375CE4"/>
    <w:rsid w:val="00375D98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FB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0FB9"/>
    <w:rsid w:val="0038139A"/>
    <w:rsid w:val="00381543"/>
    <w:rsid w:val="003815E8"/>
    <w:rsid w:val="0038165B"/>
    <w:rsid w:val="00381692"/>
    <w:rsid w:val="00381ACE"/>
    <w:rsid w:val="00381C16"/>
    <w:rsid w:val="00382179"/>
    <w:rsid w:val="003821E0"/>
    <w:rsid w:val="0038278D"/>
    <w:rsid w:val="00382906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C48"/>
    <w:rsid w:val="0038408F"/>
    <w:rsid w:val="003841DC"/>
    <w:rsid w:val="00384418"/>
    <w:rsid w:val="00384440"/>
    <w:rsid w:val="0038462C"/>
    <w:rsid w:val="00384667"/>
    <w:rsid w:val="003849C8"/>
    <w:rsid w:val="00384B8F"/>
    <w:rsid w:val="00384CFF"/>
    <w:rsid w:val="00385469"/>
    <w:rsid w:val="003854E4"/>
    <w:rsid w:val="003854F8"/>
    <w:rsid w:val="00385570"/>
    <w:rsid w:val="0038573F"/>
    <w:rsid w:val="00385781"/>
    <w:rsid w:val="003858C5"/>
    <w:rsid w:val="00385CB5"/>
    <w:rsid w:val="00385CFC"/>
    <w:rsid w:val="00385F9A"/>
    <w:rsid w:val="0038609D"/>
    <w:rsid w:val="0038642A"/>
    <w:rsid w:val="0038654D"/>
    <w:rsid w:val="003865CD"/>
    <w:rsid w:val="003865F6"/>
    <w:rsid w:val="003869CF"/>
    <w:rsid w:val="00386C2C"/>
    <w:rsid w:val="00386C5D"/>
    <w:rsid w:val="00386EBB"/>
    <w:rsid w:val="00387034"/>
    <w:rsid w:val="0038715F"/>
    <w:rsid w:val="003871CA"/>
    <w:rsid w:val="00387232"/>
    <w:rsid w:val="0038759D"/>
    <w:rsid w:val="00387720"/>
    <w:rsid w:val="003878E6"/>
    <w:rsid w:val="003879F1"/>
    <w:rsid w:val="00387E46"/>
    <w:rsid w:val="00387E76"/>
    <w:rsid w:val="00387FBD"/>
    <w:rsid w:val="00390943"/>
    <w:rsid w:val="0039094B"/>
    <w:rsid w:val="00390979"/>
    <w:rsid w:val="00390B1E"/>
    <w:rsid w:val="00390BE7"/>
    <w:rsid w:val="00390F37"/>
    <w:rsid w:val="00390FD4"/>
    <w:rsid w:val="003911A9"/>
    <w:rsid w:val="003913A6"/>
    <w:rsid w:val="00391515"/>
    <w:rsid w:val="0039191A"/>
    <w:rsid w:val="00391A73"/>
    <w:rsid w:val="00391AC0"/>
    <w:rsid w:val="00391B41"/>
    <w:rsid w:val="00391CD1"/>
    <w:rsid w:val="00392195"/>
    <w:rsid w:val="003923AC"/>
    <w:rsid w:val="0039276B"/>
    <w:rsid w:val="00392AA4"/>
    <w:rsid w:val="00392BAB"/>
    <w:rsid w:val="00392CCB"/>
    <w:rsid w:val="00392E38"/>
    <w:rsid w:val="0039387A"/>
    <w:rsid w:val="00393EA9"/>
    <w:rsid w:val="00393F1F"/>
    <w:rsid w:val="00394135"/>
    <w:rsid w:val="00394291"/>
    <w:rsid w:val="0039456C"/>
    <w:rsid w:val="00394A24"/>
    <w:rsid w:val="00394C1B"/>
    <w:rsid w:val="00394C4C"/>
    <w:rsid w:val="003950C5"/>
    <w:rsid w:val="0039531D"/>
    <w:rsid w:val="0039558C"/>
    <w:rsid w:val="003955B1"/>
    <w:rsid w:val="003959E1"/>
    <w:rsid w:val="00395C5E"/>
    <w:rsid w:val="00395D09"/>
    <w:rsid w:val="00395FF3"/>
    <w:rsid w:val="00396074"/>
    <w:rsid w:val="003964E8"/>
    <w:rsid w:val="00396930"/>
    <w:rsid w:val="003969BF"/>
    <w:rsid w:val="003969E7"/>
    <w:rsid w:val="00396B31"/>
    <w:rsid w:val="00396DDB"/>
    <w:rsid w:val="003973F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93A"/>
    <w:rsid w:val="003A1DAF"/>
    <w:rsid w:val="003A1E92"/>
    <w:rsid w:val="003A1FE0"/>
    <w:rsid w:val="003A20B0"/>
    <w:rsid w:val="003A24E7"/>
    <w:rsid w:val="003A2747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4F"/>
    <w:rsid w:val="003A4598"/>
    <w:rsid w:val="003A466D"/>
    <w:rsid w:val="003A4876"/>
    <w:rsid w:val="003A49D9"/>
    <w:rsid w:val="003A4C7C"/>
    <w:rsid w:val="003A4CF9"/>
    <w:rsid w:val="003A4FF8"/>
    <w:rsid w:val="003A52E8"/>
    <w:rsid w:val="003A537A"/>
    <w:rsid w:val="003A545A"/>
    <w:rsid w:val="003A551C"/>
    <w:rsid w:val="003A560F"/>
    <w:rsid w:val="003A5627"/>
    <w:rsid w:val="003A5703"/>
    <w:rsid w:val="003A59A5"/>
    <w:rsid w:val="003A5C03"/>
    <w:rsid w:val="003A5CFF"/>
    <w:rsid w:val="003A61C3"/>
    <w:rsid w:val="003A6400"/>
    <w:rsid w:val="003A6475"/>
    <w:rsid w:val="003A6754"/>
    <w:rsid w:val="003A699A"/>
    <w:rsid w:val="003A6A6D"/>
    <w:rsid w:val="003A6AF3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5005"/>
    <w:rsid w:val="003B507A"/>
    <w:rsid w:val="003B50D2"/>
    <w:rsid w:val="003B532E"/>
    <w:rsid w:val="003B5339"/>
    <w:rsid w:val="003B5403"/>
    <w:rsid w:val="003B580C"/>
    <w:rsid w:val="003B5936"/>
    <w:rsid w:val="003B5962"/>
    <w:rsid w:val="003B5A52"/>
    <w:rsid w:val="003B5C2B"/>
    <w:rsid w:val="003B6776"/>
    <w:rsid w:val="003B68AE"/>
    <w:rsid w:val="003B68CF"/>
    <w:rsid w:val="003B6B27"/>
    <w:rsid w:val="003B6DDD"/>
    <w:rsid w:val="003B6E17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513B"/>
    <w:rsid w:val="003C5519"/>
    <w:rsid w:val="003C5F0F"/>
    <w:rsid w:val="003C602B"/>
    <w:rsid w:val="003C617E"/>
    <w:rsid w:val="003C62CC"/>
    <w:rsid w:val="003C675C"/>
    <w:rsid w:val="003C681F"/>
    <w:rsid w:val="003C6D9F"/>
    <w:rsid w:val="003C6FAF"/>
    <w:rsid w:val="003C71E0"/>
    <w:rsid w:val="003C7367"/>
    <w:rsid w:val="003C7386"/>
    <w:rsid w:val="003C763B"/>
    <w:rsid w:val="003C78F0"/>
    <w:rsid w:val="003C7FBB"/>
    <w:rsid w:val="003D032E"/>
    <w:rsid w:val="003D0875"/>
    <w:rsid w:val="003D08E1"/>
    <w:rsid w:val="003D0B8A"/>
    <w:rsid w:val="003D0DA6"/>
    <w:rsid w:val="003D0F14"/>
    <w:rsid w:val="003D1281"/>
    <w:rsid w:val="003D14F4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7C9"/>
    <w:rsid w:val="003D49F3"/>
    <w:rsid w:val="003D4A53"/>
    <w:rsid w:val="003D4C0D"/>
    <w:rsid w:val="003D525F"/>
    <w:rsid w:val="003D5362"/>
    <w:rsid w:val="003D5472"/>
    <w:rsid w:val="003D5683"/>
    <w:rsid w:val="003D5AC4"/>
    <w:rsid w:val="003D5B91"/>
    <w:rsid w:val="003D5F01"/>
    <w:rsid w:val="003D66DE"/>
    <w:rsid w:val="003D676A"/>
    <w:rsid w:val="003D6828"/>
    <w:rsid w:val="003D69E3"/>
    <w:rsid w:val="003D6BA4"/>
    <w:rsid w:val="003D7078"/>
    <w:rsid w:val="003D7150"/>
    <w:rsid w:val="003D77F5"/>
    <w:rsid w:val="003D78FA"/>
    <w:rsid w:val="003D79DF"/>
    <w:rsid w:val="003D7C1B"/>
    <w:rsid w:val="003D7D08"/>
    <w:rsid w:val="003E00F9"/>
    <w:rsid w:val="003E09D6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4A2"/>
    <w:rsid w:val="003E3602"/>
    <w:rsid w:val="003E3873"/>
    <w:rsid w:val="003E3B7C"/>
    <w:rsid w:val="003E3CB1"/>
    <w:rsid w:val="003E4295"/>
    <w:rsid w:val="003E44C3"/>
    <w:rsid w:val="003E45EC"/>
    <w:rsid w:val="003E46FA"/>
    <w:rsid w:val="003E4800"/>
    <w:rsid w:val="003E5835"/>
    <w:rsid w:val="003E5C38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F001F"/>
    <w:rsid w:val="003F022D"/>
    <w:rsid w:val="003F0385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688"/>
    <w:rsid w:val="003F4842"/>
    <w:rsid w:val="003F4A01"/>
    <w:rsid w:val="003F4B0E"/>
    <w:rsid w:val="003F4CA6"/>
    <w:rsid w:val="003F4D4E"/>
    <w:rsid w:val="003F51A4"/>
    <w:rsid w:val="003F52A6"/>
    <w:rsid w:val="003F5326"/>
    <w:rsid w:val="003F542D"/>
    <w:rsid w:val="003F553D"/>
    <w:rsid w:val="003F58F4"/>
    <w:rsid w:val="003F598C"/>
    <w:rsid w:val="003F5A18"/>
    <w:rsid w:val="003F5A7F"/>
    <w:rsid w:val="003F5ED7"/>
    <w:rsid w:val="003F61FA"/>
    <w:rsid w:val="003F62FF"/>
    <w:rsid w:val="003F691F"/>
    <w:rsid w:val="003F6B7A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3D7"/>
    <w:rsid w:val="004005F5"/>
    <w:rsid w:val="00400819"/>
    <w:rsid w:val="00400995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7F0"/>
    <w:rsid w:val="00402907"/>
    <w:rsid w:val="0040297E"/>
    <w:rsid w:val="004029DB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7A8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6FF4"/>
    <w:rsid w:val="0040701F"/>
    <w:rsid w:val="00407035"/>
    <w:rsid w:val="00407303"/>
    <w:rsid w:val="00407484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450"/>
    <w:rsid w:val="00411565"/>
    <w:rsid w:val="004119BC"/>
    <w:rsid w:val="004123F4"/>
    <w:rsid w:val="00412542"/>
    <w:rsid w:val="00412856"/>
    <w:rsid w:val="0041295F"/>
    <w:rsid w:val="0041299E"/>
    <w:rsid w:val="00412B1C"/>
    <w:rsid w:val="00412D7B"/>
    <w:rsid w:val="004132FC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843"/>
    <w:rsid w:val="004148AE"/>
    <w:rsid w:val="00414BD3"/>
    <w:rsid w:val="00415041"/>
    <w:rsid w:val="004150D3"/>
    <w:rsid w:val="0041541C"/>
    <w:rsid w:val="004154EB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9"/>
    <w:rsid w:val="00417AF8"/>
    <w:rsid w:val="00417B69"/>
    <w:rsid w:val="00417E56"/>
    <w:rsid w:val="00417F29"/>
    <w:rsid w:val="004200E6"/>
    <w:rsid w:val="00420121"/>
    <w:rsid w:val="00420591"/>
    <w:rsid w:val="0042064A"/>
    <w:rsid w:val="0042070F"/>
    <w:rsid w:val="00420763"/>
    <w:rsid w:val="00420884"/>
    <w:rsid w:val="004208A0"/>
    <w:rsid w:val="0042095D"/>
    <w:rsid w:val="00420EDC"/>
    <w:rsid w:val="00420F73"/>
    <w:rsid w:val="004210F2"/>
    <w:rsid w:val="00421243"/>
    <w:rsid w:val="00421340"/>
    <w:rsid w:val="00421498"/>
    <w:rsid w:val="00421508"/>
    <w:rsid w:val="00421814"/>
    <w:rsid w:val="00421AE1"/>
    <w:rsid w:val="00421C0E"/>
    <w:rsid w:val="00421D7F"/>
    <w:rsid w:val="00421E82"/>
    <w:rsid w:val="00421FDF"/>
    <w:rsid w:val="004221FD"/>
    <w:rsid w:val="00422565"/>
    <w:rsid w:val="00422743"/>
    <w:rsid w:val="0042290E"/>
    <w:rsid w:val="00422AAB"/>
    <w:rsid w:val="00422E9E"/>
    <w:rsid w:val="004230AE"/>
    <w:rsid w:val="0042329B"/>
    <w:rsid w:val="00423AB8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FCC"/>
    <w:rsid w:val="0042534C"/>
    <w:rsid w:val="0042587C"/>
    <w:rsid w:val="00425A7C"/>
    <w:rsid w:val="00426127"/>
    <w:rsid w:val="00426249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2E0"/>
    <w:rsid w:val="00427443"/>
    <w:rsid w:val="004274AC"/>
    <w:rsid w:val="004274B7"/>
    <w:rsid w:val="0042765C"/>
    <w:rsid w:val="00427724"/>
    <w:rsid w:val="0042781E"/>
    <w:rsid w:val="00427903"/>
    <w:rsid w:val="00427BE9"/>
    <w:rsid w:val="00427BF1"/>
    <w:rsid w:val="00427D4A"/>
    <w:rsid w:val="00427DFD"/>
    <w:rsid w:val="00427EB9"/>
    <w:rsid w:val="00427FCC"/>
    <w:rsid w:val="004301E6"/>
    <w:rsid w:val="00430AD3"/>
    <w:rsid w:val="00430C52"/>
    <w:rsid w:val="00430D53"/>
    <w:rsid w:val="00430D70"/>
    <w:rsid w:val="00431917"/>
    <w:rsid w:val="004319EC"/>
    <w:rsid w:val="00431EC7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6E0"/>
    <w:rsid w:val="00433753"/>
    <w:rsid w:val="00433893"/>
    <w:rsid w:val="00433AB7"/>
    <w:rsid w:val="00433BD3"/>
    <w:rsid w:val="00433D45"/>
    <w:rsid w:val="00433D8A"/>
    <w:rsid w:val="00433E84"/>
    <w:rsid w:val="00433F1F"/>
    <w:rsid w:val="0043416E"/>
    <w:rsid w:val="00434231"/>
    <w:rsid w:val="004342D5"/>
    <w:rsid w:val="0043454B"/>
    <w:rsid w:val="00434ECA"/>
    <w:rsid w:val="0043508A"/>
    <w:rsid w:val="004350AE"/>
    <w:rsid w:val="0043526D"/>
    <w:rsid w:val="00435B64"/>
    <w:rsid w:val="00435C4D"/>
    <w:rsid w:val="00435D22"/>
    <w:rsid w:val="00435DC0"/>
    <w:rsid w:val="00436627"/>
    <w:rsid w:val="00436913"/>
    <w:rsid w:val="004369E5"/>
    <w:rsid w:val="00436BA2"/>
    <w:rsid w:val="00436E1F"/>
    <w:rsid w:val="004370F4"/>
    <w:rsid w:val="0043728C"/>
    <w:rsid w:val="004372CF"/>
    <w:rsid w:val="004373E7"/>
    <w:rsid w:val="0043740F"/>
    <w:rsid w:val="004374F2"/>
    <w:rsid w:val="00437BA7"/>
    <w:rsid w:val="00437C5D"/>
    <w:rsid w:val="00437D0D"/>
    <w:rsid w:val="00440002"/>
    <w:rsid w:val="0044005E"/>
    <w:rsid w:val="00440222"/>
    <w:rsid w:val="004402DF"/>
    <w:rsid w:val="004403B5"/>
    <w:rsid w:val="00440684"/>
    <w:rsid w:val="004406AA"/>
    <w:rsid w:val="00440816"/>
    <w:rsid w:val="00440910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74C"/>
    <w:rsid w:val="0044275B"/>
    <w:rsid w:val="00442AFD"/>
    <w:rsid w:val="00442B5E"/>
    <w:rsid w:val="0044312A"/>
    <w:rsid w:val="0044317E"/>
    <w:rsid w:val="00443282"/>
    <w:rsid w:val="0044348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CC4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9A1"/>
    <w:rsid w:val="00447BB8"/>
    <w:rsid w:val="00447D84"/>
    <w:rsid w:val="00447DC2"/>
    <w:rsid w:val="00450012"/>
    <w:rsid w:val="004500F2"/>
    <w:rsid w:val="00450237"/>
    <w:rsid w:val="0045028F"/>
    <w:rsid w:val="00450356"/>
    <w:rsid w:val="00450590"/>
    <w:rsid w:val="0045074C"/>
    <w:rsid w:val="00450CFA"/>
    <w:rsid w:val="004511FA"/>
    <w:rsid w:val="0045141E"/>
    <w:rsid w:val="00451501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3416"/>
    <w:rsid w:val="00453583"/>
    <w:rsid w:val="00453E77"/>
    <w:rsid w:val="00453F18"/>
    <w:rsid w:val="0045414E"/>
    <w:rsid w:val="00454215"/>
    <w:rsid w:val="00454289"/>
    <w:rsid w:val="0045432D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2B5"/>
    <w:rsid w:val="004567A8"/>
    <w:rsid w:val="0045682A"/>
    <w:rsid w:val="004568A2"/>
    <w:rsid w:val="00456B53"/>
    <w:rsid w:val="00456C36"/>
    <w:rsid w:val="00456D0B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62"/>
    <w:rsid w:val="00461586"/>
    <w:rsid w:val="00461670"/>
    <w:rsid w:val="00461869"/>
    <w:rsid w:val="004619D1"/>
    <w:rsid w:val="00461B7F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18C"/>
    <w:rsid w:val="00464215"/>
    <w:rsid w:val="004647C4"/>
    <w:rsid w:val="004648C8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BBC"/>
    <w:rsid w:val="00465BC8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010"/>
    <w:rsid w:val="004670B1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61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371"/>
    <w:rsid w:val="00476655"/>
    <w:rsid w:val="004768BE"/>
    <w:rsid w:val="0047722A"/>
    <w:rsid w:val="00477345"/>
    <w:rsid w:val="00477656"/>
    <w:rsid w:val="0047777E"/>
    <w:rsid w:val="00477904"/>
    <w:rsid w:val="00477B34"/>
    <w:rsid w:val="00480132"/>
    <w:rsid w:val="00480171"/>
    <w:rsid w:val="0048057C"/>
    <w:rsid w:val="0048094F"/>
    <w:rsid w:val="00480B16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C33"/>
    <w:rsid w:val="00482D8E"/>
    <w:rsid w:val="00482DAC"/>
    <w:rsid w:val="00482E45"/>
    <w:rsid w:val="004830E6"/>
    <w:rsid w:val="00483120"/>
    <w:rsid w:val="00483359"/>
    <w:rsid w:val="0048361E"/>
    <w:rsid w:val="004836C5"/>
    <w:rsid w:val="00483CAD"/>
    <w:rsid w:val="00483CC4"/>
    <w:rsid w:val="004840A6"/>
    <w:rsid w:val="00484833"/>
    <w:rsid w:val="00484A91"/>
    <w:rsid w:val="00484B3E"/>
    <w:rsid w:val="00484C1E"/>
    <w:rsid w:val="004850EE"/>
    <w:rsid w:val="00485432"/>
    <w:rsid w:val="004857EA"/>
    <w:rsid w:val="00485AA2"/>
    <w:rsid w:val="00485F1D"/>
    <w:rsid w:val="00485F7F"/>
    <w:rsid w:val="0048611D"/>
    <w:rsid w:val="00486203"/>
    <w:rsid w:val="004862C4"/>
    <w:rsid w:val="00486725"/>
    <w:rsid w:val="00486847"/>
    <w:rsid w:val="00486BAC"/>
    <w:rsid w:val="00486BB9"/>
    <w:rsid w:val="004873C5"/>
    <w:rsid w:val="004876A8"/>
    <w:rsid w:val="004876E2"/>
    <w:rsid w:val="004878AA"/>
    <w:rsid w:val="00487A07"/>
    <w:rsid w:val="00487B1B"/>
    <w:rsid w:val="00487EB9"/>
    <w:rsid w:val="00487F3F"/>
    <w:rsid w:val="00490624"/>
    <w:rsid w:val="00490C34"/>
    <w:rsid w:val="00490F5C"/>
    <w:rsid w:val="004910CA"/>
    <w:rsid w:val="0049138A"/>
    <w:rsid w:val="00491395"/>
    <w:rsid w:val="004913CD"/>
    <w:rsid w:val="00491B2A"/>
    <w:rsid w:val="00491E6B"/>
    <w:rsid w:val="0049218C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EC"/>
    <w:rsid w:val="004952F4"/>
    <w:rsid w:val="004953F4"/>
    <w:rsid w:val="00495765"/>
    <w:rsid w:val="0049602D"/>
    <w:rsid w:val="00496218"/>
    <w:rsid w:val="0049688E"/>
    <w:rsid w:val="00496913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12F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20C"/>
    <w:rsid w:val="004A651F"/>
    <w:rsid w:val="004A69B8"/>
    <w:rsid w:val="004A6A7D"/>
    <w:rsid w:val="004A6D26"/>
    <w:rsid w:val="004A6E6E"/>
    <w:rsid w:val="004A6EC1"/>
    <w:rsid w:val="004A71C1"/>
    <w:rsid w:val="004A72D3"/>
    <w:rsid w:val="004A754C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51"/>
    <w:rsid w:val="004B076E"/>
    <w:rsid w:val="004B0A87"/>
    <w:rsid w:val="004B0B2C"/>
    <w:rsid w:val="004B0CFB"/>
    <w:rsid w:val="004B1A85"/>
    <w:rsid w:val="004B1A95"/>
    <w:rsid w:val="004B20E7"/>
    <w:rsid w:val="004B226C"/>
    <w:rsid w:val="004B234C"/>
    <w:rsid w:val="004B295E"/>
    <w:rsid w:val="004B2C1F"/>
    <w:rsid w:val="004B34A7"/>
    <w:rsid w:val="004B359E"/>
    <w:rsid w:val="004B35B1"/>
    <w:rsid w:val="004B3719"/>
    <w:rsid w:val="004B374D"/>
    <w:rsid w:val="004B37C0"/>
    <w:rsid w:val="004B37E7"/>
    <w:rsid w:val="004B3B45"/>
    <w:rsid w:val="004B3DCB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5280"/>
    <w:rsid w:val="004B54A9"/>
    <w:rsid w:val="004B5840"/>
    <w:rsid w:val="004B591E"/>
    <w:rsid w:val="004B5B8D"/>
    <w:rsid w:val="004B5C1C"/>
    <w:rsid w:val="004B5EF7"/>
    <w:rsid w:val="004B63B8"/>
    <w:rsid w:val="004B6776"/>
    <w:rsid w:val="004B67A3"/>
    <w:rsid w:val="004B69C3"/>
    <w:rsid w:val="004B6BB8"/>
    <w:rsid w:val="004B6C07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F7B"/>
    <w:rsid w:val="004C05CB"/>
    <w:rsid w:val="004C067E"/>
    <w:rsid w:val="004C08CA"/>
    <w:rsid w:val="004C0ADE"/>
    <w:rsid w:val="004C0BCC"/>
    <w:rsid w:val="004C0C97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331E"/>
    <w:rsid w:val="004C3578"/>
    <w:rsid w:val="004C3CA7"/>
    <w:rsid w:val="004C3E0C"/>
    <w:rsid w:val="004C3E2A"/>
    <w:rsid w:val="004C3F70"/>
    <w:rsid w:val="004C3F86"/>
    <w:rsid w:val="004C4163"/>
    <w:rsid w:val="004C446A"/>
    <w:rsid w:val="004C44DC"/>
    <w:rsid w:val="004C455E"/>
    <w:rsid w:val="004C4660"/>
    <w:rsid w:val="004C470E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318"/>
    <w:rsid w:val="004D3953"/>
    <w:rsid w:val="004D3FA0"/>
    <w:rsid w:val="004D4008"/>
    <w:rsid w:val="004D43B4"/>
    <w:rsid w:val="004D45EB"/>
    <w:rsid w:val="004D478A"/>
    <w:rsid w:val="004D4C0F"/>
    <w:rsid w:val="004D5277"/>
    <w:rsid w:val="004D5762"/>
    <w:rsid w:val="004D591D"/>
    <w:rsid w:val="004D67E8"/>
    <w:rsid w:val="004D69E8"/>
    <w:rsid w:val="004D6A80"/>
    <w:rsid w:val="004D74E8"/>
    <w:rsid w:val="004D7997"/>
    <w:rsid w:val="004D7A1D"/>
    <w:rsid w:val="004D7A58"/>
    <w:rsid w:val="004D7CC1"/>
    <w:rsid w:val="004D7F6C"/>
    <w:rsid w:val="004E023E"/>
    <w:rsid w:val="004E04DA"/>
    <w:rsid w:val="004E0550"/>
    <w:rsid w:val="004E0553"/>
    <w:rsid w:val="004E085B"/>
    <w:rsid w:val="004E095C"/>
    <w:rsid w:val="004E0BCD"/>
    <w:rsid w:val="004E0CB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49A"/>
    <w:rsid w:val="004E44F3"/>
    <w:rsid w:val="004E4565"/>
    <w:rsid w:val="004E478A"/>
    <w:rsid w:val="004E4941"/>
    <w:rsid w:val="004E4A39"/>
    <w:rsid w:val="004E4A5E"/>
    <w:rsid w:val="004E4CC8"/>
    <w:rsid w:val="004E519D"/>
    <w:rsid w:val="004E532E"/>
    <w:rsid w:val="004E55D6"/>
    <w:rsid w:val="004E5C96"/>
    <w:rsid w:val="004E5D53"/>
    <w:rsid w:val="004E63B1"/>
    <w:rsid w:val="004E67CC"/>
    <w:rsid w:val="004E68DF"/>
    <w:rsid w:val="004E69B8"/>
    <w:rsid w:val="004E70DA"/>
    <w:rsid w:val="004E790C"/>
    <w:rsid w:val="004E7A2C"/>
    <w:rsid w:val="004E7A55"/>
    <w:rsid w:val="004E7C71"/>
    <w:rsid w:val="004F00B5"/>
    <w:rsid w:val="004F0116"/>
    <w:rsid w:val="004F03FB"/>
    <w:rsid w:val="004F04EA"/>
    <w:rsid w:val="004F06BB"/>
    <w:rsid w:val="004F11F7"/>
    <w:rsid w:val="004F128B"/>
    <w:rsid w:val="004F13B3"/>
    <w:rsid w:val="004F1647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D3F"/>
    <w:rsid w:val="004F2FA3"/>
    <w:rsid w:val="004F307C"/>
    <w:rsid w:val="004F354C"/>
    <w:rsid w:val="004F3823"/>
    <w:rsid w:val="004F3962"/>
    <w:rsid w:val="004F39BB"/>
    <w:rsid w:val="004F3B29"/>
    <w:rsid w:val="004F3FA9"/>
    <w:rsid w:val="004F40F8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7037"/>
    <w:rsid w:val="004F7159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D2C"/>
    <w:rsid w:val="00500E0C"/>
    <w:rsid w:val="00500F1C"/>
    <w:rsid w:val="0050129F"/>
    <w:rsid w:val="00501565"/>
    <w:rsid w:val="005015EB"/>
    <w:rsid w:val="005015F2"/>
    <w:rsid w:val="005019BB"/>
    <w:rsid w:val="00501C87"/>
    <w:rsid w:val="00501ED5"/>
    <w:rsid w:val="005020EF"/>
    <w:rsid w:val="00502195"/>
    <w:rsid w:val="0050226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551"/>
    <w:rsid w:val="005046AB"/>
    <w:rsid w:val="005048E0"/>
    <w:rsid w:val="00504DC5"/>
    <w:rsid w:val="00504DF9"/>
    <w:rsid w:val="005053F1"/>
    <w:rsid w:val="0050546F"/>
    <w:rsid w:val="00505869"/>
    <w:rsid w:val="00505872"/>
    <w:rsid w:val="00505ACE"/>
    <w:rsid w:val="00506248"/>
    <w:rsid w:val="0050643C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5B1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C41"/>
    <w:rsid w:val="00512F27"/>
    <w:rsid w:val="00512FE9"/>
    <w:rsid w:val="00512FED"/>
    <w:rsid w:val="005130CE"/>
    <w:rsid w:val="005134DC"/>
    <w:rsid w:val="00513618"/>
    <w:rsid w:val="00513669"/>
    <w:rsid w:val="0051371B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4BE1"/>
    <w:rsid w:val="005151A9"/>
    <w:rsid w:val="005154AD"/>
    <w:rsid w:val="00515595"/>
    <w:rsid w:val="00515A9C"/>
    <w:rsid w:val="005164E5"/>
    <w:rsid w:val="00516892"/>
    <w:rsid w:val="00516C5E"/>
    <w:rsid w:val="00516DAB"/>
    <w:rsid w:val="00516EF2"/>
    <w:rsid w:val="005170FF"/>
    <w:rsid w:val="00517106"/>
    <w:rsid w:val="005171A5"/>
    <w:rsid w:val="005174BA"/>
    <w:rsid w:val="00517632"/>
    <w:rsid w:val="00517A12"/>
    <w:rsid w:val="00517B65"/>
    <w:rsid w:val="00517C7C"/>
    <w:rsid w:val="00517CC6"/>
    <w:rsid w:val="005200AE"/>
    <w:rsid w:val="00520831"/>
    <w:rsid w:val="00520D97"/>
    <w:rsid w:val="00521054"/>
    <w:rsid w:val="005212C2"/>
    <w:rsid w:val="00521460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2E5"/>
    <w:rsid w:val="00525463"/>
    <w:rsid w:val="00525669"/>
    <w:rsid w:val="00525BB3"/>
    <w:rsid w:val="00526B80"/>
    <w:rsid w:val="00526E2F"/>
    <w:rsid w:val="0052765D"/>
    <w:rsid w:val="00530411"/>
    <w:rsid w:val="00530BAE"/>
    <w:rsid w:val="00530DC1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21B6"/>
    <w:rsid w:val="00532490"/>
    <w:rsid w:val="00532874"/>
    <w:rsid w:val="00532AA8"/>
    <w:rsid w:val="00532C28"/>
    <w:rsid w:val="00532E62"/>
    <w:rsid w:val="00532F1D"/>
    <w:rsid w:val="0053356B"/>
    <w:rsid w:val="0053366B"/>
    <w:rsid w:val="00533A59"/>
    <w:rsid w:val="00533A8F"/>
    <w:rsid w:val="00533D9A"/>
    <w:rsid w:val="00533DB2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B7E"/>
    <w:rsid w:val="00535CFF"/>
    <w:rsid w:val="00535DB6"/>
    <w:rsid w:val="0053619C"/>
    <w:rsid w:val="005364D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7E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2C9"/>
    <w:rsid w:val="005423A1"/>
    <w:rsid w:val="00542549"/>
    <w:rsid w:val="005425D6"/>
    <w:rsid w:val="005426CF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3DD6"/>
    <w:rsid w:val="00543FF3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FFC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F02"/>
    <w:rsid w:val="0055005D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0E6A"/>
    <w:rsid w:val="00551221"/>
    <w:rsid w:val="00551353"/>
    <w:rsid w:val="00551A12"/>
    <w:rsid w:val="00551C78"/>
    <w:rsid w:val="00551FB4"/>
    <w:rsid w:val="00552099"/>
    <w:rsid w:val="005526C1"/>
    <w:rsid w:val="005528DF"/>
    <w:rsid w:val="00552AA6"/>
    <w:rsid w:val="00552C6E"/>
    <w:rsid w:val="005530FC"/>
    <w:rsid w:val="0055327A"/>
    <w:rsid w:val="0055337A"/>
    <w:rsid w:val="00553810"/>
    <w:rsid w:val="00553D3B"/>
    <w:rsid w:val="00554523"/>
    <w:rsid w:val="005548FA"/>
    <w:rsid w:val="0055491B"/>
    <w:rsid w:val="00554CEC"/>
    <w:rsid w:val="00554E22"/>
    <w:rsid w:val="00555292"/>
    <w:rsid w:val="00555547"/>
    <w:rsid w:val="005555A1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BFF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0E27"/>
    <w:rsid w:val="0056100B"/>
    <w:rsid w:val="00561043"/>
    <w:rsid w:val="00561060"/>
    <w:rsid w:val="00561125"/>
    <w:rsid w:val="00561430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F2"/>
    <w:rsid w:val="0056454E"/>
    <w:rsid w:val="00564934"/>
    <w:rsid w:val="00564985"/>
    <w:rsid w:val="00564B1F"/>
    <w:rsid w:val="00564B30"/>
    <w:rsid w:val="00564C84"/>
    <w:rsid w:val="005650B0"/>
    <w:rsid w:val="005654C0"/>
    <w:rsid w:val="0056581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9DB"/>
    <w:rsid w:val="00570DF9"/>
    <w:rsid w:val="00570E22"/>
    <w:rsid w:val="0057161B"/>
    <w:rsid w:val="005716CB"/>
    <w:rsid w:val="00571D76"/>
    <w:rsid w:val="00571D9F"/>
    <w:rsid w:val="00572134"/>
    <w:rsid w:val="0057213F"/>
    <w:rsid w:val="00572333"/>
    <w:rsid w:val="0057240D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1B6"/>
    <w:rsid w:val="0058029F"/>
    <w:rsid w:val="005804B6"/>
    <w:rsid w:val="00580BEC"/>
    <w:rsid w:val="00580C31"/>
    <w:rsid w:val="0058145B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D4"/>
    <w:rsid w:val="00583CF9"/>
    <w:rsid w:val="00583D32"/>
    <w:rsid w:val="0058435E"/>
    <w:rsid w:val="005843DB"/>
    <w:rsid w:val="00584474"/>
    <w:rsid w:val="00584A3F"/>
    <w:rsid w:val="00584D79"/>
    <w:rsid w:val="00585144"/>
    <w:rsid w:val="005852BB"/>
    <w:rsid w:val="00585334"/>
    <w:rsid w:val="00585537"/>
    <w:rsid w:val="00585881"/>
    <w:rsid w:val="00585A2B"/>
    <w:rsid w:val="00585C1E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20A"/>
    <w:rsid w:val="00590634"/>
    <w:rsid w:val="00590857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3E1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3DB9"/>
    <w:rsid w:val="00594193"/>
    <w:rsid w:val="005941B3"/>
    <w:rsid w:val="00594653"/>
    <w:rsid w:val="00594704"/>
    <w:rsid w:val="00594B30"/>
    <w:rsid w:val="00594B93"/>
    <w:rsid w:val="0059526D"/>
    <w:rsid w:val="00595288"/>
    <w:rsid w:val="0059571B"/>
    <w:rsid w:val="005957C0"/>
    <w:rsid w:val="00595878"/>
    <w:rsid w:val="00595A86"/>
    <w:rsid w:val="00595C95"/>
    <w:rsid w:val="00595E8C"/>
    <w:rsid w:val="00596466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6E0"/>
    <w:rsid w:val="005A177B"/>
    <w:rsid w:val="005A1825"/>
    <w:rsid w:val="005A1978"/>
    <w:rsid w:val="005A1F71"/>
    <w:rsid w:val="005A21F3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E1C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C9D"/>
    <w:rsid w:val="005A7252"/>
    <w:rsid w:val="005A7400"/>
    <w:rsid w:val="005A7402"/>
    <w:rsid w:val="005A7500"/>
    <w:rsid w:val="005A7BB3"/>
    <w:rsid w:val="005A7BC0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37B"/>
    <w:rsid w:val="005B545E"/>
    <w:rsid w:val="005B5466"/>
    <w:rsid w:val="005B5476"/>
    <w:rsid w:val="005B5837"/>
    <w:rsid w:val="005B5840"/>
    <w:rsid w:val="005B5B63"/>
    <w:rsid w:val="005B5C62"/>
    <w:rsid w:val="005B631B"/>
    <w:rsid w:val="005B63D6"/>
    <w:rsid w:val="005B64A8"/>
    <w:rsid w:val="005B6585"/>
    <w:rsid w:val="005B677E"/>
    <w:rsid w:val="005B696F"/>
    <w:rsid w:val="005B6BA4"/>
    <w:rsid w:val="005B6C6A"/>
    <w:rsid w:val="005B6E1D"/>
    <w:rsid w:val="005B6E9F"/>
    <w:rsid w:val="005B6EE0"/>
    <w:rsid w:val="005B6F42"/>
    <w:rsid w:val="005B6F5D"/>
    <w:rsid w:val="005B730D"/>
    <w:rsid w:val="005B7577"/>
    <w:rsid w:val="005B762D"/>
    <w:rsid w:val="005B76D1"/>
    <w:rsid w:val="005B7A78"/>
    <w:rsid w:val="005B7CBC"/>
    <w:rsid w:val="005C00AF"/>
    <w:rsid w:val="005C0329"/>
    <w:rsid w:val="005C0464"/>
    <w:rsid w:val="005C094D"/>
    <w:rsid w:val="005C0AA0"/>
    <w:rsid w:val="005C0C9E"/>
    <w:rsid w:val="005C0E8F"/>
    <w:rsid w:val="005C109C"/>
    <w:rsid w:val="005C11FD"/>
    <w:rsid w:val="005C1245"/>
    <w:rsid w:val="005C162A"/>
    <w:rsid w:val="005C1997"/>
    <w:rsid w:val="005C19E7"/>
    <w:rsid w:val="005C1A3F"/>
    <w:rsid w:val="005C1A8A"/>
    <w:rsid w:val="005C1C2D"/>
    <w:rsid w:val="005C21F2"/>
    <w:rsid w:val="005C227D"/>
    <w:rsid w:val="005C240A"/>
    <w:rsid w:val="005C2437"/>
    <w:rsid w:val="005C2857"/>
    <w:rsid w:val="005C2A74"/>
    <w:rsid w:val="005C2AAD"/>
    <w:rsid w:val="005C2ADF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BA"/>
    <w:rsid w:val="005C68F0"/>
    <w:rsid w:val="005C6B86"/>
    <w:rsid w:val="005C6E7F"/>
    <w:rsid w:val="005C7039"/>
    <w:rsid w:val="005C74B1"/>
    <w:rsid w:val="005C758A"/>
    <w:rsid w:val="005C76AF"/>
    <w:rsid w:val="005C76C7"/>
    <w:rsid w:val="005C77EF"/>
    <w:rsid w:val="005C7D79"/>
    <w:rsid w:val="005C7F51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3F6"/>
    <w:rsid w:val="005D36EC"/>
    <w:rsid w:val="005D3838"/>
    <w:rsid w:val="005D42BA"/>
    <w:rsid w:val="005D438D"/>
    <w:rsid w:val="005D465E"/>
    <w:rsid w:val="005D48CB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6E52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046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4112"/>
    <w:rsid w:val="005E44EB"/>
    <w:rsid w:val="005E4626"/>
    <w:rsid w:val="005E47BB"/>
    <w:rsid w:val="005E4C1E"/>
    <w:rsid w:val="005E4DC2"/>
    <w:rsid w:val="005E4E7F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A65"/>
    <w:rsid w:val="005E6BC5"/>
    <w:rsid w:val="005E6D6B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0D4A"/>
    <w:rsid w:val="005F1278"/>
    <w:rsid w:val="005F14E1"/>
    <w:rsid w:val="005F17FF"/>
    <w:rsid w:val="005F187E"/>
    <w:rsid w:val="005F1A71"/>
    <w:rsid w:val="005F1B1D"/>
    <w:rsid w:val="005F1B80"/>
    <w:rsid w:val="005F1CC2"/>
    <w:rsid w:val="005F1E8D"/>
    <w:rsid w:val="005F243E"/>
    <w:rsid w:val="005F25DA"/>
    <w:rsid w:val="005F278E"/>
    <w:rsid w:val="005F2EC0"/>
    <w:rsid w:val="005F2FB8"/>
    <w:rsid w:val="005F303F"/>
    <w:rsid w:val="005F347B"/>
    <w:rsid w:val="005F3D92"/>
    <w:rsid w:val="005F3E86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06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75A"/>
    <w:rsid w:val="006008C7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08F"/>
    <w:rsid w:val="00603102"/>
    <w:rsid w:val="006031EC"/>
    <w:rsid w:val="00603295"/>
    <w:rsid w:val="00603468"/>
    <w:rsid w:val="00603A65"/>
    <w:rsid w:val="00603E96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8"/>
    <w:rsid w:val="006055A7"/>
    <w:rsid w:val="006057E5"/>
    <w:rsid w:val="00605A61"/>
    <w:rsid w:val="00605B2E"/>
    <w:rsid w:val="00605E2D"/>
    <w:rsid w:val="006062BA"/>
    <w:rsid w:val="006065B7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588"/>
    <w:rsid w:val="006105FB"/>
    <w:rsid w:val="0061071E"/>
    <w:rsid w:val="00610728"/>
    <w:rsid w:val="00610873"/>
    <w:rsid w:val="00610948"/>
    <w:rsid w:val="00610971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8D3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23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88E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239"/>
    <w:rsid w:val="00621781"/>
    <w:rsid w:val="00621CC1"/>
    <w:rsid w:val="00621FF2"/>
    <w:rsid w:val="00622540"/>
    <w:rsid w:val="006227D4"/>
    <w:rsid w:val="006228C5"/>
    <w:rsid w:val="0062292C"/>
    <w:rsid w:val="00622933"/>
    <w:rsid w:val="00622A8D"/>
    <w:rsid w:val="00622AD3"/>
    <w:rsid w:val="00622FCE"/>
    <w:rsid w:val="006230F8"/>
    <w:rsid w:val="0062318B"/>
    <w:rsid w:val="00623851"/>
    <w:rsid w:val="00624027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973"/>
    <w:rsid w:val="00625A0F"/>
    <w:rsid w:val="00625C7C"/>
    <w:rsid w:val="00625E34"/>
    <w:rsid w:val="00625E9B"/>
    <w:rsid w:val="00626477"/>
    <w:rsid w:val="00626618"/>
    <w:rsid w:val="0062681D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71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67D"/>
    <w:rsid w:val="00631852"/>
    <w:rsid w:val="006318DA"/>
    <w:rsid w:val="00631B03"/>
    <w:rsid w:val="00631CA8"/>
    <w:rsid w:val="006323E4"/>
    <w:rsid w:val="00632EE5"/>
    <w:rsid w:val="00632FF1"/>
    <w:rsid w:val="006331CB"/>
    <w:rsid w:val="006339FB"/>
    <w:rsid w:val="00633DDC"/>
    <w:rsid w:val="00634010"/>
    <w:rsid w:val="00634018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79A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C2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33C"/>
    <w:rsid w:val="00640547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3A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598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3DD"/>
    <w:rsid w:val="0065459B"/>
    <w:rsid w:val="006545A6"/>
    <w:rsid w:val="00654632"/>
    <w:rsid w:val="0065473B"/>
    <w:rsid w:val="0065490D"/>
    <w:rsid w:val="00654A44"/>
    <w:rsid w:val="00654A8B"/>
    <w:rsid w:val="00654D6A"/>
    <w:rsid w:val="00654DCE"/>
    <w:rsid w:val="00654FAC"/>
    <w:rsid w:val="00655179"/>
    <w:rsid w:val="006552CD"/>
    <w:rsid w:val="00655467"/>
    <w:rsid w:val="006558FD"/>
    <w:rsid w:val="006559B3"/>
    <w:rsid w:val="006559B4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AF2"/>
    <w:rsid w:val="00657B15"/>
    <w:rsid w:val="00657D2D"/>
    <w:rsid w:val="00657F55"/>
    <w:rsid w:val="0066007E"/>
    <w:rsid w:val="006602C9"/>
    <w:rsid w:val="006605CB"/>
    <w:rsid w:val="00660747"/>
    <w:rsid w:val="00660A56"/>
    <w:rsid w:val="00660D74"/>
    <w:rsid w:val="00660DC7"/>
    <w:rsid w:val="006610BF"/>
    <w:rsid w:val="006611E7"/>
    <w:rsid w:val="00661543"/>
    <w:rsid w:val="00661AA4"/>
    <w:rsid w:val="00661CFD"/>
    <w:rsid w:val="00661E49"/>
    <w:rsid w:val="00661ECC"/>
    <w:rsid w:val="00661F8D"/>
    <w:rsid w:val="00661F96"/>
    <w:rsid w:val="00662173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374"/>
    <w:rsid w:val="00664481"/>
    <w:rsid w:val="00664A43"/>
    <w:rsid w:val="00664C33"/>
    <w:rsid w:val="006650DA"/>
    <w:rsid w:val="00665120"/>
    <w:rsid w:val="006654B7"/>
    <w:rsid w:val="00665596"/>
    <w:rsid w:val="0066563E"/>
    <w:rsid w:val="006656A0"/>
    <w:rsid w:val="0066589B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822"/>
    <w:rsid w:val="00671C1C"/>
    <w:rsid w:val="006720D4"/>
    <w:rsid w:val="00672712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647"/>
    <w:rsid w:val="00674945"/>
    <w:rsid w:val="00674E6D"/>
    <w:rsid w:val="0067508B"/>
    <w:rsid w:val="006752B8"/>
    <w:rsid w:val="0067536C"/>
    <w:rsid w:val="0067542F"/>
    <w:rsid w:val="00675476"/>
    <w:rsid w:val="0067584C"/>
    <w:rsid w:val="0067599B"/>
    <w:rsid w:val="00675B33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3CB"/>
    <w:rsid w:val="0068156C"/>
    <w:rsid w:val="0068160F"/>
    <w:rsid w:val="00681696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A9"/>
    <w:rsid w:val="00683FEA"/>
    <w:rsid w:val="006841EC"/>
    <w:rsid w:val="0068426B"/>
    <w:rsid w:val="00684291"/>
    <w:rsid w:val="0068454D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8E8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AA4"/>
    <w:rsid w:val="00690B03"/>
    <w:rsid w:val="00690CA1"/>
    <w:rsid w:val="006914C5"/>
    <w:rsid w:val="00691757"/>
    <w:rsid w:val="00691985"/>
    <w:rsid w:val="00691AC7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663"/>
    <w:rsid w:val="00697B2F"/>
    <w:rsid w:val="00697FAC"/>
    <w:rsid w:val="006A0094"/>
    <w:rsid w:val="006A0115"/>
    <w:rsid w:val="006A0451"/>
    <w:rsid w:val="006A0722"/>
    <w:rsid w:val="006A075A"/>
    <w:rsid w:val="006A0E0F"/>
    <w:rsid w:val="006A10A5"/>
    <w:rsid w:val="006A1376"/>
    <w:rsid w:val="006A14CC"/>
    <w:rsid w:val="006A1667"/>
    <w:rsid w:val="006A18D5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4E59"/>
    <w:rsid w:val="006A551C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968"/>
    <w:rsid w:val="006A7B72"/>
    <w:rsid w:val="006A7BD2"/>
    <w:rsid w:val="006B0233"/>
    <w:rsid w:val="006B0636"/>
    <w:rsid w:val="006B073D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E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97"/>
    <w:rsid w:val="006B6CD2"/>
    <w:rsid w:val="006B6E94"/>
    <w:rsid w:val="006B7072"/>
    <w:rsid w:val="006B7172"/>
    <w:rsid w:val="006B73B8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50C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067"/>
    <w:rsid w:val="006C41D3"/>
    <w:rsid w:val="006C4564"/>
    <w:rsid w:val="006C47B3"/>
    <w:rsid w:val="006C4825"/>
    <w:rsid w:val="006C4E1F"/>
    <w:rsid w:val="006C4F22"/>
    <w:rsid w:val="006C4F56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B9A"/>
    <w:rsid w:val="006C6CFB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1D0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EFC"/>
    <w:rsid w:val="006D44D8"/>
    <w:rsid w:val="006D4582"/>
    <w:rsid w:val="006D4A57"/>
    <w:rsid w:val="006D4ADE"/>
    <w:rsid w:val="006D4E95"/>
    <w:rsid w:val="006D4F0A"/>
    <w:rsid w:val="006D50B9"/>
    <w:rsid w:val="006D53EA"/>
    <w:rsid w:val="006D548B"/>
    <w:rsid w:val="006D55D3"/>
    <w:rsid w:val="006D5691"/>
    <w:rsid w:val="006D5751"/>
    <w:rsid w:val="006D5992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1F2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306"/>
    <w:rsid w:val="006E5361"/>
    <w:rsid w:val="006E5C1C"/>
    <w:rsid w:val="006E5CD9"/>
    <w:rsid w:val="006E60F2"/>
    <w:rsid w:val="006E616C"/>
    <w:rsid w:val="006E62AF"/>
    <w:rsid w:val="006E6698"/>
    <w:rsid w:val="006E66A2"/>
    <w:rsid w:val="006E697F"/>
    <w:rsid w:val="006E6A4A"/>
    <w:rsid w:val="006E6A53"/>
    <w:rsid w:val="006E6FF8"/>
    <w:rsid w:val="006E75A5"/>
    <w:rsid w:val="006E7736"/>
    <w:rsid w:val="006E7928"/>
    <w:rsid w:val="006E79B6"/>
    <w:rsid w:val="006E7AA7"/>
    <w:rsid w:val="006E7FF5"/>
    <w:rsid w:val="006F01E1"/>
    <w:rsid w:val="006F03F0"/>
    <w:rsid w:val="006F0660"/>
    <w:rsid w:val="006F07C6"/>
    <w:rsid w:val="006F089A"/>
    <w:rsid w:val="006F0E9C"/>
    <w:rsid w:val="006F12B7"/>
    <w:rsid w:val="006F167B"/>
    <w:rsid w:val="006F18C1"/>
    <w:rsid w:val="006F1A94"/>
    <w:rsid w:val="006F1B26"/>
    <w:rsid w:val="006F1BB5"/>
    <w:rsid w:val="006F1EC1"/>
    <w:rsid w:val="006F1EEB"/>
    <w:rsid w:val="006F23B4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68C"/>
    <w:rsid w:val="006F3A73"/>
    <w:rsid w:val="006F3F1C"/>
    <w:rsid w:val="006F3FA6"/>
    <w:rsid w:val="006F40D9"/>
    <w:rsid w:val="006F41C1"/>
    <w:rsid w:val="006F46BC"/>
    <w:rsid w:val="006F4724"/>
    <w:rsid w:val="006F486A"/>
    <w:rsid w:val="006F49F7"/>
    <w:rsid w:val="006F4FD7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C34"/>
    <w:rsid w:val="006F7E7B"/>
    <w:rsid w:val="00700790"/>
    <w:rsid w:val="0070080E"/>
    <w:rsid w:val="00700847"/>
    <w:rsid w:val="00700B4F"/>
    <w:rsid w:val="00700BF4"/>
    <w:rsid w:val="007015DC"/>
    <w:rsid w:val="00701B4E"/>
    <w:rsid w:val="00701C8E"/>
    <w:rsid w:val="00702243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8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57"/>
    <w:rsid w:val="00705F7F"/>
    <w:rsid w:val="00705F9D"/>
    <w:rsid w:val="00706117"/>
    <w:rsid w:val="00706252"/>
    <w:rsid w:val="007063BB"/>
    <w:rsid w:val="00706534"/>
    <w:rsid w:val="00706A5B"/>
    <w:rsid w:val="00706CA1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8C2"/>
    <w:rsid w:val="00710A2D"/>
    <w:rsid w:val="00710A62"/>
    <w:rsid w:val="00710AA6"/>
    <w:rsid w:val="00710C38"/>
    <w:rsid w:val="00710D29"/>
    <w:rsid w:val="0071119A"/>
    <w:rsid w:val="00711215"/>
    <w:rsid w:val="0071123B"/>
    <w:rsid w:val="00711316"/>
    <w:rsid w:val="00711598"/>
    <w:rsid w:val="00711848"/>
    <w:rsid w:val="00711B35"/>
    <w:rsid w:val="00712042"/>
    <w:rsid w:val="00712554"/>
    <w:rsid w:val="0071274F"/>
    <w:rsid w:val="007129EE"/>
    <w:rsid w:val="00712D37"/>
    <w:rsid w:val="00712E63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B99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5D0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61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1DD"/>
    <w:rsid w:val="007272AD"/>
    <w:rsid w:val="007275CC"/>
    <w:rsid w:val="00727C3E"/>
    <w:rsid w:val="00727CBD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90D"/>
    <w:rsid w:val="00731DBF"/>
    <w:rsid w:val="007320B0"/>
    <w:rsid w:val="007321DF"/>
    <w:rsid w:val="00732268"/>
    <w:rsid w:val="007326CC"/>
    <w:rsid w:val="0073272A"/>
    <w:rsid w:val="0073278F"/>
    <w:rsid w:val="00732AB2"/>
    <w:rsid w:val="00732D89"/>
    <w:rsid w:val="0073350B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5FFE"/>
    <w:rsid w:val="00736188"/>
    <w:rsid w:val="007361C2"/>
    <w:rsid w:val="007362B4"/>
    <w:rsid w:val="00736598"/>
    <w:rsid w:val="00736801"/>
    <w:rsid w:val="00736F65"/>
    <w:rsid w:val="00736FAC"/>
    <w:rsid w:val="00737196"/>
    <w:rsid w:val="007372B7"/>
    <w:rsid w:val="00737909"/>
    <w:rsid w:val="00737AB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A3C"/>
    <w:rsid w:val="00743A68"/>
    <w:rsid w:val="00743ABB"/>
    <w:rsid w:val="00743ADA"/>
    <w:rsid w:val="00743E72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BCB"/>
    <w:rsid w:val="00750E34"/>
    <w:rsid w:val="00750EC8"/>
    <w:rsid w:val="00750ED8"/>
    <w:rsid w:val="00751058"/>
    <w:rsid w:val="0075113F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37C"/>
    <w:rsid w:val="00754709"/>
    <w:rsid w:val="0075483B"/>
    <w:rsid w:val="00754A86"/>
    <w:rsid w:val="00754AA5"/>
    <w:rsid w:val="00754AD9"/>
    <w:rsid w:val="00754BC8"/>
    <w:rsid w:val="00754E32"/>
    <w:rsid w:val="00754FD8"/>
    <w:rsid w:val="00755191"/>
    <w:rsid w:val="00755249"/>
    <w:rsid w:val="0075526E"/>
    <w:rsid w:val="00755579"/>
    <w:rsid w:val="00755727"/>
    <w:rsid w:val="00755825"/>
    <w:rsid w:val="00755B48"/>
    <w:rsid w:val="00755C02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9E6"/>
    <w:rsid w:val="00760CC9"/>
    <w:rsid w:val="00760E1A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D0"/>
    <w:rsid w:val="007622CB"/>
    <w:rsid w:val="00762588"/>
    <w:rsid w:val="00762654"/>
    <w:rsid w:val="007628B2"/>
    <w:rsid w:val="0076290E"/>
    <w:rsid w:val="00762A03"/>
    <w:rsid w:val="00762D0F"/>
    <w:rsid w:val="007632FE"/>
    <w:rsid w:val="007633D6"/>
    <w:rsid w:val="00763626"/>
    <w:rsid w:val="0076385F"/>
    <w:rsid w:val="0076390A"/>
    <w:rsid w:val="00763B81"/>
    <w:rsid w:val="0076432E"/>
    <w:rsid w:val="007644B1"/>
    <w:rsid w:val="00764726"/>
    <w:rsid w:val="007649DC"/>
    <w:rsid w:val="00764A46"/>
    <w:rsid w:val="00764E6F"/>
    <w:rsid w:val="00764F19"/>
    <w:rsid w:val="00765145"/>
    <w:rsid w:val="007653A8"/>
    <w:rsid w:val="0076549E"/>
    <w:rsid w:val="007658AA"/>
    <w:rsid w:val="007658F3"/>
    <w:rsid w:val="00765B1C"/>
    <w:rsid w:val="00765D64"/>
    <w:rsid w:val="0076626D"/>
    <w:rsid w:val="007664DC"/>
    <w:rsid w:val="00766856"/>
    <w:rsid w:val="00766BC9"/>
    <w:rsid w:val="00766E2E"/>
    <w:rsid w:val="00767427"/>
    <w:rsid w:val="0076769E"/>
    <w:rsid w:val="007676DA"/>
    <w:rsid w:val="00767AED"/>
    <w:rsid w:val="00767B43"/>
    <w:rsid w:val="00767C41"/>
    <w:rsid w:val="00767EA6"/>
    <w:rsid w:val="00767F03"/>
    <w:rsid w:val="00767F9F"/>
    <w:rsid w:val="00770086"/>
    <w:rsid w:val="007704E8"/>
    <w:rsid w:val="007709FB"/>
    <w:rsid w:val="00770BFB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B68"/>
    <w:rsid w:val="00777BE9"/>
    <w:rsid w:val="00777CB5"/>
    <w:rsid w:val="00777CF3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1ED0"/>
    <w:rsid w:val="007822B0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55B8"/>
    <w:rsid w:val="00785703"/>
    <w:rsid w:val="00785919"/>
    <w:rsid w:val="007859BE"/>
    <w:rsid w:val="00785C0F"/>
    <w:rsid w:val="00785CE9"/>
    <w:rsid w:val="00786018"/>
    <w:rsid w:val="0078614E"/>
    <w:rsid w:val="007863D2"/>
    <w:rsid w:val="00786729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12"/>
    <w:rsid w:val="00791069"/>
    <w:rsid w:val="00791139"/>
    <w:rsid w:val="00791185"/>
    <w:rsid w:val="00791456"/>
    <w:rsid w:val="007916B1"/>
    <w:rsid w:val="007917B3"/>
    <w:rsid w:val="0079185B"/>
    <w:rsid w:val="00791B8A"/>
    <w:rsid w:val="00791D8F"/>
    <w:rsid w:val="00791DC6"/>
    <w:rsid w:val="0079210E"/>
    <w:rsid w:val="00792D74"/>
    <w:rsid w:val="00792ECE"/>
    <w:rsid w:val="00792F49"/>
    <w:rsid w:val="0079301C"/>
    <w:rsid w:val="00793209"/>
    <w:rsid w:val="00793293"/>
    <w:rsid w:val="007934E7"/>
    <w:rsid w:val="00793522"/>
    <w:rsid w:val="00793668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834"/>
    <w:rsid w:val="00794A7A"/>
    <w:rsid w:val="00794C37"/>
    <w:rsid w:val="00794FFB"/>
    <w:rsid w:val="00795621"/>
    <w:rsid w:val="00795833"/>
    <w:rsid w:val="00795880"/>
    <w:rsid w:val="00795A84"/>
    <w:rsid w:val="00795BE6"/>
    <w:rsid w:val="00795F9A"/>
    <w:rsid w:val="0079600D"/>
    <w:rsid w:val="0079650D"/>
    <w:rsid w:val="00796BD2"/>
    <w:rsid w:val="00796BDE"/>
    <w:rsid w:val="00796C65"/>
    <w:rsid w:val="0079709C"/>
    <w:rsid w:val="007970A2"/>
    <w:rsid w:val="00797103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297"/>
    <w:rsid w:val="007A1A29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333"/>
    <w:rsid w:val="007A3770"/>
    <w:rsid w:val="007A3996"/>
    <w:rsid w:val="007A3BA2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50F2"/>
    <w:rsid w:val="007A55B2"/>
    <w:rsid w:val="007A581F"/>
    <w:rsid w:val="007A5CD9"/>
    <w:rsid w:val="007A5E39"/>
    <w:rsid w:val="007A5FA5"/>
    <w:rsid w:val="007A614F"/>
    <w:rsid w:val="007A626D"/>
    <w:rsid w:val="007A646F"/>
    <w:rsid w:val="007A6A96"/>
    <w:rsid w:val="007A6AC6"/>
    <w:rsid w:val="007A6BAA"/>
    <w:rsid w:val="007A6BBC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439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9E9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71A"/>
    <w:rsid w:val="007B676B"/>
    <w:rsid w:val="007B6A57"/>
    <w:rsid w:val="007B6CCA"/>
    <w:rsid w:val="007B6DDF"/>
    <w:rsid w:val="007B6E49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F18"/>
    <w:rsid w:val="007C031C"/>
    <w:rsid w:val="007C0D2F"/>
    <w:rsid w:val="007C109F"/>
    <w:rsid w:val="007C1236"/>
    <w:rsid w:val="007C1364"/>
    <w:rsid w:val="007C14D5"/>
    <w:rsid w:val="007C1574"/>
    <w:rsid w:val="007C2014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6D0"/>
    <w:rsid w:val="007C4A4A"/>
    <w:rsid w:val="007C4A74"/>
    <w:rsid w:val="007C4B59"/>
    <w:rsid w:val="007C4BDD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64E"/>
    <w:rsid w:val="007D07F0"/>
    <w:rsid w:val="007D0C9F"/>
    <w:rsid w:val="007D0DCF"/>
    <w:rsid w:val="007D1019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2F7"/>
    <w:rsid w:val="007D2364"/>
    <w:rsid w:val="007D23C0"/>
    <w:rsid w:val="007D2454"/>
    <w:rsid w:val="007D2B1B"/>
    <w:rsid w:val="007D2B7F"/>
    <w:rsid w:val="007D2DB6"/>
    <w:rsid w:val="007D3285"/>
    <w:rsid w:val="007D32A3"/>
    <w:rsid w:val="007D3715"/>
    <w:rsid w:val="007D390C"/>
    <w:rsid w:val="007D3A10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B61"/>
    <w:rsid w:val="007D5D85"/>
    <w:rsid w:val="007D5FEC"/>
    <w:rsid w:val="007D6097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E6C"/>
    <w:rsid w:val="007E2EB7"/>
    <w:rsid w:val="007E32E8"/>
    <w:rsid w:val="007E34F2"/>
    <w:rsid w:val="007E35F5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8D0"/>
    <w:rsid w:val="007E4A65"/>
    <w:rsid w:val="007E4BEE"/>
    <w:rsid w:val="007E4DB7"/>
    <w:rsid w:val="007E4E13"/>
    <w:rsid w:val="007E5029"/>
    <w:rsid w:val="007E50E9"/>
    <w:rsid w:val="007E5398"/>
    <w:rsid w:val="007E5646"/>
    <w:rsid w:val="007E5777"/>
    <w:rsid w:val="007E5962"/>
    <w:rsid w:val="007E5AB0"/>
    <w:rsid w:val="007E5B6B"/>
    <w:rsid w:val="007E5CC9"/>
    <w:rsid w:val="007E63AD"/>
    <w:rsid w:val="007E6534"/>
    <w:rsid w:val="007E6626"/>
    <w:rsid w:val="007E6906"/>
    <w:rsid w:val="007E6924"/>
    <w:rsid w:val="007E6B8E"/>
    <w:rsid w:val="007E6F26"/>
    <w:rsid w:val="007E6FA2"/>
    <w:rsid w:val="007E7559"/>
    <w:rsid w:val="007E760C"/>
    <w:rsid w:val="007E785A"/>
    <w:rsid w:val="007E79C6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799"/>
    <w:rsid w:val="007F081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465D"/>
    <w:rsid w:val="007F46E0"/>
    <w:rsid w:val="007F4A8F"/>
    <w:rsid w:val="007F4AA1"/>
    <w:rsid w:val="007F4ACF"/>
    <w:rsid w:val="007F528A"/>
    <w:rsid w:val="007F5702"/>
    <w:rsid w:val="007F5768"/>
    <w:rsid w:val="007F5AB8"/>
    <w:rsid w:val="007F5B3A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BC3"/>
    <w:rsid w:val="00801C43"/>
    <w:rsid w:val="00801C67"/>
    <w:rsid w:val="00801D91"/>
    <w:rsid w:val="0080231E"/>
    <w:rsid w:val="008023B6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AF0"/>
    <w:rsid w:val="00804E07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479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D5"/>
    <w:rsid w:val="0082143C"/>
    <w:rsid w:val="008217A3"/>
    <w:rsid w:val="00821AC9"/>
    <w:rsid w:val="00821B99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4EC"/>
    <w:rsid w:val="0082556F"/>
    <w:rsid w:val="008255DF"/>
    <w:rsid w:val="00825756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AC"/>
    <w:rsid w:val="00827A66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915"/>
    <w:rsid w:val="00832A5B"/>
    <w:rsid w:val="008331DC"/>
    <w:rsid w:val="00833880"/>
    <w:rsid w:val="00833AA5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88F"/>
    <w:rsid w:val="00837ED3"/>
    <w:rsid w:val="00837FCA"/>
    <w:rsid w:val="00840532"/>
    <w:rsid w:val="008407D1"/>
    <w:rsid w:val="0084091C"/>
    <w:rsid w:val="008409B4"/>
    <w:rsid w:val="008409E1"/>
    <w:rsid w:val="00840DDA"/>
    <w:rsid w:val="008410C6"/>
    <w:rsid w:val="00841324"/>
    <w:rsid w:val="008413BA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4A89"/>
    <w:rsid w:val="00845663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A7"/>
    <w:rsid w:val="00850030"/>
    <w:rsid w:val="00850177"/>
    <w:rsid w:val="008501C9"/>
    <w:rsid w:val="0085075D"/>
    <w:rsid w:val="0085083E"/>
    <w:rsid w:val="00850982"/>
    <w:rsid w:val="00850A5B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2DCA"/>
    <w:rsid w:val="00853332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50"/>
    <w:rsid w:val="00857781"/>
    <w:rsid w:val="008577F7"/>
    <w:rsid w:val="008579FD"/>
    <w:rsid w:val="00857B46"/>
    <w:rsid w:val="00857F49"/>
    <w:rsid w:val="008601EB"/>
    <w:rsid w:val="0086050C"/>
    <w:rsid w:val="00860646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A50"/>
    <w:rsid w:val="00865B66"/>
    <w:rsid w:val="00866107"/>
    <w:rsid w:val="00866595"/>
    <w:rsid w:val="00866BA5"/>
    <w:rsid w:val="00866EED"/>
    <w:rsid w:val="00866F52"/>
    <w:rsid w:val="00867625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789"/>
    <w:rsid w:val="00871879"/>
    <w:rsid w:val="008719F2"/>
    <w:rsid w:val="00871A34"/>
    <w:rsid w:val="00871A4C"/>
    <w:rsid w:val="00871C01"/>
    <w:rsid w:val="00871F4D"/>
    <w:rsid w:val="0087241D"/>
    <w:rsid w:val="008726FD"/>
    <w:rsid w:val="00872944"/>
    <w:rsid w:val="00872BE2"/>
    <w:rsid w:val="008732D9"/>
    <w:rsid w:val="00873370"/>
    <w:rsid w:val="00873538"/>
    <w:rsid w:val="00873C66"/>
    <w:rsid w:val="00873FFE"/>
    <w:rsid w:val="00874016"/>
    <w:rsid w:val="0087449A"/>
    <w:rsid w:val="00874729"/>
    <w:rsid w:val="00874923"/>
    <w:rsid w:val="00874932"/>
    <w:rsid w:val="008749BC"/>
    <w:rsid w:val="008749E8"/>
    <w:rsid w:val="00874CB4"/>
    <w:rsid w:val="00874D28"/>
    <w:rsid w:val="00874FD5"/>
    <w:rsid w:val="00875397"/>
    <w:rsid w:val="008753BF"/>
    <w:rsid w:val="00875485"/>
    <w:rsid w:val="00875CDB"/>
    <w:rsid w:val="00875D06"/>
    <w:rsid w:val="00875E91"/>
    <w:rsid w:val="0087613F"/>
    <w:rsid w:val="008762E1"/>
    <w:rsid w:val="008763EB"/>
    <w:rsid w:val="0087672C"/>
    <w:rsid w:val="0087673B"/>
    <w:rsid w:val="008768F5"/>
    <w:rsid w:val="00876979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4"/>
    <w:rsid w:val="008834BE"/>
    <w:rsid w:val="0088383B"/>
    <w:rsid w:val="0088396D"/>
    <w:rsid w:val="00883D0A"/>
    <w:rsid w:val="00884310"/>
    <w:rsid w:val="00884721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5FF3"/>
    <w:rsid w:val="00886076"/>
    <w:rsid w:val="00886177"/>
    <w:rsid w:val="008862AE"/>
    <w:rsid w:val="008863A1"/>
    <w:rsid w:val="00886691"/>
    <w:rsid w:val="008867B5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0D4"/>
    <w:rsid w:val="0089113C"/>
    <w:rsid w:val="008911DD"/>
    <w:rsid w:val="00891318"/>
    <w:rsid w:val="008913DC"/>
    <w:rsid w:val="008914CE"/>
    <w:rsid w:val="008917DC"/>
    <w:rsid w:val="008918B1"/>
    <w:rsid w:val="00891AE3"/>
    <w:rsid w:val="00891AEC"/>
    <w:rsid w:val="00891DDF"/>
    <w:rsid w:val="00891E6B"/>
    <w:rsid w:val="00892596"/>
    <w:rsid w:val="008925E3"/>
    <w:rsid w:val="008927FE"/>
    <w:rsid w:val="0089297F"/>
    <w:rsid w:val="00892D9A"/>
    <w:rsid w:val="00893085"/>
    <w:rsid w:val="008930F4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9F"/>
    <w:rsid w:val="00895713"/>
    <w:rsid w:val="008957BE"/>
    <w:rsid w:val="008959A0"/>
    <w:rsid w:val="0089621A"/>
    <w:rsid w:val="00896426"/>
    <w:rsid w:val="00896465"/>
    <w:rsid w:val="008964FF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129D"/>
    <w:rsid w:val="008A14D8"/>
    <w:rsid w:val="008A152B"/>
    <w:rsid w:val="008A159E"/>
    <w:rsid w:val="008A178B"/>
    <w:rsid w:val="008A188D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12D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A71"/>
    <w:rsid w:val="008A6214"/>
    <w:rsid w:val="008A6608"/>
    <w:rsid w:val="008A663B"/>
    <w:rsid w:val="008A6741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D29"/>
    <w:rsid w:val="008B10F1"/>
    <w:rsid w:val="008B1252"/>
    <w:rsid w:val="008B14F6"/>
    <w:rsid w:val="008B169A"/>
    <w:rsid w:val="008B1BBE"/>
    <w:rsid w:val="008B1C3A"/>
    <w:rsid w:val="008B1DF8"/>
    <w:rsid w:val="008B1F18"/>
    <w:rsid w:val="008B1F21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7E"/>
    <w:rsid w:val="008C17A9"/>
    <w:rsid w:val="008C1928"/>
    <w:rsid w:val="008C1996"/>
    <w:rsid w:val="008C1A65"/>
    <w:rsid w:val="008C1AE2"/>
    <w:rsid w:val="008C1B32"/>
    <w:rsid w:val="008C1B7C"/>
    <w:rsid w:val="008C1D9F"/>
    <w:rsid w:val="008C2195"/>
    <w:rsid w:val="008C228F"/>
    <w:rsid w:val="008C23F8"/>
    <w:rsid w:val="008C2531"/>
    <w:rsid w:val="008C28AB"/>
    <w:rsid w:val="008C2C97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930"/>
    <w:rsid w:val="008C5CE7"/>
    <w:rsid w:val="008C5E39"/>
    <w:rsid w:val="008C63B6"/>
    <w:rsid w:val="008C63F7"/>
    <w:rsid w:val="008C6491"/>
    <w:rsid w:val="008C651F"/>
    <w:rsid w:val="008C6874"/>
    <w:rsid w:val="008C6A31"/>
    <w:rsid w:val="008C6AB4"/>
    <w:rsid w:val="008C6B48"/>
    <w:rsid w:val="008C6B65"/>
    <w:rsid w:val="008C709A"/>
    <w:rsid w:val="008C70E5"/>
    <w:rsid w:val="008C7154"/>
    <w:rsid w:val="008C77A3"/>
    <w:rsid w:val="008C784B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88A"/>
    <w:rsid w:val="008D5B84"/>
    <w:rsid w:val="008D5B8A"/>
    <w:rsid w:val="008D5DB6"/>
    <w:rsid w:val="008D5EAC"/>
    <w:rsid w:val="008D5EE7"/>
    <w:rsid w:val="008D611E"/>
    <w:rsid w:val="008D6387"/>
    <w:rsid w:val="008D664C"/>
    <w:rsid w:val="008D679C"/>
    <w:rsid w:val="008D67FF"/>
    <w:rsid w:val="008D7146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A44"/>
    <w:rsid w:val="008E2AF2"/>
    <w:rsid w:val="008E3094"/>
    <w:rsid w:val="008E320D"/>
    <w:rsid w:val="008E33B7"/>
    <w:rsid w:val="008E389A"/>
    <w:rsid w:val="008E3AFE"/>
    <w:rsid w:val="008E3B21"/>
    <w:rsid w:val="008E3C1A"/>
    <w:rsid w:val="008E411C"/>
    <w:rsid w:val="008E4133"/>
    <w:rsid w:val="008E43F9"/>
    <w:rsid w:val="008E443A"/>
    <w:rsid w:val="008E4A62"/>
    <w:rsid w:val="008E4EC4"/>
    <w:rsid w:val="008E50AE"/>
    <w:rsid w:val="008E5535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95E"/>
    <w:rsid w:val="008E7DE7"/>
    <w:rsid w:val="008E7F7A"/>
    <w:rsid w:val="008F0650"/>
    <w:rsid w:val="008F09DC"/>
    <w:rsid w:val="008F0B05"/>
    <w:rsid w:val="008F0B59"/>
    <w:rsid w:val="008F0ED8"/>
    <w:rsid w:val="008F1006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D82"/>
    <w:rsid w:val="008F3F48"/>
    <w:rsid w:val="008F4184"/>
    <w:rsid w:val="008F47A3"/>
    <w:rsid w:val="008F47D1"/>
    <w:rsid w:val="008F47F1"/>
    <w:rsid w:val="008F4A7A"/>
    <w:rsid w:val="008F4ABC"/>
    <w:rsid w:val="008F4BD5"/>
    <w:rsid w:val="008F50B2"/>
    <w:rsid w:val="008F511C"/>
    <w:rsid w:val="008F5468"/>
    <w:rsid w:val="008F569E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FAE"/>
    <w:rsid w:val="00900156"/>
    <w:rsid w:val="0090022D"/>
    <w:rsid w:val="009003EB"/>
    <w:rsid w:val="009005EB"/>
    <w:rsid w:val="009009EF"/>
    <w:rsid w:val="00900C3D"/>
    <w:rsid w:val="009010EC"/>
    <w:rsid w:val="009020A5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1BB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9CC"/>
    <w:rsid w:val="00906A07"/>
    <w:rsid w:val="00906B63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05"/>
    <w:rsid w:val="009126CD"/>
    <w:rsid w:val="009129CA"/>
    <w:rsid w:val="00912CD5"/>
    <w:rsid w:val="00912EEE"/>
    <w:rsid w:val="00913498"/>
    <w:rsid w:val="009138F6"/>
    <w:rsid w:val="00913AF3"/>
    <w:rsid w:val="00914108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B48"/>
    <w:rsid w:val="00916C6E"/>
    <w:rsid w:val="00916E00"/>
    <w:rsid w:val="00916E8F"/>
    <w:rsid w:val="00916F05"/>
    <w:rsid w:val="00916F3D"/>
    <w:rsid w:val="00916F59"/>
    <w:rsid w:val="00917300"/>
    <w:rsid w:val="009174A7"/>
    <w:rsid w:val="00917866"/>
    <w:rsid w:val="00917C5F"/>
    <w:rsid w:val="00920455"/>
    <w:rsid w:val="0092077E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94"/>
    <w:rsid w:val="00922CFD"/>
    <w:rsid w:val="00922E47"/>
    <w:rsid w:val="009230AA"/>
    <w:rsid w:val="009230E7"/>
    <w:rsid w:val="0092341B"/>
    <w:rsid w:val="009234F7"/>
    <w:rsid w:val="00924343"/>
    <w:rsid w:val="00924345"/>
    <w:rsid w:val="00924365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FA"/>
    <w:rsid w:val="00930E3E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FE"/>
    <w:rsid w:val="009339F0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0D21"/>
    <w:rsid w:val="0094155C"/>
    <w:rsid w:val="0094165C"/>
    <w:rsid w:val="00941A30"/>
    <w:rsid w:val="00941E9B"/>
    <w:rsid w:val="0094225A"/>
    <w:rsid w:val="009424AF"/>
    <w:rsid w:val="009424DD"/>
    <w:rsid w:val="009425BC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6EF"/>
    <w:rsid w:val="009437DC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978"/>
    <w:rsid w:val="00944A9F"/>
    <w:rsid w:val="00944AD0"/>
    <w:rsid w:val="00944E1C"/>
    <w:rsid w:val="00944E2C"/>
    <w:rsid w:val="00944EB8"/>
    <w:rsid w:val="0094511A"/>
    <w:rsid w:val="00945295"/>
    <w:rsid w:val="009456E6"/>
    <w:rsid w:val="00945D8E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A4B"/>
    <w:rsid w:val="009510D7"/>
    <w:rsid w:val="00951236"/>
    <w:rsid w:val="0095146C"/>
    <w:rsid w:val="00951492"/>
    <w:rsid w:val="00951844"/>
    <w:rsid w:val="00951A7E"/>
    <w:rsid w:val="00952351"/>
    <w:rsid w:val="00952367"/>
    <w:rsid w:val="00952372"/>
    <w:rsid w:val="009523C4"/>
    <w:rsid w:val="009526A7"/>
    <w:rsid w:val="009527FE"/>
    <w:rsid w:val="0095280E"/>
    <w:rsid w:val="009529E5"/>
    <w:rsid w:val="009529F3"/>
    <w:rsid w:val="00952E16"/>
    <w:rsid w:val="0095302A"/>
    <w:rsid w:val="009533D1"/>
    <w:rsid w:val="00953460"/>
    <w:rsid w:val="00953613"/>
    <w:rsid w:val="00953616"/>
    <w:rsid w:val="00953716"/>
    <w:rsid w:val="0095389F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384"/>
    <w:rsid w:val="009563D4"/>
    <w:rsid w:val="009563FB"/>
    <w:rsid w:val="009564DD"/>
    <w:rsid w:val="009567A4"/>
    <w:rsid w:val="0095685C"/>
    <w:rsid w:val="00956E1F"/>
    <w:rsid w:val="00957082"/>
    <w:rsid w:val="009572CC"/>
    <w:rsid w:val="009573C6"/>
    <w:rsid w:val="009576B1"/>
    <w:rsid w:val="00957775"/>
    <w:rsid w:val="009579F4"/>
    <w:rsid w:val="00957B02"/>
    <w:rsid w:val="00957BC2"/>
    <w:rsid w:val="00957E8C"/>
    <w:rsid w:val="00957F1E"/>
    <w:rsid w:val="00957F81"/>
    <w:rsid w:val="00957FE8"/>
    <w:rsid w:val="009603F3"/>
    <w:rsid w:val="00960536"/>
    <w:rsid w:val="00960645"/>
    <w:rsid w:val="009610D0"/>
    <w:rsid w:val="00961100"/>
    <w:rsid w:val="0096119C"/>
    <w:rsid w:val="009611C1"/>
    <w:rsid w:val="009616AE"/>
    <w:rsid w:val="009616C4"/>
    <w:rsid w:val="00961853"/>
    <w:rsid w:val="0096189C"/>
    <w:rsid w:val="00961FBB"/>
    <w:rsid w:val="0096252B"/>
    <w:rsid w:val="0096265C"/>
    <w:rsid w:val="00962804"/>
    <w:rsid w:val="00962AA5"/>
    <w:rsid w:val="00962B86"/>
    <w:rsid w:val="00962BD6"/>
    <w:rsid w:val="00962CAD"/>
    <w:rsid w:val="0096318F"/>
    <w:rsid w:val="0096325F"/>
    <w:rsid w:val="0096329C"/>
    <w:rsid w:val="00963358"/>
    <w:rsid w:val="00963423"/>
    <w:rsid w:val="00963523"/>
    <w:rsid w:val="00963808"/>
    <w:rsid w:val="00963FF7"/>
    <w:rsid w:val="009642C4"/>
    <w:rsid w:val="0096449D"/>
    <w:rsid w:val="00964505"/>
    <w:rsid w:val="00964774"/>
    <w:rsid w:val="00964B1F"/>
    <w:rsid w:val="00964DCD"/>
    <w:rsid w:val="00965025"/>
    <w:rsid w:val="0096505E"/>
    <w:rsid w:val="009651AB"/>
    <w:rsid w:val="009651B2"/>
    <w:rsid w:val="00965493"/>
    <w:rsid w:val="009654B8"/>
    <w:rsid w:val="009659D7"/>
    <w:rsid w:val="00965A2C"/>
    <w:rsid w:val="00965EE7"/>
    <w:rsid w:val="0096604D"/>
    <w:rsid w:val="0096627A"/>
    <w:rsid w:val="00966689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0D8"/>
    <w:rsid w:val="009704F5"/>
    <w:rsid w:val="009709AD"/>
    <w:rsid w:val="00970A58"/>
    <w:rsid w:val="00970BB9"/>
    <w:rsid w:val="00971206"/>
    <w:rsid w:val="009713EE"/>
    <w:rsid w:val="00971413"/>
    <w:rsid w:val="00971A94"/>
    <w:rsid w:val="00971AFF"/>
    <w:rsid w:val="00971BB0"/>
    <w:rsid w:val="00971F7E"/>
    <w:rsid w:val="009723D3"/>
    <w:rsid w:val="0097260E"/>
    <w:rsid w:val="009726A6"/>
    <w:rsid w:val="009728D3"/>
    <w:rsid w:val="009729AA"/>
    <w:rsid w:val="009729F0"/>
    <w:rsid w:val="00972B5A"/>
    <w:rsid w:val="00972CC9"/>
    <w:rsid w:val="00972ECF"/>
    <w:rsid w:val="0097305F"/>
    <w:rsid w:val="00973707"/>
    <w:rsid w:val="00973A74"/>
    <w:rsid w:val="00973C1A"/>
    <w:rsid w:val="00973DAD"/>
    <w:rsid w:val="0097445E"/>
    <w:rsid w:val="00974514"/>
    <w:rsid w:val="0097458D"/>
    <w:rsid w:val="00974AB7"/>
    <w:rsid w:val="00974B5C"/>
    <w:rsid w:val="00974C8D"/>
    <w:rsid w:val="00974D5D"/>
    <w:rsid w:val="0097506E"/>
    <w:rsid w:val="009756C4"/>
    <w:rsid w:val="00975769"/>
    <w:rsid w:val="009766C9"/>
    <w:rsid w:val="00976A1E"/>
    <w:rsid w:val="00976D77"/>
    <w:rsid w:val="00976DF4"/>
    <w:rsid w:val="00976E10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9BE"/>
    <w:rsid w:val="00984BFA"/>
    <w:rsid w:val="00984CA9"/>
    <w:rsid w:val="00984FF9"/>
    <w:rsid w:val="009859AA"/>
    <w:rsid w:val="00985B41"/>
    <w:rsid w:val="00985EC8"/>
    <w:rsid w:val="00985FAB"/>
    <w:rsid w:val="00986140"/>
    <w:rsid w:val="009863D1"/>
    <w:rsid w:val="0098653C"/>
    <w:rsid w:val="009865EE"/>
    <w:rsid w:val="00986632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B67"/>
    <w:rsid w:val="00987DE5"/>
    <w:rsid w:val="0099003B"/>
    <w:rsid w:val="00990138"/>
    <w:rsid w:val="009902B1"/>
    <w:rsid w:val="009905B8"/>
    <w:rsid w:val="0099075E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A0"/>
    <w:rsid w:val="00994967"/>
    <w:rsid w:val="009949BE"/>
    <w:rsid w:val="00994D83"/>
    <w:rsid w:val="00994F06"/>
    <w:rsid w:val="00994FA8"/>
    <w:rsid w:val="009955E2"/>
    <w:rsid w:val="00995751"/>
    <w:rsid w:val="00995815"/>
    <w:rsid w:val="009959B3"/>
    <w:rsid w:val="00995C97"/>
    <w:rsid w:val="00995CF5"/>
    <w:rsid w:val="00995DB6"/>
    <w:rsid w:val="00995F08"/>
    <w:rsid w:val="00995F41"/>
    <w:rsid w:val="00995FDA"/>
    <w:rsid w:val="00996307"/>
    <w:rsid w:val="0099641B"/>
    <w:rsid w:val="009966A3"/>
    <w:rsid w:val="00996852"/>
    <w:rsid w:val="00996A0B"/>
    <w:rsid w:val="00996BAC"/>
    <w:rsid w:val="00996CD5"/>
    <w:rsid w:val="00996EBB"/>
    <w:rsid w:val="0099711C"/>
    <w:rsid w:val="009971A7"/>
    <w:rsid w:val="0099748B"/>
    <w:rsid w:val="00997697"/>
    <w:rsid w:val="0099778A"/>
    <w:rsid w:val="00997FD6"/>
    <w:rsid w:val="00997FF9"/>
    <w:rsid w:val="009A0693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466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3C33"/>
    <w:rsid w:val="009A401E"/>
    <w:rsid w:val="009A414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360"/>
    <w:rsid w:val="009B0646"/>
    <w:rsid w:val="009B0CA1"/>
    <w:rsid w:val="009B0E72"/>
    <w:rsid w:val="009B1611"/>
    <w:rsid w:val="009B1809"/>
    <w:rsid w:val="009B196F"/>
    <w:rsid w:val="009B1CBA"/>
    <w:rsid w:val="009B1F57"/>
    <w:rsid w:val="009B1F74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909"/>
    <w:rsid w:val="009B3A2E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5D"/>
    <w:rsid w:val="009B69C8"/>
    <w:rsid w:val="009B6DB6"/>
    <w:rsid w:val="009B70B2"/>
    <w:rsid w:val="009B71F8"/>
    <w:rsid w:val="009B7681"/>
    <w:rsid w:val="009B77F9"/>
    <w:rsid w:val="009B7A56"/>
    <w:rsid w:val="009B7C77"/>
    <w:rsid w:val="009C0325"/>
    <w:rsid w:val="009C033D"/>
    <w:rsid w:val="009C036C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C22"/>
    <w:rsid w:val="009C1FCE"/>
    <w:rsid w:val="009C21E0"/>
    <w:rsid w:val="009C2518"/>
    <w:rsid w:val="009C300E"/>
    <w:rsid w:val="009C30EC"/>
    <w:rsid w:val="009C3287"/>
    <w:rsid w:val="009C34DC"/>
    <w:rsid w:val="009C35D7"/>
    <w:rsid w:val="009C382E"/>
    <w:rsid w:val="009C384C"/>
    <w:rsid w:val="009C3859"/>
    <w:rsid w:val="009C43CF"/>
    <w:rsid w:val="009C451A"/>
    <w:rsid w:val="009C49AB"/>
    <w:rsid w:val="009C4EE8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F9"/>
    <w:rsid w:val="009D0FB6"/>
    <w:rsid w:val="009D136F"/>
    <w:rsid w:val="009D16A3"/>
    <w:rsid w:val="009D170B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1CF"/>
    <w:rsid w:val="009D452D"/>
    <w:rsid w:val="009D4668"/>
    <w:rsid w:val="009D4749"/>
    <w:rsid w:val="009D4DE2"/>
    <w:rsid w:val="009D4E38"/>
    <w:rsid w:val="009D51BE"/>
    <w:rsid w:val="009D5243"/>
    <w:rsid w:val="009D54F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B17"/>
    <w:rsid w:val="009D6D8D"/>
    <w:rsid w:val="009D70BC"/>
    <w:rsid w:val="009D7190"/>
    <w:rsid w:val="009D71EA"/>
    <w:rsid w:val="009D72D0"/>
    <w:rsid w:val="009D733E"/>
    <w:rsid w:val="009D7A5C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25BF"/>
    <w:rsid w:val="009E2763"/>
    <w:rsid w:val="009E278D"/>
    <w:rsid w:val="009E28DE"/>
    <w:rsid w:val="009E2BCC"/>
    <w:rsid w:val="009E2CC1"/>
    <w:rsid w:val="009E3146"/>
    <w:rsid w:val="009E3225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6F73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BA3"/>
    <w:rsid w:val="009E7E22"/>
    <w:rsid w:val="009E7E2E"/>
    <w:rsid w:val="009F0349"/>
    <w:rsid w:val="009F0516"/>
    <w:rsid w:val="009F0986"/>
    <w:rsid w:val="009F09FC"/>
    <w:rsid w:val="009F0D4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E2"/>
    <w:rsid w:val="00A03290"/>
    <w:rsid w:val="00A03847"/>
    <w:rsid w:val="00A03C44"/>
    <w:rsid w:val="00A04037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540"/>
    <w:rsid w:val="00A06B1D"/>
    <w:rsid w:val="00A06BE3"/>
    <w:rsid w:val="00A06F53"/>
    <w:rsid w:val="00A0707C"/>
    <w:rsid w:val="00A07099"/>
    <w:rsid w:val="00A070B7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38"/>
    <w:rsid w:val="00A108A2"/>
    <w:rsid w:val="00A109DD"/>
    <w:rsid w:val="00A10C6C"/>
    <w:rsid w:val="00A10CA4"/>
    <w:rsid w:val="00A1121D"/>
    <w:rsid w:val="00A11329"/>
    <w:rsid w:val="00A1137E"/>
    <w:rsid w:val="00A1139E"/>
    <w:rsid w:val="00A11584"/>
    <w:rsid w:val="00A115E6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8A"/>
    <w:rsid w:val="00A13931"/>
    <w:rsid w:val="00A13D5D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B"/>
    <w:rsid w:val="00A15CF9"/>
    <w:rsid w:val="00A15D78"/>
    <w:rsid w:val="00A16172"/>
    <w:rsid w:val="00A16610"/>
    <w:rsid w:val="00A16777"/>
    <w:rsid w:val="00A169D6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94"/>
    <w:rsid w:val="00A21CF7"/>
    <w:rsid w:val="00A21D4E"/>
    <w:rsid w:val="00A21EFF"/>
    <w:rsid w:val="00A21F59"/>
    <w:rsid w:val="00A220A5"/>
    <w:rsid w:val="00A220C9"/>
    <w:rsid w:val="00A2215F"/>
    <w:rsid w:val="00A22430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68F"/>
    <w:rsid w:val="00A23799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5948"/>
    <w:rsid w:val="00A25A26"/>
    <w:rsid w:val="00A26579"/>
    <w:rsid w:val="00A265CC"/>
    <w:rsid w:val="00A265FB"/>
    <w:rsid w:val="00A2669D"/>
    <w:rsid w:val="00A267D0"/>
    <w:rsid w:val="00A26D5A"/>
    <w:rsid w:val="00A26E8A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ACD"/>
    <w:rsid w:val="00A30CAB"/>
    <w:rsid w:val="00A3108F"/>
    <w:rsid w:val="00A3112D"/>
    <w:rsid w:val="00A317EE"/>
    <w:rsid w:val="00A31842"/>
    <w:rsid w:val="00A31936"/>
    <w:rsid w:val="00A319F3"/>
    <w:rsid w:val="00A31C87"/>
    <w:rsid w:val="00A31D15"/>
    <w:rsid w:val="00A31D8A"/>
    <w:rsid w:val="00A31EB4"/>
    <w:rsid w:val="00A3209A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8A3"/>
    <w:rsid w:val="00A37941"/>
    <w:rsid w:val="00A37BDE"/>
    <w:rsid w:val="00A37C7F"/>
    <w:rsid w:val="00A4007A"/>
    <w:rsid w:val="00A4007F"/>
    <w:rsid w:val="00A40396"/>
    <w:rsid w:val="00A404C4"/>
    <w:rsid w:val="00A407A5"/>
    <w:rsid w:val="00A408D6"/>
    <w:rsid w:val="00A40A4A"/>
    <w:rsid w:val="00A40C4D"/>
    <w:rsid w:val="00A41074"/>
    <w:rsid w:val="00A413D6"/>
    <w:rsid w:val="00A41630"/>
    <w:rsid w:val="00A416F3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3EC9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579E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6B"/>
    <w:rsid w:val="00A638B9"/>
    <w:rsid w:val="00A63E4E"/>
    <w:rsid w:val="00A6404A"/>
    <w:rsid w:val="00A64670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B9F"/>
    <w:rsid w:val="00A66D49"/>
    <w:rsid w:val="00A66FB5"/>
    <w:rsid w:val="00A67026"/>
    <w:rsid w:val="00A67091"/>
    <w:rsid w:val="00A6734F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CB"/>
    <w:rsid w:val="00A705CC"/>
    <w:rsid w:val="00A70949"/>
    <w:rsid w:val="00A70A73"/>
    <w:rsid w:val="00A70D32"/>
    <w:rsid w:val="00A7136F"/>
    <w:rsid w:val="00A71AC3"/>
    <w:rsid w:val="00A71B5D"/>
    <w:rsid w:val="00A71E89"/>
    <w:rsid w:val="00A720FF"/>
    <w:rsid w:val="00A7227E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151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4EC"/>
    <w:rsid w:val="00A82531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083"/>
    <w:rsid w:val="00A859AA"/>
    <w:rsid w:val="00A859C6"/>
    <w:rsid w:val="00A85A48"/>
    <w:rsid w:val="00A85D30"/>
    <w:rsid w:val="00A85DA2"/>
    <w:rsid w:val="00A861FA"/>
    <w:rsid w:val="00A86270"/>
    <w:rsid w:val="00A862AB"/>
    <w:rsid w:val="00A8674C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0B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16"/>
    <w:rsid w:val="00A92160"/>
    <w:rsid w:val="00A921E0"/>
    <w:rsid w:val="00A92228"/>
    <w:rsid w:val="00A92769"/>
    <w:rsid w:val="00A92EA7"/>
    <w:rsid w:val="00A930DF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E5C"/>
    <w:rsid w:val="00A93E97"/>
    <w:rsid w:val="00A94329"/>
    <w:rsid w:val="00A948B4"/>
    <w:rsid w:val="00A94B5B"/>
    <w:rsid w:val="00A94BF7"/>
    <w:rsid w:val="00A950DC"/>
    <w:rsid w:val="00A95165"/>
    <w:rsid w:val="00A95376"/>
    <w:rsid w:val="00A954BA"/>
    <w:rsid w:val="00A959AE"/>
    <w:rsid w:val="00A95A0A"/>
    <w:rsid w:val="00A95A3F"/>
    <w:rsid w:val="00A95BAC"/>
    <w:rsid w:val="00A95C1E"/>
    <w:rsid w:val="00A95DE7"/>
    <w:rsid w:val="00A95EDA"/>
    <w:rsid w:val="00A960C8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6D4"/>
    <w:rsid w:val="00AA284E"/>
    <w:rsid w:val="00AA28E1"/>
    <w:rsid w:val="00AA2ABA"/>
    <w:rsid w:val="00AA2E89"/>
    <w:rsid w:val="00AA342C"/>
    <w:rsid w:val="00AA3477"/>
    <w:rsid w:val="00AA3953"/>
    <w:rsid w:val="00AA3C9F"/>
    <w:rsid w:val="00AA3F7C"/>
    <w:rsid w:val="00AA3F9D"/>
    <w:rsid w:val="00AA41C7"/>
    <w:rsid w:val="00AA43EE"/>
    <w:rsid w:val="00AA4B08"/>
    <w:rsid w:val="00AA4FE4"/>
    <w:rsid w:val="00AA5263"/>
    <w:rsid w:val="00AA54FE"/>
    <w:rsid w:val="00AA5555"/>
    <w:rsid w:val="00AA60CF"/>
    <w:rsid w:val="00AA61A9"/>
    <w:rsid w:val="00AA65D2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263"/>
    <w:rsid w:val="00AB1713"/>
    <w:rsid w:val="00AB18D2"/>
    <w:rsid w:val="00AB212D"/>
    <w:rsid w:val="00AB2501"/>
    <w:rsid w:val="00AB26FC"/>
    <w:rsid w:val="00AB2A42"/>
    <w:rsid w:val="00AB336D"/>
    <w:rsid w:val="00AB359B"/>
    <w:rsid w:val="00AB3A3D"/>
    <w:rsid w:val="00AB3C9D"/>
    <w:rsid w:val="00AB3FD1"/>
    <w:rsid w:val="00AB4004"/>
    <w:rsid w:val="00AB4279"/>
    <w:rsid w:val="00AB46F2"/>
    <w:rsid w:val="00AB471F"/>
    <w:rsid w:val="00AB4F0F"/>
    <w:rsid w:val="00AB505B"/>
    <w:rsid w:val="00AB5300"/>
    <w:rsid w:val="00AB543B"/>
    <w:rsid w:val="00AB5443"/>
    <w:rsid w:val="00AB545A"/>
    <w:rsid w:val="00AB5A85"/>
    <w:rsid w:val="00AB5C4A"/>
    <w:rsid w:val="00AB5FC9"/>
    <w:rsid w:val="00AB6552"/>
    <w:rsid w:val="00AB6747"/>
    <w:rsid w:val="00AB6824"/>
    <w:rsid w:val="00AB7170"/>
    <w:rsid w:val="00AB724F"/>
    <w:rsid w:val="00AB76C0"/>
    <w:rsid w:val="00AB7A5B"/>
    <w:rsid w:val="00AB7AC3"/>
    <w:rsid w:val="00AB7DFE"/>
    <w:rsid w:val="00AB7EDA"/>
    <w:rsid w:val="00AC000B"/>
    <w:rsid w:val="00AC005A"/>
    <w:rsid w:val="00AC0296"/>
    <w:rsid w:val="00AC04A3"/>
    <w:rsid w:val="00AC07AA"/>
    <w:rsid w:val="00AC0849"/>
    <w:rsid w:val="00AC09E6"/>
    <w:rsid w:val="00AC1077"/>
    <w:rsid w:val="00AC1361"/>
    <w:rsid w:val="00AC16D0"/>
    <w:rsid w:val="00AC1D4D"/>
    <w:rsid w:val="00AC1DE9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23C"/>
    <w:rsid w:val="00AC34FF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62A"/>
    <w:rsid w:val="00AC492D"/>
    <w:rsid w:val="00AC5038"/>
    <w:rsid w:val="00AC542B"/>
    <w:rsid w:val="00AC54F3"/>
    <w:rsid w:val="00AC5673"/>
    <w:rsid w:val="00AC57C9"/>
    <w:rsid w:val="00AC594C"/>
    <w:rsid w:val="00AC5AEE"/>
    <w:rsid w:val="00AC5F44"/>
    <w:rsid w:val="00AC6072"/>
    <w:rsid w:val="00AC6167"/>
    <w:rsid w:val="00AC6218"/>
    <w:rsid w:val="00AC64B4"/>
    <w:rsid w:val="00AC64B5"/>
    <w:rsid w:val="00AC6D94"/>
    <w:rsid w:val="00AC6EC5"/>
    <w:rsid w:val="00AD01D3"/>
    <w:rsid w:val="00AD0387"/>
    <w:rsid w:val="00AD05AA"/>
    <w:rsid w:val="00AD0844"/>
    <w:rsid w:val="00AD087C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25"/>
    <w:rsid w:val="00AD1EA7"/>
    <w:rsid w:val="00AD1EBE"/>
    <w:rsid w:val="00AD2391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99A"/>
    <w:rsid w:val="00AD4A52"/>
    <w:rsid w:val="00AD4B69"/>
    <w:rsid w:val="00AD4D63"/>
    <w:rsid w:val="00AD4D8E"/>
    <w:rsid w:val="00AD5129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271"/>
    <w:rsid w:val="00AE13E6"/>
    <w:rsid w:val="00AE1422"/>
    <w:rsid w:val="00AE180A"/>
    <w:rsid w:val="00AE1ABD"/>
    <w:rsid w:val="00AE2020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077"/>
    <w:rsid w:val="00AE4658"/>
    <w:rsid w:val="00AE467F"/>
    <w:rsid w:val="00AE485D"/>
    <w:rsid w:val="00AE4BFC"/>
    <w:rsid w:val="00AE4F6D"/>
    <w:rsid w:val="00AE4FFB"/>
    <w:rsid w:val="00AE505D"/>
    <w:rsid w:val="00AE512D"/>
    <w:rsid w:val="00AE523C"/>
    <w:rsid w:val="00AE52A6"/>
    <w:rsid w:val="00AE54F9"/>
    <w:rsid w:val="00AE58AA"/>
    <w:rsid w:val="00AE5C21"/>
    <w:rsid w:val="00AE5D55"/>
    <w:rsid w:val="00AE5ED4"/>
    <w:rsid w:val="00AE60EA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CEE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092"/>
    <w:rsid w:val="00AF1105"/>
    <w:rsid w:val="00AF1250"/>
    <w:rsid w:val="00AF16E0"/>
    <w:rsid w:val="00AF17C0"/>
    <w:rsid w:val="00AF1852"/>
    <w:rsid w:val="00AF18FF"/>
    <w:rsid w:val="00AF1C2E"/>
    <w:rsid w:val="00AF1C93"/>
    <w:rsid w:val="00AF1CAC"/>
    <w:rsid w:val="00AF1E41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39"/>
    <w:rsid w:val="00AF7056"/>
    <w:rsid w:val="00AF725F"/>
    <w:rsid w:val="00AF750A"/>
    <w:rsid w:val="00AF766F"/>
    <w:rsid w:val="00AF777B"/>
    <w:rsid w:val="00AF77C9"/>
    <w:rsid w:val="00AF7921"/>
    <w:rsid w:val="00AF79E0"/>
    <w:rsid w:val="00AF7D14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C33"/>
    <w:rsid w:val="00B00E8F"/>
    <w:rsid w:val="00B00F5A"/>
    <w:rsid w:val="00B00FC4"/>
    <w:rsid w:val="00B0101B"/>
    <w:rsid w:val="00B01345"/>
    <w:rsid w:val="00B013FB"/>
    <w:rsid w:val="00B016FF"/>
    <w:rsid w:val="00B0177D"/>
    <w:rsid w:val="00B02323"/>
    <w:rsid w:val="00B02437"/>
    <w:rsid w:val="00B025B7"/>
    <w:rsid w:val="00B02705"/>
    <w:rsid w:val="00B02889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8DB"/>
    <w:rsid w:val="00B04B60"/>
    <w:rsid w:val="00B04DB7"/>
    <w:rsid w:val="00B04DC2"/>
    <w:rsid w:val="00B0511F"/>
    <w:rsid w:val="00B05316"/>
    <w:rsid w:val="00B05467"/>
    <w:rsid w:val="00B05670"/>
    <w:rsid w:val="00B057FA"/>
    <w:rsid w:val="00B059AD"/>
    <w:rsid w:val="00B061EE"/>
    <w:rsid w:val="00B06283"/>
    <w:rsid w:val="00B062AD"/>
    <w:rsid w:val="00B06475"/>
    <w:rsid w:val="00B06733"/>
    <w:rsid w:val="00B06C38"/>
    <w:rsid w:val="00B071BF"/>
    <w:rsid w:val="00B071DB"/>
    <w:rsid w:val="00B07E05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220"/>
    <w:rsid w:val="00B133DE"/>
    <w:rsid w:val="00B13444"/>
    <w:rsid w:val="00B1346D"/>
    <w:rsid w:val="00B134E2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AFA"/>
    <w:rsid w:val="00B14FAE"/>
    <w:rsid w:val="00B14FD9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20424"/>
    <w:rsid w:val="00B206A1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1F9F"/>
    <w:rsid w:val="00B22308"/>
    <w:rsid w:val="00B2249B"/>
    <w:rsid w:val="00B22555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107"/>
    <w:rsid w:val="00B246A7"/>
    <w:rsid w:val="00B24975"/>
    <w:rsid w:val="00B24AA4"/>
    <w:rsid w:val="00B24D16"/>
    <w:rsid w:val="00B24E17"/>
    <w:rsid w:val="00B25118"/>
    <w:rsid w:val="00B2562E"/>
    <w:rsid w:val="00B259A4"/>
    <w:rsid w:val="00B264F7"/>
    <w:rsid w:val="00B26709"/>
    <w:rsid w:val="00B26B3F"/>
    <w:rsid w:val="00B2785B"/>
    <w:rsid w:val="00B27934"/>
    <w:rsid w:val="00B27962"/>
    <w:rsid w:val="00B27E47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CF9"/>
    <w:rsid w:val="00B31F70"/>
    <w:rsid w:val="00B329FA"/>
    <w:rsid w:val="00B32B83"/>
    <w:rsid w:val="00B32C1A"/>
    <w:rsid w:val="00B32F3E"/>
    <w:rsid w:val="00B33561"/>
    <w:rsid w:val="00B3385B"/>
    <w:rsid w:val="00B33911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17E"/>
    <w:rsid w:val="00B36268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C2A"/>
    <w:rsid w:val="00B41FDC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60"/>
    <w:rsid w:val="00B436FB"/>
    <w:rsid w:val="00B43901"/>
    <w:rsid w:val="00B4399A"/>
    <w:rsid w:val="00B43E90"/>
    <w:rsid w:val="00B443CD"/>
    <w:rsid w:val="00B443ED"/>
    <w:rsid w:val="00B4468C"/>
    <w:rsid w:val="00B44793"/>
    <w:rsid w:val="00B447E1"/>
    <w:rsid w:val="00B448B1"/>
    <w:rsid w:val="00B44A84"/>
    <w:rsid w:val="00B44F7B"/>
    <w:rsid w:val="00B44FBF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42D"/>
    <w:rsid w:val="00B466EC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9B6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AA1"/>
    <w:rsid w:val="00B50B36"/>
    <w:rsid w:val="00B50D2D"/>
    <w:rsid w:val="00B51277"/>
    <w:rsid w:val="00B515CB"/>
    <w:rsid w:val="00B5192D"/>
    <w:rsid w:val="00B51A41"/>
    <w:rsid w:val="00B51DBC"/>
    <w:rsid w:val="00B5223B"/>
    <w:rsid w:val="00B522BB"/>
    <w:rsid w:val="00B52605"/>
    <w:rsid w:val="00B528DF"/>
    <w:rsid w:val="00B52992"/>
    <w:rsid w:val="00B52AEA"/>
    <w:rsid w:val="00B52BCC"/>
    <w:rsid w:val="00B52C01"/>
    <w:rsid w:val="00B52E50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2D7"/>
    <w:rsid w:val="00B54678"/>
    <w:rsid w:val="00B5470F"/>
    <w:rsid w:val="00B549F0"/>
    <w:rsid w:val="00B54A65"/>
    <w:rsid w:val="00B54ADD"/>
    <w:rsid w:val="00B54B3C"/>
    <w:rsid w:val="00B54D00"/>
    <w:rsid w:val="00B54DC4"/>
    <w:rsid w:val="00B55120"/>
    <w:rsid w:val="00B5514F"/>
    <w:rsid w:val="00B5521D"/>
    <w:rsid w:val="00B552A6"/>
    <w:rsid w:val="00B552AB"/>
    <w:rsid w:val="00B5556B"/>
    <w:rsid w:val="00B5565C"/>
    <w:rsid w:val="00B55687"/>
    <w:rsid w:val="00B55936"/>
    <w:rsid w:val="00B55A6D"/>
    <w:rsid w:val="00B55B6E"/>
    <w:rsid w:val="00B56022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2F4"/>
    <w:rsid w:val="00B574CE"/>
    <w:rsid w:val="00B579FC"/>
    <w:rsid w:val="00B57C76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257C"/>
    <w:rsid w:val="00B62DF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9C5"/>
    <w:rsid w:val="00B649F2"/>
    <w:rsid w:val="00B64ABC"/>
    <w:rsid w:val="00B64C6B"/>
    <w:rsid w:val="00B64E9E"/>
    <w:rsid w:val="00B65957"/>
    <w:rsid w:val="00B659C3"/>
    <w:rsid w:val="00B65B2E"/>
    <w:rsid w:val="00B65C55"/>
    <w:rsid w:val="00B65CDF"/>
    <w:rsid w:val="00B660A8"/>
    <w:rsid w:val="00B661BE"/>
    <w:rsid w:val="00B662A4"/>
    <w:rsid w:val="00B66549"/>
    <w:rsid w:val="00B66862"/>
    <w:rsid w:val="00B66B61"/>
    <w:rsid w:val="00B66D3E"/>
    <w:rsid w:val="00B66DDB"/>
    <w:rsid w:val="00B670DD"/>
    <w:rsid w:val="00B67668"/>
    <w:rsid w:val="00B6769B"/>
    <w:rsid w:val="00B677D5"/>
    <w:rsid w:val="00B677DA"/>
    <w:rsid w:val="00B678C0"/>
    <w:rsid w:val="00B67BC4"/>
    <w:rsid w:val="00B67C90"/>
    <w:rsid w:val="00B67D8D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3F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748"/>
    <w:rsid w:val="00B77901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7CA"/>
    <w:rsid w:val="00B8380B"/>
    <w:rsid w:val="00B83C74"/>
    <w:rsid w:val="00B83E24"/>
    <w:rsid w:val="00B840CC"/>
    <w:rsid w:val="00B845E6"/>
    <w:rsid w:val="00B84898"/>
    <w:rsid w:val="00B848AF"/>
    <w:rsid w:val="00B84C53"/>
    <w:rsid w:val="00B84D43"/>
    <w:rsid w:val="00B851C3"/>
    <w:rsid w:val="00B85757"/>
    <w:rsid w:val="00B85792"/>
    <w:rsid w:val="00B8592E"/>
    <w:rsid w:val="00B85A41"/>
    <w:rsid w:val="00B85B81"/>
    <w:rsid w:val="00B85E4C"/>
    <w:rsid w:val="00B860AB"/>
    <w:rsid w:val="00B861A7"/>
    <w:rsid w:val="00B861E8"/>
    <w:rsid w:val="00B8655C"/>
    <w:rsid w:val="00B86702"/>
    <w:rsid w:val="00B86860"/>
    <w:rsid w:val="00B8686E"/>
    <w:rsid w:val="00B86AD0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48"/>
    <w:rsid w:val="00B908B4"/>
    <w:rsid w:val="00B9115C"/>
    <w:rsid w:val="00B918FF"/>
    <w:rsid w:val="00B91A7E"/>
    <w:rsid w:val="00B91DE4"/>
    <w:rsid w:val="00B925BB"/>
    <w:rsid w:val="00B92765"/>
    <w:rsid w:val="00B9298D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17"/>
    <w:rsid w:val="00B966B7"/>
    <w:rsid w:val="00B9685A"/>
    <w:rsid w:val="00B96A52"/>
    <w:rsid w:val="00B96B92"/>
    <w:rsid w:val="00B96E6D"/>
    <w:rsid w:val="00B9736E"/>
    <w:rsid w:val="00B973DE"/>
    <w:rsid w:val="00B97568"/>
    <w:rsid w:val="00B97B34"/>
    <w:rsid w:val="00B97C6D"/>
    <w:rsid w:val="00B97D68"/>
    <w:rsid w:val="00B97E17"/>
    <w:rsid w:val="00BA0069"/>
    <w:rsid w:val="00BA00DC"/>
    <w:rsid w:val="00BA0210"/>
    <w:rsid w:val="00BA02B9"/>
    <w:rsid w:val="00BA0636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2AEA"/>
    <w:rsid w:val="00BA3318"/>
    <w:rsid w:val="00BA331C"/>
    <w:rsid w:val="00BA3488"/>
    <w:rsid w:val="00BA3BBE"/>
    <w:rsid w:val="00BA3E56"/>
    <w:rsid w:val="00BA3EFC"/>
    <w:rsid w:val="00BA404C"/>
    <w:rsid w:val="00BA40BD"/>
    <w:rsid w:val="00BA4285"/>
    <w:rsid w:val="00BA43B3"/>
    <w:rsid w:val="00BA45C7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6ED"/>
    <w:rsid w:val="00BA5701"/>
    <w:rsid w:val="00BA5766"/>
    <w:rsid w:val="00BA580C"/>
    <w:rsid w:val="00BA5F81"/>
    <w:rsid w:val="00BA5F92"/>
    <w:rsid w:val="00BA60B9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70AD"/>
    <w:rsid w:val="00BA7100"/>
    <w:rsid w:val="00BA7663"/>
    <w:rsid w:val="00BA7B88"/>
    <w:rsid w:val="00BB0362"/>
    <w:rsid w:val="00BB03B8"/>
    <w:rsid w:val="00BB03D7"/>
    <w:rsid w:val="00BB049E"/>
    <w:rsid w:val="00BB0623"/>
    <w:rsid w:val="00BB0AEE"/>
    <w:rsid w:val="00BB0F2E"/>
    <w:rsid w:val="00BB1B88"/>
    <w:rsid w:val="00BB1BB8"/>
    <w:rsid w:val="00BB20FE"/>
    <w:rsid w:val="00BB21C4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641"/>
    <w:rsid w:val="00BB4AA7"/>
    <w:rsid w:val="00BB564D"/>
    <w:rsid w:val="00BB5B44"/>
    <w:rsid w:val="00BB5B8C"/>
    <w:rsid w:val="00BB5DA1"/>
    <w:rsid w:val="00BB61EB"/>
    <w:rsid w:val="00BB6396"/>
    <w:rsid w:val="00BB63DB"/>
    <w:rsid w:val="00BB6675"/>
    <w:rsid w:val="00BB66B1"/>
    <w:rsid w:val="00BB6873"/>
    <w:rsid w:val="00BB6AA8"/>
    <w:rsid w:val="00BB6D1A"/>
    <w:rsid w:val="00BB6EAE"/>
    <w:rsid w:val="00BB706F"/>
    <w:rsid w:val="00BB734A"/>
    <w:rsid w:val="00BB7820"/>
    <w:rsid w:val="00BB786B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32"/>
    <w:rsid w:val="00BC1453"/>
    <w:rsid w:val="00BC149D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B4B"/>
    <w:rsid w:val="00BC3D41"/>
    <w:rsid w:val="00BC3D4D"/>
    <w:rsid w:val="00BC3E09"/>
    <w:rsid w:val="00BC409F"/>
    <w:rsid w:val="00BC41F4"/>
    <w:rsid w:val="00BC435C"/>
    <w:rsid w:val="00BC456D"/>
    <w:rsid w:val="00BC48AB"/>
    <w:rsid w:val="00BC48DC"/>
    <w:rsid w:val="00BC4AA9"/>
    <w:rsid w:val="00BC4E74"/>
    <w:rsid w:val="00BC4EF8"/>
    <w:rsid w:val="00BC53D5"/>
    <w:rsid w:val="00BC5964"/>
    <w:rsid w:val="00BC5A35"/>
    <w:rsid w:val="00BC5C47"/>
    <w:rsid w:val="00BC5F4D"/>
    <w:rsid w:val="00BC6317"/>
    <w:rsid w:val="00BC63F7"/>
    <w:rsid w:val="00BC65B3"/>
    <w:rsid w:val="00BC6D4F"/>
    <w:rsid w:val="00BC6D63"/>
    <w:rsid w:val="00BC6E23"/>
    <w:rsid w:val="00BC6EA1"/>
    <w:rsid w:val="00BC6F42"/>
    <w:rsid w:val="00BC7089"/>
    <w:rsid w:val="00BC7236"/>
    <w:rsid w:val="00BC723D"/>
    <w:rsid w:val="00BC761A"/>
    <w:rsid w:val="00BC7A3F"/>
    <w:rsid w:val="00BC7A78"/>
    <w:rsid w:val="00BC7CB9"/>
    <w:rsid w:val="00BC7CC9"/>
    <w:rsid w:val="00BC7E61"/>
    <w:rsid w:val="00BD06B8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6064"/>
    <w:rsid w:val="00BD6359"/>
    <w:rsid w:val="00BD637A"/>
    <w:rsid w:val="00BD66D4"/>
    <w:rsid w:val="00BD6AB0"/>
    <w:rsid w:val="00BD6B70"/>
    <w:rsid w:val="00BD6D37"/>
    <w:rsid w:val="00BD6DED"/>
    <w:rsid w:val="00BD6EB7"/>
    <w:rsid w:val="00BD6F08"/>
    <w:rsid w:val="00BD6FDE"/>
    <w:rsid w:val="00BD700C"/>
    <w:rsid w:val="00BD7055"/>
    <w:rsid w:val="00BD70E0"/>
    <w:rsid w:val="00BD7B09"/>
    <w:rsid w:val="00BD7E1E"/>
    <w:rsid w:val="00BD7E29"/>
    <w:rsid w:val="00BD7E79"/>
    <w:rsid w:val="00BE01D6"/>
    <w:rsid w:val="00BE02E6"/>
    <w:rsid w:val="00BE05DF"/>
    <w:rsid w:val="00BE08DD"/>
    <w:rsid w:val="00BE1234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BF4"/>
    <w:rsid w:val="00BE5C37"/>
    <w:rsid w:val="00BE5E65"/>
    <w:rsid w:val="00BE5E6A"/>
    <w:rsid w:val="00BE607B"/>
    <w:rsid w:val="00BE6136"/>
    <w:rsid w:val="00BE619C"/>
    <w:rsid w:val="00BE6328"/>
    <w:rsid w:val="00BE65C7"/>
    <w:rsid w:val="00BE6677"/>
    <w:rsid w:val="00BE667B"/>
    <w:rsid w:val="00BE69AB"/>
    <w:rsid w:val="00BE6B09"/>
    <w:rsid w:val="00BE6CDC"/>
    <w:rsid w:val="00BE6E9C"/>
    <w:rsid w:val="00BE7136"/>
    <w:rsid w:val="00BE7805"/>
    <w:rsid w:val="00BE7AA7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B34"/>
    <w:rsid w:val="00BF0BF9"/>
    <w:rsid w:val="00BF0D37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195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74D"/>
    <w:rsid w:val="00C01E42"/>
    <w:rsid w:val="00C01E59"/>
    <w:rsid w:val="00C0201B"/>
    <w:rsid w:val="00C023A2"/>
    <w:rsid w:val="00C024D4"/>
    <w:rsid w:val="00C02794"/>
    <w:rsid w:val="00C027A4"/>
    <w:rsid w:val="00C02881"/>
    <w:rsid w:val="00C02ADF"/>
    <w:rsid w:val="00C02BF3"/>
    <w:rsid w:val="00C0302D"/>
    <w:rsid w:val="00C03AD7"/>
    <w:rsid w:val="00C03AE0"/>
    <w:rsid w:val="00C04390"/>
    <w:rsid w:val="00C043AB"/>
    <w:rsid w:val="00C04563"/>
    <w:rsid w:val="00C046DB"/>
    <w:rsid w:val="00C04937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86B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1003E"/>
    <w:rsid w:val="00C10519"/>
    <w:rsid w:val="00C10579"/>
    <w:rsid w:val="00C10793"/>
    <w:rsid w:val="00C10B50"/>
    <w:rsid w:val="00C10B69"/>
    <w:rsid w:val="00C10C33"/>
    <w:rsid w:val="00C11167"/>
    <w:rsid w:val="00C111A9"/>
    <w:rsid w:val="00C116AD"/>
    <w:rsid w:val="00C11916"/>
    <w:rsid w:val="00C11933"/>
    <w:rsid w:val="00C11A43"/>
    <w:rsid w:val="00C11E56"/>
    <w:rsid w:val="00C1219E"/>
    <w:rsid w:val="00C121B5"/>
    <w:rsid w:val="00C126F8"/>
    <w:rsid w:val="00C12810"/>
    <w:rsid w:val="00C12B5D"/>
    <w:rsid w:val="00C12E2F"/>
    <w:rsid w:val="00C12EDD"/>
    <w:rsid w:val="00C130F0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4E67"/>
    <w:rsid w:val="00C150B1"/>
    <w:rsid w:val="00C153E3"/>
    <w:rsid w:val="00C154B6"/>
    <w:rsid w:val="00C158D6"/>
    <w:rsid w:val="00C158D7"/>
    <w:rsid w:val="00C15B5D"/>
    <w:rsid w:val="00C15CC9"/>
    <w:rsid w:val="00C16279"/>
    <w:rsid w:val="00C1674D"/>
    <w:rsid w:val="00C16857"/>
    <w:rsid w:val="00C16A54"/>
    <w:rsid w:val="00C16A94"/>
    <w:rsid w:val="00C16B4D"/>
    <w:rsid w:val="00C16B60"/>
    <w:rsid w:val="00C16BD3"/>
    <w:rsid w:val="00C16EF8"/>
    <w:rsid w:val="00C170A5"/>
    <w:rsid w:val="00C17253"/>
    <w:rsid w:val="00C1748A"/>
    <w:rsid w:val="00C1751B"/>
    <w:rsid w:val="00C17C65"/>
    <w:rsid w:val="00C17D33"/>
    <w:rsid w:val="00C17FDF"/>
    <w:rsid w:val="00C20033"/>
    <w:rsid w:val="00C202A4"/>
    <w:rsid w:val="00C2030C"/>
    <w:rsid w:val="00C203D6"/>
    <w:rsid w:val="00C204C2"/>
    <w:rsid w:val="00C207F4"/>
    <w:rsid w:val="00C21314"/>
    <w:rsid w:val="00C21416"/>
    <w:rsid w:val="00C21752"/>
    <w:rsid w:val="00C21AA9"/>
    <w:rsid w:val="00C21DE6"/>
    <w:rsid w:val="00C22207"/>
    <w:rsid w:val="00C223EF"/>
    <w:rsid w:val="00C22420"/>
    <w:rsid w:val="00C22631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DA"/>
    <w:rsid w:val="00C24E34"/>
    <w:rsid w:val="00C24ED8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0CE"/>
    <w:rsid w:val="00C40165"/>
    <w:rsid w:val="00C401A7"/>
    <w:rsid w:val="00C409F4"/>
    <w:rsid w:val="00C40A0C"/>
    <w:rsid w:val="00C40A61"/>
    <w:rsid w:val="00C40F9B"/>
    <w:rsid w:val="00C41427"/>
    <w:rsid w:val="00C41456"/>
    <w:rsid w:val="00C41825"/>
    <w:rsid w:val="00C41B9D"/>
    <w:rsid w:val="00C41BC6"/>
    <w:rsid w:val="00C41DED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0A7"/>
    <w:rsid w:val="00C44140"/>
    <w:rsid w:val="00C4416F"/>
    <w:rsid w:val="00C444D8"/>
    <w:rsid w:val="00C44542"/>
    <w:rsid w:val="00C44622"/>
    <w:rsid w:val="00C447AE"/>
    <w:rsid w:val="00C44AA3"/>
    <w:rsid w:val="00C44CE9"/>
    <w:rsid w:val="00C44DAD"/>
    <w:rsid w:val="00C45914"/>
    <w:rsid w:val="00C4595B"/>
    <w:rsid w:val="00C45C9A"/>
    <w:rsid w:val="00C45D3A"/>
    <w:rsid w:val="00C46231"/>
    <w:rsid w:val="00C465D4"/>
    <w:rsid w:val="00C467FB"/>
    <w:rsid w:val="00C4698E"/>
    <w:rsid w:val="00C46E51"/>
    <w:rsid w:val="00C471B8"/>
    <w:rsid w:val="00C471BF"/>
    <w:rsid w:val="00C4726B"/>
    <w:rsid w:val="00C47384"/>
    <w:rsid w:val="00C474AD"/>
    <w:rsid w:val="00C476B7"/>
    <w:rsid w:val="00C47774"/>
    <w:rsid w:val="00C477B4"/>
    <w:rsid w:val="00C4791F"/>
    <w:rsid w:val="00C479BB"/>
    <w:rsid w:val="00C47A7A"/>
    <w:rsid w:val="00C47B0D"/>
    <w:rsid w:val="00C47CE7"/>
    <w:rsid w:val="00C47EF0"/>
    <w:rsid w:val="00C50855"/>
    <w:rsid w:val="00C50A49"/>
    <w:rsid w:val="00C50B98"/>
    <w:rsid w:val="00C50E23"/>
    <w:rsid w:val="00C50F40"/>
    <w:rsid w:val="00C51067"/>
    <w:rsid w:val="00C510AC"/>
    <w:rsid w:val="00C51395"/>
    <w:rsid w:val="00C51542"/>
    <w:rsid w:val="00C51B2F"/>
    <w:rsid w:val="00C51B5B"/>
    <w:rsid w:val="00C51D5C"/>
    <w:rsid w:val="00C51E7B"/>
    <w:rsid w:val="00C5230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B91"/>
    <w:rsid w:val="00C53E6A"/>
    <w:rsid w:val="00C53EA5"/>
    <w:rsid w:val="00C5443B"/>
    <w:rsid w:val="00C544F6"/>
    <w:rsid w:val="00C54580"/>
    <w:rsid w:val="00C54591"/>
    <w:rsid w:val="00C548D9"/>
    <w:rsid w:val="00C54ACE"/>
    <w:rsid w:val="00C550A9"/>
    <w:rsid w:val="00C550F5"/>
    <w:rsid w:val="00C551C8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1F19"/>
    <w:rsid w:val="00C62280"/>
    <w:rsid w:val="00C622F5"/>
    <w:rsid w:val="00C62528"/>
    <w:rsid w:val="00C625A4"/>
    <w:rsid w:val="00C62868"/>
    <w:rsid w:val="00C62D87"/>
    <w:rsid w:val="00C6354F"/>
    <w:rsid w:val="00C638DD"/>
    <w:rsid w:val="00C639EB"/>
    <w:rsid w:val="00C63E54"/>
    <w:rsid w:val="00C64077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5AF0"/>
    <w:rsid w:val="00C65C57"/>
    <w:rsid w:val="00C6616C"/>
    <w:rsid w:val="00C6618B"/>
    <w:rsid w:val="00C661DC"/>
    <w:rsid w:val="00C66356"/>
    <w:rsid w:val="00C6648F"/>
    <w:rsid w:val="00C66499"/>
    <w:rsid w:val="00C66921"/>
    <w:rsid w:val="00C66922"/>
    <w:rsid w:val="00C669BF"/>
    <w:rsid w:val="00C66A3B"/>
    <w:rsid w:val="00C66B12"/>
    <w:rsid w:val="00C66C65"/>
    <w:rsid w:val="00C66E40"/>
    <w:rsid w:val="00C67551"/>
    <w:rsid w:val="00C6795B"/>
    <w:rsid w:val="00C67D57"/>
    <w:rsid w:val="00C67E93"/>
    <w:rsid w:val="00C67FE9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EEF"/>
    <w:rsid w:val="00C71FE1"/>
    <w:rsid w:val="00C72057"/>
    <w:rsid w:val="00C72135"/>
    <w:rsid w:val="00C7243E"/>
    <w:rsid w:val="00C7254F"/>
    <w:rsid w:val="00C72A69"/>
    <w:rsid w:val="00C734BD"/>
    <w:rsid w:val="00C73704"/>
    <w:rsid w:val="00C737B0"/>
    <w:rsid w:val="00C737F5"/>
    <w:rsid w:val="00C73BEE"/>
    <w:rsid w:val="00C73D6B"/>
    <w:rsid w:val="00C745A3"/>
    <w:rsid w:val="00C747C5"/>
    <w:rsid w:val="00C74817"/>
    <w:rsid w:val="00C74AEA"/>
    <w:rsid w:val="00C752DA"/>
    <w:rsid w:val="00C7555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CCF"/>
    <w:rsid w:val="00C77D6C"/>
    <w:rsid w:val="00C77ED7"/>
    <w:rsid w:val="00C8025B"/>
    <w:rsid w:val="00C804DD"/>
    <w:rsid w:val="00C80570"/>
    <w:rsid w:val="00C805DE"/>
    <w:rsid w:val="00C8060A"/>
    <w:rsid w:val="00C809DC"/>
    <w:rsid w:val="00C80AC8"/>
    <w:rsid w:val="00C80B91"/>
    <w:rsid w:val="00C80D63"/>
    <w:rsid w:val="00C80FAB"/>
    <w:rsid w:val="00C813E1"/>
    <w:rsid w:val="00C81477"/>
    <w:rsid w:val="00C815AB"/>
    <w:rsid w:val="00C819E7"/>
    <w:rsid w:val="00C81B38"/>
    <w:rsid w:val="00C81E76"/>
    <w:rsid w:val="00C824BE"/>
    <w:rsid w:val="00C827F6"/>
    <w:rsid w:val="00C82912"/>
    <w:rsid w:val="00C82D74"/>
    <w:rsid w:val="00C82E6F"/>
    <w:rsid w:val="00C8301A"/>
    <w:rsid w:val="00C830C3"/>
    <w:rsid w:val="00C83195"/>
    <w:rsid w:val="00C837DD"/>
    <w:rsid w:val="00C83A86"/>
    <w:rsid w:val="00C83F3E"/>
    <w:rsid w:val="00C841F1"/>
    <w:rsid w:val="00C845E7"/>
    <w:rsid w:val="00C8498B"/>
    <w:rsid w:val="00C85029"/>
    <w:rsid w:val="00C8503B"/>
    <w:rsid w:val="00C850BB"/>
    <w:rsid w:val="00C85222"/>
    <w:rsid w:val="00C85304"/>
    <w:rsid w:val="00C8538B"/>
    <w:rsid w:val="00C85403"/>
    <w:rsid w:val="00C85814"/>
    <w:rsid w:val="00C85898"/>
    <w:rsid w:val="00C8597C"/>
    <w:rsid w:val="00C85A0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589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208"/>
    <w:rsid w:val="00C9146F"/>
    <w:rsid w:val="00C9159E"/>
    <w:rsid w:val="00C919E3"/>
    <w:rsid w:val="00C91A08"/>
    <w:rsid w:val="00C91AFB"/>
    <w:rsid w:val="00C91DBA"/>
    <w:rsid w:val="00C922AF"/>
    <w:rsid w:val="00C92358"/>
    <w:rsid w:val="00C923F7"/>
    <w:rsid w:val="00C92638"/>
    <w:rsid w:val="00C92B2E"/>
    <w:rsid w:val="00C92E34"/>
    <w:rsid w:val="00C92EB1"/>
    <w:rsid w:val="00C932AB"/>
    <w:rsid w:val="00C934D5"/>
    <w:rsid w:val="00C9368A"/>
    <w:rsid w:val="00C936C8"/>
    <w:rsid w:val="00C936ED"/>
    <w:rsid w:val="00C937BB"/>
    <w:rsid w:val="00C938D0"/>
    <w:rsid w:val="00C9390B"/>
    <w:rsid w:val="00C93980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6E3"/>
    <w:rsid w:val="00C95DE6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A64"/>
    <w:rsid w:val="00C97BB5"/>
    <w:rsid w:val="00C97D10"/>
    <w:rsid w:val="00C97D4A"/>
    <w:rsid w:val="00C97D53"/>
    <w:rsid w:val="00CA018C"/>
    <w:rsid w:val="00CA02AB"/>
    <w:rsid w:val="00CA0308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9F6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61F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E8A"/>
    <w:rsid w:val="00CA3F49"/>
    <w:rsid w:val="00CA4055"/>
    <w:rsid w:val="00CA4652"/>
    <w:rsid w:val="00CA46CA"/>
    <w:rsid w:val="00CA4721"/>
    <w:rsid w:val="00CA4974"/>
    <w:rsid w:val="00CA4A2D"/>
    <w:rsid w:val="00CA4B7A"/>
    <w:rsid w:val="00CA508D"/>
    <w:rsid w:val="00CA548D"/>
    <w:rsid w:val="00CA57FA"/>
    <w:rsid w:val="00CA59E8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8E4"/>
    <w:rsid w:val="00CA79BB"/>
    <w:rsid w:val="00CA7A5A"/>
    <w:rsid w:val="00CA7AF2"/>
    <w:rsid w:val="00CA7DD7"/>
    <w:rsid w:val="00CB006A"/>
    <w:rsid w:val="00CB024D"/>
    <w:rsid w:val="00CB0C70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64"/>
    <w:rsid w:val="00CB2E2F"/>
    <w:rsid w:val="00CB2E53"/>
    <w:rsid w:val="00CB2FEE"/>
    <w:rsid w:val="00CB30A2"/>
    <w:rsid w:val="00CB3549"/>
    <w:rsid w:val="00CB36E3"/>
    <w:rsid w:val="00CB3900"/>
    <w:rsid w:val="00CB3B09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A3B"/>
    <w:rsid w:val="00CC3BED"/>
    <w:rsid w:val="00CC3C6F"/>
    <w:rsid w:val="00CC3DB1"/>
    <w:rsid w:val="00CC3F2D"/>
    <w:rsid w:val="00CC4246"/>
    <w:rsid w:val="00CC4997"/>
    <w:rsid w:val="00CC4E9C"/>
    <w:rsid w:val="00CC513D"/>
    <w:rsid w:val="00CC516F"/>
    <w:rsid w:val="00CC52A8"/>
    <w:rsid w:val="00CC5663"/>
    <w:rsid w:val="00CC566C"/>
    <w:rsid w:val="00CC5777"/>
    <w:rsid w:val="00CC5921"/>
    <w:rsid w:val="00CC5CF2"/>
    <w:rsid w:val="00CC5CFA"/>
    <w:rsid w:val="00CC5D98"/>
    <w:rsid w:val="00CC5E8A"/>
    <w:rsid w:val="00CC5F68"/>
    <w:rsid w:val="00CC5FFE"/>
    <w:rsid w:val="00CC660C"/>
    <w:rsid w:val="00CC69B9"/>
    <w:rsid w:val="00CC6D0B"/>
    <w:rsid w:val="00CC6F0C"/>
    <w:rsid w:val="00CC7121"/>
    <w:rsid w:val="00CC712C"/>
    <w:rsid w:val="00CC72EE"/>
    <w:rsid w:val="00CC739A"/>
    <w:rsid w:val="00CC74A6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614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9B"/>
    <w:rsid w:val="00CD66AE"/>
    <w:rsid w:val="00CD670A"/>
    <w:rsid w:val="00CD6854"/>
    <w:rsid w:val="00CD6BF6"/>
    <w:rsid w:val="00CD6CC8"/>
    <w:rsid w:val="00CD78BD"/>
    <w:rsid w:val="00CD7D7A"/>
    <w:rsid w:val="00CD7EF1"/>
    <w:rsid w:val="00CE06C7"/>
    <w:rsid w:val="00CE0B27"/>
    <w:rsid w:val="00CE0C1C"/>
    <w:rsid w:val="00CE0E04"/>
    <w:rsid w:val="00CE10CD"/>
    <w:rsid w:val="00CE120B"/>
    <w:rsid w:val="00CE131F"/>
    <w:rsid w:val="00CE1345"/>
    <w:rsid w:val="00CE1400"/>
    <w:rsid w:val="00CE14A9"/>
    <w:rsid w:val="00CE1888"/>
    <w:rsid w:val="00CE18D9"/>
    <w:rsid w:val="00CE1910"/>
    <w:rsid w:val="00CE1CF9"/>
    <w:rsid w:val="00CE1E9E"/>
    <w:rsid w:val="00CE2205"/>
    <w:rsid w:val="00CE22D7"/>
    <w:rsid w:val="00CE23D6"/>
    <w:rsid w:val="00CE244F"/>
    <w:rsid w:val="00CE2462"/>
    <w:rsid w:val="00CE2483"/>
    <w:rsid w:val="00CE260B"/>
    <w:rsid w:val="00CE2625"/>
    <w:rsid w:val="00CE28BB"/>
    <w:rsid w:val="00CE2FC5"/>
    <w:rsid w:val="00CE30F3"/>
    <w:rsid w:val="00CE3202"/>
    <w:rsid w:val="00CE37AF"/>
    <w:rsid w:val="00CE3925"/>
    <w:rsid w:val="00CE3C51"/>
    <w:rsid w:val="00CE4108"/>
    <w:rsid w:val="00CE4176"/>
    <w:rsid w:val="00CE4414"/>
    <w:rsid w:val="00CE4666"/>
    <w:rsid w:val="00CE48A4"/>
    <w:rsid w:val="00CE4CD3"/>
    <w:rsid w:val="00CE4E73"/>
    <w:rsid w:val="00CE4EEF"/>
    <w:rsid w:val="00CE51BC"/>
    <w:rsid w:val="00CE5253"/>
    <w:rsid w:val="00CE54F2"/>
    <w:rsid w:val="00CE550C"/>
    <w:rsid w:val="00CE551F"/>
    <w:rsid w:val="00CE56EC"/>
    <w:rsid w:val="00CE57E8"/>
    <w:rsid w:val="00CE5C77"/>
    <w:rsid w:val="00CE5F33"/>
    <w:rsid w:val="00CE5F83"/>
    <w:rsid w:val="00CE6E09"/>
    <w:rsid w:val="00CE6ED5"/>
    <w:rsid w:val="00CE72D2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219"/>
    <w:rsid w:val="00CF23F3"/>
    <w:rsid w:val="00CF2454"/>
    <w:rsid w:val="00CF25EC"/>
    <w:rsid w:val="00CF28E8"/>
    <w:rsid w:val="00CF3230"/>
    <w:rsid w:val="00CF32C8"/>
    <w:rsid w:val="00CF3376"/>
    <w:rsid w:val="00CF34C0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C01"/>
    <w:rsid w:val="00D02D26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72BE"/>
    <w:rsid w:val="00D07345"/>
    <w:rsid w:val="00D0735B"/>
    <w:rsid w:val="00D074C6"/>
    <w:rsid w:val="00D07705"/>
    <w:rsid w:val="00D0770B"/>
    <w:rsid w:val="00D0790C"/>
    <w:rsid w:val="00D07975"/>
    <w:rsid w:val="00D07A39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A44"/>
    <w:rsid w:val="00D11C8B"/>
    <w:rsid w:val="00D11EA2"/>
    <w:rsid w:val="00D1204B"/>
    <w:rsid w:val="00D126D2"/>
    <w:rsid w:val="00D1276B"/>
    <w:rsid w:val="00D127F4"/>
    <w:rsid w:val="00D1294D"/>
    <w:rsid w:val="00D12B3B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A9C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9A"/>
    <w:rsid w:val="00D215AC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869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9F8"/>
    <w:rsid w:val="00D24DE3"/>
    <w:rsid w:val="00D24F10"/>
    <w:rsid w:val="00D25073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F9"/>
    <w:rsid w:val="00D317E9"/>
    <w:rsid w:val="00D31877"/>
    <w:rsid w:val="00D31C69"/>
    <w:rsid w:val="00D31DDA"/>
    <w:rsid w:val="00D31EA3"/>
    <w:rsid w:val="00D3200A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CE2"/>
    <w:rsid w:val="00D34EF7"/>
    <w:rsid w:val="00D34EFF"/>
    <w:rsid w:val="00D34F60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8F8"/>
    <w:rsid w:val="00D40955"/>
    <w:rsid w:val="00D40995"/>
    <w:rsid w:val="00D41037"/>
    <w:rsid w:val="00D414C0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86F"/>
    <w:rsid w:val="00D4597E"/>
    <w:rsid w:val="00D45B0A"/>
    <w:rsid w:val="00D45B20"/>
    <w:rsid w:val="00D45B9F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287"/>
    <w:rsid w:val="00D4749B"/>
    <w:rsid w:val="00D47869"/>
    <w:rsid w:val="00D47B3E"/>
    <w:rsid w:val="00D47CA2"/>
    <w:rsid w:val="00D50521"/>
    <w:rsid w:val="00D506B9"/>
    <w:rsid w:val="00D507B6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F7C"/>
    <w:rsid w:val="00D530B3"/>
    <w:rsid w:val="00D532DA"/>
    <w:rsid w:val="00D535FE"/>
    <w:rsid w:val="00D53646"/>
    <w:rsid w:val="00D536A6"/>
    <w:rsid w:val="00D53C16"/>
    <w:rsid w:val="00D53E09"/>
    <w:rsid w:val="00D53FD0"/>
    <w:rsid w:val="00D54006"/>
    <w:rsid w:val="00D54348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7427"/>
    <w:rsid w:val="00D57483"/>
    <w:rsid w:val="00D57961"/>
    <w:rsid w:val="00D57A0D"/>
    <w:rsid w:val="00D57EF1"/>
    <w:rsid w:val="00D60153"/>
    <w:rsid w:val="00D60231"/>
    <w:rsid w:val="00D60259"/>
    <w:rsid w:val="00D6047C"/>
    <w:rsid w:val="00D604D3"/>
    <w:rsid w:val="00D60664"/>
    <w:rsid w:val="00D60905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71E"/>
    <w:rsid w:val="00D63A0E"/>
    <w:rsid w:val="00D63A62"/>
    <w:rsid w:val="00D63C8C"/>
    <w:rsid w:val="00D63CBB"/>
    <w:rsid w:val="00D63D40"/>
    <w:rsid w:val="00D6432F"/>
    <w:rsid w:val="00D64422"/>
    <w:rsid w:val="00D64657"/>
    <w:rsid w:val="00D646C0"/>
    <w:rsid w:val="00D64BE5"/>
    <w:rsid w:val="00D64DDF"/>
    <w:rsid w:val="00D64E65"/>
    <w:rsid w:val="00D65184"/>
    <w:rsid w:val="00D657D0"/>
    <w:rsid w:val="00D658E2"/>
    <w:rsid w:val="00D65A85"/>
    <w:rsid w:val="00D65F3A"/>
    <w:rsid w:val="00D66127"/>
    <w:rsid w:val="00D6616F"/>
    <w:rsid w:val="00D66206"/>
    <w:rsid w:val="00D66355"/>
    <w:rsid w:val="00D669EB"/>
    <w:rsid w:val="00D66AB5"/>
    <w:rsid w:val="00D66CC7"/>
    <w:rsid w:val="00D66D73"/>
    <w:rsid w:val="00D67307"/>
    <w:rsid w:val="00D67320"/>
    <w:rsid w:val="00D679BD"/>
    <w:rsid w:val="00D67B8E"/>
    <w:rsid w:val="00D67E4B"/>
    <w:rsid w:val="00D67EA4"/>
    <w:rsid w:val="00D7013E"/>
    <w:rsid w:val="00D7047F"/>
    <w:rsid w:val="00D70494"/>
    <w:rsid w:val="00D70975"/>
    <w:rsid w:val="00D709D6"/>
    <w:rsid w:val="00D70A3C"/>
    <w:rsid w:val="00D71076"/>
    <w:rsid w:val="00D71139"/>
    <w:rsid w:val="00D71471"/>
    <w:rsid w:val="00D71E36"/>
    <w:rsid w:val="00D72129"/>
    <w:rsid w:val="00D72292"/>
    <w:rsid w:val="00D72585"/>
    <w:rsid w:val="00D727C7"/>
    <w:rsid w:val="00D727F3"/>
    <w:rsid w:val="00D72A72"/>
    <w:rsid w:val="00D72B1F"/>
    <w:rsid w:val="00D72C24"/>
    <w:rsid w:val="00D72D48"/>
    <w:rsid w:val="00D72D92"/>
    <w:rsid w:val="00D72F52"/>
    <w:rsid w:val="00D72FDB"/>
    <w:rsid w:val="00D732C9"/>
    <w:rsid w:val="00D736B1"/>
    <w:rsid w:val="00D73A7C"/>
    <w:rsid w:val="00D73BA8"/>
    <w:rsid w:val="00D73C2F"/>
    <w:rsid w:val="00D73C91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2F1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169B"/>
    <w:rsid w:val="00D81CEE"/>
    <w:rsid w:val="00D820D7"/>
    <w:rsid w:val="00D822C9"/>
    <w:rsid w:val="00D823E3"/>
    <w:rsid w:val="00D824DF"/>
    <w:rsid w:val="00D829B3"/>
    <w:rsid w:val="00D82F80"/>
    <w:rsid w:val="00D8356A"/>
    <w:rsid w:val="00D835B0"/>
    <w:rsid w:val="00D8369B"/>
    <w:rsid w:val="00D836E3"/>
    <w:rsid w:val="00D83768"/>
    <w:rsid w:val="00D8394C"/>
    <w:rsid w:val="00D84287"/>
    <w:rsid w:val="00D84586"/>
    <w:rsid w:val="00D848DD"/>
    <w:rsid w:val="00D84DA8"/>
    <w:rsid w:val="00D84EC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6C1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21EF"/>
    <w:rsid w:val="00D9237A"/>
    <w:rsid w:val="00D92692"/>
    <w:rsid w:val="00D92748"/>
    <w:rsid w:val="00D92F01"/>
    <w:rsid w:val="00D932D0"/>
    <w:rsid w:val="00D9338F"/>
    <w:rsid w:val="00D933C6"/>
    <w:rsid w:val="00D9358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48E0"/>
    <w:rsid w:val="00D94D08"/>
    <w:rsid w:val="00D950BF"/>
    <w:rsid w:val="00D95252"/>
    <w:rsid w:val="00D955B0"/>
    <w:rsid w:val="00D959AE"/>
    <w:rsid w:val="00D95A76"/>
    <w:rsid w:val="00D95C81"/>
    <w:rsid w:val="00D95EC4"/>
    <w:rsid w:val="00D95F74"/>
    <w:rsid w:val="00D960FB"/>
    <w:rsid w:val="00D96302"/>
    <w:rsid w:val="00D9698B"/>
    <w:rsid w:val="00D96C88"/>
    <w:rsid w:val="00D96D2C"/>
    <w:rsid w:val="00D96DF5"/>
    <w:rsid w:val="00D96FE8"/>
    <w:rsid w:val="00D9710E"/>
    <w:rsid w:val="00D972DE"/>
    <w:rsid w:val="00D9730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56F"/>
    <w:rsid w:val="00DA0685"/>
    <w:rsid w:val="00DA0841"/>
    <w:rsid w:val="00DA0894"/>
    <w:rsid w:val="00DA0BDA"/>
    <w:rsid w:val="00DA0CC5"/>
    <w:rsid w:val="00DA109F"/>
    <w:rsid w:val="00DA1295"/>
    <w:rsid w:val="00DA1355"/>
    <w:rsid w:val="00DA20D7"/>
    <w:rsid w:val="00DA2167"/>
    <w:rsid w:val="00DA2269"/>
    <w:rsid w:val="00DA285E"/>
    <w:rsid w:val="00DA29AF"/>
    <w:rsid w:val="00DA2A8C"/>
    <w:rsid w:val="00DA32EE"/>
    <w:rsid w:val="00DA369F"/>
    <w:rsid w:val="00DA37F2"/>
    <w:rsid w:val="00DA395C"/>
    <w:rsid w:val="00DA3C5A"/>
    <w:rsid w:val="00DA3FD1"/>
    <w:rsid w:val="00DA3FDF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9DB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1A0"/>
    <w:rsid w:val="00DB1B24"/>
    <w:rsid w:val="00DB215F"/>
    <w:rsid w:val="00DB2227"/>
    <w:rsid w:val="00DB242C"/>
    <w:rsid w:val="00DB2BFB"/>
    <w:rsid w:val="00DB2E1B"/>
    <w:rsid w:val="00DB2E88"/>
    <w:rsid w:val="00DB2EA9"/>
    <w:rsid w:val="00DB35C7"/>
    <w:rsid w:val="00DB39E3"/>
    <w:rsid w:val="00DB3FD7"/>
    <w:rsid w:val="00DB4225"/>
    <w:rsid w:val="00DB44A8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7181"/>
    <w:rsid w:val="00DB727B"/>
    <w:rsid w:val="00DB72DC"/>
    <w:rsid w:val="00DB74F6"/>
    <w:rsid w:val="00DB7606"/>
    <w:rsid w:val="00DB7659"/>
    <w:rsid w:val="00DB783D"/>
    <w:rsid w:val="00DB7979"/>
    <w:rsid w:val="00DB7D30"/>
    <w:rsid w:val="00DC00E2"/>
    <w:rsid w:val="00DC020F"/>
    <w:rsid w:val="00DC0383"/>
    <w:rsid w:val="00DC06FB"/>
    <w:rsid w:val="00DC0783"/>
    <w:rsid w:val="00DC09FD"/>
    <w:rsid w:val="00DC0AB4"/>
    <w:rsid w:val="00DC0CE0"/>
    <w:rsid w:val="00DC0CE6"/>
    <w:rsid w:val="00DC0DD7"/>
    <w:rsid w:val="00DC0E85"/>
    <w:rsid w:val="00DC0FBE"/>
    <w:rsid w:val="00DC11A7"/>
    <w:rsid w:val="00DC13AC"/>
    <w:rsid w:val="00DC1C17"/>
    <w:rsid w:val="00DC1E57"/>
    <w:rsid w:val="00DC2351"/>
    <w:rsid w:val="00DC270B"/>
    <w:rsid w:val="00DC2794"/>
    <w:rsid w:val="00DC2893"/>
    <w:rsid w:val="00DC2C5E"/>
    <w:rsid w:val="00DC303D"/>
    <w:rsid w:val="00DC329F"/>
    <w:rsid w:val="00DC3455"/>
    <w:rsid w:val="00DC3461"/>
    <w:rsid w:val="00DC3676"/>
    <w:rsid w:val="00DC37E6"/>
    <w:rsid w:val="00DC3A02"/>
    <w:rsid w:val="00DC3AB3"/>
    <w:rsid w:val="00DC3CB9"/>
    <w:rsid w:val="00DC4063"/>
    <w:rsid w:val="00DC4083"/>
    <w:rsid w:val="00DC4089"/>
    <w:rsid w:val="00DC4284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0DB"/>
    <w:rsid w:val="00DD014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3434"/>
    <w:rsid w:val="00DD34A6"/>
    <w:rsid w:val="00DD361E"/>
    <w:rsid w:val="00DD3652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682B"/>
    <w:rsid w:val="00DD73C0"/>
    <w:rsid w:val="00DD7670"/>
    <w:rsid w:val="00DD76B3"/>
    <w:rsid w:val="00DD776C"/>
    <w:rsid w:val="00DD78CB"/>
    <w:rsid w:val="00DD7AA9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301"/>
    <w:rsid w:val="00DE2402"/>
    <w:rsid w:val="00DE249A"/>
    <w:rsid w:val="00DE2A14"/>
    <w:rsid w:val="00DE2B9E"/>
    <w:rsid w:val="00DE2C1A"/>
    <w:rsid w:val="00DE2C5A"/>
    <w:rsid w:val="00DE2E4E"/>
    <w:rsid w:val="00DE2F47"/>
    <w:rsid w:val="00DE3298"/>
    <w:rsid w:val="00DE3517"/>
    <w:rsid w:val="00DE36B1"/>
    <w:rsid w:val="00DE3723"/>
    <w:rsid w:val="00DE376B"/>
    <w:rsid w:val="00DE37C1"/>
    <w:rsid w:val="00DE39E4"/>
    <w:rsid w:val="00DE3A3F"/>
    <w:rsid w:val="00DE3AA5"/>
    <w:rsid w:val="00DE3EBC"/>
    <w:rsid w:val="00DE3EFA"/>
    <w:rsid w:val="00DE4158"/>
    <w:rsid w:val="00DE4195"/>
    <w:rsid w:val="00DE450D"/>
    <w:rsid w:val="00DE4814"/>
    <w:rsid w:val="00DE4950"/>
    <w:rsid w:val="00DE4AEE"/>
    <w:rsid w:val="00DE4AF7"/>
    <w:rsid w:val="00DE4D22"/>
    <w:rsid w:val="00DE545D"/>
    <w:rsid w:val="00DE5971"/>
    <w:rsid w:val="00DE5DB7"/>
    <w:rsid w:val="00DE61FC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A25"/>
    <w:rsid w:val="00DE7C78"/>
    <w:rsid w:val="00DE7CC9"/>
    <w:rsid w:val="00DE7F27"/>
    <w:rsid w:val="00DF00EF"/>
    <w:rsid w:val="00DF00FD"/>
    <w:rsid w:val="00DF014A"/>
    <w:rsid w:val="00DF031C"/>
    <w:rsid w:val="00DF0D4B"/>
    <w:rsid w:val="00DF0E8E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9FC"/>
    <w:rsid w:val="00DF50A7"/>
    <w:rsid w:val="00DF51A2"/>
    <w:rsid w:val="00DF57BC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6E24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2ED7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468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697"/>
    <w:rsid w:val="00E0691C"/>
    <w:rsid w:val="00E06A02"/>
    <w:rsid w:val="00E06CAC"/>
    <w:rsid w:val="00E06E86"/>
    <w:rsid w:val="00E0718F"/>
    <w:rsid w:val="00E0731F"/>
    <w:rsid w:val="00E0759A"/>
    <w:rsid w:val="00E075B1"/>
    <w:rsid w:val="00E075CD"/>
    <w:rsid w:val="00E076CC"/>
    <w:rsid w:val="00E07705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145"/>
    <w:rsid w:val="00E1363B"/>
    <w:rsid w:val="00E137D6"/>
    <w:rsid w:val="00E138FD"/>
    <w:rsid w:val="00E13B63"/>
    <w:rsid w:val="00E13D3B"/>
    <w:rsid w:val="00E13FBE"/>
    <w:rsid w:val="00E14556"/>
    <w:rsid w:val="00E14908"/>
    <w:rsid w:val="00E14C63"/>
    <w:rsid w:val="00E150B6"/>
    <w:rsid w:val="00E15864"/>
    <w:rsid w:val="00E1592E"/>
    <w:rsid w:val="00E16164"/>
    <w:rsid w:val="00E163C5"/>
    <w:rsid w:val="00E16569"/>
    <w:rsid w:val="00E168EC"/>
    <w:rsid w:val="00E16966"/>
    <w:rsid w:val="00E1697B"/>
    <w:rsid w:val="00E16A2A"/>
    <w:rsid w:val="00E16C2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93E"/>
    <w:rsid w:val="00E22ABD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8DF"/>
    <w:rsid w:val="00E248FD"/>
    <w:rsid w:val="00E2494A"/>
    <w:rsid w:val="00E24CDA"/>
    <w:rsid w:val="00E24DBB"/>
    <w:rsid w:val="00E24E76"/>
    <w:rsid w:val="00E24F86"/>
    <w:rsid w:val="00E25039"/>
    <w:rsid w:val="00E255DB"/>
    <w:rsid w:val="00E256BF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505"/>
    <w:rsid w:val="00E265CE"/>
    <w:rsid w:val="00E26AB0"/>
    <w:rsid w:val="00E26D70"/>
    <w:rsid w:val="00E26F21"/>
    <w:rsid w:val="00E26F98"/>
    <w:rsid w:val="00E26FE7"/>
    <w:rsid w:val="00E27029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D9"/>
    <w:rsid w:val="00E32B5E"/>
    <w:rsid w:val="00E32D8D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1AB"/>
    <w:rsid w:val="00E3737B"/>
    <w:rsid w:val="00E37457"/>
    <w:rsid w:val="00E3781A"/>
    <w:rsid w:val="00E37E05"/>
    <w:rsid w:val="00E37E08"/>
    <w:rsid w:val="00E40541"/>
    <w:rsid w:val="00E4079E"/>
    <w:rsid w:val="00E4085E"/>
    <w:rsid w:val="00E409C0"/>
    <w:rsid w:val="00E409E1"/>
    <w:rsid w:val="00E40A1B"/>
    <w:rsid w:val="00E40F25"/>
    <w:rsid w:val="00E40F2B"/>
    <w:rsid w:val="00E411F2"/>
    <w:rsid w:val="00E41696"/>
    <w:rsid w:val="00E416AD"/>
    <w:rsid w:val="00E416FD"/>
    <w:rsid w:val="00E41753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85A"/>
    <w:rsid w:val="00E42AFD"/>
    <w:rsid w:val="00E42B2A"/>
    <w:rsid w:val="00E42C27"/>
    <w:rsid w:val="00E42E6F"/>
    <w:rsid w:val="00E430EE"/>
    <w:rsid w:val="00E435E8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4FBE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574"/>
    <w:rsid w:val="00E46A17"/>
    <w:rsid w:val="00E46DB2"/>
    <w:rsid w:val="00E46FAF"/>
    <w:rsid w:val="00E47191"/>
    <w:rsid w:val="00E471EC"/>
    <w:rsid w:val="00E47320"/>
    <w:rsid w:val="00E4750C"/>
    <w:rsid w:val="00E50268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E10"/>
    <w:rsid w:val="00E51E2A"/>
    <w:rsid w:val="00E527E5"/>
    <w:rsid w:val="00E52889"/>
    <w:rsid w:val="00E5289D"/>
    <w:rsid w:val="00E529C1"/>
    <w:rsid w:val="00E52C3E"/>
    <w:rsid w:val="00E52C4A"/>
    <w:rsid w:val="00E52E8C"/>
    <w:rsid w:val="00E52ECC"/>
    <w:rsid w:val="00E531E1"/>
    <w:rsid w:val="00E533CA"/>
    <w:rsid w:val="00E5344E"/>
    <w:rsid w:val="00E53451"/>
    <w:rsid w:val="00E534E6"/>
    <w:rsid w:val="00E535BE"/>
    <w:rsid w:val="00E53693"/>
    <w:rsid w:val="00E53986"/>
    <w:rsid w:val="00E53A12"/>
    <w:rsid w:val="00E53FA0"/>
    <w:rsid w:val="00E5409F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5327"/>
    <w:rsid w:val="00E55867"/>
    <w:rsid w:val="00E55AD8"/>
    <w:rsid w:val="00E5603B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57960"/>
    <w:rsid w:val="00E60065"/>
    <w:rsid w:val="00E601B2"/>
    <w:rsid w:val="00E60248"/>
    <w:rsid w:val="00E60300"/>
    <w:rsid w:val="00E604DE"/>
    <w:rsid w:val="00E6063C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AAE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2000"/>
    <w:rsid w:val="00E7251A"/>
    <w:rsid w:val="00E72901"/>
    <w:rsid w:val="00E72C44"/>
    <w:rsid w:val="00E72DC7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293"/>
    <w:rsid w:val="00E754AC"/>
    <w:rsid w:val="00E754F5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B5E"/>
    <w:rsid w:val="00E86E3E"/>
    <w:rsid w:val="00E87117"/>
    <w:rsid w:val="00E8738A"/>
    <w:rsid w:val="00E87677"/>
    <w:rsid w:val="00E8770B"/>
    <w:rsid w:val="00E87797"/>
    <w:rsid w:val="00E87ACE"/>
    <w:rsid w:val="00E87AEA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82E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EC6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47"/>
    <w:rsid w:val="00E9717B"/>
    <w:rsid w:val="00E9722D"/>
    <w:rsid w:val="00E97277"/>
    <w:rsid w:val="00E97313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A4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A9E"/>
    <w:rsid w:val="00EA4B1F"/>
    <w:rsid w:val="00EA4BB7"/>
    <w:rsid w:val="00EA5072"/>
    <w:rsid w:val="00EA5348"/>
    <w:rsid w:val="00EA557B"/>
    <w:rsid w:val="00EA5615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0D2"/>
    <w:rsid w:val="00EB01C2"/>
    <w:rsid w:val="00EB0409"/>
    <w:rsid w:val="00EB05BE"/>
    <w:rsid w:val="00EB09D0"/>
    <w:rsid w:val="00EB0AC6"/>
    <w:rsid w:val="00EB0B98"/>
    <w:rsid w:val="00EB0CAD"/>
    <w:rsid w:val="00EB0F06"/>
    <w:rsid w:val="00EB0FC7"/>
    <w:rsid w:val="00EB11C9"/>
    <w:rsid w:val="00EB1518"/>
    <w:rsid w:val="00EB160B"/>
    <w:rsid w:val="00EB1DD4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A60"/>
    <w:rsid w:val="00EB3C66"/>
    <w:rsid w:val="00EB3CB2"/>
    <w:rsid w:val="00EB3D66"/>
    <w:rsid w:val="00EB40C3"/>
    <w:rsid w:val="00EB44A7"/>
    <w:rsid w:val="00EB480A"/>
    <w:rsid w:val="00EB484F"/>
    <w:rsid w:val="00EB49C7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BFA"/>
    <w:rsid w:val="00EB5F9B"/>
    <w:rsid w:val="00EB6036"/>
    <w:rsid w:val="00EB61A2"/>
    <w:rsid w:val="00EB628D"/>
    <w:rsid w:val="00EB6304"/>
    <w:rsid w:val="00EB63D2"/>
    <w:rsid w:val="00EB66A4"/>
    <w:rsid w:val="00EB686E"/>
    <w:rsid w:val="00EB6C26"/>
    <w:rsid w:val="00EB6D00"/>
    <w:rsid w:val="00EB6DFB"/>
    <w:rsid w:val="00EB70E5"/>
    <w:rsid w:val="00EB7213"/>
    <w:rsid w:val="00EB7521"/>
    <w:rsid w:val="00EB7575"/>
    <w:rsid w:val="00EB7A7B"/>
    <w:rsid w:val="00EB7D17"/>
    <w:rsid w:val="00EB7D6C"/>
    <w:rsid w:val="00EB7FCA"/>
    <w:rsid w:val="00EC0303"/>
    <w:rsid w:val="00EC06D2"/>
    <w:rsid w:val="00EC0B83"/>
    <w:rsid w:val="00EC0FA4"/>
    <w:rsid w:val="00EC12FB"/>
    <w:rsid w:val="00EC153B"/>
    <w:rsid w:val="00EC1593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3BB"/>
    <w:rsid w:val="00EC47E4"/>
    <w:rsid w:val="00EC492E"/>
    <w:rsid w:val="00EC4CDC"/>
    <w:rsid w:val="00EC4EA3"/>
    <w:rsid w:val="00EC51DE"/>
    <w:rsid w:val="00EC5236"/>
    <w:rsid w:val="00EC5540"/>
    <w:rsid w:val="00EC5638"/>
    <w:rsid w:val="00EC5856"/>
    <w:rsid w:val="00EC5B73"/>
    <w:rsid w:val="00EC5DA4"/>
    <w:rsid w:val="00EC6018"/>
    <w:rsid w:val="00EC6032"/>
    <w:rsid w:val="00EC62F8"/>
    <w:rsid w:val="00EC6556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179"/>
    <w:rsid w:val="00ED2275"/>
    <w:rsid w:val="00ED22DF"/>
    <w:rsid w:val="00ED2381"/>
    <w:rsid w:val="00ED2678"/>
    <w:rsid w:val="00ED2AEE"/>
    <w:rsid w:val="00ED3594"/>
    <w:rsid w:val="00ED3647"/>
    <w:rsid w:val="00ED37F4"/>
    <w:rsid w:val="00ED380B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E1A"/>
    <w:rsid w:val="00ED4EC8"/>
    <w:rsid w:val="00ED4F34"/>
    <w:rsid w:val="00ED5695"/>
    <w:rsid w:val="00ED58EF"/>
    <w:rsid w:val="00ED59B9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79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4C6"/>
    <w:rsid w:val="00EE553D"/>
    <w:rsid w:val="00EE568C"/>
    <w:rsid w:val="00EE5792"/>
    <w:rsid w:val="00EE5A96"/>
    <w:rsid w:val="00EE5D20"/>
    <w:rsid w:val="00EE5FB8"/>
    <w:rsid w:val="00EE652E"/>
    <w:rsid w:val="00EE67C2"/>
    <w:rsid w:val="00EE686F"/>
    <w:rsid w:val="00EE69C7"/>
    <w:rsid w:val="00EE6AF7"/>
    <w:rsid w:val="00EE6D2A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024"/>
    <w:rsid w:val="00EF151B"/>
    <w:rsid w:val="00EF1B04"/>
    <w:rsid w:val="00EF1B40"/>
    <w:rsid w:val="00EF1E3D"/>
    <w:rsid w:val="00EF1F78"/>
    <w:rsid w:val="00EF221D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BE4"/>
    <w:rsid w:val="00EF6E35"/>
    <w:rsid w:val="00EF6F42"/>
    <w:rsid w:val="00EF735C"/>
    <w:rsid w:val="00EF7504"/>
    <w:rsid w:val="00EF77CE"/>
    <w:rsid w:val="00EF78D9"/>
    <w:rsid w:val="00EF793C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D68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4FEB"/>
    <w:rsid w:val="00F055B8"/>
    <w:rsid w:val="00F05A35"/>
    <w:rsid w:val="00F05A81"/>
    <w:rsid w:val="00F05BB8"/>
    <w:rsid w:val="00F05CFC"/>
    <w:rsid w:val="00F05DC2"/>
    <w:rsid w:val="00F05E5D"/>
    <w:rsid w:val="00F05FA1"/>
    <w:rsid w:val="00F067C7"/>
    <w:rsid w:val="00F06A90"/>
    <w:rsid w:val="00F06ACC"/>
    <w:rsid w:val="00F06B27"/>
    <w:rsid w:val="00F06CF9"/>
    <w:rsid w:val="00F06FEE"/>
    <w:rsid w:val="00F07053"/>
    <w:rsid w:val="00F07084"/>
    <w:rsid w:val="00F0713C"/>
    <w:rsid w:val="00F07422"/>
    <w:rsid w:val="00F07470"/>
    <w:rsid w:val="00F074EE"/>
    <w:rsid w:val="00F07502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4C5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563"/>
    <w:rsid w:val="00F14572"/>
    <w:rsid w:val="00F1492A"/>
    <w:rsid w:val="00F14B7D"/>
    <w:rsid w:val="00F14F74"/>
    <w:rsid w:val="00F15235"/>
    <w:rsid w:val="00F15275"/>
    <w:rsid w:val="00F15312"/>
    <w:rsid w:val="00F15451"/>
    <w:rsid w:val="00F15546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969"/>
    <w:rsid w:val="00F16F8A"/>
    <w:rsid w:val="00F170B4"/>
    <w:rsid w:val="00F17873"/>
    <w:rsid w:val="00F17EA1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037"/>
    <w:rsid w:val="00F2318F"/>
    <w:rsid w:val="00F231D3"/>
    <w:rsid w:val="00F2327A"/>
    <w:rsid w:val="00F233D5"/>
    <w:rsid w:val="00F237AA"/>
    <w:rsid w:val="00F237F7"/>
    <w:rsid w:val="00F239CD"/>
    <w:rsid w:val="00F23C2D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F23"/>
    <w:rsid w:val="00F24F34"/>
    <w:rsid w:val="00F25085"/>
    <w:rsid w:val="00F253CC"/>
    <w:rsid w:val="00F253E2"/>
    <w:rsid w:val="00F256FF"/>
    <w:rsid w:val="00F25A81"/>
    <w:rsid w:val="00F2650A"/>
    <w:rsid w:val="00F26523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6FB"/>
    <w:rsid w:val="00F2798C"/>
    <w:rsid w:val="00F27E39"/>
    <w:rsid w:val="00F30028"/>
    <w:rsid w:val="00F312CE"/>
    <w:rsid w:val="00F31582"/>
    <w:rsid w:val="00F3162F"/>
    <w:rsid w:val="00F3180F"/>
    <w:rsid w:val="00F31A71"/>
    <w:rsid w:val="00F31B96"/>
    <w:rsid w:val="00F31C05"/>
    <w:rsid w:val="00F32038"/>
    <w:rsid w:val="00F32170"/>
    <w:rsid w:val="00F3229E"/>
    <w:rsid w:val="00F32565"/>
    <w:rsid w:val="00F325C1"/>
    <w:rsid w:val="00F32632"/>
    <w:rsid w:val="00F3266E"/>
    <w:rsid w:val="00F32868"/>
    <w:rsid w:val="00F32941"/>
    <w:rsid w:val="00F32E47"/>
    <w:rsid w:val="00F32ED8"/>
    <w:rsid w:val="00F33079"/>
    <w:rsid w:val="00F330FE"/>
    <w:rsid w:val="00F33421"/>
    <w:rsid w:val="00F33915"/>
    <w:rsid w:val="00F33933"/>
    <w:rsid w:val="00F33B60"/>
    <w:rsid w:val="00F33C12"/>
    <w:rsid w:val="00F33DBB"/>
    <w:rsid w:val="00F340BF"/>
    <w:rsid w:val="00F35013"/>
    <w:rsid w:val="00F352A6"/>
    <w:rsid w:val="00F35825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3FA"/>
    <w:rsid w:val="00F376D9"/>
    <w:rsid w:val="00F378CA"/>
    <w:rsid w:val="00F37904"/>
    <w:rsid w:val="00F379FD"/>
    <w:rsid w:val="00F37D61"/>
    <w:rsid w:val="00F40211"/>
    <w:rsid w:val="00F40314"/>
    <w:rsid w:val="00F404A1"/>
    <w:rsid w:val="00F406D0"/>
    <w:rsid w:val="00F40933"/>
    <w:rsid w:val="00F409A2"/>
    <w:rsid w:val="00F40A13"/>
    <w:rsid w:val="00F41052"/>
    <w:rsid w:val="00F41171"/>
    <w:rsid w:val="00F41A6E"/>
    <w:rsid w:val="00F41CA4"/>
    <w:rsid w:val="00F41E94"/>
    <w:rsid w:val="00F4262B"/>
    <w:rsid w:val="00F42861"/>
    <w:rsid w:val="00F4292F"/>
    <w:rsid w:val="00F42A5D"/>
    <w:rsid w:val="00F42EC8"/>
    <w:rsid w:val="00F42ED1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47FA0"/>
    <w:rsid w:val="00F50407"/>
    <w:rsid w:val="00F5043B"/>
    <w:rsid w:val="00F505B4"/>
    <w:rsid w:val="00F50729"/>
    <w:rsid w:val="00F507BE"/>
    <w:rsid w:val="00F50B62"/>
    <w:rsid w:val="00F50CDB"/>
    <w:rsid w:val="00F512FD"/>
    <w:rsid w:val="00F5178C"/>
    <w:rsid w:val="00F517A9"/>
    <w:rsid w:val="00F51868"/>
    <w:rsid w:val="00F5187B"/>
    <w:rsid w:val="00F51A50"/>
    <w:rsid w:val="00F51AD7"/>
    <w:rsid w:val="00F51F73"/>
    <w:rsid w:val="00F52464"/>
    <w:rsid w:val="00F529E0"/>
    <w:rsid w:val="00F52B1A"/>
    <w:rsid w:val="00F52B37"/>
    <w:rsid w:val="00F52BC4"/>
    <w:rsid w:val="00F5316C"/>
    <w:rsid w:val="00F53230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EBE"/>
    <w:rsid w:val="00F550D1"/>
    <w:rsid w:val="00F55982"/>
    <w:rsid w:val="00F55A0C"/>
    <w:rsid w:val="00F55F1F"/>
    <w:rsid w:val="00F56604"/>
    <w:rsid w:val="00F56869"/>
    <w:rsid w:val="00F569CA"/>
    <w:rsid w:val="00F56AC9"/>
    <w:rsid w:val="00F56D0F"/>
    <w:rsid w:val="00F56D71"/>
    <w:rsid w:val="00F56FC9"/>
    <w:rsid w:val="00F57405"/>
    <w:rsid w:val="00F57487"/>
    <w:rsid w:val="00F57627"/>
    <w:rsid w:val="00F57730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73A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2CD8"/>
    <w:rsid w:val="00F6304A"/>
    <w:rsid w:val="00F63615"/>
    <w:rsid w:val="00F63E2A"/>
    <w:rsid w:val="00F63E2C"/>
    <w:rsid w:val="00F641BC"/>
    <w:rsid w:val="00F6475A"/>
    <w:rsid w:val="00F64A96"/>
    <w:rsid w:val="00F64B89"/>
    <w:rsid w:val="00F64CD9"/>
    <w:rsid w:val="00F65377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5FA"/>
    <w:rsid w:val="00F676FF"/>
    <w:rsid w:val="00F6799D"/>
    <w:rsid w:val="00F679D8"/>
    <w:rsid w:val="00F67B73"/>
    <w:rsid w:val="00F67D14"/>
    <w:rsid w:val="00F702DB"/>
    <w:rsid w:val="00F7059A"/>
    <w:rsid w:val="00F707E2"/>
    <w:rsid w:val="00F708EA"/>
    <w:rsid w:val="00F70A75"/>
    <w:rsid w:val="00F70AF1"/>
    <w:rsid w:val="00F70C98"/>
    <w:rsid w:val="00F70D8E"/>
    <w:rsid w:val="00F70FD8"/>
    <w:rsid w:val="00F713A1"/>
    <w:rsid w:val="00F71596"/>
    <w:rsid w:val="00F7167A"/>
    <w:rsid w:val="00F71F5A"/>
    <w:rsid w:val="00F723E5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537"/>
    <w:rsid w:val="00F766A9"/>
    <w:rsid w:val="00F76BAE"/>
    <w:rsid w:val="00F76DB2"/>
    <w:rsid w:val="00F774FE"/>
    <w:rsid w:val="00F7752F"/>
    <w:rsid w:val="00F7763A"/>
    <w:rsid w:val="00F77C0D"/>
    <w:rsid w:val="00F77D5D"/>
    <w:rsid w:val="00F77DD5"/>
    <w:rsid w:val="00F80170"/>
    <w:rsid w:val="00F8024B"/>
    <w:rsid w:val="00F802E2"/>
    <w:rsid w:val="00F8045D"/>
    <w:rsid w:val="00F804BA"/>
    <w:rsid w:val="00F804F1"/>
    <w:rsid w:val="00F80A0E"/>
    <w:rsid w:val="00F80AF3"/>
    <w:rsid w:val="00F81225"/>
    <w:rsid w:val="00F8145B"/>
    <w:rsid w:val="00F814B7"/>
    <w:rsid w:val="00F814E0"/>
    <w:rsid w:val="00F815AD"/>
    <w:rsid w:val="00F81720"/>
    <w:rsid w:val="00F819C8"/>
    <w:rsid w:val="00F81C69"/>
    <w:rsid w:val="00F8220D"/>
    <w:rsid w:val="00F822D1"/>
    <w:rsid w:val="00F82359"/>
    <w:rsid w:val="00F823D3"/>
    <w:rsid w:val="00F8251E"/>
    <w:rsid w:val="00F826D5"/>
    <w:rsid w:val="00F8282A"/>
    <w:rsid w:val="00F82846"/>
    <w:rsid w:val="00F82A3D"/>
    <w:rsid w:val="00F830BE"/>
    <w:rsid w:val="00F83278"/>
    <w:rsid w:val="00F83361"/>
    <w:rsid w:val="00F833FA"/>
    <w:rsid w:val="00F8342B"/>
    <w:rsid w:val="00F83ADA"/>
    <w:rsid w:val="00F83C71"/>
    <w:rsid w:val="00F83EB4"/>
    <w:rsid w:val="00F8417E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686"/>
    <w:rsid w:val="00F97DD8"/>
    <w:rsid w:val="00F97E54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6DE7"/>
    <w:rsid w:val="00FA7105"/>
    <w:rsid w:val="00FA7157"/>
    <w:rsid w:val="00FA728A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E93"/>
    <w:rsid w:val="00FB0F64"/>
    <w:rsid w:val="00FB1042"/>
    <w:rsid w:val="00FB1699"/>
    <w:rsid w:val="00FB1820"/>
    <w:rsid w:val="00FB1860"/>
    <w:rsid w:val="00FB1D3A"/>
    <w:rsid w:val="00FB1D79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EAE"/>
    <w:rsid w:val="00FB3115"/>
    <w:rsid w:val="00FB3238"/>
    <w:rsid w:val="00FB3356"/>
    <w:rsid w:val="00FB346D"/>
    <w:rsid w:val="00FB34A1"/>
    <w:rsid w:val="00FB3530"/>
    <w:rsid w:val="00FB36D9"/>
    <w:rsid w:val="00FB3AE3"/>
    <w:rsid w:val="00FB3B7F"/>
    <w:rsid w:val="00FB3D33"/>
    <w:rsid w:val="00FB3D82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A87"/>
    <w:rsid w:val="00FB6A9F"/>
    <w:rsid w:val="00FB6F33"/>
    <w:rsid w:val="00FB7013"/>
    <w:rsid w:val="00FB7242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741"/>
    <w:rsid w:val="00FC0B06"/>
    <w:rsid w:val="00FC1030"/>
    <w:rsid w:val="00FC1131"/>
    <w:rsid w:val="00FC1775"/>
    <w:rsid w:val="00FC19CB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946"/>
    <w:rsid w:val="00FC4A4C"/>
    <w:rsid w:val="00FC4A98"/>
    <w:rsid w:val="00FC4BD7"/>
    <w:rsid w:val="00FC5012"/>
    <w:rsid w:val="00FC5182"/>
    <w:rsid w:val="00FC52C6"/>
    <w:rsid w:val="00FC598E"/>
    <w:rsid w:val="00FC5A83"/>
    <w:rsid w:val="00FC5C9E"/>
    <w:rsid w:val="00FC5E46"/>
    <w:rsid w:val="00FC626E"/>
    <w:rsid w:val="00FC62F9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8EF"/>
    <w:rsid w:val="00FD0D13"/>
    <w:rsid w:val="00FD0DDD"/>
    <w:rsid w:val="00FD11DF"/>
    <w:rsid w:val="00FD128F"/>
    <w:rsid w:val="00FD1312"/>
    <w:rsid w:val="00FD131D"/>
    <w:rsid w:val="00FD14BA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8E6"/>
    <w:rsid w:val="00FD78FE"/>
    <w:rsid w:val="00FD7C61"/>
    <w:rsid w:val="00FD7EE3"/>
    <w:rsid w:val="00FE001E"/>
    <w:rsid w:val="00FE051F"/>
    <w:rsid w:val="00FE0EB5"/>
    <w:rsid w:val="00FE10DB"/>
    <w:rsid w:val="00FE1240"/>
    <w:rsid w:val="00FE16E4"/>
    <w:rsid w:val="00FE1801"/>
    <w:rsid w:val="00FE18E1"/>
    <w:rsid w:val="00FE19FF"/>
    <w:rsid w:val="00FE1CD3"/>
    <w:rsid w:val="00FE1D12"/>
    <w:rsid w:val="00FE2035"/>
    <w:rsid w:val="00FE20DF"/>
    <w:rsid w:val="00FE2334"/>
    <w:rsid w:val="00FE282D"/>
    <w:rsid w:val="00FE28EF"/>
    <w:rsid w:val="00FE2B94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5E3"/>
    <w:rsid w:val="00FE7B3F"/>
    <w:rsid w:val="00FE7BBC"/>
    <w:rsid w:val="00FE7C71"/>
    <w:rsid w:val="00FE7CAF"/>
    <w:rsid w:val="00FE7D57"/>
    <w:rsid w:val="00FE7FC2"/>
    <w:rsid w:val="00FF01E6"/>
    <w:rsid w:val="00FF0200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61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3DB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972"/>
    <w:rsid w:val="00FF4B41"/>
    <w:rsid w:val="00FF4B7A"/>
    <w:rsid w:val="00FF4D6A"/>
    <w:rsid w:val="00FF53AD"/>
    <w:rsid w:val="00FF54F3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B1"/>
    <w:rsid w:val="00FF7BA6"/>
    <w:rsid w:val="00FF7CBB"/>
    <w:rsid w:val="216AD99E"/>
    <w:rsid w:val="6A74A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39AF08AC-9944-4245-AF6D-AE4C2171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06B6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3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6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6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8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2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76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9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2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4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8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2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1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1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9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2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2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3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9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2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92171-36DA-48E3-8B3D-7E154CA5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</TotalTime>
  <Pages>26</Pages>
  <Words>5058</Words>
  <Characters>28834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Ananya, Singchom</cp:lastModifiedBy>
  <cp:revision>7</cp:revision>
  <cp:lastPrinted>2022-08-10T10:18:00Z</cp:lastPrinted>
  <dcterms:created xsi:type="dcterms:W3CDTF">2022-08-10T13:08:00Z</dcterms:created>
  <dcterms:modified xsi:type="dcterms:W3CDTF">2022-08-10T15:42:00Z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