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92499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F7613E3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E5BDCF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BAF9FF1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B97B034" w14:textId="26DC7B1F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36C1034" w14:textId="77777777" w:rsidR="00773512" w:rsidRPr="00C075DE" w:rsidRDefault="00773512" w:rsidP="00E8282F">
      <w:pPr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4F7196" w14:textId="77777777" w:rsidR="00344CAC" w:rsidRPr="00C075DE" w:rsidRDefault="00344CAC" w:rsidP="00E8282F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3C57842" w14:textId="2ECE5114" w:rsidR="00344CAC" w:rsidRPr="00C075DE" w:rsidRDefault="00344CAC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C092596" w14:textId="77777777" w:rsidR="00773512" w:rsidRPr="00C075DE" w:rsidRDefault="00773512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A4A3AF8" w14:textId="77777777" w:rsidR="007D720D" w:rsidRPr="00C075DE" w:rsidRDefault="007D720D" w:rsidP="00E8282F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A363FB" w14:textId="77777777" w:rsidR="0077006B" w:rsidRPr="00C075DE" w:rsidRDefault="0077006B" w:rsidP="0077006B">
      <w:pPr>
        <w:pStyle w:val="Heading1"/>
        <w:spacing w:line="600" w:lineRule="exact"/>
        <w:jc w:val="center"/>
        <w:rPr>
          <w:rFonts w:asciiTheme="majorBidi" w:hAnsiTheme="majorBidi" w:cstheme="majorBidi"/>
          <w:sz w:val="52"/>
          <w:szCs w:val="52"/>
          <w:u w:val="none"/>
        </w:rPr>
      </w:pP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บริษัท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 xml:space="preserve">เซ็ปเป้ จำกัด 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>(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มหาชน</w:t>
      </w:r>
      <w:r w:rsidRPr="00C075DE">
        <w:rPr>
          <w:rFonts w:asciiTheme="majorBidi" w:hAnsiTheme="majorBidi" w:cstheme="majorBidi"/>
          <w:sz w:val="52"/>
          <w:szCs w:val="52"/>
          <w:u w:val="none"/>
        </w:rPr>
        <w:t xml:space="preserve">) </w:t>
      </w:r>
      <w:r w:rsidRPr="00C075DE">
        <w:rPr>
          <w:rFonts w:asciiTheme="majorBidi" w:hAnsiTheme="majorBidi" w:cstheme="majorBidi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C075DE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1B5168EB" w14:textId="10D68EFB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F66CCE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D32D039" w14:textId="4D138B04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</w:t>
      </w:r>
      <w:r w:rsidR="00B046A5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น</w:t>
      </w:r>
      <w:r w:rsidR="00715127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0B387C" w:rsidRPr="000B387C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15127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0B387C" w:rsidRPr="000B387C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416ACDCF" w14:textId="77777777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9665365" w14:textId="7BA2DD44" w:rsidR="0043229B" w:rsidRPr="00C075DE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F66CCE"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C075D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C075DE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528EFA1" w14:textId="77777777" w:rsidR="00344CAC" w:rsidRPr="00C075DE" w:rsidRDefault="00344CAC" w:rsidP="00344CAC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344CAC" w:rsidRPr="00C075DE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C075DE" w:rsidRDefault="00125DA7" w:rsidP="00E8282F">
      <w:pPr>
        <w:rPr>
          <w:rFonts w:asciiTheme="majorBidi" w:eastAsia="Cordia New" w:hAnsiTheme="majorBidi" w:cstheme="majorBidi"/>
          <w:sz w:val="30"/>
          <w:szCs w:val="30"/>
        </w:rPr>
      </w:pPr>
    </w:p>
    <w:p w14:paraId="064A1A18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3D7C7EF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81E0505" w14:textId="7777777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62B391EB" w14:textId="6C6FFBB7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1DF1BCF0" w14:textId="3E151A81" w:rsidR="00A314EB" w:rsidRPr="00C075DE" w:rsidRDefault="00A314EB" w:rsidP="00D37E03">
      <w:pPr>
        <w:rPr>
          <w:rFonts w:asciiTheme="majorBidi" w:hAnsiTheme="majorBidi" w:cstheme="majorBidi"/>
          <w:sz w:val="32"/>
          <w:szCs w:val="32"/>
        </w:rPr>
      </w:pPr>
    </w:p>
    <w:p w14:paraId="75F704FB" w14:textId="77777777" w:rsidR="00D37E03" w:rsidRPr="00C075DE" w:rsidRDefault="00D37E03" w:rsidP="00D37E03">
      <w:pPr>
        <w:rPr>
          <w:rFonts w:asciiTheme="majorBidi" w:hAnsiTheme="majorBidi" w:cstheme="majorBidi"/>
          <w:sz w:val="32"/>
          <w:szCs w:val="32"/>
        </w:rPr>
      </w:pPr>
    </w:p>
    <w:p w14:paraId="77ADBB21" w14:textId="77777777" w:rsidR="002F0981" w:rsidRPr="00C075DE" w:rsidRDefault="002F0981" w:rsidP="00E8282F">
      <w:pPr>
        <w:pStyle w:val="Heading1"/>
        <w:rPr>
          <w:rFonts w:asciiTheme="majorBidi" w:hAnsiTheme="majorBidi" w:cstheme="majorBidi"/>
          <w:sz w:val="32"/>
          <w:szCs w:val="32"/>
          <w:u w:val="none"/>
        </w:rPr>
      </w:pP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รายงานการสอบทาน</w:t>
      </w:r>
      <w:r w:rsidRPr="00C075DE">
        <w:rPr>
          <w:rFonts w:asciiTheme="majorBidi" w:hAnsiTheme="majorBidi" w:cstheme="majorBidi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C075DE">
        <w:rPr>
          <w:rFonts w:asciiTheme="majorBidi" w:hAnsiTheme="majorBidi" w:cstheme="majorBidi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C075DE" w:rsidRDefault="002F0981" w:rsidP="00E8282F">
      <w:pPr>
        <w:rPr>
          <w:rFonts w:asciiTheme="majorBidi" w:eastAsia="Cordia New" w:hAnsiTheme="majorBidi" w:cstheme="majorBidi"/>
          <w:sz w:val="30"/>
          <w:szCs w:val="30"/>
          <w:highlight w:val="yellow"/>
        </w:rPr>
      </w:pPr>
    </w:p>
    <w:p w14:paraId="574A0596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C075DE">
        <w:rPr>
          <w:rFonts w:asciiTheme="majorBidi" w:eastAsia="Cordia New" w:hAnsiTheme="majorBidi" w:cstheme="majorBidi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C075DE" w:rsidRDefault="002F0981" w:rsidP="00E8282F">
      <w:pPr>
        <w:rPr>
          <w:rFonts w:asciiTheme="majorBidi" w:eastAsia="Cordia New" w:hAnsiTheme="majorBidi" w:cstheme="majorBidi"/>
          <w:b/>
          <w:bCs/>
          <w:sz w:val="30"/>
          <w:szCs w:val="30"/>
          <w:highlight w:val="yellow"/>
          <w:cs/>
        </w:rPr>
      </w:pPr>
    </w:p>
    <w:p w14:paraId="1EEE22C9" w14:textId="238F037E" w:rsidR="00471241" w:rsidRPr="00C075DE" w:rsidRDefault="00471241" w:rsidP="003F63C8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715127" w:rsidRPr="00C075DE">
        <w:rPr>
          <w:rFonts w:asciiTheme="majorBidi" w:hAnsiTheme="majorBidi" w:cstheme="majorBidi"/>
          <w:spacing w:val="-2"/>
          <w:sz w:val="30"/>
          <w:szCs w:val="30"/>
          <w:cs/>
        </w:rPr>
        <w:t>มิถุนายน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งบกำไรขาดทุนรวมและงบกำไรขาดทุนเฉพาะกิจการ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046A5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075DE">
        <w:rPr>
          <w:rFonts w:asciiTheme="majorBidi" w:hAnsiTheme="majorBidi" w:cstheme="majorBidi"/>
          <w:sz w:val="30"/>
          <w:szCs w:val="30"/>
          <w:cs/>
        </w:rPr>
        <w:t>แสดงการเปลี่ยนแปลงส่วนของผู้ถือหุ้นรวมและ</w:t>
      </w:r>
      <w:r w:rsidR="00B046A5"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</w:t>
      </w:r>
      <w:r w:rsidR="00715127" w:rsidRPr="00C075DE">
        <w:rPr>
          <w:rFonts w:asciiTheme="majorBidi" w:hAnsiTheme="majorBidi" w:cstheme="majorBidi"/>
          <w:spacing w:val="-4"/>
          <w:sz w:val="30"/>
          <w:szCs w:val="30"/>
          <w:cs/>
        </w:rPr>
        <w:t>หก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B387C" w:rsidRPr="000B387C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15127" w:rsidRPr="00C075DE">
        <w:rPr>
          <w:rFonts w:asciiTheme="majorBidi" w:hAnsiTheme="majorBidi" w:cstheme="majorBidi"/>
          <w:spacing w:val="-4"/>
          <w:sz w:val="30"/>
          <w:szCs w:val="30"/>
          <w:cs/>
        </w:rPr>
        <w:t>มิถุนายน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B387C" w:rsidRPr="000B387C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C075D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เซ็ปเป้ จำกัด (มหาชน) และบริษัทย่อย และของเฉพาะบริษัท เซ็ปเป้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0B387C" w:rsidRPr="000B387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F1F4C"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เรื่อง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BF1F4C" w:rsidRPr="00C075DE">
        <w:rPr>
          <w:rFonts w:asciiTheme="majorBidi" w:hAnsiTheme="majorBidi" w:cstheme="majorBidi"/>
          <w:spacing w:val="-2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B94659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ECC8931" w14:textId="77777777" w:rsidR="002F0981" w:rsidRPr="00C075DE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7B7F3D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13680A" w14:textId="435C1E33" w:rsidR="00971DF7" w:rsidRPr="00C075DE" w:rsidRDefault="00971DF7" w:rsidP="00971DF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B387C" w:rsidRPr="000B387C">
        <w:rPr>
          <w:rFonts w:asciiTheme="majorBidi" w:hAnsiTheme="majorBidi" w:cstheme="majorBidi"/>
          <w:sz w:val="30"/>
          <w:szCs w:val="30"/>
        </w:rPr>
        <w:t>2410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5B4FA4" w:rsidRPr="00C075DE">
        <w:rPr>
          <w:rFonts w:asciiTheme="majorBidi" w:hAnsiTheme="majorBidi" w:cstheme="majorBidi"/>
          <w:sz w:val="30"/>
          <w:szCs w:val="30"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268ABFE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130DBB" w14:textId="77777777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3E9AC5" w14:textId="449AF76E" w:rsidR="00453CB1" w:rsidRPr="00C075DE" w:rsidRDefault="00453CB1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453CB1" w:rsidRPr="00C075DE" w:rsidSect="00453CB1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0499954E" w14:textId="77777777" w:rsidR="008934BD" w:rsidRPr="00C075DE" w:rsidRDefault="008934BD" w:rsidP="008934BD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C7C0F4C" w14:textId="77777777" w:rsidR="002F0981" w:rsidRPr="00C075DE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C075DE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DE006B4" w14:textId="443E75DF" w:rsidR="00971DF7" w:rsidRPr="00C075DE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0B387C" w:rsidRPr="000B387C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A711992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EEEC47" w14:textId="77777777" w:rsidR="00DB4C54" w:rsidRPr="00C075DE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BEB4279" w14:textId="77777777" w:rsidR="00826C32" w:rsidRPr="00C075DE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B61FE43" w14:textId="77777777" w:rsidR="002F0981" w:rsidRPr="00C075DE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64362B" w14:textId="77777777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</w:rPr>
        <w:t>(</w:t>
      </w:r>
      <w:r w:rsidRPr="00C075DE">
        <w:rPr>
          <w:rFonts w:asciiTheme="majorBidi" w:hAnsiTheme="majorBidi" w:cstheme="majorBidi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2F1CF80" w14:textId="42AC4A7E" w:rsidR="002F0981" w:rsidRPr="00C075DE" w:rsidRDefault="002F0981" w:rsidP="002F0981">
      <w:pPr>
        <w:tabs>
          <w:tab w:val="center" w:pos="648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0B387C" w:rsidRPr="000B387C">
        <w:rPr>
          <w:rFonts w:asciiTheme="majorBidi" w:hAnsiTheme="majorBidi" w:cstheme="majorBidi"/>
          <w:sz w:val="30"/>
          <w:szCs w:val="30"/>
        </w:rPr>
        <w:t>4409</w:t>
      </w:r>
    </w:p>
    <w:p w14:paraId="31B21EF1" w14:textId="77777777" w:rsidR="002C4C1B" w:rsidRPr="00C075DE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9DB4B" w14:textId="77777777" w:rsidR="002F0981" w:rsidRPr="00C075DE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Pr="00C075DE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3C02A3" w14:textId="7B202F7F" w:rsidR="003A0978" w:rsidRPr="00C056AE" w:rsidRDefault="000B387C" w:rsidP="00C056AE">
      <w:pPr>
        <w:tabs>
          <w:tab w:val="clear" w:pos="6322"/>
          <w:tab w:val="center" w:pos="6300"/>
        </w:tabs>
        <w:ind w:right="29"/>
        <w:jc w:val="thaiDistribute"/>
        <w:rPr>
          <w:rFonts w:asciiTheme="majorBidi" w:hAnsiTheme="majorBidi"/>
          <w:sz w:val="30"/>
          <w:szCs w:val="30"/>
        </w:rPr>
      </w:pPr>
      <w:r w:rsidRPr="000B387C">
        <w:rPr>
          <w:rFonts w:asciiTheme="majorBidi" w:hAnsiTheme="majorBidi" w:cstheme="majorBidi"/>
          <w:sz w:val="30"/>
          <w:szCs w:val="30"/>
        </w:rPr>
        <w:t>10</w:t>
      </w:r>
      <w:r w:rsidR="00553E55">
        <w:rPr>
          <w:rFonts w:asciiTheme="majorBidi" w:hAnsiTheme="majorBidi" w:cstheme="majorBidi"/>
          <w:sz w:val="30"/>
          <w:szCs w:val="30"/>
        </w:rPr>
        <w:t xml:space="preserve"> </w:t>
      </w:r>
      <w:r w:rsidR="00553E55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0B387C">
        <w:rPr>
          <w:rFonts w:asciiTheme="majorBidi" w:hAnsiTheme="majorBidi" w:cstheme="majorBidi"/>
          <w:sz w:val="30"/>
          <w:szCs w:val="30"/>
        </w:rPr>
        <w:t>2565</w:t>
      </w:r>
    </w:p>
    <w:sectPr w:rsidR="003A0978" w:rsidRPr="00C056AE" w:rsidSect="00C16CB3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843B6" w14:textId="77777777" w:rsidR="00262893" w:rsidRDefault="00262893">
      <w:r>
        <w:separator/>
      </w:r>
    </w:p>
  </w:endnote>
  <w:endnote w:type="continuationSeparator" w:id="0">
    <w:p w14:paraId="7332FE02" w14:textId="77777777" w:rsidR="00262893" w:rsidRDefault="00262893">
      <w:r>
        <w:continuationSeparator/>
      </w:r>
    </w:p>
  </w:endnote>
  <w:endnote w:type="continuationNotice" w:id="1">
    <w:p w14:paraId="01A8F3FA" w14:textId="77777777" w:rsidR="00262893" w:rsidRDefault="0026289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BF99" w14:textId="51BCF11C" w:rsidR="000C6A9E" w:rsidRPr="00424EB8" w:rsidRDefault="000C6A9E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="000B387C" w:rsidRPr="000B387C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0C6A9E" w:rsidRDefault="000C6A9E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4725E" w14:textId="674C3E26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0B387C" w:rsidRPr="000B387C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0C6A9E" w:rsidRDefault="000C6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95EB" w14:textId="115B62A3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0B387C" w:rsidRPr="000B387C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E03A9" w14:textId="77777777" w:rsidR="000C6A9E" w:rsidRPr="00424EB8" w:rsidRDefault="000C6A9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2421F526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0B387C" w:rsidRPr="000B387C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95ED5" w14:textId="77777777" w:rsidR="00262893" w:rsidRDefault="00262893">
      <w:r>
        <w:separator/>
      </w:r>
    </w:p>
  </w:footnote>
  <w:footnote w:type="continuationSeparator" w:id="0">
    <w:p w14:paraId="23C438C5" w14:textId="77777777" w:rsidR="00262893" w:rsidRDefault="00262893">
      <w:r>
        <w:continuationSeparator/>
      </w:r>
    </w:p>
  </w:footnote>
  <w:footnote w:type="continuationNotice" w:id="1">
    <w:p w14:paraId="78DB7DCF" w14:textId="77777777" w:rsidR="00262893" w:rsidRDefault="0026289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00A41" w14:textId="60A655B9" w:rsidR="00784CD2" w:rsidRPr="00C056AE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FEE6810"/>
    <w:multiLevelType w:val="hybridMultilevel"/>
    <w:tmpl w:val="DB1AEF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74048"/>
    <w:multiLevelType w:val="hybridMultilevel"/>
    <w:tmpl w:val="B13488EA"/>
    <w:lvl w:ilvl="0" w:tplc="237E1E82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62885354"/>
    <w:multiLevelType w:val="hybridMultilevel"/>
    <w:tmpl w:val="0B4E04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0E12CF8"/>
    <w:multiLevelType w:val="hybridMultilevel"/>
    <w:tmpl w:val="B8063F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6A73BAD"/>
    <w:multiLevelType w:val="hybridMultilevel"/>
    <w:tmpl w:val="A23C6CB8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2FF4F5C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BE8350B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3"/>
  </w:num>
  <w:num w:numId="14">
    <w:abstractNumId w:val="15"/>
  </w:num>
  <w:num w:numId="15">
    <w:abstractNumId w:val="17"/>
  </w:num>
  <w:num w:numId="16">
    <w:abstractNumId w:val="25"/>
  </w:num>
  <w:num w:numId="17">
    <w:abstractNumId w:val="27"/>
  </w:num>
  <w:num w:numId="18">
    <w:abstractNumId w:val="19"/>
  </w:num>
  <w:num w:numId="19">
    <w:abstractNumId w:val="26"/>
  </w:num>
  <w:num w:numId="20">
    <w:abstractNumId w:val="10"/>
  </w:num>
  <w:num w:numId="21">
    <w:abstractNumId w:val="11"/>
  </w:num>
  <w:num w:numId="22">
    <w:abstractNumId w:val="22"/>
  </w:num>
  <w:num w:numId="23">
    <w:abstractNumId w:val="20"/>
  </w:num>
  <w:num w:numId="24">
    <w:abstractNumId w:val="18"/>
  </w:num>
  <w:num w:numId="25">
    <w:abstractNumId w:val="14"/>
  </w:num>
  <w:num w:numId="26">
    <w:abstractNumId w:val="28"/>
  </w:num>
  <w:num w:numId="27">
    <w:abstractNumId w:val="2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13"/>
  </w:num>
  <w:num w:numId="3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3AD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4A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6A9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04C"/>
    <w:rsid w:val="00047454"/>
    <w:rsid w:val="0004764A"/>
    <w:rsid w:val="0005055E"/>
    <w:rsid w:val="00050AAC"/>
    <w:rsid w:val="00050E37"/>
    <w:rsid w:val="00050EAD"/>
    <w:rsid w:val="0005123C"/>
    <w:rsid w:val="00051B80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85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260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87C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0E3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2417"/>
    <w:rsid w:val="000E3E25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163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4E52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5F2"/>
    <w:rsid w:val="001368DD"/>
    <w:rsid w:val="00136E62"/>
    <w:rsid w:val="00137091"/>
    <w:rsid w:val="001372CB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2B16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7D0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69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C3D"/>
    <w:rsid w:val="001A7E7D"/>
    <w:rsid w:val="001A7F83"/>
    <w:rsid w:val="001B02A9"/>
    <w:rsid w:val="001B09E7"/>
    <w:rsid w:val="001B13AD"/>
    <w:rsid w:val="001B1697"/>
    <w:rsid w:val="001B1A81"/>
    <w:rsid w:val="001B23F0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782"/>
    <w:rsid w:val="001C0959"/>
    <w:rsid w:val="001C0B5B"/>
    <w:rsid w:val="001C0FC2"/>
    <w:rsid w:val="001C1134"/>
    <w:rsid w:val="001C130E"/>
    <w:rsid w:val="001C1987"/>
    <w:rsid w:val="001C22D3"/>
    <w:rsid w:val="001C2EFB"/>
    <w:rsid w:val="001C2FB8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96E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72A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910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893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B25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298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04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93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27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A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0B4F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5C7D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9F7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0FF9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9D1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2A1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978"/>
    <w:rsid w:val="003A1264"/>
    <w:rsid w:val="003A1385"/>
    <w:rsid w:val="003A1F07"/>
    <w:rsid w:val="003A208F"/>
    <w:rsid w:val="003A22AB"/>
    <w:rsid w:val="003A23CF"/>
    <w:rsid w:val="003A2C2A"/>
    <w:rsid w:val="003A3058"/>
    <w:rsid w:val="003A30E6"/>
    <w:rsid w:val="003A3272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9ED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433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1D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F3"/>
    <w:rsid w:val="004151FB"/>
    <w:rsid w:val="00415477"/>
    <w:rsid w:val="00415498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2E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A31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75A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CB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5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D7F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60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607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D6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4E4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1F79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3FC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27CA7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3E55"/>
    <w:rsid w:val="00554590"/>
    <w:rsid w:val="005546D2"/>
    <w:rsid w:val="005547BD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E21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056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064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8E2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6ED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4F0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8CD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5E97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BF0"/>
    <w:rsid w:val="00651EAE"/>
    <w:rsid w:val="00652094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0E4E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246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A3C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B99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39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16"/>
    <w:rsid w:val="006D5B73"/>
    <w:rsid w:val="006D5BA0"/>
    <w:rsid w:val="006D5D73"/>
    <w:rsid w:val="006D5EAF"/>
    <w:rsid w:val="006D612C"/>
    <w:rsid w:val="006D65A3"/>
    <w:rsid w:val="006D6970"/>
    <w:rsid w:val="006D6B46"/>
    <w:rsid w:val="006D71C0"/>
    <w:rsid w:val="006D7547"/>
    <w:rsid w:val="006D75DC"/>
    <w:rsid w:val="006D7661"/>
    <w:rsid w:val="006D7EA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D5D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4E3E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07FDD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15F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91F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2F6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6C2C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CD2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416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31E"/>
    <w:rsid w:val="007B04F5"/>
    <w:rsid w:val="007B0540"/>
    <w:rsid w:val="007B0556"/>
    <w:rsid w:val="007B0784"/>
    <w:rsid w:val="007B0A51"/>
    <w:rsid w:val="007B10E7"/>
    <w:rsid w:val="007B1103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4ED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5DB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3D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51C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CB4"/>
    <w:rsid w:val="00810761"/>
    <w:rsid w:val="008107D4"/>
    <w:rsid w:val="00811208"/>
    <w:rsid w:val="00811306"/>
    <w:rsid w:val="0081136E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0CCA"/>
    <w:rsid w:val="0084144A"/>
    <w:rsid w:val="008418F2"/>
    <w:rsid w:val="00841E3F"/>
    <w:rsid w:val="00841F0D"/>
    <w:rsid w:val="008420F7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17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D40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830"/>
    <w:rsid w:val="009548C4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5E4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DC0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57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8C0"/>
    <w:rsid w:val="00990DCF"/>
    <w:rsid w:val="0099104B"/>
    <w:rsid w:val="009911A8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073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6A9"/>
    <w:rsid w:val="009B12D3"/>
    <w:rsid w:val="009B1731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2C92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5D44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6C2"/>
    <w:rsid w:val="009E08C1"/>
    <w:rsid w:val="009E0FFB"/>
    <w:rsid w:val="009E10BF"/>
    <w:rsid w:val="009E11D6"/>
    <w:rsid w:val="009E17CC"/>
    <w:rsid w:val="009E1936"/>
    <w:rsid w:val="009E1C9F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5B4D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79F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517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C29"/>
    <w:rsid w:val="00AB5D12"/>
    <w:rsid w:val="00AB615E"/>
    <w:rsid w:val="00AB6471"/>
    <w:rsid w:val="00AB666F"/>
    <w:rsid w:val="00AB6DF7"/>
    <w:rsid w:val="00AB73B7"/>
    <w:rsid w:val="00AB7536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0DA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840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793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5F2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A4A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912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A38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683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02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804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6B8D"/>
    <w:rsid w:val="00BB709B"/>
    <w:rsid w:val="00BB71DB"/>
    <w:rsid w:val="00BB7292"/>
    <w:rsid w:val="00BC0098"/>
    <w:rsid w:val="00BC0255"/>
    <w:rsid w:val="00BC0295"/>
    <w:rsid w:val="00BC0763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5EF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6AE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5DE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866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264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57E68"/>
    <w:rsid w:val="00C602A2"/>
    <w:rsid w:val="00C60891"/>
    <w:rsid w:val="00C6096A"/>
    <w:rsid w:val="00C60D7A"/>
    <w:rsid w:val="00C60E26"/>
    <w:rsid w:val="00C6124F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27E"/>
    <w:rsid w:val="00C86357"/>
    <w:rsid w:val="00C8639E"/>
    <w:rsid w:val="00C86C26"/>
    <w:rsid w:val="00C87475"/>
    <w:rsid w:val="00C876F8"/>
    <w:rsid w:val="00C87744"/>
    <w:rsid w:val="00C8781F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19D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04B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5F20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0AB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7E0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24F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725"/>
    <w:rsid w:val="00D53B46"/>
    <w:rsid w:val="00D53DA1"/>
    <w:rsid w:val="00D53E46"/>
    <w:rsid w:val="00D53FB7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86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B4C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229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3DFA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94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29B"/>
    <w:rsid w:val="00E94315"/>
    <w:rsid w:val="00E943E0"/>
    <w:rsid w:val="00E948D7"/>
    <w:rsid w:val="00E94AFA"/>
    <w:rsid w:val="00E94E60"/>
    <w:rsid w:val="00E94E73"/>
    <w:rsid w:val="00E9534E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51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621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430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D23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280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3D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668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54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1CD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7B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24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39"/>
    <w:rsid w:val="00F80136"/>
    <w:rsid w:val="00F8062F"/>
    <w:rsid w:val="00F808F5"/>
    <w:rsid w:val="00F80D3B"/>
    <w:rsid w:val="00F80E2D"/>
    <w:rsid w:val="00F80EC0"/>
    <w:rsid w:val="00F81234"/>
    <w:rsid w:val="00F8160C"/>
    <w:rsid w:val="00F81FFB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073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C01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C7FA6"/>
    <w:rsid w:val="00FD02AE"/>
    <w:rsid w:val="00FD0857"/>
    <w:rsid w:val="00FD0CC7"/>
    <w:rsid w:val="00FD0D58"/>
    <w:rsid w:val="00FD0FE3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32913302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6AAFE5B9-A6D1-4039-9139-3066CE7E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Nitinath, Kajohntridach</cp:lastModifiedBy>
  <cp:revision>3</cp:revision>
  <cp:lastPrinted>2022-07-30T22:41:00Z</cp:lastPrinted>
  <dcterms:created xsi:type="dcterms:W3CDTF">2022-08-09T12:59:00Z</dcterms:created>
  <dcterms:modified xsi:type="dcterms:W3CDTF">2022-08-09T13:01:00Z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