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C075DE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362320" w:rsidRPr="00C075DE" w:rsidRDefault="00362320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362320" w:rsidRPr="00C075DE" w:rsidRDefault="00362320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2320" w:rsidRPr="00C075DE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362320" w:rsidRPr="00C075DE" w:rsidRDefault="00362320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785011E1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62320" w:rsidRPr="00C075DE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362320" w:rsidRPr="00C075DE" w:rsidRDefault="00362320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56019518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1F4D3F"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บริษัทย่อยและ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</w:tr>
      <w:tr w:rsidR="00362320" w:rsidRPr="00C075DE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362320" w:rsidRPr="00C075DE" w:rsidRDefault="00362320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6CF6DE4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อาคารและอุปกรณ์และสินทรัพย์สิทธิการใช้</w:t>
            </w:r>
          </w:p>
        </w:tc>
      </w:tr>
      <w:tr w:rsidR="00362320" w:rsidRPr="00C075DE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362320" w:rsidRPr="00C075DE" w:rsidRDefault="00362320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71748FC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F372A" w:rsidRPr="00C075DE" w14:paraId="709942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2E4DDE6" w14:textId="77777777" w:rsidR="001F372A" w:rsidRPr="00C075DE" w:rsidRDefault="001F372A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1900E" w14:textId="77777777" w:rsidR="001F372A" w:rsidRPr="00C075DE" w:rsidRDefault="001F372A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A03835" w14:textId="106950E4" w:rsidR="001F372A" w:rsidRPr="00C075DE" w:rsidRDefault="001F372A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62320" w:rsidRPr="00C075DE" w14:paraId="5F3F58E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362320" w:rsidRPr="00C075DE" w:rsidRDefault="00362320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5C35F65D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362320" w:rsidRPr="00C075DE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362320" w:rsidRPr="00C075DE" w:rsidRDefault="00362320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37B17445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62A09" w:rsidRPr="00C075DE" w14:paraId="0C07625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E2A8EB8" w14:textId="77777777" w:rsidR="00D62A09" w:rsidRPr="00C075DE" w:rsidRDefault="00D62A09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1ED67" w14:textId="77777777" w:rsidR="00D62A09" w:rsidRPr="00C075DE" w:rsidRDefault="00D62A09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ED69FB" w14:textId="1BBDEC6F" w:rsidR="00D62A09" w:rsidRPr="00C075DE" w:rsidRDefault="00D62A09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62320" w:rsidRPr="00C075DE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362320" w:rsidRPr="00C075DE" w:rsidRDefault="00362320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28B7A7DE" w:rsidR="00362320" w:rsidRPr="00C075DE" w:rsidRDefault="00362320" w:rsidP="0036232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</w:p>
        </w:tc>
      </w:tr>
      <w:tr w:rsidR="00362320" w:rsidRPr="00C075DE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362320" w:rsidRPr="00C075DE" w:rsidRDefault="00362320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75C6EC25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362320" w:rsidRPr="00C075DE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362320" w:rsidRPr="00C075DE" w:rsidRDefault="00362320" w:rsidP="00F571CD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17EF5C26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440A31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7497283F" w14:textId="5F6A3D67" w:rsidR="006D186F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577354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387C" w:rsidRPr="000B387C">
        <w:rPr>
          <w:rFonts w:asciiTheme="majorBidi" w:hAnsiTheme="majorBidi" w:cstheme="majorBidi"/>
          <w:sz w:val="30"/>
          <w:szCs w:val="30"/>
        </w:rPr>
        <w:t>10</w:t>
      </w:r>
      <w:r w:rsidR="001F372A">
        <w:rPr>
          <w:rFonts w:asciiTheme="majorBidi" w:hAnsiTheme="majorBidi" w:cstheme="majorBidi"/>
          <w:sz w:val="30"/>
          <w:szCs w:val="30"/>
        </w:rPr>
        <w:t xml:space="preserve"> </w:t>
      </w:r>
      <w:r w:rsidR="001F372A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0B387C" w:rsidRPr="000B387C">
        <w:rPr>
          <w:rFonts w:asciiTheme="majorBidi" w:hAnsiTheme="majorBidi" w:cstheme="majorBidi"/>
          <w:sz w:val="30"/>
          <w:szCs w:val="30"/>
        </w:rPr>
        <w:t>2565</w:t>
      </w:r>
    </w:p>
    <w:p w14:paraId="32678F16" w14:textId="77777777" w:rsidR="001F372A" w:rsidRPr="00440A31" w:rsidRDefault="001F372A" w:rsidP="0044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440A31" w:rsidRDefault="00FD2436" w:rsidP="0044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62F7414A" w14:textId="05AE683F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ฉบับที่ </w:t>
      </w:r>
      <w:r w:rsidR="000B387C" w:rsidRPr="000B387C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0B387C" w:rsidRPr="000B387C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387C" w:rsidRPr="000B387C">
        <w:rPr>
          <w:rFonts w:asciiTheme="majorBidi" w:hAnsiTheme="majorBidi" w:cstheme="majorBidi"/>
          <w:sz w:val="30"/>
          <w:szCs w:val="30"/>
        </w:rPr>
        <w:t>2564</w:t>
      </w:r>
    </w:p>
    <w:p w14:paraId="526AAE1F" w14:textId="77777777" w:rsidR="00F45B8D" w:rsidRPr="00440A31" w:rsidRDefault="00F45B8D" w:rsidP="0044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5A1DD8F1" w14:textId="0997BB98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B387C" w:rsidRPr="000B387C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387C" w:rsidRPr="000B387C">
        <w:rPr>
          <w:rFonts w:asciiTheme="majorBidi" w:hAnsiTheme="majorBidi" w:cstheme="majorBidi"/>
          <w:sz w:val="30"/>
          <w:szCs w:val="30"/>
        </w:rPr>
        <w:t>2564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6651FD" w14:textId="5CAF836D" w:rsidR="009C2C92" w:rsidRPr="00440A31" w:rsidRDefault="009C2C92" w:rsidP="0044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C1247C8" w14:textId="4F98C910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458BDA4" w14:textId="77777777" w:rsidR="001D78A3" w:rsidRPr="00440A31" w:rsidRDefault="001D78A3" w:rsidP="0044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161DBD86" w14:textId="17EE997A" w:rsidR="00EA4ABD" w:rsidRDefault="00EA4ABD" w:rsidP="0044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ความสัมพันธ์ที่มีกับบริษัทย่อยและบริษัทร่วม</w:t>
      </w:r>
      <w:r w:rsidR="00936FCD" w:rsidRPr="00C075DE">
        <w:rPr>
          <w:rFonts w:asciiTheme="majorBidi" w:hAnsiTheme="majorBidi" w:cstheme="majorBidi"/>
          <w:sz w:val="30"/>
          <w:szCs w:val="30"/>
          <w:cs/>
        </w:rPr>
        <w:t xml:space="preserve">ที่มีการเปลี่ยนแปลงอย่างมีสาระสำคัญ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0B387C" w:rsidRPr="000B387C">
        <w:rPr>
          <w:rFonts w:asciiTheme="majorBidi" w:hAnsiTheme="majorBidi" w:cstheme="majorBidi"/>
          <w:sz w:val="30"/>
          <w:szCs w:val="30"/>
        </w:rPr>
        <w:t>4</w:t>
      </w:r>
      <w:r w:rsidR="001F4D3F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033944" w14:textId="77777777" w:rsidR="00440A31" w:rsidRPr="00440A31" w:rsidRDefault="00440A31" w:rsidP="0044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23"/>
        <w:gridCol w:w="255"/>
        <w:gridCol w:w="1163"/>
        <w:gridCol w:w="255"/>
        <w:gridCol w:w="1162"/>
        <w:gridCol w:w="245"/>
        <w:gridCol w:w="1227"/>
      </w:tblGrid>
      <w:tr w:rsidR="002C0FEE" w:rsidRPr="00C075DE" w14:paraId="5CB9578A" w14:textId="77777777" w:rsidTr="002A2993">
        <w:trPr>
          <w:tblHeader/>
        </w:trPr>
        <w:tc>
          <w:tcPr>
            <w:tcW w:w="3690" w:type="dxa"/>
          </w:tcPr>
          <w:p w14:paraId="5C7AC876" w14:textId="0022391C" w:rsidR="002C0FEE" w:rsidRPr="00C075DE" w:rsidRDefault="00EA4ABD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571B30E9" w14:textId="77777777" w:rsidR="00EA4ABD" w:rsidRPr="00C075DE" w:rsidRDefault="00EA4ABD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69429D" w14:textId="3BF59328" w:rsidR="002C0FEE" w:rsidRPr="00C075DE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A2D6283" w14:textId="77777777" w:rsidR="002C0FEE" w:rsidRPr="00C075DE" w:rsidRDefault="002C0FEE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59F583BC" w14:textId="77777777" w:rsidR="00EA4ABD" w:rsidRPr="00C075DE" w:rsidRDefault="00EA4ABD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2947EE" w14:textId="49303888" w:rsidR="002C0FEE" w:rsidRPr="00C075DE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FEE" w:rsidRPr="00C075DE" w14:paraId="61515906" w14:textId="77777777" w:rsidTr="002A2993">
        <w:trPr>
          <w:tblHeader/>
        </w:trPr>
        <w:tc>
          <w:tcPr>
            <w:tcW w:w="3690" w:type="dxa"/>
          </w:tcPr>
          <w:p w14:paraId="4D60406B" w14:textId="1FEA181C" w:rsidR="002C0FEE" w:rsidRPr="00C075DE" w:rsidRDefault="002C0FEE" w:rsidP="001F3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23" w:type="dxa"/>
          </w:tcPr>
          <w:p w14:paraId="0094294F" w14:textId="4D71822C" w:rsidR="002C0FEE" w:rsidRPr="00C075DE" w:rsidRDefault="000B387C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5" w:type="dxa"/>
          </w:tcPr>
          <w:p w14:paraId="4F016668" w14:textId="77777777" w:rsidR="002C0FEE" w:rsidRPr="00C075DE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3C29228" w14:textId="6D3B2DE6" w:rsidR="002C0FEE" w:rsidRPr="00C075DE" w:rsidRDefault="000B387C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5" w:type="dxa"/>
          </w:tcPr>
          <w:p w14:paraId="5A6DB676" w14:textId="77777777" w:rsidR="002C0FEE" w:rsidRPr="00C075DE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FDB3F8" w14:textId="0CA4E0F5" w:rsidR="002C0FEE" w:rsidRPr="00C075DE" w:rsidRDefault="000B387C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48EE0889" w14:textId="77777777" w:rsidR="002C0FEE" w:rsidRPr="00C075DE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ECA48A2" w14:textId="1677DB51" w:rsidR="002C0FEE" w:rsidRPr="00C075DE" w:rsidRDefault="000B387C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C0FEE" w:rsidRPr="00C075DE" w14:paraId="30B3A527" w14:textId="77777777" w:rsidTr="002A2993">
        <w:trPr>
          <w:tblHeader/>
        </w:trPr>
        <w:tc>
          <w:tcPr>
            <w:tcW w:w="3690" w:type="dxa"/>
          </w:tcPr>
          <w:p w14:paraId="08D123DC" w14:textId="77777777" w:rsidR="002C0FEE" w:rsidRPr="00C075DE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5A5958E1" w14:textId="77777777" w:rsidR="002C0FEE" w:rsidRPr="00C075DE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0FEE" w:rsidRPr="00C075DE" w14:paraId="61500D7B" w14:textId="77777777" w:rsidTr="002A2993">
        <w:tc>
          <w:tcPr>
            <w:tcW w:w="3690" w:type="dxa"/>
          </w:tcPr>
          <w:p w14:paraId="76D394D8" w14:textId="77777777" w:rsidR="002C0FEE" w:rsidRPr="00C075DE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2E020DD8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FD9D630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2FAA431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799A7B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2840BF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2B48A49F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E03B4F" w14:textId="77777777" w:rsidR="002C0FEE" w:rsidRPr="00C075DE" w:rsidRDefault="002C0FEE" w:rsidP="009C2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3AD" w:rsidRPr="00C075DE" w14:paraId="3F7A2C7C" w14:textId="77777777" w:rsidTr="002A2993">
        <w:tc>
          <w:tcPr>
            <w:tcW w:w="3690" w:type="dxa"/>
          </w:tcPr>
          <w:p w14:paraId="572201F9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4EB28293" w14:textId="250E867F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148286E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843D46F" w14:textId="31B06C50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398350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426F5780" w14:textId="2CE7D0DF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45" w:type="dxa"/>
          </w:tcPr>
          <w:p w14:paraId="447C8F42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990B4EF" w14:textId="1594F2E7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</w:p>
        </w:tc>
      </w:tr>
      <w:tr w:rsidR="000023AD" w:rsidRPr="00C075DE" w14:paraId="3594860C" w14:textId="77777777" w:rsidTr="002A2993">
        <w:tc>
          <w:tcPr>
            <w:tcW w:w="3690" w:type="dxa"/>
          </w:tcPr>
          <w:p w14:paraId="4D096E08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7DCF12B4" w14:textId="394A88DC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C0D6F84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A7BD29F" w14:textId="77265D06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B4C1C63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31EA0145" w14:textId="6FAE26AD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47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489</w:t>
            </w:r>
          </w:p>
        </w:tc>
        <w:tc>
          <w:tcPr>
            <w:tcW w:w="245" w:type="dxa"/>
          </w:tcPr>
          <w:p w14:paraId="793F7EEB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3F4E8D2" w14:textId="0E1E959C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280</w:t>
            </w:r>
          </w:p>
        </w:tc>
      </w:tr>
      <w:tr w:rsidR="000023AD" w:rsidRPr="00C075DE" w14:paraId="08888946" w14:textId="77777777" w:rsidTr="002A2993">
        <w:tc>
          <w:tcPr>
            <w:tcW w:w="3690" w:type="dxa"/>
          </w:tcPr>
          <w:p w14:paraId="1DE75852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F341316" w14:textId="7B7127C6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BCD0FE8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4E7F3C0" w14:textId="3EC13AA1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17ED6A0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29FCBC13" w14:textId="4D07E67A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FC7F9CB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5C6D93C" w14:textId="3C8E1E3E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0023AD" w:rsidRPr="00C075DE" w14:paraId="0D702808" w14:textId="77777777" w:rsidTr="002A2993">
        <w:tc>
          <w:tcPr>
            <w:tcW w:w="3690" w:type="dxa"/>
          </w:tcPr>
          <w:p w14:paraId="7906F7ED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  <w:shd w:val="clear" w:color="auto" w:fill="auto"/>
          </w:tcPr>
          <w:p w14:paraId="1B623377" w14:textId="3F0FDE8D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15D1328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AB49E7B" w14:textId="27FBE663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E3089F5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7295B77" w14:textId="6BE94BEE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264</w:t>
            </w:r>
          </w:p>
        </w:tc>
        <w:tc>
          <w:tcPr>
            <w:tcW w:w="245" w:type="dxa"/>
          </w:tcPr>
          <w:p w14:paraId="48A6A771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C727145" w14:textId="1F396057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263</w:t>
            </w:r>
          </w:p>
        </w:tc>
      </w:tr>
      <w:tr w:rsidR="000023AD" w:rsidRPr="00C075DE" w14:paraId="6BC29CF1" w14:textId="77777777" w:rsidTr="002A2993">
        <w:tc>
          <w:tcPr>
            <w:tcW w:w="3690" w:type="dxa"/>
          </w:tcPr>
          <w:p w14:paraId="22BC64B8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5ED9985E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CE835EC" w14:textId="5CB7437C" w:rsidR="000023AD" w:rsidRPr="00C075DE" w:rsidRDefault="000023AD" w:rsidP="00F60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369895C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6B8C5CC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3F546AC" w14:textId="7988DE00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3A505C9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3E9905B4" w14:textId="77777777" w:rsidR="000023AD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191EB82" w14:textId="0638B765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575</w:t>
            </w:r>
          </w:p>
        </w:tc>
        <w:tc>
          <w:tcPr>
            <w:tcW w:w="245" w:type="dxa"/>
          </w:tcPr>
          <w:p w14:paraId="1604A42F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629F01C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3D5CA66" w14:textId="58817232" w:rsidR="000023AD" w:rsidRPr="00C075DE" w:rsidRDefault="000B387C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209</w:t>
            </w:r>
          </w:p>
        </w:tc>
      </w:tr>
      <w:tr w:rsidR="000023AD" w:rsidRPr="00C075DE" w14:paraId="76E33539" w14:textId="77777777" w:rsidTr="002A2993">
        <w:tc>
          <w:tcPr>
            <w:tcW w:w="3690" w:type="dxa"/>
          </w:tcPr>
          <w:p w14:paraId="04722CD8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223" w:type="dxa"/>
            <w:shd w:val="clear" w:color="auto" w:fill="auto"/>
          </w:tcPr>
          <w:p w14:paraId="2B2F14B1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83982F2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161640A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047C393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0C26C67B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991BB3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AC872A6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023AD" w:rsidRPr="00C075DE" w14:paraId="43027564" w14:textId="77777777" w:rsidTr="002A2993">
        <w:tc>
          <w:tcPr>
            <w:tcW w:w="3690" w:type="dxa"/>
          </w:tcPr>
          <w:p w14:paraId="46C9C383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455E4D1C" w14:textId="38203571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</w:t>
            </w:r>
          </w:p>
        </w:tc>
        <w:tc>
          <w:tcPr>
            <w:tcW w:w="255" w:type="dxa"/>
            <w:shd w:val="clear" w:color="auto" w:fill="auto"/>
          </w:tcPr>
          <w:p w14:paraId="4DC100D0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0491D02" w14:textId="2DCB49D3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539</w:t>
            </w:r>
          </w:p>
        </w:tc>
        <w:tc>
          <w:tcPr>
            <w:tcW w:w="255" w:type="dxa"/>
            <w:shd w:val="clear" w:color="auto" w:fill="auto"/>
          </w:tcPr>
          <w:p w14:paraId="0FEA895B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33A4214E" w14:textId="43701953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</w:t>
            </w:r>
          </w:p>
        </w:tc>
        <w:tc>
          <w:tcPr>
            <w:tcW w:w="245" w:type="dxa"/>
          </w:tcPr>
          <w:p w14:paraId="3A9E8CDA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6F8E593D" w14:textId="5E57E398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539</w:t>
            </w:r>
          </w:p>
        </w:tc>
      </w:tr>
      <w:tr w:rsidR="000023AD" w:rsidRPr="00C075DE" w14:paraId="145D255C" w14:textId="77777777" w:rsidTr="002A2993">
        <w:tc>
          <w:tcPr>
            <w:tcW w:w="3690" w:type="dxa"/>
          </w:tcPr>
          <w:p w14:paraId="505E5D76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F34536E" w14:textId="14CC3A1F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912</w:t>
            </w:r>
          </w:p>
        </w:tc>
        <w:tc>
          <w:tcPr>
            <w:tcW w:w="255" w:type="dxa"/>
            <w:shd w:val="clear" w:color="auto" w:fill="auto"/>
          </w:tcPr>
          <w:p w14:paraId="25717B74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D99D87A" w14:textId="67BF8327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902</w:t>
            </w:r>
          </w:p>
        </w:tc>
        <w:tc>
          <w:tcPr>
            <w:tcW w:w="255" w:type="dxa"/>
            <w:shd w:val="clear" w:color="auto" w:fill="auto"/>
          </w:tcPr>
          <w:p w14:paraId="621270CC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87E2FF3" w14:textId="51CAF02F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912</w:t>
            </w:r>
          </w:p>
        </w:tc>
        <w:tc>
          <w:tcPr>
            <w:tcW w:w="245" w:type="dxa"/>
          </w:tcPr>
          <w:p w14:paraId="1C02886C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838568D" w14:textId="035D48F0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902</w:t>
            </w:r>
          </w:p>
        </w:tc>
      </w:tr>
      <w:tr w:rsidR="000023AD" w:rsidRPr="00C075DE" w14:paraId="7C736940" w14:textId="77777777" w:rsidTr="002A2993">
        <w:tc>
          <w:tcPr>
            <w:tcW w:w="3690" w:type="dxa"/>
          </w:tcPr>
          <w:p w14:paraId="40B3CB5A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4C8D007B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58583EC8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4C6D5F2A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1AE8A64D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409BDB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BA81020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97F873A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023AD" w:rsidRPr="00C075DE" w14:paraId="437D9F6B" w14:textId="77777777" w:rsidTr="002A2993">
        <w:tc>
          <w:tcPr>
            <w:tcW w:w="3690" w:type="dxa"/>
          </w:tcPr>
          <w:p w14:paraId="12902096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3E3ED8C2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0C0E6225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</w:tcPr>
          <w:p w14:paraId="1ED7ECDA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5CA61EA4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F2634D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4CD86620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4D2BBDC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023AD" w:rsidRPr="00C075DE" w14:paraId="3D87CC55" w14:textId="77777777" w:rsidTr="002A2993">
        <w:tc>
          <w:tcPr>
            <w:tcW w:w="3690" w:type="dxa"/>
          </w:tcPr>
          <w:p w14:paraId="4559A410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1AF7CBA3" w14:textId="4B7A711B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246</w:t>
            </w:r>
          </w:p>
        </w:tc>
        <w:tc>
          <w:tcPr>
            <w:tcW w:w="255" w:type="dxa"/>
            <w:shd w:val="clear" w:color="auto" w:fill="auto"/>
          </w:tcPr>
          <w:p w14:paraId="2F4BED2E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ED6C3B3" w14:textId="732D4282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577</w:t>
            </w:r>
          </w:p>
        </w:tc>
        <w:tc>
          <w:tcPr>
            <w:tcW w:w="255" w:type="dxa"/>
            <w:shd w:val="clear" w:color="auto" w:fill="auto"/>
          </w:tcPr>
          <w:p w14:paraId="601E502A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5F6468F" w14:textId="6581D2D2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3FD939F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2151307" w14:textId="711382CE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169</w:t>
            </w:r>
          </w:p>
        </w:tc>
      </w:tr>
      <w:tr w:rsidR="000023AD" w:rsidRPr="00C075DE" w14:paraId="14109EE0" w14:textId="77777777" w:rsidTr="002A2993">
        <w:tc>
          <w:tcPr>
            <w:tcW w:w="3690" w:type="dxa"/>
          </w:tcPr>
          <w:p w14:paraId="1DB6BC16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23" w:type="dxa"/>
            <w:shd w:val="clear" w:color="auto" w:fill="auto"/>
          </w:tcPr>
          <w:p w14:paraId="065A5E5B" w14:textId="2867D397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737</w:t>
            </w:r>
          </w:p>
        </w:tc>
        <w:tc>
          <w:tcPr>
            <w:tcW w:w="255" w:type="dxa"/>
            <w:shd w:val="clear" w:color="auto" w:fill="auto"/>
          </w:tcPr>
          <w:p w14:paraId="53E26BAD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"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049A28A" w14:textId="38D531C9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631</w:t>
            </w:r>
          </w:p>
        </w:tc>
        <w:tc>
          <w:tcPr>
            <w:tcW w:w="255" w:type="dxa"/>
            <w:shd w:val="clear" w:color="auto" w:fill="auto"/>
          </w:tcPr>
          <w:p w14:paraId="13ED680B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15BD34A8" w14:textId="0FA7D2CF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737</w:t>
            </w:r>
          </w:p>
        </w:tc>
        <w:tc>
          <w:tcPr>
            <w:tcW w:w="245" w:type="dxa"/>
          </w:tcPr>
          <w:p w14:paraId="1699CF86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5BB0DE4" w14:textId="6A61A62D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631</w:t>
            </w:r>
          </w:p>
        </w:tc>
      </w:tr>
      <w:tr w:rsidR="000023AD" w:rsidRPr="00C075DE" w14:paraId="52A311A6" w14:textId="77777777" w:rsidTr="002A2993">
        <w:tc>
          <w:tcPr>
            <w:tcW w:w="3690" w:type="dxa"/>
          </w:tcPr>
          <w:p w14:paraId="5CABAFF2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189B613" w14:textId="7F719E34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55" w:type="dxa"/>
            <w:shd w:val="clear" w:color="auto" w:fill="auto"/>
          </w:tcPr>
          <w:p w14:paraId="5B1AC49A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CF52FA6" w14:textId="27A04632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297</w:t>
            </w:r>
          </w:p>
        </w:tc>
        <w:tc>
          <w:tcPr>
            <w:tcW w:w="255" w:type="dxa"/>
            <w:shd w:val="clear" w:color="auto" w:fill="auto"/>
          </w:tcPr>
          <w:p w14:paraId="5531B5C4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F16FE76" w14:textId="58EC64E2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45" w:type="dxa"/>
          </w:tcPr>
          <w:p w14:paraId="602CE209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4E86623" w14:textId="1EB2E0CF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297</w:t>
            </w:r>
          </w:p>
        </w:tc>
      </w:tr>
      <w:tr w:rsidR="000023AD" w:rsidRPr="00C075DE" w14:paraId="13BC2196" w14:textId="77777777" w:rsidTr="002A2993">
        <w:tc>
          <w:tcPr>
            <w:tcW w:w="3690" w:type="dxa"/>
          </w:tcPr>
          <w:p w14:paraId="059E0692" w14:textId="07FF724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3" w:type="dxa"/>
            <w:shd w:val="clear" w:color="auto" w:fill="auto"/>
          </w:tcPr>
          <w:p w14:paraId="1A6EB6C1" w14:textId="427507A6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509</w:t>
            </w:r>
          </w:p>
        </w:tc>
        <w:tc>
          <w:tcPr>
            <w:tcW w:w="255" w:type="dxa"/>
            <w:shd w:val="clear" w:color="auto" w:fill="auto"/>
          </w:tcPr>
          <w:p w14:paraId="2465C7EE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FB3C9AE" w14:textId="5D07EA3E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253</w:t>
            </w:r>
          </w:p>
        </w:tc>
        <w:tc>
          <w:tcPr>
            <w:tcW w:w="255" w:type="dxa"/>
            <w:shd w:val="clear" w:color="auto" w:fill="auto"/>
          </w:tcPr>
          <w:p w14:paraId="5F4CF858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6E0239C" w14:textId="5C56E64C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509</w:t>
            </w:r>
          </w:p>
        </w:tc>
        <w:tc>
          <w:tcPr>
            <w:tcW w:w="245" w:type="dxa"/>
          </w:tcPr>
          <w:p w14:paraId="7FC2D0C3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FCFD8C6" w14:textId="516A4A4F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253</w:t>
            </w:r>
          </w:p>
        </w:tc>
      </w:tr>
      <w:tr w:rsidR="000023AD" w:rsidRPr="00C075DE" w14:paraId="1491E6EA" w14:textId="77777777" w:rsidTr="002A2993">
        <w:tc>
          <w:tcPr>
            <w:tcW w:w="3690" w:type="dxa"/>
            <w:shd w:val="clear" w:color="auto" w:fill="auto"/>
          </w:tcPr>
          <w:p w14:paraId="3361427F" w14:textId="77777777" w:rsidR="000023AD" w:rsidRPr="00C075DE" w:rsidRDefault="000023AD" w:rsidP="000023AD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  <w:shd w:val="clear" w:color="auto" w:fill="auto"/>
          </w:tcPr>
          <w:p w14:paraId="3540D529" w14:textId="6003B43A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  <w:shd w:val="clear" w:color="auto" w:fill="auto"/>
          </w:tcPr>
          <w:p w14:paraId="133E4344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6A7321D" w14:textId="119597F0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  <w:shd w:val="clear" w:color="auto" w:fill="auto"/>
          </w:tcPr>
          <w:p w14:paraId="673A5507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3DCED39" w14:textId="1D6BD785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45" w:type="dxa"/>
            <w:shd w:val="clear" w:color="auto" w:fill="auto"/>
          </w:tcPr>
          <w:p w14:paraId="0D856AF8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5265559A" w14:textId="6DC88FA0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</w:tr>
      <w:tr w:rsidR="000023AD" w:rsidRPr="00C075DE" w14:paraId="5FF35B0D" w14:textId="77777777" w:rsidTr="002A2993">
        <w:tc>
          <w:tcPr>
            <w:tcW w:w="3690" w:type="dxa"/>
          </w:tcPr>
          <w:p w14:paraId="3C545D0D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651822BA" w14:textId="77777777" w:rsidR="000023AD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83B2ED2" w14:textId="3B40A7EC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55" w:type="dxa"/>
            <w:shd w:val="clear" w:color="auto" w:fill="auto"/>
          </w:tcPr>
          <w:p w14:paraId="017FE49E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FFFD2DC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09A3B9D" w14:textId="28B95281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55" w:type="dxa"/>
            <w:shd w:val="clear" w:color="auto" w:fill="auto"/>
          </w:tcPr>
          <w:p w14:paraId="07EDB7A3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092FA22" w14:textId="77777777" w:rsidR="000023AD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02A541F" w14:textId="6192CEC1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2E9F158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F8E453A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F112633" w14:textId="60027BC3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023AD" w:rsidRPr="00C075DE" w14:paraId="74AD9C29" w14:textId="77777777" w:rsidTr="002A2993">
        <w:tc>
          <w:tcPr>
            <w:tcW w:w="3690" w:type="dxa"/>
          </w:tcPr>
          <w:p w14:paraId="15F8EA7A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  <w:shd w:val="clear" w:color="auto" w:fill="auto"/>
          </w:tcPr>
          <w:p w14:paraId="0947FB41" w14:textId="7CF8FD6B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</w:t>
            </w:r>
          </w:p>
        </w:tc>
        <w:tc>
          <w:tcPr>
            <w:tcW w:w="255" w:type="dxa"/>
            <w:shd w:val="clear" w:color="auto" w:fill="auto"/>
          </w:tcPr>
          <w:p w14:paraId="297E912E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7945DC3" w14:textId="76D27052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</w:t>
            </w:r>
          </w:p>
        </w:tc>
        <w:tc>
          <w:tcPr>
            <w:tcW w:w="255" w:type="dxa"/>
            <w:shd w:val="clear" w:color="auto" w:fill="auto"/>
          </w:tcPr>
          <w:p w14:paraId="11DDE9B2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95AFBDA" w14:textId="5812AB3D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27C97CA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D7DFB4" w14:textId="38D388B9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023AD" w:rsidRPr="00C075DE" w14:paraId="09817910" w14:textId="77777777" w:rsidTr="002A2993">
        <w:trPr>
          <w:trHeight w:val="274"/>
        </w:trPr>
        <w:tc>
          <w:tcPr>
            <w:tcW w:w="3690" w:type="dxa"/>
          </w:tcPr>
          <w:p w14:paraId="434CC255" w14:textId="77777777" w:rsidR="000023AD" w:rsidRPr="00C075DE" w:rsidRDefault="000023AD" w:rsidP="000023AD">
            <w:pPr>
              <w:tabs>
                <w:tab w:val="left" w:pos="364"/>
                <w:tab w:val="left" w:pos="1827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23" w:type="dxa"/>
            <w:shd w:val="clear" w:color="auto" w:fill="auto"/>
          </w:tcPr>
          <w:p w14:paraId="72C7FDD5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7D61D51A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</w:tcPr>
          <w:p w14:paraId="2D39490C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09B41BEB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auto"/>
          </w:tcPr>
          <w:p w14:paraId="5D9FAF95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5" w:type="dxa"/>
          </w:tcPr>
          <w:p w14:paraId="521FBD39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27" w:type="dxa"/>
          </w:tcPr>
          <w:p w14:paraId="26AB023C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0023AD" w:rsidRPr="00C075DE" w14:paraId="0960839E" w14:textId="77777777" w:rsidTr="002A2993">
        <w:tc>
          <w:tcPr>
            <w:tcW w:w="3690" w:type="dxa"/>
          </w:tcPr>
          <w:p w14:paraId="470E164E" w14:textId="77777777" w:rsidR="000023AD" w:rsidRPr="00C075DE" w:rsidRDefault="000023AD" w:rsidP="000023AD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3" w:type="dxa"/>
            <w:shd w:val="clear" w:color="auto" w:fill="auto"/>
          </w:tcPr>
          <w:p w14:paraId="027A90B9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30EA947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480D8BE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E07DA98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E59F6CD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C5DDA6F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5791A47F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023AD" w:rsidRPr="00C075DE" w14:paraId="3DCB7E03" w14:textId="77777777" w:rsidTr="002A2993">
        <w:tc>
          <w:tcPr>
            <w:tcW w:w="3690" w:type="dxa"/>
          </w:tcPr>
          <w:p w14:paraId="56A5F1F4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  <w:shd w:val="clear" w:color="auto" w:fill="auto"/>
          </w:tcPr>
          <w:p w14:paraId="37400844" w14:textId="1312A3FA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255" w:type="dxa"/>
            <w:shd w:val="clear" w:color="auto" w:fill="auto"/>
          </w:tcPr>
          <w:p w14:paraId="2E89DE63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A2552F4" w14:textId="45E884E7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370</w:t>
            </w:r>
          </w:p>
        </w:tc>
        <w:tc>
          <w:tcPr>
            <w:tcW w:w="255" w:type="dxa"/>
            <w:shd w:val="clear" w:color="auto" w:fill="auto"/>
          </w:tcPr>
          <w:p w14:paraId="04EC566D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79BC49C5" w14:textId="12B664E4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245" w:type="dxa"/>
          </w:tcPr>
          <w:p w14:paraId="4766F0EB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53354601" w14:textId="644135D6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370</w:t>
            </w:r>
          </w:p>
        </w:tc>
      </w:tr>
      <w:tr w:rsidR="000023AD" w:rsidRPr="00C075DE" w14:paraId="36893B1E" w14:textId="77777777" w:rsidTr="002A2993">
        <w:tc>
          <w:tcPr>
            <w:tcW w:w="3690" w:type="dxa"/>
          </w:tcPr>
          <w:p w14:paraId="42AE1746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  <w:shd w:val="clear" w:color="auto" w:fill="auto"/>
          </w:tcPr>
          <w:p w14:paraId="2BBFBEA2" w14:textId="29D1F66D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211</w:t>
            </w:r>
          </w:p>
        </w:tc>
        <w:tc>
          <w:tcPr>
            <w:tcW w:w="255" w:type="dxa"/>
            <w:shd w:val="clear" w:color="auto" w:fill="auto"/>
          </w:tcPr>
          <w:p w14:paraId="76011D66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3D1B603" w14:textId="0C901775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255" w:type="dxa"/>
            <w:shd w:val="clear" w:color="auto" w:fill="auto"/>
          </w:tcPr>
          <w:p w14:paraId="3F40508E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215F2BA8" w14:textId="2406A379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023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211</w:t>
            </w:r>
          </w:p>
        </w:tc>
        <w:tc>
          <w:tcPr>
            <w:tcW w:w="245" w:type="dxa"/>
          </w:tcPr>
          <w:p w14:paraId="5B1A9E3A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2734FAE0" w14:textId="5B5192BB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023AD" w:rsidRPr="00C075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127</w:t>
            </w:r>
          </w:p>
        </w:tc>
      </w:tr>
      <w:tr w:rsidR="000023AD" w:rsidRPr="00C075DE" w14:paraId="290C8339" w14:textId="77777777" w:rsidTr="002A2993">
        <w:tc>
          <w:tcPr>
            <w:tcW w:w="3690" w:type="dxa"/>
          </w:tcPr>
          <w:p w14:paraId="49ADBC46" w14:textId="77777777" w:rsidR="000023AD" w:rsidRPr="00C075DE" w:rsidRDefault="000023AD" w:rsidP="0000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  <w:shd w:val="clear" w:color="auto" w:fill="auto"/>
          </w:tcPr>
          <w:p w14:paraId="291CA31F" w14:textId="21A6D81A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AA9FFF" w14:textId="7777777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EC8DB46" w14:textId="7866992C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451</w:t>
            </w:r>
          </w:p>
        </w:tc>
        <w:tc>
          <w:tcPr>
            <w:tcW w:w="255" w:type="dxa"/>
            <w:shd w:val="clear" w:color="auto" w:fill="auto"/>
          </w:tcPr>
          <w:p w14:paraId="4A90B38B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2C44AE4B" w14:textId="4BFB09A7" w:rsidR="000023AD" w:rsidRPr="00C075DE" w:rsidRDefault="000023AD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1DF4212" w14:textId="77777777" w:rsidR="000023AD" w:rsidRPr="00C075DE" w:rsidRDefault="000023AD" w:rsidP="000023A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27" w:type="dxa"/>
          </w:tcPr>
          <w:p w14:paraId="4CF689AD" w14:textId="464E52BE" w:rsidR="000023AD" w:rsidRPr="00C075DE" w:rsidRDefault="000B387C" w:rsidP="0000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451</w:t>
            </w:r>
          </w:p>
        </w:tc>
      </w:tr>
    </w:tbl>
    <w:p w14:paraId="6012DF39" w14:textId="77777777" w:rsidR="002C0FEE" w:rsidRPr="00C075DE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FF0000"/>
          <w:spacing w:val="-2"/>
          <w:sz w:val="30"/>
          <w:szCs w:val="30"/>
        </w:rPr>
      </w:pPr>
    </w:p>
    <w:p w14:paraId="3D3C9D7F" w14:textId="304B8187" w:rsidR="00480BFD" w:rsidRPr="00C075DE" w:rsidRDefault="00BA43C4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="005F70CA" w:rsidRPr="00C075DE">
        <w:rPr>
          <w:rFonts w:asciiTheme="majorBidi" w:hAnsiTheme="majorBidi" w:cstheme="majorBidi"/>
          <w:spacing w:val="-2"/>
          <w:sz w:val="30"/>
          <w:szCs w:val="30"/>
          <w:cs/>
        </w:rPr>
        <w:t>ซื้อและ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ขายระหว่างกันกับ</w:t>
      </w:r>
      <w:r w:rsidR="008E1296" w:rsidRPr="00C075DE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ที่แสดงไว้ข้างต้น ไม่รวมรายการที่บริษัท</w:t>
      </w:r>
      <w:r w:rsidR="003D73E8"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เป็นผู้รับจ้างผลิต และเป็นผู้จัดจำหน่ายสินค้าให้กับ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บริษัทร่วมทางอ้อมแห่งหนึ่ง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>หกเดือน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0B387C" w:rsidRPr="000B387C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B387C" w:rsidRPr="000B387C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7E2E22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AE5CEF"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B387C" w:rsidRPr="000B387C">
        <w:rPr>
          <w:rFonts w:asciiTheme="majorBidi" w:hAnsiTheme="majorBidi" w:cstheme="majorBidi"/>
          <w:spacing w:val="-2"/>
          <w:sz w:val="30"/>
          <w:szCs w:val="30"/>
        </w:rPr>
        <w:t>43</w:t>
      </w:r>
      <w:r w:rsidR="004E3607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B387C" w:rsidRPr="000B387C">
        <w:rPr>
          <w:rFonts w:asciiTheme="majorBidi" w:hAnsiTheme="majorBidi" w:cstheme="majorBidi"/>
          <w:spacing w:val="-2"/>
          <w:sz w:val="30"/>
          <w:szCs w:val="30"/>
        </w:rPr>
        <w:t>15</w:t>
      </w:r>
      <w:r w:rsidR="004E36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0B387C" w:rsidRPr="000B387C">
        <w:rPr>
          <w:rFonts w:asciiTheme="majorBidi" w:hAnsiTheme="majorBidi" w:cstheme="majorBidi"/>
          <w:i/>
          <w:iCs/>
          <w:spacing w:val="-2"/>
          <w:sz w:val="30"/>
          <w:szCs w:val="30"/>
        </w:rPr>
        <w:t>2564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B387C" w:rsidRPr="000B387C">
        <w:rPr>
          <w:rFonts w:asciiTheme="majorBidi" w:hAnsiTheme="majorBidi" w:cstheme="majorBidi"/>
          <w:i/>
          <w:iCs/>
          <w:spacing w:val="-2"/>
          <w:sz w:val="30"/>
          <w:szCs w:val="30"/>
        </w:rPr>
        <w:t>65</w:t>
      </w:r>
      <w:r w:rsidR="003B36BC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0B387C" w:rsidRPr="000B387C">
        <w:rPr>
          <w:rFonts w:asciiTheme="majorBidi" w:hAnsiTheme="majorBidi" w:cstheme="majorBidi"/>
          <w:i/>
          <w:iCs/>
          <w:spacing w:val="-2"/>
          <w:sz w:val="30"/>
          <w:szCs w:val="30"/>
        </w:rPr>
        <w:t>80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0C10" w:rsidRPr="00C075D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EF21A7" w:rsidRPr="00C075DE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FACB978" w14:textId="77777777" w:rsidR="000B6B1C" w:rsidRPr="00C075DE" w:rsidRDefault="000B6B1C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3F2C46" w14:textId="77777777" w:rsidR="00FD0FE3" w:rsidRDefault="00FD0FE3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DF5E15A" w14:textId="77777777" w:rsidR="00440A31" w:rsidRDefault="0044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409007" w14:textId="09DA5211" w:rsidR="00D650E2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0B387C" w:rsidRPr="000B387C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0BFD" w:rsidRPr="00C075DE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="00AE1126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B387C" w:rsidRPr="000B387C">
        <w:rPr>
          <w:rFonts w:asciiTheme="majorBidi" w:hAnsiTheme="majorBidi" w:cstheme="majorBidi"/>
          <w:sz w:val="30"/>
          <w:szCs w:val="30"/>
        </w:rPr>
        <w:t>2565</w:t>
      </w:r>
      <w:r w:rsidR="00DD14F9" w:rsidRPr="00C075D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B387C" w:rsidRPr="000B387C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50B7F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387C" w:rsidRPr="000B387C">
        <w:rPr>
          <w:rFonts w:asciiTheme="majorBidi" w:hAnsiTheme="majorBidi" w:cstheme="majorBidi"/>
          <w:sz w:val="30"/>
          <w:szCs w:val="30"/>
        </w:rPr>
        <w:t>2564</w:t>
      </w:r>
      <w:r w:rsidR="00DD14F9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3430DE" w14:textId="77777777" w:rsidR="00440A31" w:rsidRPr="009E17CC" w:rsidRDefault="00440A31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79"/>
        <w:gridCol w:w="271"/>
        <w:gridCol w:w="1133"/>
        <w:gridCol w:w="284"/>
        <w:gridCol w:w="1116"/>
        <w:gridCol w:w="284"/>
        <w:gridCol w:w="1055"/>
      </w:tblGrid>
      <w:tr w:rsidR="007C24ED" w:rsidRPr="00C075DE" w14:paraId="61EA2DE5" w14:textId="77777777" w:rsidTr="00FD0FE3">
        <w:trPr>
          <w:tblHeader/>
        </w:trPr>
        <w:tc>
          <w:tcPr>
            <w:tcW w:w="2184" w:type="pct"/>
          </w:tcPr>
          <w:p w14:paraId="28298FC2" w14:textId="77777777" w:rsidR="007C24ED" w:rsidRPr="00C075DE" w:rsidRDefault="007C24ED" w:rsidP="00FE28AC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9" w:type="pct"/>
            <w:gridSpan w:val="3"/>
          </w:tcPr>
          <w:p w14:paraId="5D7CCCBB" w14:textId="77777777" w:rsidR="007C24ED" w:rsidRPr="00C075DE" w:rsidRDefault="007C24ED" w:rsidP="00FE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17C7182C" w14:textId="77777777" w:rsidR="007C24ED" w:rsidRPr="00C075DE" w:rsidRDefault="007C24ED" w:rsidP="00FE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4BF71B96" w14:textId="77777777" w:rsidR="007C24ED" w:rsidRPr="00C075DE" w:rsidRDefault="007C24ED" w:rsidP="00FE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073" w:rsidRPr="00C075DE" w14:paraId="22CF04C7" w14:textId="77777777" w:rsidTr="00FD0FE3">
        <w:trPr>
          <w:tblHeader/>
        </w:trPr>
        <w:tc>
          <w:tcPr>
            <w:tcW w:w="2184" w:type="pct"/>
          </w:tcPr>
          <w:p w14:paraId="603D6C04" w14:textId="77777777" w:rsidR="009A1073" w:rsidRPr="00C075DE" w:rsidRDefault="009A1073" w:rsidP="00FE28AC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2F65B357" w14:textId="2999A2B4" w:rsidR="009A1073" w:rsidRPr="00C075DE" w:rsidRDefault="000B387C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6B9DDAEF" w14:textId="77777777" w:rsidR="009A1073" w:rsidRPr="00C075DE" w:rsidRDefault="009A1073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21E4E3DC" w14:textId="540899E7" w:rsidR="009A1073" w:rsidRPr="00C075DE" w:rsidRDefault="000B387C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" w:type="pct"/>
            <w:shd w:val="clear" w:color="auto" w:fill="auto"/>
          </w:tcPr>
          <w:p w14:paraId="65062B16" w14:textId="77777777" w:rsidR="009A1073" w:rsidRPr="00C075DE" w:rsidRDefault="009A1073" w:rsidP="00FE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8AFE5BA" w14:textId="005D1073" w:rsidR="009A1073" w:rsidRPr="00C075DE" w:rsidRDefault="000B387C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  <w:shd w:val="clear" w:color="auto" w:fill="auto"/>
          </w:tcPr>
          <w:p w14:paraId="4F0CD847" w14:textId="77777777" w:rsidR="009A1073" w:rsidRPr="00C075DE" w:rsidRDefault="009A1073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3AD1EF1D" w14:textId="519491D7" w:rsidR="009A1073" w:rsidRPr="00C075DE" w:rsidRDefault="000B387C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C24ED" w:rsidRPr="00C075DE" w14:paraId="2D587CBA" w14:textId="77777777" w:rsidTr="00FD0FE3">
        <w:trPr>
          <w:tblHeader/>
        </w:trPr>
        <w:tc>
          <w:tcPr>
            <w:tcW w:w="2184" w:type="pct"/>
          </w:tcPr>
          <w:p w14:paraId="6FEF9350" w14:textId="77777777" w:rsidR="007C24ED" w:rsidRPr="00C075DE" w:rsidRDefault="007C24ED" w:rsidP="00FE28AC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2" w:type="pct"/>
            <w:shd w:val="clear" w:color="auto" w:fill="auto"/>
          </w:tcPr>
          <w:p w14:paraId="54F35E32" w14:textId="4E7680E3" w:rsidR="007C24ED" w:rsidRPr="00C075DE" w:rsidRDefault="000B387C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7718101" w14:textId="77777777" w:rsidR="007C24ED" w:rsidRPr="00C075DE" w:rsidRDefault="007C24ED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786EB8DC" w14:textId="09A8D079" w:rsidR="007C24ED" w:rsidRPr="00C075DE" w:rsidRDefault="000B387C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" w:type="pct"/>
            <w:shd w:val="clear" w:color="auto" w:fill="auto"/>
          </w:tcPr>
          <w:p w14:paraId="4AB6C449" w14:textId="77777777" w:rsidR="007C24ED" w:rsidRPr="00C075DE" w:rsidRDefault="007C24ED" w:rsidP="00FE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09501CE" w14:textId="728E0806" w:rsidR="007C24ED" w:rsidRPr="00C075DE" w:rsidRDefault="000B387C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" w:type="pct"/>
            <w:shd w:val="clear" w:color="auto" w:fill="auto"/>
          </w:tcPr>
          <w:p w14:paraId="4F731B25" w14:textId="77777777" w:rsidR="007C24ED" w:rsidRPr="00C075DE" w:rsidRDefault="007C24ED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DE53615" w14:textId="444B1C43" w:rsidR="007C24ED" w:rsidRPr="00C075DE" w:rsidRDefault="000B387C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C24ED" w:rsidRPr="00C075DE" w14:paraId="3C912656" w14:textId="77777777" w:rsidTr="00F73024">
        <w:trPr>
          <w:tblHeader/>
        </w:trPr>
        <w:tc>
          <w:tcPr>
            <w:tcW w:w="2184" w:type="pct"/>
          </w:tcPr>
          <w:p w14:paraId="36B5AEC8" w14:textId="77777777" w:rsidR="007C24ED" w:rsidRPr="00C075DE" w:rsidRDefault="007C24ED" w:rsidP="00FE28AC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16" w:type="pct"/>
            <w:gridSpan w:val="7"/>
          </w:tcPr>
          <w:p w14:paraId="72FF05DF" w14:textId="77777777" w:rsidR="007C24ED" w:rsidRPr="00C075DE" w:rsidRDefault="007C24ED" w:rsidP="00FE28AC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24ED" w:rsidRPr="00C075DE" w14:paraId="099AE272" w14:textId="77777777" w:rsidTr="00FD0FE3">
        <w:tc>
          <w:tcPr>
            <w:tcW w:w="2184" w:type="pct"/>
          </w:tcPr>
          <w:p w14:paraId="2778817E" w14:textId="77777777" w:rsidR="007C24ED" w:rsidRPr="00C075DE" w:rsidRDefault="007C24ED" w:rsidP="00FE28AC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550C86DA" w14:textId="77777777" w:rsidR="007C24ED" w:rsidRPr="00C075DE" w:rsidRDefault="007C24ED" w:rsidP="00FE28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6" w:type="pct"/>
          </w:tcPr>
          <w:p w14:paraId="5C9E4F5B" w14:textId="77777777" w:rsidR="007C24ED" w:rsidRPr="00C075DE" w:rsidRDefault="007C24ED" w:rsidP="00FE28AC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1" w:type="pct"/>
          </w:tcPr>
          <w:p w14:paraId="4057410E" w14:textId="77777777" w:rsidR="007C24ED" w:rsidRPr="00C075DE" w:rsidRDefault="007C24ED" w:rsidP="00F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53" w:type="pct"/>
          </w:tcPr>
          <w:p w14:paraId="6E679E9C" w14:textId="77777777" w:rsidR="007C24ED" w:rsidRPr="00C075DE" w:rsidRDefault="007C24ED" w:rsidP="00FE28AC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2" w:type="pct"/>
            <w:vAlign w:val="bottom"/>
          </w:tcPr>
          <w:p w14:paraId="183CAF6D" w14:textId="77777777" w:rsidR="007C24ED" w:rsidRPr="00C075DE" w:rsidRDefault="007C24ED" w:rsidP="00FE28AC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53" w:type="pct"/>
          </w:tcPr>
          <w:p w14:paraId="6B2299AC" w14:textId="77777777" w:rsidR="007C24ED" w:rsidRPr="00C075DE" w:rsidRDefault="007C24ED" w:rsidP="00FE28AC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9" w:type="pct"/>
            <w:vAlign w:val="bottom"/>
          </w:tcPr>
          <w:p w14:paraId="296E5AB7" w14:textId="77777777" w:rsidR="007C24ED" w:rsidRPr="00C075DE" w:rsidRDefault="007C24ED" w:rsidP="00F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9A1073" w:rsidRPr="00C075DE" w14:paraId="268B09E6" w14:textId="77777777" w:rsidTr="00FD0FE3">
        <w:trPr>
          <w:trHeight w:val="87"/>
        </w:trPr>
        <w:tc>
          <w:tcPr>
            <w:tcW w:w="2184" w:type="pct"/>
          </w:tcPr>
          <w:p w14:paraId="15EDD93A" w14:textId="77777777" w:rsidR="009A1073" w:rsidRPr="00C075DE" w:rsidRDefault="009A1073" w:rsidP="009A107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82" w:type="pct"/>
          </w:tcPr>
          <w:p w14:paraId="60B3472E" w14:textId="74B034B3" w:rsidR="009A1073" w:rsidRPr="00C075DE" w:rsidRDefault="004E3607" w:rsidP="009A107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8BEA9FE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1" w:type="pct"/>
          </w:tcPr>
          <w:p w14:paraId="258C5FE6" w14:textId="622A0B32" w:rsidR="009A1073" w:rsidRPr="00C075DE" w:rsidRDefault="009A1073" w:rsidP="009A107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1547C03E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CA6BB26" w14:textId="78182CAB" w:rsidR="009A1073" w:rsidRPr="00C075DE" w:rsidRDefault="000B387C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53" w:type="pct"/>
          </w:tcPr>
          <w:p w14:paraId="23669C97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2920308" w14:textId="46F5652E" w:rsidR="009A1073" w:rsidRPr="00C075DE" w:rsidRDefault="000B387C" w:rsidP="009A107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9A1073" w:rsidRPr="00C075DE" w14:paraId="2986A0EC" w14:textId="77777777" w:rsidTr="00FD0FE3">
        <w:trPr>
          <w:trHeight w:val="87"/>
        </w:trPr>
        <w:tc>
          <w:tcPr>
            <w:tcW w:w="2184" w:type="pct"/>
          </w:tcPr>
          <w:p w14:paraId="3F0774AD" w14:textId="77777777" w:rsidR="009A1073" w:rsidRPr="00C075DE" w:rsidRDefault="009A1073" w:rsidP="009A107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C13EC90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43671060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1" w:type="pct"/>
          </w:tcPr>
          <w:p w14:paraId="63EC1853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736E261B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3B8C09C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41C2029A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4AEAB74B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1073" w:rsidRPr="00C075DE" w14:paraId="4E960F4D" w14:textId="77777777" w:rsidTr="00FD0FE3">
        <w:tc>
          <w:tcPr>
            <w:tcW w:w="2184" w:type="pct"/>
          </w:tcPr>
          <w:p w14:paraId="2CD84E0F" w14:textId="77777777" w:rsidR="009A1073" w:rsidRPr="00C075DE" w:rsidRDefault="009A1073" w:rsidP="009A107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01376481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5174E2D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green"/>
              </w:rPr>
            </w:pPr>
          </w:p>
        </w:tc>
        <w:tc>
          <w:tcPr>
            <w:tcW w:w="611" w:type="pct"/>
          </w:tcPr>
          <w:p w14:paraId="2A1EFFB9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02452651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2" w:type="pct"/>
            <w:vAlign w:val="bottom"/>
          </w:tcPr>
          <w:p w14:paraId="31DB9731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3" w:type="pct"/>
          </w:tcPr>
          <w:p w14:paraId="5043FB42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69" w:type="pct"/>
            <w:vAlign w:val="bottom"/>
          </w:tcPr>
          <w:p w14:paraId="5B0AF641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A1073" w:rsidRPr="00C075DE" w14:paraId="57701EA4" w14:textId="77777777" w:rsidTr="00FD0FE3">
        <w:tc>
          <w:tcPr>
            <w:tcW w:w="2184" w:type="pct"/>
          </w:tcPr>
          <w:p w14:paraId="6DD5E831" w14:textId="77777777" w:rsidR="009A1073" w:rsidRPr="00C075DE" w:rsidRDefault="009A1073" w:rsidP="009A10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42399D3B" w14:textId="28B76317" w:rsidR="009A1073" w:rsidRPr="00C075DE" w:rsidRDefault="000B387C" w:rsidP="009A107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4E36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46" w:type="pct"/>
          </w:tcPr>
          <w:p w14:paraId="3751BCF9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green"/>
              </w:rPr>
            </w:pPr>
          </w:p>
        </w:tc>
        <w:tc>
          <w:tcPr>
            <w:tcW w:w="611" w:type="pct"/>
          </w:tcPr>
          <w:p w14:paraId="55CB5C72" w14:textId="505455B3" w:rsidR="009A1073" w:rsidRPr="00C075DE" w:rsidRDefault="000B387C" w:rsidP="009A10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153" w:type="pct"/>
          </w:tcPr>
          <w:p w14:paraId="75A65FE5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AB9D645" w14:textId="29F6FCA1" w:rsidR="009A1073" w:rsidRPr="00C075DE" w:rsidRDefault="000B387C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E3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53" w:type="pct"/>
          </w:tcPr>
          <w:p w14:paraId="165DD522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69" w:type="pct"/>
          </w:tcPr>
          <w:p w14:paraId="28C63871" w14:textId="1CD7E6A8" w:rsidR="009A1073" w:rsidRPr="00C075DE" w:rsidRDefault="000B387C" w:rsidP="009A107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</w:tr>
      <w:tr w:rsidR="001F372A" w:rsidRPr="00C075DE" w14:paraId="5B20DA7C" w14:textId="77777777" w:rsidTr="00FD0FE3">
        <w:tc>
          <w:tcPr>
            <w:tcW w:w="2184" w:type="pct"/>
          </w:tcPr>
          <w:p w14:paraId="2BEB7490" w14:textId="77777777" w:rsidR="001F372A" w:rsidRPr="00C075DE" w:rsidRDefault="001F372A" w:rsidP="009A10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2E393E1" w14:textId="77777777" w:rsidR="001F372A" w:rsidRPr="00C075DE" w:rsidRDefault="001F372A" w:rsidP="009A107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FACD0DD" w14:textId="77777777" w:rsidR="001F372A" w:rsidRPr="00C075DE" w:rsidRDefault="001F372A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green"/>
              </w:rPr>
            </w:pPr>
          </w:p>
        </w:tc>
        <w:tc>
          <w:tcPr>
            <w:tcW w:w="611" w:type="pct"/>
          </w:tcPr>
          <w:p w14:paraId="53D59BFB" w14:textId="77777777" w:rsidR="001F372A" w:rsidRPr="00C075DE" w:rsidRDefault="001F372A" w:rsidP="009A10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44CDDA1A" w14:textId="77777777" w:rsidR="001F372A" w:rsidRPr="00C075DE" w:rsidRDefault="001F372A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8350332" w14:textId="77777777" w:rsidR="001F372A" w:rsidRPr="00C075DE" w:rsidRDefault="001F372A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4C85049" w14:textId="77777777" w:rsidR="001F372A" w:rsidRPr="00C075DE" w:rsidRDefault="001F372A" w:rsidP="009A10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69" w:type="pct"/>
          </w:tcPr>
          <w:p w14:paraId="63BCC00F" w14:textId="77777777" w:rsidR="001F372A" w:rsidRPr="00C075DE" w:rsidRDefault="001F372A" w:rsidP="009A107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1073" w:rsidRPr="00C075DE" w14:paraId="479EDDCD" w14:textId="77777777" w:rsidTr="00FD0FE3">
        <w:tc>
          <w:tcPr>
            <w:tcW w:w="2184" w:type="pct"/>
            <w:shd w:val="clear" w:color="auto" w:fill="auto"/>
          </w:tcPr>
          <w:p w14:paraId="03546062" w14:textId="77777777" w:rsidR="009A1073" w:rsidRPr="00C075DE" w:rsidRDefault="009A1073" w:rsidP="009A10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shd w:val="clear" w:color="auto" w:fill="auto"/>
          </w:tcPr>
          <w:p w14:paraId="57024B2B" w14:textId="77777777" w:rsidR="009A1073" w:rsidRPr="00C075DE" w:rsidRDefault="009A1073" w:rsidP="009A10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E0A99FA" w14:textId="77777777" w:rsidR="009A1073" w:rsidRPr="00C075DE" w:rsidRDefault="009A1073" w:rsidP="009A10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7C1BEC5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6EC0792F" w14:textId="77777777" w:rsidR="009A1073" w:rsidRPr="00C075DE" w:rsidRDefault="009A1073" w:rsidP="009A10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8F5F64F" w14:textId="77777777" w:rsidR="009A1073" w:rsidRPr="00C075DE" w:rsidRDefault="009A1073" w:rsidP="009A10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3EF726D1" w14:textId="77777777" w:rsidR="009A1073" w:rsidRPr="00C075DE" w:rsidRDefault="009A1073" w:rsidP="009A10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A98EBE8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1073" w:rsidRPr="00C075DE" w14:paraId="1EBB7618" w14:textId="77777777" w:rsidTr="00FD0FE3">
        <w:tc>
          <w:tcPr>
            <w:tcW w:w="2184" w:type="pct"/>
            <w:shd w:val="clear" w:color="auto" w:fill="auto"/>
          </w:tcPr>
          <w:p w14:paraId="34AFD5FE" w14:textId="77777777" w:rsidR="009A1073" w:rsidRPr="00C075DE" w:rsidRDefault="009A1073" w:rsidP="009A10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82" w:type="pct"/>
            <w:shd w:val="clear" w:color="auto" w:fill="auto"/>
          </w:tcPr>
          <w:p w14:paraId="58B146EA" w14:textId="6F43052F" w:rsidR="009A1073" w:rsidRPr="00C075DE" w:rsidRDefault="000B387C" w:rsidP="009A107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46" w:type="pct"/>
            <w:shd w:val="clear" w:color="auto" w:fill="auto"/>
          </w:tcPr>
          <w:p w14:paraId="23FA7074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1" w:type="pct"/>
            <w:shd w:val="clear" w:color="auto" w:fill="auto"/>
          </w:tcPr>
          <w:p w14:paraId="59B8C5C4" w14:textId="1C9427D6" w:rsidR="009A1073" w:rsidRPr="00C075DE" w:rsidRDefault="000B387C" w:rsidP="009A10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53" w:type="pct"/>
            <w:shd w:val="clear" w:color="auto" w:fill="auto"/>
          </w:tcPr>
          <w:p w14:paraId="2087CFD0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53C2FB6" w14:textId="29AF7FDA" w:rsidR="009A1073" w:rsidRPr="00C075DE" w:rsidRDefault="004E3607" w:rsidP="009A10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0FF2818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17B1E56E" w14:textId="1ABCB94D" w:rsidR="009A1073" w:rsidRPr="00C075DE" w:rsidRDefault="009A1073" w:rsidP="009A1073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A1073" w:rsidRPr="00C075DE" w14:paraId="1D3703AA" w14:textId="77777777" w:rsidTr="00FD0FE3">
        <w:tc>
          <w:tcPr>
            <w:tcW w:w="2184" w:type="pct"/>
          </w:tcPr>
          <w:p w14:paraId="18AE34FD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37F36" w14:textId="4E72E768" w:rsidR="009A1073" w:rsidRPr="00C075DE" w:rsidRDefault="000B387C" w:rsidP="009A107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002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146" w:type="pct"/>
          </w:tcPr>
          <w:p w14:paraId="48A42863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CAE3BD9" w14:textId="659C8F76" w:rsidR="009A1073" w:rsidRPr="00C075DE" w:rsidRDefault="000B387C" w:rsidP="009A10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9A1073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153" w:type="pct"/>
          </w:tcPr>
          <w:p w14:paraId="233AE487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55DC9B7" w14:textId="0C72DA7B" w:rsidR="009A1073" w:rsidRPr="00C075DE" w:rsidRDefault="000B387C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4E36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153" w:type="pct"/>
          </w:tcPr>
          <w:p w14:paraId="1A102D93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9B12DCD" w14:textId="4C8AA805" w:rsidR="009A1073" w:rsidRPr="00C075DE" w:rsidRDefault="000B387C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9A1073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</w:tr>
    </w:tbl>
    <w:p w14:paraId="629463B4" w14:textId="77777777" w:rsidR="007C24ED" w:rsidRPr="001F372A" w:rsidRDefault="007C24ED" w:rsidP="001F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7C24ED" w:rsidRPr="00C075DE" w14:paraId="558F5F25" w14:textId="77777777" w:rsidTr="00F73024">
        <w:trPr>
          <w:tblHeader/>
        </w:trPr>
        <w:tc>
          <w:tcPr>
            <w:tcW w:w="2174" w:type="pct"/>
          </w:tcPr>
          <w:p w14:paraId="71C1CD26" w14:textId="77777777" w:rsidR="007C24ED" w:rsidRPr="00C075DE" w:rsidRDefault="007C24ED" w:rsidP="00FE28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32E82610" w14:textId="77777777" w:rsidR="007C24ED" w:rsidRPr="00C075DE" w:rsidRDefault="007C24ED" w:rsidP="00FE28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F090603" w14:textId="77777777" w:rsidR="007C24ED" w:rsidRPr="00C075DE" w:rsidRDefault="007C24ED" w:rsidP="00FE28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8385E87" w14:textId="77777777" w:rsidR="007C24ED" w:rsidRPr="00C075DE" w:rsidRDefault="007C24ED" w:rsidP="00FE28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073" w:rsidRPr="00C075DE" w14:paraId="377D9B24" w14:textId="77777777" w:rsidTr="004E3607">
        <w:trPr>
          <w:tblHeader/>
        </w:trPr>
        <w:tc>
          <w:tcPr>
            <w:tcW w:w="2174" w:type="pct"/>
          </w:tcPr>
          <w:p w14:paraId="6F784EE0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576D3B8" w14:textId="3EF43210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14:paraId="6AA52CDB" w14:textId="77777777" w:rsidR="009A1073" w:rsidRPr="00C075DE" w:rsidRDefault="009A1073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DB6C6DE" w14:textId="373642C6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</w:tcPr>
          <w:p w14:paraId="47F80F69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274040B" w14:textId="6CCE9B58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07CBC5C2" w14:textId="77777777" w:rsidR="009A1073" w:rsidRPr="00C075DE" w:rsidRDefault="009A1073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F6E59F3" w14:textId="6F6C6E9D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A1073" w:rsidRPr="00C075DE" w14:paraId="266A6F10" w14:textId="77777777" w:rsidTr="004E3607">
        <w:trPr>
          <w:tblHeader/>
        </w:trPr>
        <w:tc>
          <w:tcPr>
            <w:tcW w:w="2174" w:type="pct"/>
          </w:tcPr>
          <w:p w14:paraId="7842032D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1780D567" w14:textId="43A3F0D7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4487943A" w14:textId="77777777" w:rsidR="009A1073" w:rsidRPr="00C075DE" w:rsidRDefault="009A1073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4E5DAC" w14:textId="5ECFB4A7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796C58D6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4C990347" w14:textId="302B9215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251F863F" w14:textId="77777777" w:rsidR="009A1073" w:rsidRPr="00C075DE" w:rsidRDefault="009A1073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56DF55B" w14:textId="3B5D8B8B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1073" w:rsidRPr="00C075DE" w14:paraId="482958F2" w14:textId="77777777" w:rsidTr="00F73024">
        <w:trPr>
          <w:tblHeader/>
        </w:trPr>
        <w:tc>
          <w:tcPr>
            <w:tcW w:w="2174" w:type="pct"/>
          </w:tcPr>
          <w:p w14:paraId="5C338BD5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40884E1C" w14:textId="77777777" w:rsidR="009A1073" w:rsidRPr="00C075DE" w:rsidRDefault="009A1073" w:rsidP="009A1073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1073" w:rsidRPr="00C075DE" w14:paraId="7A46E139" w14:textId="77777777" w:rsidTr="004E3607">
        <w:tc>
          <w:tcPr>
            <w:tcW w:w="2174" w:type="pct"/>
          </w:tcPr>
          <w:p w14:paraId="75460E68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1BA3AB76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70F5951F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1866BC80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385A4641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7A45F796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69383CBC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2D7EF341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4E3607" w:rsidRPr="00C075DE" w14:paraId="2A9E0DD5" w14:textId="77777777" w:rsidTr="004E3607">
        <w:tc>
          <w:tcPr>
            <w:tcW w:w="2174" w:type="pct"/>
          </w:tcPr>
          <w:p w14:paraId="0C3B3508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566E27FB" w14:textId="134D28AC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B00AB3D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43B621F2" w14:textId="563EC65B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D411223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4619EA9" w14:textId="718D44C0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3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29" w:type="pct"/>
          </w:tcPr>
          <w:p w14:paraId="301079FC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324820E" w14:textId="6FFE703B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4E3607" w:rsidRPr="00C075DE" w14:paraId="2F71E27F" w14:textId="77777777" w:rsidTr="004E3607">
        <w:tc>
          <w:tcPr>
            <w:tcW w:w="2174" w:type="pct"/>
          </w:tcPr>
          <w:p w14:paraId="0C856772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579" w:type="pct"/>
            <w:shd w:val="clear" w:color="auto" w:fill="auto"/>
          </w:tcPr>
          <w:p w14:paraId="74DE3A55" w14:textId="121E01F7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C70B862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B5E317C" w14:textId="2D7F7647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79D507E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925C192" w14:textId="4BD27776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E3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129" w:type="pct"/>
          </w:tcPr>
          <w:p w14:paraId="387FE90A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E1BE6CC" w14:textId="352626E2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</w:tr>
      <w:tr w:rsidR="004E3607" w:rsidRPr="00C075DE" w14:paraId="368449F0" w14:textId="77777777" w:rsidTr="004E3607">
        <w:tc>
          <w:tcPr>
            <w:tcW w:w="2174" w:type="pct"/>
          </w:tcPr>
          <w:p w14:paraId="206B0FA0" w14:textId="77777777" w:rsidR="004E3607" w:rsidRPr="00C075DE" w:rsidRDefault="004E3607" w:rsidP="004E360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Trading (Hong Kong) Company Limited</w:t>
            </w:r>
          </w:p>
        </w:tc>
        <w:tc>
          <w:tcPr>
            <w:tcW w:w="579" w:type="pct"/>
            <w:shd w:val="clear" w:color="auto" w:fill="auto"/>
          </w:tcPr>
          <w:p w14:paraId="46433030" w14:textId="7B60B505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A9C6AB8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7DB6E10B" w14:textId="4EA62AC7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BE458C8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22EDF2D" w14:textId="32E56D45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29" w:type="pct"/>
          </w:tcPr>
          <w:p w14:paraId="4B349830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BBF5748" w14:textId="0B1040B8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4E3607" w:rsidRPr="00C075DE" w14:paraId="0748F3F8" w14:textId="77777777" w:rsidTr="004E3607">
        <w:tc>
          <w:tcPr>
            <w:tcW w:w="2174" w:type="pct"/>
          </w:tcPr>
          <w:p w14:paraId="0C153B6E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2595AA21" w14:textId="480D7568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9AC6C2E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66BF29C1" w14:textId="131D59D2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EB1B37E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23FD593" w14:textId="6B3EB194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3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129" w:type="pct"/>
          </w:tcPr>
          <w:p w14:paraId="35F111FD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C4BE97A" w14:textId="0D26DE51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</w:tr>
      <w:tr w:rsidR="004E3607" w:rsidRPr="00C075DE" w14:paraId="5D3A55A8" w14:textId="77777777" w:rsidTr="004E3607">
        <w:tc>
          <w:tcPr>
            <w:tcW w:w="2174" w:type="pct"/>
          </w:tcPr>
          <w:p w14:paraId="14C4344F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46176B8D" w14:textId="475DE289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B85EA8D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2B83CD09" w14:textId="1B607C00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7A5D9361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2EBEA85" w14:textId="4A74BAD0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29" w:type="pct"/>
          </w:tcPr>
          <w:p w14:paraId="5F90DAF0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32C154F" w14:textId="0CC1F01C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4E3607" w:rsidRPr="001F372A" w14:paraId="6AABE326" w14:textId="77777777" w:rsidTr="004E3607">
        <w:tc>
          <w:tcPr>
            <w:tcW w:w="2174" w:type="pct"/>
          </w:tcPr>
          <w:p w14:paraId="21F505B2" w14:textId="77777777" w:rsidR="004E3607" w:rsidRPr="001F372A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E83436" w14:textId="77777777" w:rsidR="004E3607" w:rsidRPr="001F372A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1A27DE73" w14:textId="77777777" w:rsidR="004E3607" w:rsidRPr="001F372A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068DABA9" w14:textId="77777777" w:rsidR="004E3607" w:rsidRPr="001F372A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03FF299F" w14:textId="77777777" w:rsidR="004E3607" w:rsidRPr="001F372A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EEC6737" w14:textId="77777777" w:rsidR="004E3607" w:rsidRPr="001F372A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409A7E" w14:textId="77777777" w:rsidR="004E3607" w:rsidRPr="001F372A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F73DB2C" w14:textId="77777777" w:rsidR="004E3607" w:rsidRPr="001F372A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3607" w:rsidRPr="00C075DE" w14:paraId="158157D9" w14:textId="77777777" w:rsidTr="004E3607">
        <w:tc>
          <w:tcPr>
            <w:tcW w:w="2174" w:type="pct"/>
          </w:tcPr>
          <w:p w14:paraId="5F362389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3AFE2CD7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</w:tcPr>
          <w:p w14:paraId="440B076D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628B9D6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8" w:type="pct"/>
          </w:tcPr>
          <w:p w14:paraId="136E2D66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vAlign w:val="bottom"/>
          </w:tcPr>
          <w:p w14:paraId="04D04FD7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46939DE8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14:paraId="281DACF7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E3607" w:rsidRPr="00C075DE" w14:paraId="13E2A504" w14:textId="77777777" w:rsidTr="004E3607">
        <w:tc>
          <w:tcPr>
            <w:tcW w:w="2174" w:type="pct"/>
          </w:tcPr>
          <w:p w14:paraId="1E13EAB0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D1F2705" w14:textId="5C07F3F8" w:rsidR="004E3607" w:rsidRPr="00C075DE" w:rsidRDefault="000B387C" w:rsidP="004E3607">
            <w:pPr>
              <w:tabs>
                <w:tab w:val="clear" w:pos="907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3" w:type="pct"/>
          </w:tcPr>
          <w:p w14:paraId="2F28D6CA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CC4D37B" w14:textId="2F99591E" w:rsidR="004E3607" w:rsidRPr="00C075DE" w:rsidRDefault="000B387C" w:rsidP="004E3607">
            <w:pPr>
              <w:tabs>
                <w:tab w:val="clear" w:pos="907"/>
                <w:tab w:val="left" w:pos="786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48" w:type="pct"/>
          </w:tcPr>
          <w:p w14:paraId="35F1F631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E7E8DD8" w14:textId="590A869F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9" w:type="pct"/>
          </w:tcPr>
          <w:p w14:paraId="78145B5A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0017B44" w14:textId="63E605D8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4E3607" w:rsidRPr="004C5760" w14:paraId="7F093EBF" w14:textId="77777777" w:rsidTr="00FD0FE3">
        <w:trPr>
          <w:trHeight w:val="417"/>
        </w:trPr>
        <w:tc>
          <w:tcPr>
            <w:tcW w:w="2174" w:type="pct"/>
          </w:tcPr>
          <w:p w14:paraId="78E13E9A" w14:textId="77777777" w:rsidR="004E3607" w:rsidRPr="004C5760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42B83F7" w14:textId="77777777" w:rsidR="004E3607" w:rsidRPr="004C5760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143" w:type="pct"/>
          </w:tcPr>
          <w:p w14:paraId="44729BD5" w14:textId="77777777" w:rsidR="004E3607" w:rsidRPr="004C5760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BD11304" w14:textId="77777777" w:rsidR="004E3607" w:rsidRPr="004C5760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148" w:type="pct"/>
          </w:tcPr>
          <w:p w14:paraId="1ED37C16" w14:textId="77777777" w:rsidR="004E3607" w:rsidRPr="004C5760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vAlign w:val="bottom"/>
          </w:tcPr>
          <w:p w14:paraId="324C26BE" w14:textId="77777777" w:rsidR="004E3607" w:rsidRPr="004C5760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" w:type="pct"/>
          </w:tcPr>
          <w:p w14:paraId="2E771D31" w14:textId="77777777" w:rsidR="004E3607" w:rsidRPr="004C5760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vAlign w:val="bottom"/>
          </w:tcPr>
          <w:p w14:paraId="2AA7B64C" w14:textId="77777777" w:rsidR="004E3607" w:rsidRPr="004C5760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17CC" w:rsidRPr="004C5760" w14:paraId="1ABB00C7" w14:textId="77777777" w:rsidTr="00FD0FE3">
        <w:trPr>
          <w:trHeight w:val="417"/>
        </w:trPr>
        <w:tc>
          <w:tcPr>
            <w:tcW w:w="2174" w:type="pct"/>
          </w:tcPr>
          <w:p w14:paraId="3464EF1A" w14:textId="77777777" w:rsidR="009E17CC" w:rsidRPr="004C5760" w:rsidRDefault="009E17CC" w:rsidP="004E360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F3591FD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143" w:type="pct"/>
          </w:tcPr>
          <w:p w14:paraId="652E4CB5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3C41A5A1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148" w:type="pct"/>
          </w:tcPr>
          <w:p w14:paraId="3D7BDE37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vAlign w:val="bottom"/>
          </w:tcPr>
          <w:p w14:paraId="5408BDD2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" w:type="pct"/>
          </w:tcPr>
          <w:p w14:paraId="6E66F2F5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vAlign w:val="bottom"/>
          </w:tcPr>
          <w:p w14:paraId="7E83A0C1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17CC" w:rsidRPr="004C5760" w14:paraId="7B91867A" w14:textId="77777777" w:rsidTr="00FD0FE3">
        <w:trPr>
          <w:trHeight w:val="417"/>
        </w:trPr>
        <w:tc>
          <w:tcPr>
            <w:tcW w:w="2174" w:type="pct"/>
          </w:tcPr>
          <w:p w14:paraId="1E2534AF" w14:textId="77777777" w:rsidR="009E17CC" w:rsidRPr="004C5760" w:rsidRDefault="009E17CC" w:rsidP="004E360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462E67C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143" w:type="pct"/>
          </w:tcPr>
          <w:p w14:paraId="3130CC69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381E95D0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148" w:type="pct"/>
          </w:tcPr>
          <w:p w14:paraId="086612D9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vAlign w:val="bottom"/>
          </w:tcPr>
          <w:p w14:paraId="4EEDD0D8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" w:type="pct"/>
          </w:tcPr>
          <w:p w14:paraId="1471C949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vAlign w:val="bottom"/>
          </w:tcPr>
          <w:p w14:paraId="6C43AEB0" w14:textId="77777777" w:rsidR="009E17CC" w:rsidRPr="004C5760" w:rsidRDefault="009E17C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3607" w:rsidRPr="00C075DE" w14:paraId="1FD363DA" w14:textId="77777777" w:rsidTr="004E3607">
        <w:tc>
          <w:tcPr>
            <w:tcW w:w="2174" w:type="pct"/>
          </w:tcPr>
          <w:p w14:paraId="20B92DFC" w14:textId="613D31C8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B25D51D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756DBF0E" w14:textId="77777777" w:rsidR="004E3607" w:rsidRPr="00C075DE" w:rsidRDefault="004E3607" w:rsidP="004E36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0E47704E" w14:textId="77777777" w:rsidR="004E3607" w:rsidRPr="00C075DE" w:rsidRDefault="004E3607" w:rsidP="004E3607">
            <w:pPr>
              <w:tabs>
                <w:tab w:val="clear" w:pos="907"/>
                <w:tab w:val="left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65AC0952" w14:textId="77777777" w:rsidR="004E3607" w:rsidRPr="00C075DE" w:rsidRDefault="004E3607" w:rsidP="004E36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3EE7658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3EC27E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8B84247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3607" w:rsidRPr="00C075DE" w14:paraId="42D3E8A4" w14:textId="77777777" w:rsidTr="004E3607">
        <w:tc>
          <w:tcPr>
            <w:tcW w:w="2174" w:type="pct"/>
          </w:tcPr>
          <w:p w14:paraId="0BAA75AB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79" w:type="pct"/>
            <w:shd w:val="clear" w:color="auto" w:fill="auto"/>
          </w:tcPr>
          <w:p w14:paraId="2570E1F0" w14:textId="5BDA373F" w:rsidR="004E3607" w:rsidRPr="00C075DE" w:rsidRDefault="000B387C" w:rsidP="004E36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3" w:type="pct"/>
          </w:tcPr>
          <w:p w14:paraId="76986C3B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07D0E8A" w14:textId="4844678E" w:rsidR="004E3607" w:rsidRPr="00C075DE" w:rsidRDefault="000B387C" w:rsidP="004E3607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8" w:type="pct"/>
          </w:tcPr>
          <w:p w14:paraId="68A3AEC1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A740E28" w14:textId="044495B4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015011E4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CB06E1" w14:textId="2E6BD9F8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4E3607" w:rsidRPr="00C075DE" w14:paraId="6A5F9721" w14:textId="77777777" w:rsidTr="004E3607">
        <w:tc>
          <w:tcPr>
            <w:tcW w:w="2174" w:type="pct"/>
          </w:tcPr>
          <w:p w14:paraId="5690A72E" w14:textId="77777777" w:rsidR="004E3607" w:rsidRPr="00C075DE" w:rsidRDefault="004E3607" w:rsidP="004E360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66A741E" w14:textId="279D3381" w:rsidR="004E3607" w:rsidRPr="00C075DE" w:rsidRDefault="000B387C" w:rsidP="004E36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43" w:type="pct"/>
          </w:tcPr>
          <w:p w14:paraId="3CF565A9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2D49D82A" w14:textId="344F17E4" w:rsidR="004E3607" w:rsidRPr="00C075DE" w:rsidRDefault="000B387C" w:rsidP="004E3607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148" w:type="pct"/>
          </w:tcPr>
          <w:p w14:paraId="04F69FF3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462D4D8" w14:textId="392E1B1F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E3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29" w:type="pct"/>
          </w:tcPr>
          <w:p w14:paraId="5E8C1259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EA8BCCB" w14:textId="154E7024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4E3607" w:rsidRPr="00C075DE" w14:paraId="0DCC3620" w14:textId="77777777" w:rsidTr="004E3607">
        <w:tc>
          <w:tcPr>
            <w:tcW w:w="2174" w:type="pct"/>
          </w:tcPr>
          <w:p w14:paraId="7035AF97" w14:textId="0DF44F92" w:rsidR="004E3607" w:rsidRPr="00C075DE" w:rsidRDefault="004E3607" w:rsidP="004E360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69E358E" w14:textId="48C373B2" w:rsidR="004E3607" w:rsidRPr="00C075DE" w:rsidRDefault="000023AD" w:rsidP="004E360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E79729D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42EA555" w14:textId="22B329DA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C89A5D6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7ABFB86" w14:textId="5B937792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BDD3C64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16293C9" w14:textId="1255C91C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3607" w:rsidRPr="00C075DE" w14:paraId="0D12F893" w14:textId="77777777" w:rsidTr="004E3607">
        <w:tc>
          <w:tcPr>
            <w:tcW w:w="2174" w:type="pct"/>
          </w:tcPr>
          <w:p w14:paraId="6E4534A0" w14:textId="77777777" w:rsidR="004E3607" w:rsidRPr="00C075DE" w:rsidRDefault="004E3607" w:rsidP="004E360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0D782" w14:textId="640298BB" w:rsidR="004E3607" w:rsidRPr="00C075DE" w:rsidRDefault="000B387C" w:rsidP="004E360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43" w:type="pct"/>
          </w:tcPr>
          <w:p w14:paraId="6B5879F4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C4B7CDA" w14:textId="543CF93D" w:rsidR="004E3607" w:rsidRPr="00C075DE" w:rsidRDefault="000B387C" w:rsidP="004E3607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48" w:type="pct"/>
          </w:tcPr>
          <w:p w14:paraId="370190BC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21A5875" w14:textId="655E5612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E36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</w:p>
        </w:tc>
        <w:tc>
          <w:tcPr>
            <w:tcW w:w="129" w:type="pct"/>
          </w:tcPr>
          <w:p w14:paraId="57C06A60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BBDD7F8" w14:textId="267C37A8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E3607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</w:tr>
    </w:tbl>
    <w:p w14:paraId="139E4725" w14:textId="67664661" w:rsidR="001F372A" w:rsidRPr="009E17CC" w:rsidRDefault="001F372A" w:rsidP="001F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1F372A" w:rsidRPr="00C075DE" w14:paraId="6709A144" w14:textId="77777777" w:rsidTr="00F73024">
        <w:trPr>
          <w:tblHeader/>
        </w:trPr>
        <w:tc>
          <w:tcPr>
            <w:tcW w:w="2174" w:type="pct"/>
          </w:tcPr>
          <w:p w14:paraId="0C1C9661" w14:textId="77777777" w:rsidR="001F372A" w:rsidRPr="00C075DE" w:rsidRDefault="001F372A" w:rsidP="008F26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3FC1B7CB" w14:textId="77777777" w:rsidR="001F372A" w:rsidRPr="00C075DE" w:rsidRDefault="001F372A" w:rsidP="008F26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5B4B533" w14:textId="77777777" w:rsidR="001F372A" w:rsidRPr="00C075DE" w:rsidRDefault="001F372A" w:rsidP="008F26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00981FD3" w14:textId="77777777" w:rsidR="001F372A" w:rsidRPr="00C075DE" w:rsidRDefault="001F372A" w:rsidP="008F265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372A" w:rsidRPr="00C075DE" w14:paraId="7A9A380A" w14:textId="77777777" w:rsidTr="00F73024">
        <w:trPr>
          <w:tblHeader/>
        </w:trPr>
        <w:tc>
          <w:tcPr>
            <w:tcW w:w="2174" w:type="pct"/>
          </w:tcPr>
          <w:p w14:paraId="76755E24" w14:textId="7D921855" w:rsidR="001F372A" w:rsidRPr="00C075DE" w:rsidRDefault="001F372A" w:rsidP="008F265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FA97D59" w14:textId="70CEECCC" w:rsidR="001F372A" w:rsidRPr="00C075DE" w:rsidRDefault="000B387C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743A72F4" w14:textId="77777777" w:rsidR="001F372A" w:rsidRPr="00C075DE" w:rsidRDefault="001F372A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159009E" w14:textId="5C466511" w:rsidR="001F372A" w:rsidRPr="00C075DE" w:rsidRDefault="000B387C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4E79582F" w14:textId="77777777" w:rsidR="001F372A" w:rsidRPr="00C075DE" w:rsidRDefault="001F372A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2038D20D" w14:textId="01D60CA7" w:rsidR="001F372A" w:rsidRPr="00C075DE" w:rsidRDefault="000B387C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3EDF0CE5" w14:textId="77777777" w:rsidR="001F372A" w:rsidRPr="00C075DE" w:rsidRDefault="001F372A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DFE94AC" w14:textId="7C4E869F" w:rsidR="001F372A" w:rsidRPr="00C075DE" w:rsidRDefault="000B387C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F372A" w:rsidRPr="00C075DE" w14:paraId="50D0C142" w14:textId="77777777" w:rsidTr="00F73024">
        <w:trPr>
          <w:tblHeader/>
        </w:trPr>
        <w:tc>
          <w:tcPr>
            <w:tcW w:w="2174" w:type="pct"/>
          </w:tcPr>
          <w:p w14:paraId="0964C242" w14:textId="77777777" w:rsidR="001F372A" w:rsidRPr="00C075DE" w:rsidRDefault="001F372A" w:rsidP="008F265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797D23BB" w14:textId="77777777" w:rsidR="001F372A" w:rsidRPr="00C075DE" w:rsidRDefault="001F372A" w:rsidP="008F2650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372A" w:rsidRPr="00C075DE" w14:paraId="3534B0D2" w14:textId="77777777" w:rsidTr="00F73024">
        <w:tc>
          <w:tcPr>
            <w:tcW w:w="2174" w:type="pct"/>
          </w:tcPr>
          <w:p w14:paraId="7392D26C" w14:textId="44D022D2" w:rsidR="001F372A" w:rsidRPr="00C075DE" w:rsidRDefault="001F372A" w:rsidP="001F372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="001B23F0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ดหก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9" w:type="pct"/>
          </w:tcPr>
          <w:p w14:paraId="629F6415" w14:textId="77777777" w:rsidR="001F372A" w:rsidRPr="00C075DE" w:rsidRDefault="001F372A" w:rsidP="001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17CF545F" w14:textId="77777777" w:rsidR="001F372A" w:rsidRPr="00C075DE" w:rsidRDefault="001F372A" w:rsidP="001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07E472B8" w14:textId="77777777" w:rsidR="001F372A" w:rsidRPr="00C075DE" w:rsidRDefault="001F372A" w:rsidP="001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6211A4C7" w14:textId="77777777" w:rsidR="001F372A" w:rsidRPr="00C075DE" w:rsidRDefault="001F372A" w:rsidP="001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59EB5F60" w14:textId="77777777" w:rsidR="001F372A" w:rsidRPr="00C075DE" w:rsidRDefault="001F372A" w:rsidP="001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35B6D418" w14:textId="77777777" w:rsidR="001F372A" w:rsidRPr="00C075DE" w:rsidRDefault="001F372A" w:rsidP="001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4" w:type="pct"/>
            <w:vAlign w:val="bottom"/>
          </w:tcPr>
          <w:p w14:paraId="41F37DFA" w14:textId="77777777" w:rsidR="001F372A" w:rsidRPr="00C075DE" w:rsidRDefault="001F372A" w:rsidP="001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1F372A" w:rsidRPr="00C075DE" w14:paraId="506CEB77" w14:textId="77777777" w:rsidTr="00F73024">
        <w:tc>
          <w:tcPr>
            <w:tcW w:w="2174" w:type="pct"/>
          </w:tcPr>
          <w:p w14:paraId="41702954" w14:textId="55BF95DF" w:rsidR="001F372A" w:rsidRPr="00C075DE" w:rsidRDefault="001F372A" w:rsidP="001F37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0B387C" w:rsidRPr="000B387C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06EE4879" w14:textId="02532E05" w:rsidR="001F372A" w:rsidRPr="00F73024" w:rsidRDefault="000023AD" w:rsidP="001F372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E5EEBF9" w14:textId="77777777" w:rsidR="001F372A" w:rsidRPr="00F73024" w:rsidRDefault="001F372A" w:rsidP="001F3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1A8F9B22" w14:textId="77777777" w:rsidR="001F372A" w:rsidRPr="00F73024" w:rsidRDefault="001F372A" w:rsidP="001F372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0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23F1B94" w14:textId="77777777" w:rsidR="001F372A" w:rsidRPr="00F73024" w:rsidRDefault="001F372A" w:rsidP="001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1A11C766" w14:textId="7E161CA9" w:rsidR="001F372A" w:rsidRPr="00F73024" w:rsidRDefault="000B387C" w:rsidP="001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129" w:type="pct"/>
          </w:tcPr>
          <w:p w14:paraId="371B443C" w14:textId="77777777" w:rsidR="001F372A" w:rsidRPr="00F73024" w:rsidRDefault="001F372A" w:rsidP="001F3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2C1583C5" w14:textId="5FA0545C" w:rsidR="001F372A" w:rsidRPr="00F73024" w:rsidRDefault="000B387C" w:rsidP="001F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30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</w:tbl>
    <w:p w14:paraId="59A6DEDD" w14:textId="71C0A624" w:rsidR="001F372A" w:rsidRPr="009E17CC" w:rsidRDefault="001F372A" w:rsidP="001F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8"/>
        <w:gridCol w:w="266"/>
        <w:gridCol w:w="1136"/>
        <w:gridCol w:w="274"/>
        <w:gridCol w:w="1125"/>
        <w:gridCol w:w="240"/>
        <w:gridCol w:w="1142"/>
      </w:tblGrid>
      <w:tr w:rsidR="007C24ED" w:rsidRPr="00C075DE" w14:paraId="2483344A" w14:textId="77777777" w:rsidTr="00FE28AC">
        <w:trPr>
          <w:tblHeader/>
        </w:trPr>
        <w:tc>
          <w:tcPr>
            <w:tcW w:w="2175" w:type="pct"/>
          </w:tcPr>
          <w:p w14:paraId="04D91613" w14:textId="77777777" w:rsidR="007C24ED" w:rsidRPr="00C075DE" w:rsidRDefault="007C24ED" w:rsidP="00FE28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17309505" w14:textId="77777777" w:rsidR="007C24ED" w:rsidRPr="00C075DE" w:rsidRDefault="007C24ED" w:rsidP="00FE28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DD1AA8C" w14:textId="77777777" w:rsidR="007C24ED" w:rsidRPr="00C075DE" w:rsidRDefault="007C24ED" w:rsidP="00FE28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F888C82" w14:textId="77777777" w:rsidR="007C24ED" w:rsidRPr="00C075DE" w:rsidRDefault="007C24ED" w:rsidP="00FE28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073" w:rsidRPr="00C075DE" w14:paraId="40E713C3" w14:textId="77777777" w:rsidTr="00FE28AC">
        <w:trPr>
          <w:tblHeader/>
        </w:trPr>
        <w:tc>
          <w:tcPr>
            <w:tcW w:w="2175" w:type="pct"/>
          </w:tcPr>
          <w:p w14:paraId="5E4B4602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8C9971E" w14:textId="7936FD80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14:paraId="38B70BF4" w14:textId="77777777" w:rsidR="009A1073" w:rsidRPr="00C075DE" w:rsidRDefault="009A1073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525001" w14:textId="4354B524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2DD41154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BA98AA0" w14:textId="1608647D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7237DE0F" w14:textId="77777777" w:rsidR="009A1073" w:rsidRPr="00C075DE" w:rsidRDefault="009A1073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44EDFA8" w14:textId="3C049CDE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A1073" w:rsidRPr="00C075DE" w14:paraId="1EB5BA6C" w14:textId="77777777" w:rsidTr="00FE28AC">
        <w:trPr>
          <w:tblHeader/>
        </w:trPr>
        <w:tc>
          <w:tcPr>
            <w:tcW w:w="2175" w:type="pct"/>
          </w:tcPr>
          <w:p w14:paraId="5879C549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  <w:shd w:val="clear" w:color="auto" w:fill="auto"/>
          </w:tcPr>
          <w:p w14:paraId="52926985" w14:textId="7C53CCA2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55E6F1A6" w14:textId="77777777" w:rsidR="009A1073" w:rsidRPr="00C075DE" w:rsidRDefault="009A1073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D16172" w14:textId="2F45E4F0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56941AB8" w14:textId="77777777" w:rsidR="009A1073" w:rsidRPr="00C075DE" w:rsidRDefault="009A1073" w:rsidP="009A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AD1E98D" w14:textId="0C90FFE7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31F97E7F" w14:textId="77777777" w:rsidR="009A1073" w:rsidRPr="00C075DE" w:rsidRDefault="009A1073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B76916C" w14:textId="2B8A8295" w:rsidR="009A1073" w:rsidRPr="00C075DE" w:rsidRDefault="000B387C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1073" w:rsidRPr="00C075DE" w14:paraId="1AEBCDBC" w14:textId="77777777" w:rsidTr="00FE28AC">
        <w:trPr>
          <w:tblHeader/>
        </w:trPr>
        <w:tc>
          <w:tcPr>
            <w:tcW w:w="2175" w:type="pct"/>
          </w:tcPr>
          <w:p w14:paraId="3CBD8113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5" w:type="pct"/>
            <w:gridSpan w:val="7"/>
          </w:tcPr>
          <w:p w14:paraId="4D0D8673" w14:textId="77777777" w:rsidR="009A1073" w:rsidRPr="00C075DE" w:rsidRDefault="009A1073" w:rsidP="009A1073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1073" w:rsidRPr="00C075DE" w14:paraId="11D72BBF" w14:textId="77777777" w:rsidTr="00FE28AC">
        <w:tc>
          <w:tcPr>
            <w:tcW w:w="2175" w:type="pct"/>
          </w:tcPr>
          <w:p w14:paraId="6340649C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3860A12B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6E13C90F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08152782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2E995ECC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4CD69745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5F75FFC4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4CE1E9E7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4E3607" w:rsidRPr="00C075DE" w14:paraId="20C84E7D" w14:textId="77777777" w:rsidTr="006E7536">
        <w:tc>
          <w:tcPr>
            <w:tcW w:w="2175" w:type="pct"/>
          </w:tcPr>
          <w:p w14:paraId="06B5F649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0DB61555" w14:textId="195C5D3C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D5D03F2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146D18E2" w14:textId="77777777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86051E5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2329615" w14:textId="0EEE2AE3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E3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29" w:type="pct"/>
          </w:tcPr>
          <w:p w14:paraId="49B47FF1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C9D1200" w14:textId="51B59D4B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4E3607" w:rsidRPr="00C075DE" w14:paraId="126F5C13" w14:textId="77777777" w:rsidTr="006E7536">
        <w:tc>
          <w:tcPr>
            <w:tcW w:w="2175" w:type="pct"/>
          </w:tcPr>
          <w:p w14:paraId="3F77C5A3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70E5C8D7" w14:textId="07718DD5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A56DD03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31698E23" w14:textId="77777777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97EAA95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B62F61D" w14:textId="4D3E580B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3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29" w:type="pct"/>
          </w:tcPr>
          <w:p w14:paraId="2E88842A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642F9A0" w14:textId="6C02353B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</w:tr>
      <w:tr w:rsidR="004E3607" w:rsidRPr="00C075DE" w14:paraId="54954A83" w14:textId="77777777" w:rsidTr="006E7536">
        <w:tc>
          <w:tcPr>
            <w:tcW w:w="2175" w:type="pct"/>
          </w:tcPr>
          <w:p w14:paraId="552BFC6C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137FABEE" w14:textId="2A5ADF59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3F38422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5020C872" w14:textId="77777777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4B68AD1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9F83FC1" w14:textId="57A0AF0F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3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29" w:type="pct"/>
          </w:tcPr>
          <w:p w14:paraId="03B2A210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6FFF635" w14:textId="32CFD3F5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4E3607" w:rsidRPr="00C075DE" w14:paraId="0AACC761" w14:textId="77777777" w:rsidTr="00FE28AC">
        <w:tc>
          <w:tcPr>
            <w:tcW w:w="2175" w:type="pct"/>
          </w:tcPr>
          <w:p w14:paraId="7E5855C8" w14:textId="77777777" w:rsidR="004E3607" w:rsidRPr="00C075DE" w:rsidRDefault="004E3607" w:rsidP="004E360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DDFE3D4" w14:textId="7B37314B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133ED65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0270A11" w14:textId="77777777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4BA07DD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FCC9362" w14:textId="697EB256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E3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29" w:type="pct"/>
          </w:tcPr>
          <w:p w14:paraId="763EF83B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8C5E345" w14:textId="771DFFF4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4E3607" w:rsidRPr="00C075DE" w14:paraId="09B188A2" w14:textId="77777777" w:rsidTr="00FE28AC">
        <w:tc>
          <w:tcPr>
            <w:tcW w:w="2175" w:type="pct"/>
          </w:tcPr>
          <w:p w14:paraId="21698AA3" w14:textId="77777777" w:rsidR="004E3607" w:rsidRPr="00C075DE" w:rsidRDefault="004E3607" w:rsidP="004E360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8F8641B" w14:textId="0F6B13E5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C25584C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FB91215" w14:textId="77777777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9F78B7D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8AF2EC7" w14:textId="43AF5F2E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3A23F24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25D206B" w14:textId="5DC9B63B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869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3607" w:rsidRPr="00C075DE" w14:paraId="19CEFFD7" w14:textId="77777777" w:rsidTr="00FE28AC">
        <w:tc>
          <w:tcPr>
            <w:tcW w:w="2175" w:type="pct"/>
          </w:tcPr>
          <w:p w14:paraId="7AD36792" w14:textId="77777777" w:rsidR="004E3607" w:rsidRPr="00C075DE" w:rsidRDefault="004E3607" w:rsidP="004E360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93923" w14:textId="19E6DF3B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3" w:type="pct"/>
          </w:tcPr>
          <w:p w14:paraId="7D51B92C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339B56F" w14:textId="77777777" w:rsidR="004E3607" w:rsidRPr="00C075DE" w:rsidRDefault="004E3607" w:rsidP="004E36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7F24542" w14:textId="77777777" w:rsidR="004E3607" w:rsidRPr="00C075DE" w:rsidRDefault="004E3607" w:rsidP="004E360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457B7F6" w14:textId="23691BC7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E36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129" w:type="pct"/>
          </w:tcPr>
          <w:p w14:paraId="7439410A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3811351" w14:textId="59000B00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E3607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</w:tbl>
    <w:p w14:paraId="4E817E11" w14:textId="1687E5C1" w:rsidR="007C24ED" w:rsidRPr="004C5760" w:rsidRDefault="007C24ED" w:rsidP="007C24ED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F73024" w:rsidRPr="00C075DE" w14:paraId="34A463E5" w14:textId="77777777" w:rsidTr="008F2650">
        <w:trPr>
          <w:tblHeader/>
        </w:trPr>
        <w:tc>
          <w:tcPr>
            <w:tcW w:w="2174" w:type="pct"/>
          </w:tcPr>
          <w:p w14:paraId="78E66327" w14:textId="77777777" w:rsidR="00F73024" w:rsidRPr="00C075DE" w:rsidRDefault="00F73024" w:rsidP="008F26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3976D8D0" w14:textId="77777777" w:rsidR="00F73024" w:rsidRPr="00C075DE" w:rsidRDefault="00F73024" w:rsidP="008F26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F6870F7" w14:textId="77777777" w:rsidR="00F73024" w:rsidRPr="00C075DE" w:rsidRDefault="00F73024" w:rsidP="008F26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04C27F90" w14:textId="77777777" w:rsidR="00F73024" w:rsidRPr="00C075DE" w:rsidRDefault="00F73024" w:rsidP="008F265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024" w:rsidRPr="00C075DE" w14:paraId="46FEED92" w14:textId="77777777" w:rsidTr="008F2650">
        <w:trPr>
          <w:tblHeader/>
        </w:trPr>
        <w:tc>
          <w:tcPr>
            <w:tcW w:w="2174" w:type="pct"/>
          </w:tcPr>
          <w:p w14:paraId="219924F4" w14:textId="77777777" w:rsidR="00F73024" w:rsidRPr="00C075DE" w:rsidRDefault="00F73024" w:rsidP="008F265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B2B798A" w14:textId="74BFA714" w:rsidR="00F73024" w:rsidRPr="00C075DE" w:rsidRDefault="000B387C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1DE24EE5" w14:textId="77777777" w:rsidR="00F73024" w:rsidRPr="00C075DE" w:rsidRDefault="00F73024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DF95DAB" w14:textId="0E12776F" w:rsidR="00F73024" w:rsidRPr="00C075DE" w:rsidRDefault="000B387C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328B1E9F" w14:textId="77777777" w:rsidR="00F73024" w:rsidRPr="00C075DE" w:rsidRDefault="00F73024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E2287C4" w14:textId="49837AD9" w:rsidR="00F73024" w:rsidRPr="00C075DE" w:rsidRDefault="000B387C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2DBF210D" w14:textId="77777777" w:rsidR="00F73024" w:rsidRPr="00C075DE" w:rsidRDefault="00F73024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863C811" w14:textId="05D708AD" w:rsidR="00F73024" w:rsidRPr="00C075DE" w:rsidRDefault="000B387C" w:rsidP="008F26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73024" w:rsidRPr="00C075DE" w14:paraId="2553F9E2" w14:textId="77777777" w:rsidTr="008F2650">
        <w:trPr>
          <w:tblHeader/>
        </w:trPr>
        <w:tc>
          <w:tcPr>
            <w:tcW w:w="2174" w:type="pct"/>
          </w:tcPr>
          <w:p w14:paraId="3CECD920" w14:textId="77777777" w:rsidR="00F73024" w:rsidRPr="00C075DE" w:rsidRDefault="00F73024" w:rsidP="008F265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6552675B" w14:textId="77777777" w:rsidR="00F73024" w:rsidRPr="00C075DE" w:rsidRDefault="00F73024" w:rsidP="008F2650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3024" w:rsidRPr="00C075DE" w14:paraId="5F7F3BF8" w14:textId="77777777" w:rsidTr="008F2650">
        <w:tc>
          <w:tcPr>
            <w:tcW w:w="2174" w:type="pct"/>
          </w:tcPr>
          <w:p w14:paraId="21A61531" w14:textId="77777777" w:rsidR="00F73024" w:rsidRPr="00C075DE" w:rsidRDefault="00F73024" w:rsidP="008F265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ดหก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9" w:type="pct"/>
          </w:tcPr>
          <w:p w14:paraId="7B87B437" w14:textId="77777777" w:rsidR="00F73024" w:rsidRPr="00C075DE" w:rsidRDefault="00F73024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2019A3C2" w14:textId="77777777" w:rsidR="00F73024" w:rsidRPr="00C075DE" w:rsidRDefault="00F73024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12AC1409" w14:textId="77777777" w:rsidR="00F73024" w:rsidRPr="00C075DE" w:rsidRDefault="00F73024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6E89467A" w14:textId="77777777" w:rsidR="00F73024" w:rsidRPr="00C075DE" w:rsidRDefault="00F73024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2361B2C7" w14:textId="77777777" w:rsidR="00F73024" w:rsidRPr="00C075DE" w:rsidRDefault="00F73024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76144AE4" w14:textId="77777777" w:rsidR="00F73024" w:rsidRPr="00C075DE" w:rsidRDefault="00F73024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4" w:type="pct"/>
            <w:vAlign w:val="bottom"/>
          </w:tcPr>
          <w:p w14:paraId="0389FB6D" w14:textId="77777777" w:rsidR="00F73024" w:rsidRPr="00C075DE" w:rsidRDefault="00F73024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F73024" w:rsidRPr="00C075DE" w14:paraId="59D72714" w14:textId="77777777" w:rsidTr="008F2650">
        <w:tc>
          <w:tcPr>
            <w:tcW w:w="2174" w:type="pct"/>
          </w:tcPr>
          <w:p w14:paraId="2F2C7BDA" w14:textId="4E9A485A" w:rsidR="00F73024" w:rsidRPr="00C075DE" w:rsidRDefault="00F73024" w:rsidP="008F265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0B387C" w:rsidRPr="000B387C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58981D1B" w14:textId="6D498DF4" w:rsidR="00F73024" w:rsidRPr="00F73024" w:rsidRDefault="004E3607" w:rsidP="008F26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EA17683" w14:textId="77777777" w:rsidR="00F73024" w:rsidRPr="00F73024" w:rsidRDefault="00F73024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734C7A65" w14:textId="77777777" w:rsidR="00F73024" w:rsidRPr="00F73024" w:rsidRDefault="00F73024" w:rsidP="008F26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0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80069BA" w14:textId="77777777" w:rsidR="00F73024" w:rsidRPr="00F73024" w:rsidRDefault="00F73024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22E4FA49" w14:textId="2AD686ED" w:rsidR="00F73024" w:rsidRPr="00F73024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56283B5" w14:textId="77777777" w:rsidR="00F73024" w:rsidRPr="00F73024" w:rsidRDefault="00F73024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6F6391A4" w14:textId="5826621F" w:rsidR="00F73024" w:rsidRPr="00F73024" w:rsidRDefault="000B387C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</w:tbl>
    <w:p w14:paraId="576C82E5" w14:textId="77777777" w:rsidR="00F73024" w:rsidRPr="004C5760" w:rsidRDefault="00F73024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9"/>
        <w:gridCol w:w="1172"/>
        <w:gridCol w:w="271"/>
        <w:gridCol w:w="1045"/>
        <w:gridCol w:w="295"/>
        <w:gridCol w:w="1167"/>
      </w:tblGrid>
      <w:tr w:rsidR="007C24ED" w:rsidRPr="00C075DE" w14:paraId="642AA0E9" w14:textId="77777777" w:rsidTr="00FE28AC">
        <w:trPr>
          <w:trHeight w:val="396"/>
        </w:trPr>
        <w:tc>
          <w:tcPr>
            <w:tcW w:w="2166" w:type="pct"/>
          </w:tcPr>
          <w:p w14:paraId="58CE21AC" w14:textId="77777777" w:rsidR="007C24ED" w:rsidRPr="00C075DE" w:rsidRDefault="007C24ED" w:rsidP="00B7068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</w:rPr>
              <w:br w:type="page"/>
            </w: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48" w:type="pct"/>
            <w:gridSpan w:val="3"/>
          </w:tcPr>
          <w:p w14:paraId="76EEB8F8" w14:textId="77777777" w:rsidR="007C24ED" w:rsidRPr="00C075DE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F3AFB1A" w14:textId="77777777" w:rsidR="007C24ED" w:rsidRPr="00C075DE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54BFFBC5" w14:textId="77777777" w:rsidR="007C24ED" w:rsidRPr="00C075DE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073" w:rsidRPr="00C075DE" w14:paraId="36CD25CA" w14:textId="77777777" w:rsidTr="00FE28AC">
        <w:trPr>
          <w:trHeight w:val="410"/>
        </w:trPr>
        <w:tc>
          <w:tcPr>
            <w:tcW w:w="2166" w:type="pct"/>
          </w:tcPr>
          <w:p w14:paraId="57B81ECB" w14:textId="77777777" w:rsidR="009A1073" w:rsidRPr="00C075DE" w:rsidRDefault="009A1073" w:rsidP="00B7068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D822C7C" w14:textId="331A3B6F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5F1699D" w14:textId="77777777" w:rsidR="009A1073" w:rsidRPr="00C075DE" w:rsidRDefault="009A1073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6D7A55" w14:textId="55617290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7FB07F7" w14:textId="77777777" w:rsidR="009A1073" w:rsidRPr="00C075DE" w:rsidRDefault="009A1073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646D5696" w14:textId="1A5BCFF0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" w:type="pct"/>
          </w:tcPr>
          <w:p w14:paraId="519F99C0" w14:textId="77777777" w:rsidR="009A1073" w:rsidRPr="00C075DE" w:rsidRDefault="009A1073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DA2BBF" w14:textId="23FAC643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A1073" w:rsidRPr="00C075DE" w14:paraId="163F95A0" w14:textId="77777777" w:rsidTr="00FE28AC">
        <w:trPr>
          <w:trHeight w:val="410"/>
        </w:trPr>
        <w:tc>
          <w:tcPr>
            <w:tcW w:w="2166" w:type="pct"/>
          </w:tcPr>
          <w:p w14:paraId="526BFD82" w14:textId="77777777" w:rsidR="009A1073" w:rsidRPr="00C075DE" w:rsidRDefault="009A1073" w:rsidP="00B7068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77" w:type="pct"/>
          </w:tcPr>
          <w:p w14:paraId="13E94F87" w14:textId="0505CE27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789CA5B6" w14:textId="77777777" w:rsidR="009A1073" w:rsidRPr="00C075DE" w:rsidRDefault="009A1073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8E35BF" w14:textId="1E28C89E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6B0B953" w14:textId="77777777" w:rsidR="009A1073" w:rsidRPr="00C075DE" w:rsidRDefault="009A1073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4C2964C" w14:textId="5F410BD2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8" w:type="pct"/>
          </w:tcPr>
          <w:p w14:paraId="580C9FB9" w14:textId="77777777" w:rsidR="009A1073" w:rsidRPr="00C075DE" w:rsidRDefault="009A1073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7586C4C" w14:textId="162B86C3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1073" w:rsidRPr="00C075DE" w14:paraId="2071A8FB" w14:textId="77777777" w:rsidTr="00FE28AC">
        <w:trPr>
          <w:trHeight w:val="396"/>
        </w:trPr>
        <w:tc>
          <w:tcPr>
            <w:tcW w:w="2166" w:type="pct"/>
          </w:tcPr>
          <w:p w14:paraId="205BD1E6" w14:textId="77777777" w:rsidR="009A1073" w:rsidRPr="00C075DE" w:rsidRDefault="009A1073" w:rsidP="00B7068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4" w:type="pct"/>
            <w:gridSpan w:val="7"/>
          </w:tcPr>
          <w:p w14:paraId="7D9035EC" w14:textId="77777777" w:rsidR="009A1073" w:rsidRPr="00C075DE" w:rsidRDefault="009A1073" w:rsidP="00B70683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1073" w:rsidRPr="00C075DE" w14:paraId="51B15D5E" w14:textId="77777777" w:rsidTr="00FE28AC">
        <w:trPr>
          <w:trHeight w:val="439"/>
        </w:trPr>
        <w:tc>
          <w:tcPr>
            <w:tcW w:w="2166" w:type="pct"/>
          </w:tcPr>
          <w:p w14:paraId="436C5D9B" w14:textId="44186301" w:rsidR="009A1073" w:rsidRPr="00C075DE" w:rsidRDefault="009E17CC" w:rsidP="009A107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</w:t>
            </w:r>
            <w:r w:rsidR="009A1073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7" w:type="pct"/>
          </w:tcPr>
          <w:p w14:paraId="2F4FD488" w14:textId="77777777" w:rsidR="009A1073" w:rsidRPr="00C075DE" w:rsidRDefault="009A1073" w:rsidP="009A107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</w:tcPr>
          <w:p w14:paraId="24993B5A" w14:textId="77777777" w:rsidR="009A1073" w:rsidRPr="00C075DE" w:rsidRDefault="009A1073" w:rsidP="009A1073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</w:tcPr>
          <w:p w14:paraId="2586AC49" w14:textId="77777777" w:rsidR="009A1073" w:rsidRPr="00C075DE" w:rsidRDefault="009A1073" w:rsidP="009A1073">
            <w:pPr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3A8C3606" w14:textId="77777777" w:rsidR="009A1073" w:rsidRPr="00C075DE" w:rsidRDefault="009A1073" w:rsidP="009A1073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vAlign w:val="bottom"/>
          </w:tcPr>
          <w:p w14:paraId="3001654A" w14:textId="77777777" w:rsidR="009A1073" w:rsidRPr="00C075DE" w:rsidRDefault="009A1073" w:rsidP="009A1073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" w:type="pct"/>
          </w:tcPr>
          <w:p w14:paraId="40978AF2" w14:textId="77777777" w:rsidR="009A1073" w:rsidRPr="00C075DE" w:rsidRDefault="009A1073" w:rsidP="009A1073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10BA2F32" w14:textId="77777777" w:rsidR="009A1073" w:rsidRPr="00C075DE" w:rsidRDefault="009A1073" w:rsidP="009A1073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E3607" w:rsidRPr="00C075DE" w14:paraId="18897B07" w14:textId="77777777" w:rsidTr="00FE28AC">
        <w:trPr>
          <w:trHeight w:val="439"/>
        </w:trPr>
        <w:tc>
          <w:tcPr>
            <w:tcW w:w="2166" w:type="pct"/>
          </w:tcPr>
          <w:p w14:paraId="1C57AE93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7" w:type="pct"/>
            <w:vAlign w:val="bottom"/>
          </w:tcPr>
          <w:p w14:paraId="6AD1058E" w14:textId="34E782EA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4" w:type="pct"/>
          </w:tcPr>
          <w:p w14:paraId="6FCF15B7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vAlign w:val="bottom"/>
          </w:tcPr>
          <w:p w14:paraId="7680F481" w14:textId="0A9A8FCF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5" w:type="pct"/>
          </w:tcPr>
          <w:p w14:paraId="4C30EFC6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vAlign w:val="bottom"/>
          </w:tcPr>
          <w:p w14:paraId="0C6B62F6" w14:textId="1987A387" w:rsidR="004E3607" w:rsidRPr="00C075DE" w:rsidRDefault="000B387C" w:rsidP="004E360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58" w:type="pct"/>
          </w:tcPr>
          <w:p w14:paraId="0EC03DA7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0009F1AF" w14:textId="2788B6BD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4E3607" w:rsidRPr="00C075DE" w14:paraId="6849B8D6" w14:textId="77777777" w:rsidTr="00FE28AC">
        <w:trPr>
          <w:trHeight w:val="425"/>
        </w:trPr>
        <w:tc>
          <w:tcPr>
            <w:tcW w:w="2166" w:type="pct"/>
          </w:tcPr>
          <w:p w14:paraId="6D4174B6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76852" w14:textId="65E2DAFD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4" w:type="pct"/>
          </w:tcPr>
          <w:p w14:paraId="19D9B8FB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509A2896" w14:textId="2844D9C6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5" w:type="pct"/>
          </w:tcPr>
          <w:p w14:paraId="4513E433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27264CF9" w14:textId="1FE94868" w:rsidR="004E3607" w:rsidRPr="00C075DE" w:rsidRDefault="000B387C" w:rsidP="004E360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58" w:type="pct"/>
          </w:tcPr>
          <w:p w14:paraId="0363BB23" w14:textId="77777777" w:rsidR="004E3607" w:rsidRPr="00C075DE" w:rsidRDefault="004E3607" w:rsidP="004E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240ED68E" w14:textId="2C924874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360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4E3607" w:rsidRPr="00C075DE" w14:paraId="3A454C86" w14:textId="77777777" w:rsidTr="00FE28AC">
        <w:trPr>
          <w:trHeight w:val="439"/>
        </w:trPr>
        <w:tc>
          <w:tcPr>
            <w:tcW w:w="2166" w:type="pct"/>
          </w:tcPr>
          <w:p w14:paraId="6F44CCDF" w14:textId="77777777" w:rsidR="004E3607" w:rsidRPr="00C075DE" w:rsidRDefault="004E3607" w:rsidP="004E360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6CC4" w14:textId="20379831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E3607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4" w:type="pct"/>
          </w:tcPr>
          <w:p w14:paraId="367D6875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0E66" w14:textId="2BC2B6BD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E3607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5" w:type="pct"/>
          </w:tcPr>
          <w:p w14:paraId="69BE13E0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D7AC0" w14:textId="7B85A60C" w:rsidR="004E3607" w:rsidRPr="00C075DE" w:rsidRDefault="000B387C" w:rsidP="004E360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E3607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158" w:type="pct"/>
          </w:tcPr>
          <w:p w14:paraId="6C2AF3AF" w14:textId="77777777" w:rsidR="004E3607" w:rsidRPr="00C075DE" w:rsidRDefault="004E3607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37BE8" w14:textId="247E4A18" w:rsidR="004E3607" w:rsidRPr="00C075DE" w:rsidRDefault="000B387C" w:rsidP="004E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E3607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</w:tbl>
    <w:p w14:paraId="0F9570F9" w14:textId="77777777" w:rsidR="007C24ED" w:rsidRPr="009E17CC" w:rsidRDefault="007C24ED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79"/>
        <w:gridCol w:w="270"/>
        <w:gridCol w:w="1170"/>
        <w:gridCol w:w="270"/>
        <w:gridCol w:w="1082"/>
        <w:gridCol w:w="270"/>
        <w:gridCol w:w="1176"/>
      </w:tblGrid>
      <w:tr w:rsidR="007C24ED" w:rsidRPr="00C075DE" w14:paraId="17B5BF31" w14:textId="77777777" w:rsidTr="009A1073">
        <w:trPr>
          <w:tblHeader/>
        </w:trPr>
        <w:tc>
          <w:tcPr>
            <w:tcW w:w="2160" w:type="pct"/>
          </w:tcPr>
          <w:p w14:paraId="731BAE16" w14:textId="77777777" w:rsidR="007C24ED" w:rsidRPr="00C075DE" w:rsidRDefault="007C24ED" w:rsidP="00B706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br w:type="page"/>
            </w:r>
            <w:r w:rsidRPr="00C075DE">
              <w:rPr>
                <w:rFonts w:asciiTheme="majorBidi" w:hAnsiTheme="majorBidi" w:cstheme="majorBidi"/>
              </w:rPr>
              <w:br w:type="page"/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6" w:type="pct"/>
            <w:gridSpan w:val="3"/>
          </w:tcPr>
          <w:p w14:paraId="07F27396" w14:textId="77777777" w:rsidR="007C24ED" w:rsidRPr="00C075DE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B49030D" w14:textId="77777777" w:rsidR="007C24ED" w:rsidRPr="00C075DE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3B070774" w14:textId="77777777" w:rsidR="007C24ED" w:rsidRPr="00C075DE" w:rsidRDefault="007C24ED" w:rsidP="00B70683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073" w:rsidRPr="00C075DE" w14:paraId="048336FC" w14:textId="77777777" w:rsidTr="009A1073">
        <w:trPr>
          <w:trHeight w:val="335"/>
          <w:tblHeader/>
        </w:trPr>
        <w:tc>
          <w:tcPr>
            <w:tcW w:w="2160" w:type="pct"/>
          </w:tcPr>
          <w:p w14:paraId="6DF64E49" w14:textId="77777777" w:rsidR="009A1073" w:rsidRPr="00C075DE" w:rsidRDefault="009A1073" w:rsidP="00B706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D262708" w14:textId="78568033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5BB40F95" w14:textId="77777777" w:rsidR="009A1073" w:rsidRPr="00C075DE" w:rsidRDefault="009A1073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5C6B161" w14:textId="58DB5D95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528F9F71" w14:textId="77777777" w:rsidR="009A1073" w:rsidRPr="00C075DE" w:rsidRDefault="009A1073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AE49DA5" w14:textId="4A167F11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5F80BCD9" w14:textId="77777777" w:rsidR="009A1073" w:rsidRPr="00C075DE" w:rsidRDefault="009A1073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8D9BF0D" w14:textId="437AD600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A1073" w:rsidRPr="00C075DE" w14:paraId="4AC373CB" w14:textId="77777777" w:rsidTr="009A1073">
        <w:trPr>
          <w:trHeight w:val="335"/>
          <w:tblHeader/>
        </w:trPr>
        <w:tc>
          <w:tcPr>
            <w:tcW w:w="2160" w:type="pct"/>
          </w:tcPr>
          <w:p w14:paraId="32746A4E" w14:textId="77777777" w:rsidR="009A1073" w:rsidRPr="00C075DE" w:rsidRDefault="009A1073" w:rsidP="00B706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371F1252" w14:textId="25ECFD23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3E0EA16A" w14:textId="77777777" w:rsidR="009A1073" w:rsidRPr="00C075DE" w:rsidRDefault="009A1073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253403D" w14:textId="1D3DFA03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ED4511B" w14:textId="77777777" w:rsidR="009A1073" w:rsidRPr="00C075DE" w:rsidRDefault="009A1073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23856B2" w14:textId="1F52C9A7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1662B4FF" w14:textId="77777777" w:rsidR="009A1073" w:rsidRPr="00C075DE" w:rsidRDefault="009A1073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3C6554E" w14:textId="410C65FD" w:rsidR="009A1073" w:rsidRPr="00C075DE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1073" w:rsidRPr="00C075DE" w14:paraId="651882CC" w14:textId="77777777" w:rsidTr="009A1073">
        <w:trPr>
          <w:tblHeader/>
        </w:trPr>
        <w:tc>
          <w:tcPr>
            <w:tcW w:w="2160" w:type="pct"/>
          </w:tcPr>
          <w:p w14:paraId="473E0026" w14:textId="77777777" w:rsidR="009A1073" w:rsidRPr="00C075DE" w:rsidRDefault="009A1073" w:rsidP="00B7068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7"/>
          </w:tcPr>
          <w:p w14:paraId="30987DA2" w14:textId="77777777" w:rsidR="009A1073" w:rsidRPr="00C075DE" w:rsidRDefault="009A1073" w:rsidP="00B70683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1073" w:rsidRPr="00C075DE" w14:paraId="29D9C073" w14:textId="77777777" w:rsidTr="009A1073">
        <w:tc>
          <w:tcPr>
            <w:tcW w:w="2160" w:type="pct"/>
          </w:tcPr>
          <w:p w14:paraId="785EA8DE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28147E7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B0617B" w14:textId="77777777" w:rsidR="009A1073" w:rsidRPr="00C075DE" w:rsidRDefault="009A1073" w:rsidP="009A107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D986920" w14:textId="77777777" w:rsidR="009A1073" w:rsidRPr="00C075DE" w:rsidRDefault="009A1073" w:rsidP="009A107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05C85D" w14:textId="77777777" w:rsidR="009A1073" w:rsidRPr="00C075DE" w:rsidRDefault="009A1073" w:rsidP="009A107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E48C86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EFCA84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B3921FE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1073" w:rsidRPr="00C075DE" w14:paraId="70B44099" w14:textId="77777777" w:rsidTr="009A1073">
        <w:tc>
          <w:tcPr>
            <w:tcW w:w="2160" w:type="pct"/>
          </w:tcPr>
          <w:p w14:paraId="21B8D7F1" w14:textId="77777777" w:rsidR="009A1073" w:rsidRPr="00C075DE" w:rsidRDefault="009A1073" w:rsidP="009A107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7" w:type="pct"/>
          </w:tcPr>
          <w:p w14:paraId="4B40FC10" w14:textId="4CE5E414" w:rsidR="009A1073" w:rsidRPr="00C075DE" w:rsidRDefault="004E3607" w:rsidP="009A107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712BE8B" w14:textId="77777777" w:rsidR="009A1073" w:rsidRPr="00C075DE" w:rsidRDefault="009A1073" w:rsidP="009A107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5248DF9" w14:textId="0A23A396" w:rsidR="009A1073" w:rsidRPr="00C075DE" w:rsidRDefault="009A1073" w:rsidP="009A107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6675B21" w14:textId="77777777" w:rsidR="009A1073" w:rsidRPr="00C075DE" w:rsidRDefault="009A1073" w:rsidP="009A107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</w:tcPr>
          <w:p w14:paraId="661FDA60" w14:textId="63BDEB3A" w:rsidR="009A1073" w:rsidRPr="00C075DE" w:rsidRDefault="000B387C" w:rsidP="009A1073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E3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144" w:type="pct"/>
          </w:tcPr>
          <w:p w14:paraId="6F098976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BEB65FB" w14:textId="725CE4D3" w:rsidR="009A1073" w:rsidRPr="00C075DE" w:rsidRDefault="000B387C" w:rsidP="009A107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</w:tr>
      <w:tr w:rsidR="009A1073" w:rsidRPr="00C075DE" w14:paraId="4858C563" w14:textId="77777777" w:rsidTr="009A1073">
        <w:tc>
          <w:tcPr>
            <w:tcW w:w="2160" w:type="pct"/>
            <w:shd w:val="clear" w:color="auto" w:fill="auto"/>
          </w:tcPr>
          <w:p w14:paraId="4E1F156F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198613E0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47B535F7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DE42A69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053BC448" w14:textId="77777777" w:rsidR="009A1073" w:rsidRPr="00C075DE" w:rsidRDefault="009A1073" w:rsidP="009A107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shd w:val="clear" w:color="auto" w:fill="auto"/>
          </w:tcPr>
          <w:p w14:paraId="60E5B23B" w14:textId="77777777" w:rsidR="009A1073" w:rsidRPr="00C075DE" w:rsidRDefault="009A1073" w:rsidP="009A1073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6F3647D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262EE32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1073" w:rsidRPr="00C075DE" w14:paraId="33DC885D" w14:textId="77777777" w:rsidTr="009A1073">
        <w:tc>
          <w:tcPr>
            <w:tcW w:w="2160" w:type="pct"/>
            <w:shd w:val="clear" w:color="auto" w:fill="auto"/>
          </w:tcPr>
          <w:p w14:paraId="10993CE9" w14:textId="77777777" w:rsidR="009A1073" w:rsidRPr="00C075DE" w:rsidRDefault="009A1073" w:rsidP="009A107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61C2773B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C65024C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A162514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4E9959B0" w14:textId="77777777" w:rsidR="009A1073" w:rsidRPr="00C075DE" w:rsidRDefault="009A1073" w:rsidP="009A107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shd w:val="clear" w:color="auto" w:fill="auto"/>
          </w:tcPr>
          <w:p w14:paraId="6C12A494" w14:textId="77777777" w:rsidR="009A1073" w:rsidRPr="00C075DE" w:rsidRDefault="009A1073" w:rsidP="009A1073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240B455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752F061" w14:textId="77777777" w:rsidR="009A1073" w:rsidRPr="00C075DE" w:rsidRDefault="009A1073" w:rsidP="009A107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1073" w:rsidRPr="00C075DE" w14:paraId="5444C7AE" w14:textId="77777777" w:rsidTr="009A1073">
        <w:tc>
          <w:tcPr>
            <w:tcW w:w="2160" w:type="pct"/>
            <w:shd w:val="clear" w:color="auto" w:fill="auto"/>
          </w:tcPr>
          <w:p w14:paraId="2E682A6F" w14:textId="77777777" w:rsidR="009A1073" w:rsidRPr="00C075DE" w:rsidRDefault="009A1073" w:rsidP="009A107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075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D30A536" w14:textId="10FB1CB2" w:rsidR="009A1073" w:rsidRPr="00C075DE" w:rsidRDefault="000B387C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073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4" w:type="pct"/>
            <w:shd w:val="clear" w:color="auto" w:fill="auto"/>
          </w:tcPr>
          <w:p w14:paraId="7E3EEDFE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F3D2055" w14:textId="5438D466" w:rsidR="009A1073" w:rsidRPr="00C075DE" w:rsidRDefault="000B387C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4" w:type="pct"/>
            <w:shd w:val="clear" w:color="auto" w:fill="auto"/>
          </w:tcPr>
          <w:p w14:paraId="770E4ED8" w14:textId="77777777" w:rsidR="009A1073" w:rsidRPr="00C075DE" w:rsidRDefault="009A1073" w:rsidP="009A107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7AF398DF" w14:textId="6FD67755" w:rsidR="009A1073" w:rsidRPr="00C075DE" w:rsidRDefault="000B387C" w:rsidP="009A1073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E3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144" w:type="pct"/>
            <w:shd w:val="clear" w:color="auto" w:fill="auto"/>
          </w:tcPr>
          <w:p w14:paraId="6E3C8C22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23D8EE90" w14:textId="6F93D5D9" w:rsidR="009A1073" w:rsidRPr="00C075DE" w:rsidRDefault="000B387C" w:rsidP="009A107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9A1073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9A1073" w:rsidRPr="00C075DE" w14:paraId="15F71F38" w14:textId="77777777" w:rsidTr="009A1073">
        <w:tc>
          <w:tcPr>
            <w:tcW w:w="2160" w:type="pct"/>
          </w:tcPr>
          <w:p w14:paraId="6DAD2EFB" w14:textId="77777777" w:rsidR="009A1073" w:rsidRPr="00C075DE" w:rsidRDefault="009A1073" w:rsidP="009A107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04C0B" w14:textId="2F32835E" w:rsidR="009A1073" w:rsidRPr="00C075DE" w:rsidRDefault="000B387C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507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44" w:type="pct"/>
          </w:tcPr>
          <w:p w14:paraId="48A21B63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E017331" w14:textId="7981693B" w:rsidR="009A1073" w:rsidRPr="00C075DE" w:rsidRDefault="000B387C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9A1073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44" w:type="pct"/>
          </w:tcPr>
          <w:p w14:paraId="68ACEA8D" w14:textId="77777777" w:rsidR="009A1073" w:rsidRPr="00C075DE" w:rsidRDefault="009A1073" w:rsidP="009A10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CAF1590" w14:textId="0146582C" w:rsidR="009A1073" w:rsidRPr="00C075DE" w:rsidRDefault="000B387C" w:rsidP="009A1073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4E3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144" w:type="pct"/>
          </w:tcPr>
          <w:p w14:paraId="73DB1631" w14:textId="77777777" w:rsidR="009A1073" w:rsidRPr="00C075DE" w:rsidRDefault="009A1073" w:rsidP="009A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6EF50AF" w14:textId="407BF64F" w:rsidR="009A1073" w:rsidRPr="00C075DE" w:rsidRDefault="000B387C" w:rsidP="009A107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9A1073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</w:p>
        </w:tc>
      </w:tr>
    </w:tbl>
    <w:p w14:paraId="4475726C" w14:textId="77777777" w:rsidR="007C24ED" w:rsidRPr="00C075DE" w:rsidRDefault="007C24ED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3"/>
        <w:gridCol w:w="268"/>
        <w:gridCol w:w="1170"/>
        <w:gridCol w:w="270"/>
        <w:gridCol w:w="1080"/>
        <w:gridCol w:w="270"/>
        <w:gridCol w:w="1176"/>
      </w:tblGrid>
      <w:tr w:rsidR="007C24ED" w:rsidRPr="00114E52" w14:paraId="0F4394F3" w14:textId="77777777" w:rsidTr="00ED5430">
        <w:trPr>
          <w:tblHeader/>
        </w:trPr>
        <w:tc>
          <w:tcPr>
            <w:tcW w:w="2160" w:type="pct"/>
          </w:tcPr>
          <w:p w14:paraId="68B37339" w14:textId="77777777" w:rsidR="007C24ED" w:rsidRPr="00114E52" w:rsidRDefault="007C24ED" w:rsidP="00B706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lastRenderedPageBreak/>
              <w:br w:type="page"/>
            </w:r>
            <w:r w:rsidRPr="00114E5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7" w:type="pct"/>
            <w:gridSpan w:val="3"/>
          </w:tcPr>
          <w:p w14:paraId="47583151" w14:textId="77777777" w:rsidR="007C24ED" w:rsidRPr="00114E52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D68C193" w14:textId="77777777" w:rsidR="007C24ED" w:rsidRPr="00114E52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56D6F360" w14:textId="77777777" w:rsidR="007C24ED" w:rsidRPr="00114E52" w:rsidRDefault="007C24ED" w:rsidP="00B70683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430" w:rsidRPr="00114E52" w14:paraId="0AEF4BEF" w14:textId="77777777" w:rsidTr="00ED5430">
        <w:trPr>
          <w:tblHeader/>
        </w:trPr>
        <w:tc>
          <w:tcPr>
            <w:tcW w:w="2160" w:type="pct"/>
          </w:tcPr>
          <w:p w14:paraId="3DBFAE88" w14:textId="77777777" w:rsidR="00ED5430" w:rsidRPr="00114E52" w:rsidRDefault="00ED5430" w:rsidP="00B706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D977B6F" w14:textId="2E2751A3" w:rsidR="00ED5430" w:rsidRPr="00114E52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37673DF9" w14:textId="77777777" w:rsidR="00ED5430" w:rsidRPr="00114E52" w:rsidRDefault="00ED5430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EC13B9F" w14:textId="335388CF" w:rsidR="00ED5430" w:rsidRPr="00114E52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26190526" w14:textId="77777777" w:rsidR="00ED5430" w:rsidRPr="00114E52" w:rsidRDefault="00ED5430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E75A19" w14:textId="6D5B1933" w:rsidR="00ED5430" w:rsidRPr="00114E52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E783C03" w14:textId="77777777" w:rsidR="00ED5430" w:rsidRPr="00114E52" w:rsidRDefault="00ED5430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A30B24" w14:textId="4397F3BD" w:rsidR="00ED5430" w:rsidRPr="00114E52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D5430" w:rsidRPr="00114E52" w14:paraId="2781D9E5" w14:textId="77777777" w:rsidTr="00ED5430">
        <w:trPr>
          <w:tblHeader/>
        </w:trPr>
        <w:tc>
          <w:tcPr>
            <w:tcW w:w="2160" w:type="pct"/>
          </w:tcPr>
          <w:p w14:paraId="2EB5F769" w14:textId="77777777" w:rsidR="00ED5430" w:rsidRPr="00114E52" w:rsidRDefault="00ED5430" w:rsidP="00B706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9" w:type="pct"/>
          </w:tcPr>
          <w:p w14:paraId="15E1356A" w14:textId="7E38E15B" w:rsidR="00ED5430" w:rsidRPr="00114E52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7BCAD4CF" w14:textId="77777777" w:rsidR="00ED5430" w:rsidRPr="00114E52" w:rsidRDefault="00ED5430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52F6F8" w14:textId="6000B8FB" w:rsidR="00ED5430" w:rsidRPr="00114E52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CD965FB" w14:textId="77777777" w:rsidR="00ED5430" w:rsidRPr="00114E52" w:rsidRDefault="00ED5430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2A1883" w14:textId="2DDC63AB" w:rsidR="00ED5430" w:rsidRPr="00114E52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78FB3A9E" w14:textId="77777777" w:rsidR="00ED5430" w:rsidRPr="00114E52" w:rsidRDefault="00ED5430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904C837" w14:textId="3F096428" w:rsidR="00ED5430" w:rsidRPr="00114E52" w:rsidRDefault="000B387C" w:rsidP="00B706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D5430" w:rsidRPr="00114E52" w14:paraId="67651143" w14:textId="77777777" w:rsidTr="00ED5430">
        <w:trPr>
          <w:tblHeader/>
        </w:trPr>
        <w:tc>
          <w:tcPr>
            <w:tcW w:w="2160" w:type="pct"/>
          </w:tcPr>
          <w:p w14:paraId="3B90FFF5" w14:textId="77777777" w:rsidR="00ED5430" w:rsidRPr="00114E52" w:rsidRDefault="00ED5430" w:rsidP="00B706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44B824B5" w14:textId="77777777" w:rsidR="00ED5430" w:rsidRPr="00114E52" w:rsidRDefault="00ED5430" w:rsidP="00B70683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5430" w:rsidRPr="00114E52" w14:paraId="03AF2EFA" w14:textId="77777777" w:rsidTr="00ED5430">
        <w:tc>
          <w:tcPr>
            <w:tcW w:w="2160" w:type="pct"/>
          </w:tcPr>
          <w:p w14:paraId="2B542B8E" w14:textId="77777777" w:rsidR="00ED5430" w:rsidRPr="00114E52" w:rsidRDefault="00ED5430" w:rsidP="00B7068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5717B5DC" w14:textId="77777777" w:rsidR="00ED5430" w:rsidRPr="00114E52" w:rsidRDefault="00ED5430" w:rsidP="00B706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A89981" w14:textId="77777777" w:rsidR="00ED5430" w:rsidRPr="00114E52" w:rsidRDefault="00ED5430" w:rsidP="00B7068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615C8E0" w14:textId="77777777" w:rsidR="00ED5430" w:rsidRPr="00114E52" w:rsidRDefault="00ED5430" w:rsidP="00B7068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CC7F923" w14:textId="77777777" w:rsidR="00ED5430" w:rsidRPr="00114E52" w:rsidRDefault="00ED5430" w:rsidP="00B7068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ADA3A9" w14:textId="77777777" w:rsidR="00ED5430" w:rsidRPr="00114E52" w:rsidRDefault="00ED5430" w:rsidP="00B706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6C4C43" w14:textId="77777777" w:rsidR="00ED5430" w:rsidRPr="00114E52" w:rsidRDefault="00ED5430" w:rsidP="00B706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3B64CDB" w14:textId="77777777" w:rsidR="00ED5430" w:rsidRPr="00114E52" w:rsidRDefault="00ED5430" w:rsidP="00B70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D5430" w:rsidRPr="00114E52" w14:paraId="7A8F618E" w14:textId="77777777" w:rsidTr="00ED5430">
        <w:tc>
          <w:tcPr>
            <w:tcW w:w="2160" w:type="pct"/>
            <w:shd w:val="clear" w:color="auto" w:fill="auto"/>
          </w:tcPr>
          <w:p w14:paraId="72A9CFE2" w14:textId="77777777" w:rsidR="00ED5430" w:rsidRPr="00114E52" w:rsidRDefault="00ED5430" w:rsidP="00B7068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7799119A" w14:textId="2730363E" w:rsidR="00ED5430" w:rsidRPr="00114E52" w:rsidRDefault="002D21A3" w:rsidP="00B7068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452E91" w14:textId="77777777" w:rsidR="00ED5430" w:rsidRPr="00114E52" w:rsidRDefault="00ED5430" w:rsidP="00B706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718409F" w14:textId="46B86FE4" w:rsidR="00ED5430" w:rsidRPr="00114E52" w:rsidRDefault="00ED5430" w:rsidP="00B7068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8740CB3" w14:textId="77777777" w:rsidR="00ED5430" w:rsidRPr="00114E52" w:rsidRDefault="00ED5430" w:rsidP="00B7068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  <w:shd w:val="clear" w:color="auto" w:fill="auto"/>
          </w:tcPr>
          <w:p w14:paraId="0717E8F3" w14:textId="4B7CE398" w:rsidR="00ED5430" w:rsidRPr="00114E52" w:rsidRDefault="000B387C" w:rsidP="00B70683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4" w:type="pct"/>
            <w:shd w:val="clear" w:color="auto" w:fill="auto"/>
          </w:tcPr>
          <w:p w14:paraId="3B50756A" w14:textId="77777777" w:rsidR="00ED5430" w:rsidRPr="00114E52" w:rsidRDefault="00ED5430" w:rsidP="00B7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8B533C2" w14:textId="061DF465" w:rsidR="00ED5430" w:rsidRPr="00114E52" w:rsidRDefault="000B387C" w:rsidP="00B7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ED5430" w:rsidRPr="00114E52" w14:paraId="45701B7A" w14:textId="77777777" w:rsidTr="00D53FB7">
        <w:trPr>
          <w:trHeight w:val="98"/>
        </w:trPr>
        <w:tc>
          <w:tcPr>
            <w:tcW w:w="2160" w:type="pct"/>
          </w:tcPr>
          <w:p w14:paraId="699E7ABF" w14:textId="77777777" w:rsidR="00ED5430" w:rsidRPr="00114E52" w:rsidRDefault="00ED5430" w:rsidP="00B7068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FD7DC75" w14:textId="77777777" w:rsidR="00ED5430" w:rsidRPr="00114E52" w:rsidRDefault="00ED5430" w:rsidP="00B706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17316400" w14:textId="77777777" w:rsidR="00ED5430" w:rsidRPr="00114E52" w:rsidRDefault="00ED5430" w:rsidP="00B706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5" w:type="pct"/>
          </w:tcPr>
          <w:p w14:paraId="5CD61244" w14:textId="77777777" w:rsidR="00ED5430" w:rsidRPr="00114E52" w:rsidRDefault="00ED5430" w:rsidP="00B706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4" w:type="pct"/>
          </w:tcPr>
          <w:p w14:paraId="1B87925F" w14:textId="77777777" w:rsidR="00ED5430" w:rsidRPr="00114E52" w:rsidRDefault="00ED5430" w:rsidP="00B706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</w:tcPr>
          <w:p w14:paraId="3B070DEB" w14:textId="77777777" w:rsidR="00ED5430" w:rsidRPr="00114E52" w:rsidRDefault="00ED5430" w:rsidP="00B70683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8ADCE2F" w14:textId="77777777" w:rsidR="00ED5430" w:rsidRPr="00114E52" w:rsidRDefault="00ED5430" w:rsidP="00B7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5ECBA46F" w14:textId="77777777" w:rsidR="00ED5430" w:rsidRPr="00114E52" w:rsidRDefault="00ED5430" w:rsidP="00B7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ED5430" w:rsidRPr="00114E52" w14:paraId="7EA75393" w14:textId="77777777" w:rsidTr="00ED5430">
        <w:tc>
          <w:tcPr>
            <w:tcW w:w="2160" w:type="pct"/>
          </w:tcPr>
          <w:p w14:paraId="78DAF966" w14:textId="77777777" w:rsidR="00ED5430" w:rsidRPr="00114E52" w:rsidRDefault="00ED5430" w:rsidP="00B7068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039EB558" w14:textId="77777777" w:rsidR="00ED5430" w:rsidRPr="00114E52" w:rsidRDefault="00ED5430" w:rsidP="00B7068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7A9FAB09" w14:textId="77777777" w:rsidR="00ED5430" w:rsidRPr="00114E52" w:rsidRDefault="00ED5430" w:rsidP="00B7068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A716FB4" w14:textId="77777777" w:rsidR="00ED5430" w:rsidRPr="00114E52" w:rsidRDefault="00ED5430" w:rsidP="00B7068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D73AE9" w14:textId="77777777" w:rsidR="00ED5430" w:rsidRPr="00114E52" w:rsidRDefault="00ED5430" w:rsidP="00B7068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FBD369" w14:textId="77777777" w:rsidR="00ED5430" w:rsidRPr="00114E52" w:rsidRDefault="00ED5430" w:rsidP="00B70683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EA4A06" w14:textId="77777777" w:rsidR="00ED5430" w:rsidRPr="00114E52" w:rsidRDefault="00ED5430" w:rsidP="00B7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1268ACB" w14:textId="77777777" w:rsidR="00ED5430" w:rsidRPr="00114E52" w:rsidRDefault="00ED5430" w:rsidP="00B7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430" w:rsidRPr="00114E52" w14:paraId="5535230F" w14:textId="77777777" w:rsidTr="00ED5430">
        <w:tc>
          <w:tcPr>
            <w:tcW w:w="2160" w:type="pct"/>
          </w:tcPr>
          <w:p w14:paraId="743E39B1" w14:textId="77777777" w:rsidR="00ED5430" w:rsidRPr="00114E52" w:rsidRDefault="00ED5430" w:rsidP="00B7068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114E52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114E52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114E52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9" w:type="pct"/>
            <w:shd w:val="clear" w:color="auto" w:fill="auto"/>
            <w:vAlign w:val="bottom"/>
          </w:tcPr>
          <w:p w14:paraId="12382EEB" w14:textId="7D026BB4" w:rsidR="00ED5430" w:rsidRPr="00114E52" w:rsidRDefault="000B387C" w:rsidP="00B70683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143" w:type="pct"/>
          </w:tcPr>
          <w:p w14:paraId="106CAB57" w14:textId="77777777" w:rsidR="00ED5430" w:rsidRPr="00114E52" w:rsidRDefault="00ED5430" w:rsidP="00B70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14:paraId="33F5E466" w14:textId="2AEEC347" w:rsidR="00ED5430" w:rsidRPr="00114E52" w:rsidRDefault="000B387C" w:rsidP="00B7068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44" w:type="pct"/>
          </w:tcPr>
          <w:p w14:paraId="7B47F4F1" w14:textId="77777777" w:rsidR="00ED5430" w:rsidRPr="00114E52" w:rsidRDefault="00ED5430" w:rsidP="00B70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128CC43B" w14:textId="7F9DBA6B" w:rsidR="00ED5430" w:rsidRPr="00114E52" w:rsidRDefault="002D21A3" w:rsidP="00B7068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50B685" w14:textId="77777777" w:rsidR="00ED5430" w:rsidRPr="00114E52" w:rsidRDefault="00ED5430" w:rsidP="00B7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C76D0CD" w14:textId="22CCD3B6" w:rsidR="00ED5430" w:rsidRPr="00114E52" w:rsidRDefault="00ED5430" w:rsidP="00B7068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5760" w:rsidRPr="00114E52" w14:paraId="04F0958F" w14:textId="77777777" w:rsidTr="00ED5430">
        <w:tc>
          <w:tcPr>
            <w:tcW w:w="2160" w:type="pct"/>
          </w:tcPr>
          <w:p w14:paraId="728EE770" w14:textId="2C655674" w:rsidR="004C5760" w:rsidRPr="00114E52" w:rsidRDefault="004C5760" w:rsidP="009E17CC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2D21A3"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ทีทีที คอร์ปอเรชั่น</w:t>
            </w: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="009E17CC"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(เดิมชื่อ </w:t>
            </w:r>
            <w:r w:rsidR="009E17CC"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E17CC"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9E17CC"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  <w:r w:rsidR="009E17CC" w:rsidRPr="00114E5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579" w:type="pct"/>
            <w:shd w:val="clear" w:color="auto" w:fill="auto"/>
          </w:tcPr>
          <w:p w14:paraId="45FBDB01" w14:textId="77777777" w:rsidR="009E17CC" w:rsidRPr="00114E52" w:rsidRDefault="009E17CC" w:rsidP="004C576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51B097" w14:textId="64C6DDC2" w:rsidR="004C5760" w:rsidRPr="00114E52" w:rsidRDefault="000B387C" w:rsidP="004C576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43" w:type="pct"/>
          </w:tcPr>
          <w:p w14:paraId="2BF08944" w14:textId="77777777" w:rsidR="004C5760" w:rsidRPr="00114E52" w:rsidRDefault="004C5760" w:rsidP="004C576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67AA136" w14:textId="77777777" w:rsidR="009E17CC" w:rsidRPr="00114E52" w:rsidRDefault="009E17CC" w:rsidP="004C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CECBA5" w14:textId="26F6DE44" w:rsidR="004C5760" w:rsidRPr="00114E52" w:rsidRDefault="000B387C" w:rsidP="004C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29675FE5" w14:textId="77777777" w:rsidR="004C5760" w:rsidRPr="00114E52" w:rsidRDefault="004C5760" w:rsidP="004C576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446E1F" w14:textId="77777777" w:rsidR="009E17CC" w:rsidRPr="00114E52" w:rsidRDefault="009E17CC" w:rsidP="004C576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D69DB1" w14:textId="0A14EEA8" w:rsidR="004C5760" w:rsidRPr="00114E52" w:rsidRDefault="000B387C" w:rsidP="004C576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144" w:type="pct"/>
          </w:tcPr>
          <w:p w14:paraId="2D6C96C6" w14:textId="77777777" w:rsidR="004C5760" w:rsidRPr="00114E52" w:rsidRDefault="004C5760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609F323" w14:textId="77777777" w:rsidR="009E17CC" w:rsidRPr="00114E52" w:rsidRDefault="009E17CC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E0ECFE" w14:textId="553BA9C5" w:rsidR="004C5760" w:rsidRPr="00114E52" w:rsidRDefault="000B387C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C5760" w:rsidRPr="00114E52" w14:paraId="338023EC" w14:textId="77777777" w:rsidTr="00ED5430">
        <w:tc>
          <w:tcPr>
            <w:tcW w:w="2160" w:type="pct"/>
          </w:tcPr>
          <w:p w14:paraId="1CA634CA" w14:textId="77777777" w:rsidR="004C5760" w:rsidRPr="00114E52" w:rsidRDefault="004C5760" w:rsidP="004C576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14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โฮสเซ็นเตอร์</w:t>
            </w:r>
            <w:r w:rsidRPr="00114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  <w:shd w:val="clear" w:color="auto" w:fill="auto"/>
          </w:tcPr>
          <w:p w14:paraId="2F43F8CF" w14:textId="452E9615" w:rsidR="004C5760" w:rsidRPr="00114E52" w:rsidRDefault="000B387C" w:rsidP="004C576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43" w:type="pct"/>
          </w:tcPr>
          <w:p w14:paraId="5DACE55B" w14:textId="77777777" w:rsidR="004C5760" w:rsidRPr="00114E52" w:rsidRDefault="004C5760" w:rsidP="004C576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E7AAD3" w14:textId="31A63732" w:rsidR="004C5760" w:rsidRPr="00114E52" w:rsidRDefault="000B387C" w:rsidP="004C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44" w:type="pct"/>
          </w:tcPr>
          <w:p w14:paraId="6E914787" w14:textId="77777777" w:rsidR="004C5760" w:rsidRPr="00114E52" w:rsidRDefault="004C5760" w:rsidP="004C576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5671EEF1" w14:textId="6F5C7ECC" w:rsidR="004C5760" w:rsidRPr="00114E52" w:rsidRDefault="000B387C" w:rsidP="004C576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144" w:type="pct"/>
          </w:tcPr>
          <w:p w14:paraId="6BE878C7" w14:textId="77777777" w:rsidR="004C5760" w:rsidRPr="00114E52" w:rsidRDefault="004C5760" w:rsidP="004C57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06E5357" w14:textId="444214DA" w:rsidR="004C5760" w:rsidRPr="00114E52" w:rsidRDefault="000B387C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4C5760" w:rsidRPr="00114E52" w14:paraId="2428AFFB" w14:textId="77777777" w:rsidTr="00ED5430">
        <w:tc>
          <w:tcPr>
            <w:tcW w:w="2160" w:type="pct"/>
          </w:tcPr>
          <w:p w14:paraId="55EEDD1D" w14:textId="77777777" w:rsidR="004C5760" w:rsidRPr="00114E52" w:rsidRDefault="004C5760" w:rsidP="004C57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9" w:type="pct"/>
            <w:shd w:val="clear" w:color="auto" w:fill="auto"/>
          </w:tcPr>
          <w:p w14:paraId="47A58D35" w14:textId="7A968374" w:rsidR="004C5760" w:rsidRPr="00114E52" w:rsidRDefault="000B387C" w:rsidP="004C576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43" w:type="pct"/>
          </w:tcPr>
          <w:p w14:paraId="352704C5" w14:textId="77777777" w:rsidR="004C5760" w:rsidRPr="00114E52" w:rsidRDefault="004C5760" w:rsidP="004C576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4EEBD3A" w14:textId="74F5F0DF" w:rsidR="004C5760" w:rsidRPr="00114E52" w:rsidRDefault="000B387C" w:rsidP="004C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4" w:type="pct"/>
          </w:tcPr>
          <w:p w14:paraId="45DE34BC" w14:textId="77777777" w:rsidR="004C5760" w:rsidRPr="00114E52" w:rsidRDefault="004C5760" w:rsidP="004C576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</w:tcPr>
          <w:p w14:paraId="7899E1E4" w14:textId="6FE002F4" w:rsidR="004C5760" w:rsidRPr="00114E52" w:rsidRDefault="002D21A3" w:rsidP="004C576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7BE09D" w14:textId="77777777" w:rsidR="004C5760" w:rsidRPr="00114E52" w:rsidRDefault="004C5760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564B962" w14:textId="2D7B1286" w:rsidR="004C5760" w:rsidRPr="00114E52" w:rsidRDefault="004C5760" w:rsidP="004C576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5760" w:rsidRPr="00114E52" w14:paraId="73628500" w14:textId="77777777" w:rsidTr="00ED5430">
        <w:tc>
          <w:tcPr>
            <w:tcW w:w="2160" w:type="pct"/>
          </w:tcPr>
          <w:p w14:paraId="47F3FFAF" w14:textId="77777777" w:rsidR="004C5760" w:rsidRPr="00114E52" w:rsidRDefault="004C5760" w:rsidP="004C57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9" w:type="pct"/>
            <w:shd w:val="clear" w:color="auto" w:fill="auto"/>
          </w:tcPr>
          <w:p w14:paraId="76A4ABB2" w14:textId="29E7C5E1" w:rsidR="004C5760" w:rsidRPr="00114E52" w:rsidRDefault="000B387C" w:rsidP="004C576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43" w:type="pct"/>
          </w:tcPr>
          <w:p w14:paraId="265BC4AD" w14:textId="77777777" w:rsidR="004C5760" w:rsidRPr="00114E52" w:rsidRDefault="004C5760" w:rsidP="004C576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994E1D0" w14:textId="5690598E" w:rsidR="004C5760" w:rsidRPr="00114E52" w:rsidRDefault="000B387C" w:rsidP="004C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4" w:type="pct"/>
          </w:tcPr>
          <w:p w14:paraId="4FA7AE8B" w14:textId="77777777" w:rsidR="004C5760" w:rsidRPr="00114E52" w:rsidRDefault="004C5760" w:rsidP="004C576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</w:tcPr>
          <w:p w14:paraId="6EDFFD5C" w14:textId="7FDE382F" w:rsidR="004C5760" w:rsidRPr="00114E52" w:rsidRDefault="002D21A3" w:rsidP="004C576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079DB9" w14:textId="77777777" w:rsidR="004C5760" w:rsidRPr="00114E52" w:rsidRDefault="004C5760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93A79E2" w14:textId="5545C6CE" w:rsidR="004C5760" w:rsidRPr="00114E52" w:rsidRDefault="004C5760" w:rsidP="004C576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5760" w:rsidRPr="00114E52" w14:paraId="0A85D1E2" w14:textId="77777777" w:rsidTr="00ED5430">
        <w:tc>
          <w:tcPr>
            <w:tcW w:w="2160" w:type="pct"/>
          </w:tcPr>
          <w:p w14:paraId="25955028" w14:textId="77777777" w:rsidR="004C5760" w:rsidRPr="00114E52" w:rsidRDefault="004C5760" w:rsidP="004C57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30CB72" w14:textId="4BB222EC" w:rsidR="004C5760" w:rsidRPr="00114E52" w:rsidRDefault="000B387C" w:rsidP="004C576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023AD"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43" w:type="pct"/>
          </w:tcPr>
          <w:p w14:paraId="26F9C81B" w14:textId="77777777" w:rsidR="004C5760" w:rsidRPr="00114E52" w:rsidRDefault="004C5760" w:rsidP="004C576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E78AB" w14:textId="2CB0C1A3" w:rsidR="004C5760" w:rsidRPr="00114E52" w:rsidRDefault="000B387C" w:rsidP="004C5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C5760"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063</w:t>
            </w:r>
          </w:p>
        </w:tc>
        <w:tc>
          <w:tcPr>
            <w:tcW w:w="144" w:type="pct"/>
          </w:tcPr>
          <w:p w14:paraId="29E80F30" w14:textId="77777777" w:rsidR="004C5760" w:rsidRPr="00114E52" w:rsidRDefault="004C5760" w:rsidP="004C576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80D3" w14:textId="13AD672B" w:rsidR="004C5760" w:rsidRPr="00114E52" w:rsidRDefault="000B387C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144" w:type="pct"/>
          </w:tcPr>
          <w:p w14:paraId="56A9F711" w14:textId="77777777" w:rsidR="004C5760" w:rsidRPr="00114E52" w:rsidRDefault="004C5760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82DE7" w14:textId="07EAE4D8" w:rsidR="004C5760" w:rsidRPr="00114E52" w:rsidRDefault="000B387C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</w:tr>
    </w:tbl>
    <w:p w14:paraId="4AD19235" w14:textId="77777777" w:rsidR="007C24ED" w:rsidRPr="00114E52" w:rsidRDefault="007C24ED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170"/>
      </w:tblGrid>
      <w:tr w:rsidR="007C24ED" w:rsidRPr="00114E52" w14:paraId="2F890D40" w14:textId="77777777" w:rsidTr="00ED5430">
        <w:trPr>
          <w:trHeight w:val="335"/>
          <w:tblHeader/>
        </w:trPr>
        <w:tc>
          <w:tcPr>
            <w:tcW w:w="4050" w:type="dxa"/>
          </w:tcPr>
          <w:p w14:paraId="64E2E38D" w14:textId="77777777" w:rsidR="007C24ED" w:rsidRPr="00114E52" w:rsidRDefault="007C24ED" w:rsidP="00ED543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F40926E" w14:textId="77777777" w:rsidR="007C24ED" w:rsidRPr="00114E52" w:rsidRDefault="007C24ED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3E699E" w14:textId="77777777" w:rsidR="007C24ED" w:rsidRPr="00114E52" w:rsidRDefault="007C24ED" w:rsidP="00ED5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4669C5A" w14:textId="77777777" w:rsidR="007C24ED" w:rsidRPr="00114E52" w:rsidRDefault="007C24ED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430" w:rsidRPr="00114E52" w14:paraId="41D53730" w14:textId="77777777" w:rsidTr="00ED5430">
        <w:trPr>
          <w:trHeight w:val="335"/>
          <w:tblHeader/>
        </w:trPr>
        <w:tc>
          <w:tcPr>
            <w:tcW w:w="4050" w:type="dxa"/>
          </w:tcPr>
          <w:p w14:paraId="0A1CDBA2" w14:textId="77777777" w:rsidR="00ED5430" w:rsidRPr="00114E52" w:rsidRDefault="00ED5430" w:rsidP="00ED5430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</w:tcPr>
          <w:p w14:paraId="10228762" w14:textId="523BF779" w:rsidR="00ED5430" w:rsidRPr="00114E52" w:rsidRDefault="000B387C" w:rsidP="00ED543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B0708D" w14:textId="77777777" w:rsidR="00ED5430" w:rsidRPr="00114E52" w:rsidRDefault="00ED5430" w:rsidP="00ED5430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AA2AB" w14:textId="2D32CC63" w:rsidR="00ED5430" w:rsidRPr="00114E52" w:rsidRDefault="000B387C" w:rsidP="00ED543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C9F64F7" w14:textId="77777777" w:rsidR="00ED5430" w:rsidRPr="00114E52" w:rsidRDefault="00ED5430" w:rsidP="00ED5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158AF" w14:textId="40877CF5" w:rsidR="00ED5430" w:rsidRPr="00114E52" w:rsidRDefault="000B387C" w:rsidP="00ED5430">
            <w:pPr>
              <w:spacing w:line="240" w:lineRule="auto"/>
              <w:ind w:left="-11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AE3FC46" w14:textId="77777777" w:rsidR="00ED5430" w:rsidRPr="00114E52" w:rsidRDefault="00ED5430" w:rsidP="00ED5430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20D4E" w14:textId="0D66918A" w:rsidR="00ED5430" w:rsidRPr="00114E52" w:rsidRDefault="000B387C" w:rsidP="00ED543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D5430" w:rsidRPr="00114E52" w14:paraId="7F9CCE59" w14:textId="77777777" w:rsidTr="00ED5430">
        <w:trPr>
          <w:trHeight w:val="335"/>
          <w:tblHeader/>
        </w:trPr>
        <w:tc>
          <w:tcPr>
            <w:tcW w:w="4050" w:type="dxa"/>
          </w:tcPr>
          <w:p w14:paraId="37CE20F3" w14:textId="77777777" w:rsidR="00ED5430" w:rsidRPr="00114E52" w:rsidRDefault="00ED5430" w:rsidP="00ED5430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br w:type="page"/>
            </w:r>
            <w:r w:rsidRPr="00114E5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Pr="00114E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9D2D5CD" w14:textId="1988C2B2" w:rsidR="00ED5430" w:rsidRPr="00114E52" w:rsidRDefault="000B387C" w:rsidP="00ED543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8611D46" w14:textId="77777777" w:rsidR="00ED5430" w:rsidRPr="00114E52" w:rsidRDefault="00ED5430" w:rsidP="00ED5430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CCD63" w14:textId="15AFC0EC" w:rsidR="00ED5430" w:rsidRPr="00114E52" w:rsidRDefault="000B387C" w:rsidP="00ED543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0502953" w14:textId="77777777" w:rsidR="00ED5430" w:rsidRPr="00114E52" w:rsidRDefault="00ED5430" w:rsidP="00ED5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E579A" w14:textId="253F1CC2" w:rsidR="00ED5430" w:rsidRPr="00114E52" w:rsidRDefault="000B387C" w:rsidP="00ED543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E8391ED" w14:textId="77777777" w:rsidR="00ED5430" w:rsidRPr="00114E52" w:rsidRDefault="00ED5430" w:rsidP="00ED5430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208EB" w14:textId="68E5D784" w:rsidR="00ED5430" w:rsidRPr="00114E52" w:rsidRDefault="000B387C" w:rsidP="00ED543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D5430" w:rsidRPr="00114E52" w14:paraId="07F4D56B" w14:textId="77777777" w:rsidTr="00ED5430">
        <w:trPr>
          <w:tblHeader/>
        </w:trPr>
        <w:tc>
          <w:tcPr>
            <w:tcW w:w="4050" w:type="dxa"/>
          </w:tcPr>
          <w:p w14:paraId="3DA52844" w14:textId="77777777" w:rsidR="00ED5430" w:rsidRPr="00114E52" w:rsidRDefault="00ED5430" w:rsidP="00ED54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4067CF7" w14:textId="77777777" w:rsidR="00ED5430" w:rsidRPr="00114E52" w:rsidRDefault="00ED5430" w:rsidP="00ED5430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E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5430" w:rsidRPr="00114E52" w14:paraId="06333515" w14:textId="77777777" w:rsidTr="00ED5430">
        <w:tc>
          <w:tcPr>
            <w:tcW w:w="4050" w:type="dxa"/>
          </w:tcPr>
          <w:p w14:paraId="56AC1A80" w14:textId="77777777" w:rsidR="00ED5430" w:rsidRPr="00114E52" w:rsidRDefault="00ED5430" w:rsidP="00ED54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E5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38175EC" w14:textId="06D068E8" w:rsidR="00ED5430" w:rsidRPr="00114E52" w:rsidRDefault="000B387C" w:rsidP="00ED543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2D21A3" w:rsidRPr="00114E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70" w:type="dxa"/>
            <w:shd w:val="clear" w:color="auto" w:fill="auto"/>
          </w:tcPr>
          <w:p w14:paraId="389594E9" w14:textId="77777777" w:rsidR="00ED5430" w:rsidRPr="00114E52" w:rsidRDefault="00ED5430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7E6EA2" w14:textId="44644624" w:rsidR="00ED5430" w:rsidRPr="00114E52" w:rsidRDefault="000B387C" w:rsidP="00ED54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56671B56" w14:textId="77777777" w:rsidR="00ED5430" w:rsidRPr="00114E52" w:rsidRDefault="00ED5430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908DF4" w14:textId="53E0B9A4" w:rsidR="00ED5430" w:rsidRPr="00114E52" w:rsidRDefault="000B387C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2D21A3" w:rsidRPr="00114E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70" w:type="dxa"/>
          </w:tcPr>
          <w:p w14:paraId="60A2B011" w14:textId="77777777" w:rsidR="00ED5430" w:rsidRPr="00114E52" w:rsidRDefault="00ED5430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4961A1" w14:textId="52EC3D65" w:rsidR="00ED5430" w:rsidRPr="00114E52" w:rsidRDefault="000B387C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ED5430" w:rsidRPr="00114E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ED5430" w:rsidRPr="00114E52" w14:paraId="6BCB48DD" w14:textId="77777777" w:rsidTr="00ED5430">
        <w:tc>
          <w:tcPr>
            <w:tcW w:w="4050" w:type="dxa"/>
          </w:tcPr>
          <w:p w14:paraId="75882710" w14:textId="77777777" w:rsidR="00ED5430" w:rsidRPr="00114E52" w:rsidRDefault="00ED5430" w:rsidP="00ED54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F991C" w14:textId="21D9F3DC" w:rsidR="00ED5430" w:rsidRPr="00114E52" w:rsidRDefault="000B387C" w:rsidP="00ED543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2D21A3"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70" w:type="dxa"/>
            <w:shd w:val="clear" w:color="auto" w:fill="auto"/>
          </w:tcPr>
          <w:p w14:paraId="1FB18A3C" w14:textId="77777777" w:rsidR="00ED5430" w:rsidRPr="00114E52" w:rsidRDefault="00ED5430" w:rsidP="00ED54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0E913" w14:textId="2F613EEE" w:rsidR="00ED5430" w:rsidRPr="00114E52" w:rsidRDefault="000B387C" w:rsidP="00ED54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ED5430" w:rsidRPr="00114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18CA8779" w14:textId="77777777" w:rsidR="00ED5430" w:rsidRPr="00114E52" w:rsidRDefault="00ED5430" w:rsidP="00ED54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BF351" w14:textId="0C25FE86" w:rsidR="00ED5430" w:rsidRPr="00114E52" w:rsidRDefault="000B387C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2D21A3" w:rsidRPr="00114E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270" w:type="dxa"/>
          </w:tcPr>
          <w:p w14:paraId="41723368" w14:textId="77777777" w:rsidR="00ED5430" w:rsidRPr="00114E52" w:rsidRDefault="00ED5430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2AF379" w14:textId="6B0EB153" w:rsidR="00ED5430" w:rsidRPr="00114E52" w:rsidRDefault="000B387C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ED5430" w:rsidRPr="00114E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</w:tr>
    </w:tbl>
    <w:p w14:paraId="2DDBE14D" w14:textId="24C6959C" w:rsidR="004C5760" w:rsidRPr="00114E52" w:rsidRDefault="004C5760" w:rsidP="00114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F19F7B" w14:textId="77777777" w:rsidR="00114E52" w:rsidRDefault="00114E52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0"/>
        <w:gridCol w:w="270"/>
        <w:gridCol w:w="1170"/>
        <w:gridCol w:w="270"/>
        <w:gridCol w:w="1080"/>
        <w:gridCol w:w="270"/>
        <w:gridCol w:w="1177"/>
      </w:tblGrid>
      <w:tr w:rsidR="007C24ED" w:rsidRPr="00C075DE" w14:paraId="186C4241" w14:textId="77777777" w:rsidTr="009645E4">
        <w:trPr>
          <w:tblHeader/>
        </w:trPr>
        <w:tc>
          <w:tcPr>
            <w:tcW w:w="2160" w:type="pct"/>
          </w:tcPr>
          <w:p w14:paraId="3F381C44" w14:textId="78863023" w:rsidR="007C24ED" w:rsidRPr="00C075DE" w:rsidRDefault="007C24ED" w:rsidP="00ED543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lastRenderedPageBreak/>
              <w:br w:type="page"/>
            </w:r>
            <w:r w:rsidRPr="00C075DE">
              <w:rPr>
                <w:rFonts w:asciiTheme="majorBidi" w:hAnsiTheme="majorBidi" w:cstheme="majorBidi"/>
              </w:rPr>
              <w:br w:type="page"/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6" w:type="pct"/>
            <w:gridSpan w:val="3"/>
          </w:tcPr>
          <w:p w14:paraId="66A129F4" w14:textId="77777777" w:rsidR="007C24ED" w:rsidRPr="00C075DE" w:rsidRDefault="007C24ED" w:rsidP="00ED5430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FD359E5" w14:textId="77777777" w:rsidR="007C24ED" w:rsidRPr="00C075DE" w:rsidRDefault="007C24ED" w:rsidP="00ED5430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7A2C8160" w14:textId="77777777" w:rsidR="007C24ED" w:rsidRPr="00C075DE" w:rsidRDefault="007C24ED" w:rsidP="00ED5430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430" w:rsidRPr="00C075DE" w14:paraId="6EF82C74" w14:textId="77777777" w:rsidTr="009645E4">
        <w:trPr>
          <w:tblHeader/>
        </w:trPr>
        <w:tc>
          <w:tcPr>
            <w:tcW w:w="2160" w:type="pct"/>
          </w:tcPr>
          <w:p w14:paraId="6B622ACC" w14:textId="77777777" w:rsidR="00ED5430" w:rsidRPr="00C075DE" w:rsidRDefault="00ED5430" w:rsidP="00ED543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010D30A" w14:textId="4BCA0109" w:rsidR="00ED5430" w:rsidRPr="00C075DE" w:rsidRDefault="000B387C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D5430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07CF516" w14:textId="77777777" w:rsidR="00ED5430" w:rsidRPr="00C075DE" w:rsidRDefault="00ED5430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4D3074A" w14:textId="6EA1CE27" w:rsidR="00ED5430" w:rsidRPr="00C075DE" w:rsidRDefault="000B387C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D5430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4ECB617F" w14:textId="77777777" w:rsidR="00ED5430" w:rsidRPr="00C075DE" w:rsidRDefault="00ED5430" w:rsidP="00ED5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B682724" w14:textId="3CE5B525" w:rsidR="00ED5430" w:rsidRPr="00C075DE" w:rsidRDefault="000B387C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D5430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5B28066" w14:textId="77777777" w:rsidR="00ED5430" w:rsidRPr="00C075DE" w:rsidRDefault="00ED5430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BF48751" w14:textId="1C75D8B4" w:rsidR="00ED5430" w:rsidRPr="00C075DE" w:rsidRDefault="000B387C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D5430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3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D5430" w:rsidRPr="00C075DE" w14:paraId="294BD67B" w14:textId="77777777" w:rsidTr="009645E4">
        <w:trPr>
          <w:tblHeader/>
        </w:trPr>
        <w:tc>
          <w:tcPr>
            <w:tcW w:w="2160" w:type="pct"/>
          </w:tcPr>
          <w:p w14:paraId="0C366D31" w14:textId="77777777" w:rsidR="00ED5430" w:rsidRPr="00C075DE" w:rsidRDefault="00ED5430" w:rsidP="00ED543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77" w:type="pct"/>
          </w:tcPr>
          <w:p w14:paraId="1F079F69" w14:textId="471DC0CC" w:rsidR="00ED5430" w:rsidRPr="00C075DE" w:rsidRDefault="000B387C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027B31E0" w14:textId="77777777" w:rsidR="00ED5430" w:rsidRPr="00C075DE" w:rsidRDefault="00ED5430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B3510BA" w14:textId="79AFB28A" w:rsidR="00ED5430" w:rsidRPr="00C075DE" w:rsidRDefault="000B387C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4DCF8BCF" w14:textId="77777777" w:rsidR="00ED5430" w:rsidRPr="00C075DE" w:rsidRDefault="00ED5430" w:rsidP="00ED5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3365AF" w14:textId="058F4CAE" w:rsidR="00ED5430" w:rsidRPr="00C075DE" w:rsidRDefault="000B387C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04D0AA1E" w14:textId="77777777" w:rsidR="00ED5430" w:rsidRPr="00C075DE" w:rsidRDefault="00ED5430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41AF592" w14:textId="166AE9AC" w:rsidR="00ED5430" w:rsidRPr="00C075DE" w:rsidRDefault="000B387C" w:rsidP="00ED54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D5430" w:rsidRPr="00C075DE" w14:paraId="48B5E6FA" w14:textId="77777777" w:rsidTr="004C5760">
        <w:trPr>
          <w:tblHeader/>
        </w:trPr>
        <w:tc>
          <w:tcPr>
            <w:tcW w:w="2160" w:type="pct"/>
          </w:tcPr>
          <w:p w14:paraId="5D6FEA7F" w14:textId="77777777" w:rsidR="00ED5430" w:rsidRPr="00C075DE" w:rsidRDefault="00ED5430" w:rsidP="00ED543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7"/>
          </w:tcPr>
          <w:p w14:paraId="298404B9" w14:textId="77777777" w:rsidR="00ED5430" w:rsidRPr="00C075DE" w:rsidRDefault="00ED5430" w:rsidP="00ED5430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5430" w:rsidRPr="00C075DE" w14:paraId="12390A23" w14:textId="77777777" w:rsidTr="009645E4">
        <w:tc>
          <w:tcPr>
            <w:tcW w:w="2160" w:type="pct"/>
          </w:tcPr>
          <w:p w14:paraId="056AE063" w14:textId="77777777" w:rsidR="00ED5430" w:rsidRPr="00C075DE" w:rsidRDefault="00ED5430" w:rsidP="00ED543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702EE817" w14:textId="77777777" w:rsidR="00ED5430" w:rsidRPr="00C075DE" w:rsidRDefault="00ED5430" w:rsidP="00ED543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528AA80D" w14:textId="77777777" w:rsidR="00ED5430" w:rsidRPr="00C075DE" w:rsidRDefault="00ED5430" w:rsidP="00ED543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C5DD191" w14:textId="77777777" w:rsidR="00ED5430" w:rsidRPr="00C075DE" w:rsidRDefault="00ED5430" w:rsidP="00ED543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3D6F29" w14:textId="77777777" w:rsidR="00ED5430" w:rsidRPr="00C075DE" w:rsidRDefault="00ED5430" w:rsidP="00ED543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DDE3650" w14:textId="77777777" w:rsidR="00ED5430" w:rsidRPr="00C075DE" w:rsidRDefault="00ED5430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D65A4D" w14:textId="77777777" w:rsidR="00ED5430" w:rsidRPr="00C075DE" w:rsidRDefault="00ED5430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A532180" w14:textId="77777777" w:rsidR="00ED5430" w:rsidRPr="00C075DE" w:rsidRDefault="00ED5430" w:rsidP="00ED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5E4" w:rsidRPr="00C075DE" w14:paraId="6F582078" w14:textId="77777777" w:rsidTr="009645E4">
        <w:tc>
          <w:tcPr>
            <w:tcW w:w="2160" w:type="pct"/>
          </w:tcPr>
          <w:p w14:paraId="3146A400" w14:textId="77777777" w:rsidR="009645E4" w:rsidRPr="00C075DE" w:rsidRDefault="009645E4" w:rsidP="009645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Slovakia,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7" w:type="pct"/>
            <w:shd w:val="clear" w:color="auto" w:fill="auto"/>
            <w:vAlign w:val="bottom"/>
          </w:tcPr>
          <w:p w14:paraId="7E0E722E" w14:textId="35AD98E7" w:rsidR="009645E4" w:rsidRPr="00C075DE" w:rsidRDefault="000B387C" w:rsidP="009645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02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144" w:type="pct"/>
          </w:tcPr>
          <w:p w14:paraId="0B3F5B48" w14:textId="77777777" w:rsidR="009645E4" w:rsidRPr="00C075DE" w:rsidRDefault="009645E4" w:rsidP="009645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14:paraId="189D8358" w14:textId="2746174B" w:rsidR="009645E4" w:rsidRPr="00C075DE" w:rsidRDefault="000B387C" w:rsidP="009645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645E4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144" w:type="pct"/>
          </w:tcPr>
          <w:p w14:paraId="6DC4848F" w14:textId="77777777" w:rsidR="009645E4" w:rsidRPr="00C075DE" w:rsidRDefault="009645E4" w:rsidP="009645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271E47A1" w14:textId="47031E80" w:rsidR="009645E4" w:rsidRPr="00C075DE" w:rsidRDefault="009645E4" w:rsidP="009645E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FAEB1B2" w14:textId="77777777" w:rsidR="009645E4" w:rsidRPr="00C075DE" w:rsidRDefault="009645E4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7BE3DB11" w14:textId="77777777" w:rsidR="009645E4" w:rsidRPr="00C075DE" w:rsidRDefault="009645E4" w:rsidP="009645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645E4" w:rsidRPr="00C075DE" w14:paraId="25EBB3E7" w14:textId="77777777" w:rsidTr="009645E4">
        <w:tc>
          <w:tcPr>
            <w:tcW w:w="2160" w:type="pct"/>
          </w:tcPr>
          <w:p w14:paraId="22E2A131" w14:textId="77777777" w:rsidR="009645E4" w:rsidRPr="00C075DE" w:rsidRDefault="009645E4" w:rsidP="009645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7" w:type="pct"/>
            <w:shd w:val="clear" w:color="auto" w:fill="auto"/>
          </w:tcPr>
          <w:p w14:paraId="6B4EA98B" w14:textId="2141B663" w:rsidR="009645E4" w:rsidRPr="00C075DE" w:rsidRDefault="000B387C" w:rsidP="009645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02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44" w:type="pct"/>
          </w:tcPr>
          <w:p w14:paraId="43CB240B" w14:textId="77777777" w:rsidR="009645E4" w:rsidRPr="00C075DE" w:rsidRDefault="009645E4" w:rsidP="009645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329F39" w14:textId="68877D89" w:rsidR="009645E4" w:rsidRPr="00C075DE" w:rsidRDefault="000B387C" w:rsidP="009645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645E4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44" w:type="pct"/>
          </w:tcPr>
          <w:p w14:paraId="281336C2" w14:textId="77777777" w:rsidR="009645E4" w:rsidRPr="00C075DE" w:rsidRDefault="009645E4" w:rsidP="009645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4287D48" w14:textId="5DB5F561" w:rsidR="009645E4" w:rsidRPr="00C075DE" w:rsidRDefault="009645E4" w:rsidP="009645E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05AED9A" w14:textId="77777777" w:rsidR="009645E4" w:rsidRPr="00C075DE" w:rsidRDefault="009645E4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B59FA7F" w14:textId="77777777" w:rsidR="009645E4" w:rsidRPr="00C075DE" w:rsidRDefault="009645E4" w:rsidP="009645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645E4" w:rsidRPr="00C075DE" w14:paraId="6273D96B" w14:textId="77777777" w:rsidTr="009645E4">
        <w:tc>
          <w:tcPr>
            <w:tcW w:w="2160" w:type="pct"/>
          </w:tcPr>
          <w:p w14:paraId="5E616F9F" w14:textId="77777777" w:rsidR="009645E4" w:rsidRPr="00C075DE" w:rsidRDefault="009645E4" w:rsidP="009645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5B040445" w14:textId="47C541D5" w:rsidR="009645E4" w:rsidRPr="00C075DE" w:rsidRDefault="000B387C" w:rsidP="009645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023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44" w:type="pct"/>
          </w:tcPr>
          <w:p w14:paraId="4424BF48" w14:textId="77777777" w:rsidR="009645E4" w:rsidRPr="00C075DE" w:rsidRDefault="009645E4" w:rsidP="009645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0CAFC6E" w14:textId="5CD45119" w:rsidR="009645E4" w:rsidRPr="00C075DE" w:rsidRDefault="000B387C" w:rsidP="009645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645E4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44" w:type="pct"/>
          </w:tcPr>
          <w:p w14:paraId="1642E88C" w14:textId="77777777" w:rsidR="009645E4" w:rsidRPr="00C075DE" w:rsidRDefault="009645E4" w:rsidP="009645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FDFFB82" w14:textId="2893851F" w:rsidR="009645E4" w:rsidRPr="00C075DE" w:rsidRDefault="009645E4" w:rsidP="009645E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6EC069FD" w14:textId="77777777" w:rsidR="009645E4" w:rsidRPr="00C075DE" w:rsidRDefault="009645E4" w:rsidP="00964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66AEFEDA" w14:textId="77777777" w:rsidR="009645E4" w:rsidRPr="00C075DE" w:rsidRDefault="009645E4" w:rsidP="009645E4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645E4" w:rsidRPr="00C075DE" w14:paraId="6DD302B7" w14:textId="77777777" w:rsidTr="009645E4">
        <w:tc>
          <w:tcPr>
            <w:tcW w:w="2160" w:type="pct"/>
          </w:tcPr>
          <w:p w14:paraId="1168D11D" w14:textId="77777777" w:rsidR="009645E4" w:rsidRPr="00C075DE" w:rsidRDefault="009645E4" w:rsidP="009645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77" w:type="pct"/>
            <w:shd w:val="clear" w:color="auto" w:fill="auto"/>
          </w:tcPr>
          <w:p w14:paraId="7D2B06F2" w14:textId="60E45FF9" w:rsidR="009645E4" w:rsidRPr="00C075DE" w:rsidRDefault="000B387C" w:rsidP="009645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44" w:type="pct"/>
          </w:tcPr>
          <w:p w14:paraId="76B661B4" w14:textId="77777777" w:rsidR="009645E4" w:rsidRPr="00C075DE" w:rsidRDefault="009645E4" w:rsidP="009645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DCF36E4" w14:textId="7A4D6920" w:rsidR="009645E4" w:rsidRPr="00C075DE" w:rsidRDefault="000B387C" w:rsidP="009645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44" w:type="pct"/>
          </w:tcPr>
          <w:p w14:paraId="2179B673" w14:textId="77777777" w:rsidR="009645E4" w:rsidRPr="00C075DE" w:rsidRDefault="009645E4" w:rsidP="009645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  <w:vAlign w:val="bottom"/>
          </w:tcPr>
          <w:p w14:paraId="555929A6" w14:textId="3E66CBE8" w:rsidR="009645E4" w:rsidRPr="00C075DE" w:rsidRDefault="009645E4" w:rsidP="009645E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89FB745" w14:textId="77777777" w:rsidR="009645E4" w:rsidRPr="00C075DE" w:rsidRDefault="009645E4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246B679" w14:textId="77777777" w:rsidR="009645E4" w:rsidRPr="00C075DE" w:rsidRDefault="009645E4" w:rsidP="009645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645E4" w:rsidRPr="00C075DE" w14:paraId="30B1172D" w14:textId="77777777" w:rsidTr="009645E4">
        <w:tc>
          <w:tcPr>
            <w:tcW w:w="2160" w:type="pct"/>
          </w:tcPr>
          <w:p w14:paraId="531C209D" w14:textId="77777777" w:rsidR="009645E4" w:rsidRPr="00C075DE" w:rsidRDefault="009645E4" w:rsidP="009645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C1ACC" w14:textId="76283589" w:rsidR="009645E4" w:rsidRPr="00C075DE" w:rsidRDefault="000B387C" w:rsidP="009645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0023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44" w:type="pct"/>
          </w:tcPr>
          <w:p w14:paraId="463CF64D" w14:textId="77777777" w:rsidR="009645E4" w:rsidRPr="00C075DE" w:rsidRDefault="009645E4" w:rsidP="009645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1BAEB" w14:textId="7002EB71" w:rsidR="009645E4" w:rsidRPr="00C075DE" w:rsidRDefault="000B387C" w:rsidP="009645E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9645E4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144" w:type="pct"/>
          </w:tcPr>
          <w:p w14:paraId="422CA622" w14:textId="77777777" w:rsidR="009645E4" w:rsidRPr="00C075DE" w:rsidRDefault="009645E4" w:rsidP="009645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3B3F" w14:textId="08A94E5D" w:rsidR="009645E4" w:rsidRPr="00C075DE" w:rsidRDefault="009645E4" w:rsidP="009645E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5F63B202" w14:textId="77777777" w:rsidR="009645E4" w:rsidRPr="00C075DE" w:rsidRDefault="009645E4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D391" w14:textId="77777777" w:rsidR="009645E4" w:rsidRPr="00C075DE" w:rsidRDefault="009645E4" w:rsidP="009645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693DCF69" w14:textId="12FC268C" w:rsidR="00436A73" w:rsidRPr="00114E52" w:rsidRDefault="00436A73" w:rsidP="00114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170"/>
      </w:tblGrid>
      <w:tr w:rsidR="00AB7536" w:rsidRPr="00C075DE" w14:paraId="325E8043" w14:textId="77777777" w:rsidTr="00FE28AC">
        <w:tc>
          <w:tcPr>
            <w:tcW w:w="4050" w:type="dxa"/>
          </w:tcPr>
          <w:p w14:paraId="10735669" w14:textId="77777777" w:rsidR="00AB7536" w:rsidRPr="00C075DE" w:rsidRDefault="00AB7536" w:rsidP="00FE28A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3C6BC9B" w14:textId="77777777" w:rsidR="00AB7536" w:rsidRPr="00C075DE" w:rsidRDefault="00AB7536" w:rsidP="00FE28AC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3E6491" w14:textId="77777777" w:rsidR="00AB7536" w:rsidRPr="00C075DE" w:rsidRDefault="00AB7536" w:rsidP="00FE28AC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6A4FBD8" w14:textId="77777777" w:rsidR="00AB7536" w:rsidRPr="00C075DE" w:rsidRDefault="00AB7536" w:rsidP="00FE28AC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7536" w:rsidRPr="00C075DE" w14:paraId="242082B4" w14:textId="77777777" w:rsidTr="00FE28AC">
        <w:tc>
          <w:tcPr>
            <w:tcW w:w="4050" w:type="dxa"/>
          </w:tcPr>
          <w:p w14:paraId="1E9C6353" w14:textId="77777777" w:rsidR="00AB7536" w:rsidRPr="00C075DE" w:rsidRDefault="00AB7536" w:rsidP="00AB753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9B1F1F" w14:textId="7B9FE46E" w:rsidR="00AB7536" w:rsidRPr="00C075DE" w:rsidRDefault="000B387C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B7536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A05DC67" w14:textId="77777777" w:rsidR="00AB7536" w:rsidRPr="00C075DE" w:rsidRDefault="00AB7536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523E0" w14:textId="0DA4A648" w:rsidR="00AB7536" w:rsidRPr="00C075DE" w:rsidRDefault="000B387C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B7536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A9E14A6" w14:textId="77777777" w:rsidR="00AB7536" w:rsidRPr="00C075DE" w:rsidRDefault="00AB7536" w:rsidP="00AB7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B2110" w14:textId="116B50DC" w:rsidR="00AB7536" w:rsidRPr="00C075DE" w:rsidRDefault="000B387C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B7536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7D8026EB" w14:textId="77777777" w:rsidR="00AB7536" w:rsidRPr="00C075DE" w:rsidRDefault="00AB7536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6209D8" w14:textId="58A67DE4" w:rsidR="00AB7536" w:rsidRPr="00C075DE" w:rsidRDefault="000B387C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B7536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7536" w:rsidRPr="00C075DE" w14:paraId="714528DE" w14:textId="77777777" w:rsidTr="00FE28AC">
        <w:tc>
          <w:tcPr>
            <w:tcW w:w="4050" w:type="dxa"/>
          </w:tcPr>
          <w:p w14:paraId="6E6B484E" w14:textId="77777777" w:rsidR="00AB7536" w:rsidRPr="00C075DE" w:rsidRDefault="00AB7536" w:rsidP="00AB753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</w:tcPr>
          <w:p w14:paraId="24C1BA7E" w14:textId="7D416A0F" w:rsidR="00AB7536" w:rsidRPr="00C075DE" w:rsidRDefault="000B387C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71C4BD1" w14:textId="77777777" w:rsidR="00AB7536" w:rsidRPr="00C075DE" w:rsidRDefault="00AB7536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554CF" w14:textId="6AD64A5D" w:rsidR="00AB7536" w:rsidRPr="00C075DE" w:rsidRDefault="000B387C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2E378C5" w14:textId="77777777" w:rsidR="00AB7536" w:rsidRPr="00C075DE" w:rsidRDefault="00AB7536" w:rsidP="00AB7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9CE2CE" w14:textId="3DE224E8" w:rsidR="00AB7536" w:rsidRPr="00C075DE" w:rsidRDefault="000B387C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CB5A605" w14:textId="77777777" w:rsidR="00AB7536" w:rsidRPr="00C075DE" w:rsidRDefault="00AB7536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AED598" w14:textId="71286122" w:rsidR="00AB7536" w:rsidRPr="00C075DE" w:rsidRDefault="000B387C" w:rsidP="00AB75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B7536" w:rsidRPr="00C075DE" w14:paraId="773290AF" w14:textId="77777777" w:rsidTr="00FE28AC">
        <w:tc>
          <w:tcPr>
            <w:tcW w:w="4050" w:type="dxa"/>
          </w:tcPr>
          <w:p w14:paraId="053DC836" w14:textId="77777777" w:rsidR="00AB7536" w:rsidRPr="00C075DE" w:rsidRDefault="00AB7536" w:rsidP="00AB75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E3660F6" w14:textId="77777777" w:rsidR="00AB7536" w:rsidRPr="00C075DE" w:rsidRDefault="00AB7536" w:rsidP="00AB7536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536" w:rsidRPr="00C075DE" w14:paraId="3E70496A" w14:textId="77777777" w:rsidTr="00FE28AC">
        <w:tc>
          <w:tcPr>
            <w:tcW w:w="4050" w:type="dxa"/>
          </w:tcPr>
          <w:p w14:paraId="69E5892D" w14:textId="77777777" w:rsidR="00AB7536" w:rsidRPr="00C075DE" w:rsidRDefault="00AB7536" w:rsidP="00AB7536">
            <w:pPr>
              <w:tabs>
                <w:tab w:val="clear" w:pos="4678"/>
                <w:tab w:val="left" w:pos="720"/>
                <w:tab w:val="left" w:pos="36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5CC6A14" w14:textId="77777777" w:rsidR="00AB7536" w:rsidRPr="00C075DE" w:rsidRDefault="00AB7536" w:rsidP="00AB75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E35DE" w14:textId="77777777" w:rsidR="00AB7536" w:rsidRPr="00C075DE" w:rsidRDefault="00AB7536" w:rsidP="00AB753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54CC1" w14:textId="77777777" w:rsidR="00AB7536" w:rsidRPr="00C075DE" w:rsidRDefault="00AB7536" w:rsidP="00AB7536">
            <w:pPr>
              <w:tabs>
                <w:tab w:val="clear" w:pos="2807"/>
                <w:tab w:val="left" w:pos="8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E706B" w14:textId="77777777" w:rsidR="00AB7536" w:rsidRPr="00C075DE" w:rsidRDefault="00AB7536" w:rsidP="00AB7536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B665A" w14:textId="77777777" w:rsidR="00AB7536" w:rsidRPr="00C075DE" w:rsidRDefault="00AB7536" w:rsidP="00AB75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26E5B" w14:textId="77777777" w:rsidR="00AB7536" w:rsidRPr="00C075DE" w:rsidRDefault="00AB7536" w:rsidP="00AB75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05381" w14:textId="77777777" w:rsidR="00AB7536" w:rsidRPr="00C075DE" w:rsidRDefault="00AB7536" w:rsidP="00AB75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7536" w:rsidRPr="00C075DE" w14:paraId="6D291FF4" w14:textId="77777777" w:rsidTr="00FE28AC">
        <w:tc>
          <w:tcPr>
            <w:tcW w:w="4050" w:type="dxa"/>
          </w:tcPr>
          <w:p w14:paraId="74BD4145" w14:textId="77777777" w:rsidR="00AB7536" w:rsidRPr="00C075DE" w:rsidRDefault="00AB7536" w:rsidP="00AB753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B7DE523" w14:textId="2179BBA4" w:rsidR="00AB7536" w:rsidRPr="00C075DE" w:rsidRDefault="000B387C" w:rsidP="00AB7536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02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</w:p>
        </w:tc>
        <w:tc>
          <w:tcPr>
            <w:tcW w:w="270" w:type="dxa"/>
          </w:tcPr>
          <w:p w14:paraId="47CC26F0" w14:textId="77777777" w:rsidR="00AB7536" w:rsidRPr="00C075DE" w:rsidRDefault="00AB7536" w:rsidP="00AB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FE9A01" w14:textId="316F7317" w:rsidR="00AB7536" w:rsidRPr="00C075DE" w:rsidRDefault="000B387C" w:rsidP="00AB7536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AB7536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2B6709E2" w14:textId="77777777" w:rsidR="00AB7536" w:rsidRPr="00C075DE" w:rsidRDefault="00AB7536" w:rsidP="00AB75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F2DDC6" w14:textId="77777777" w:rsidR="00AB7536" w:rsidRPr="00C075DE" w:rsidRDefault="00AB7536" w:rsidP="00AB753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32B106" w14:textId="77777777" w:rsidR="00AB7536" w:rsidRPr="00C075DE" w:rsidRDefault="00AB7536" w:rsidP="00AB75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BE0095" w14:textId="77777777" w:rsidR="00AB7536" w:rsidRPr="00C075DE" w:rsidRDefault="00AB7536" w:rsidP="00AB753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E5B525B" w14:textId="77777777" w:rsidR="00AB7536" w:rsidRPr="00C075DE" w:rsidRDefault="00AB7536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20C223" w14:textId="5151925D" w:rsidR="009417A9" w:rsidRPr="00C075DE" w:rsidRDefault="002E3714" w:rsidP="00A84D63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0B387C" w:rsidRPr="000B387C">
        <w:rPr>
          <w:rFonts w:asciiTheme="majorBidi" w:hAnsiTheme="majorBidi" w:cstheme="majorBidi"/>
          <w:spacing w:val="-6"/>
          <w:sz w:val="30"/>
          <w:szCs w:val="30"/>
        </w:rPr>
        <w:t>109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0B387C" w:rsidRPr="000B387C">
        <w:rPr>
          <w:rFonts w:asciiTheme="majorBidi" w:hAnsiTheme="majorBidi" w:cstheme="majorBidi"/>
          <w:spacing w:val="-6"/>
          <w:sz w:val="30"/>
          <w:szCs w:val="30"/>
        </w:rPr>
        <w:t>076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0B387C" w:rsidRPr="000B387C">
        <w:rPr>
          <w:rFonts w:asciiTheme="majorBidi" w:hAnsiTheme="majorBidi" w:cstheme="majorBidi"/>
          <w:spacing w:val="-6"/>
          <w:sz w:val="30"/>
          <w:szCs w:val="30"/>
        </w:rPr>
        <w:t>03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A046B" w:rsidRPr="00C075DE">
        <w:rPr>
          <w:rFonts w:asciiTheme="majorBidi" w:hAnsiTheme="majorBidi" w:cstheme="majorBidi"/>
          <w:spacing w:val="-6"/>
          <w:sz w:val="30"/>
          <w:szCs w:val="30"/>
          <w:cs/>
        </w:rPr>
        <w:t>ยูโร</w:t>
      </w:r>
      <w:r w:rsidR="00140858" w:rsidRPr="00C075DE">
        <w:rPr>
          <w:rFonts w:asciiTheme="majorBidi" w:hAnsiTheme="majorBidi" w:cstheme="majorBidi"/>
          <w:spacing w:val="-6"/>
          <w:sz w:val="30"/>
          <w:szCs w:val="30"/>
        </w:rPr>
        <w:br/>
      </w:r>
      <w:r w:rsidR="00140858" w:rsidRPr="00C075DE">
        <w:rPr>
          <w:rFonts w:asciiTheme="majorBidi" w:hAnsiTheme="majorBidi" w:cstheme="majorBidi"/>
          <w:spacing w:val="-6"/>
          <w:sz w:val="30"/>
          <w:szCs w:val="30"/>
          <w:cs/>
        </w:rPr>
        <w:t>ให้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 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ณ วันที่</w:t>
      </w:r>
      <w:r w:rsidR="005A046B"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40858" w:rsidRPr="00C075DE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0B387C" w:rsidRPr="000B387C">
        <w:rPr>
          <w:rFonts w:asciiTheme="majorBidi" w:hAnsiTheme="majorBidi" w:cstheme="majorBidi"/>
          <w:sz w:val="30"/>
          <w:szCs w:val="30"/>
        </w:rPr>
        <w:t>30</w:t>
      </w:r>
      <w:r w:rsidR="00721382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721382" w:rsidRPr="00C075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41295B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387C" w:rsidRPr="000B387C">
        <w:rPr>
          <w:rFonts w:asciiTheme="majorBidi" w:hAnsiTheme="majorBidi" w:cstheme="majorBidi"/>
          <w:sz w:val="30"/>
          <w:szCs w:val="30"/>
        </w:rPr>
        <w:t>2565</w:t>
      </w:r>
      <w:r w:rsidR="00217C27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C075DE">
        <w:rPr>
          <w:rFonts w:asciiTheme="majorBidi" w:hAnsiTheme="majorBidi" w:cstheme="majorBidi"/>
          <w:sz w:val="30"/>
          <w:szCs w:val="30"/>
          <w:cs/>
        </w:rPr>
        <w:t>มข้อบังคับของบริษัทย่อยดังกล่าว</w:t>
      </w:r>
      <w:r w:rsidRPr="00C075DE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0023A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0B387C" w:rsidRPr="000B387C">
        <w:rPr>
          <w:rFonts w:asciiTheme="majorBidi" w:hAnsiTheme="majorBidi" w:cstheme="majorBidi" w:hint="cs"/>
          <w:spacing w:val="-6"/>
          <w:sz w:val="30"/>
          <w:szCs w:val="30"/>
        </w:rPr>
        <w:t>4</w:t>
      </w:r>
      <w:r w:rsidR="000023AD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0B387C" w:rsidRPr="000B387C">
        <w:rPr>
          <w:rFonts w:asciiTheme="majorBidi" w:hAnsiTheme="majorBidi" w:cstheme="majorBidi" w:hint="cs"/>
          <w:spacing w:val="-6"/>
          <w:sz w:val="30"/>
          <w:szCs w:val="30"/>
        </w:rPr>
        <w:t>02</w:t>
      </w:r>
      <w:r w:rsidR="000023A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="00140858"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>(</w:t>
      </w:r>
      <w:r w:rsidR="000B387C" w:rsidRPr="000B387C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="00217C27"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="000B387C" w:rsidRPr="000B387C">
        <w:rPr>
          <w:rFonts w:asciiTheme="majorBidi" w:hAnsiTheme="majorBidi" w:cstheme="majorBidi"/>
          <w:i/>
          <w:iCs/>
          <w:spacing w:val="-6"/>
          <w:sz w:val="30"/>
          <w:szCs w:val="30"/>
        </w:rPr>
        <w:t>2564</w:t>
      </w:r>
      <w:r w:rsidR="006918FF"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0B387C" w:rsidRPr="000B387C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="004C5760">
        <w:rPr>
          <w:rFonts w:asciiTheme="majorBidi" w:hAnsiTheme="majorBidi" w:cstheme="majorBidi"/>
          <w:i/>
          <w:iCs/>
          <w:spacing w:val="-6"/>
          <w:sz w:val="30"/>
          <w:szCs w:val="30"/>
        </w:rPr>
        <w:t>.</w:t>
      </w:r>
      <w:r w:rsidR="000B387C" w:rsidRPr="000B387C">
        <w:rPr>
          <w:rFonts w:asciiTheme="majorBidi" w:hAnsiTheme="majorBidi" w:cstheme="majorBidi"/>
          <w:i/>
          <w:iCs/>
          <w:spacing w:val="-6"/>
          <w:sz w:val="30"/>
          <w:szCs w:val="30"/>
        </w:rPr>
        <w:t>13</w:t>
      </w:r>
      <w:r w:rsidR="00217C27"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Pr="00C075DE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) 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 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>“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หนี้สินไม่หมุนเวียนอื่น</w:t>
      </w:r>
      <w:r w:rsidRPr="00C075DE">
        <w:rPr>
          <w:rFonts w:asciiTheme="majorBidi" w:hAnsiTheme="majorBidi" w:cstheme="majorBidi"/>
          <w:spacing w:val="-6"/>
          <w:sz w:val="30"/>
          <w:szCs w:val="30"/>
        </w:rPr>
        <w:t xml:space="preserve">” </w:t>
      </w:r>
      <w:r w:rsidRPr="00C075DE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</w:t>
      </w: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CE7AA66" w14:textId="09953B20" w:rsidR="002D5395" w:rsidRPr="00C075DE" w:rsidRDefault="002D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5C44882" w14:textId="77777777" w:rsidR="00114E52" w:rsidRDefault="00114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8B57339" w14:textId="1785741D" w:rsidR="00716DCF" w:rsidRPr="00C075DE" w:rsidRDefault="000B6B1C" w:rsidP="00716DCF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385876EB" w14:textId="19E4D199" w:rsidR="00CF74A9" w:rsidRPr="00C075DE" w:rsidRDefault="00CF74A9" w:rsidP="00CF74A9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57709F" w:rsidRPr="00C075DE" w14:paraId="634C1043" w14:textId="77777777" w:rsidTr="00FE28AC">
        <w:trPr>
          <w:cantSplit/>
          <w:tblHeader/>
        </w:trPr>
        <w:tc>
          <w:tcPr>
            <w:tcW w:w="3960" w:type="dxa"/>
            <w:vAlign w:val="bottom"/>
          </w:tcPr>
          <w:p w14:paraId="191B12D3" w14:textId="77777777" w:rsidR="0057709F" w:rsidRPr="00C075DE" w:rsidRDefault="0057709F" w:rsidP="00FE28A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3EADE20C" w14:textId="77777777" w:rsidR="0057709F" w:rsidRPr="00C075DE" w:rsidRDefault="0057709F" w:rsidP="00FE28A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FC5C572" w14:textId="77777777" w:rsidR="0057709F" w:rsidRPr="00C075DE" w:rsidRDefault="0057709F" w:rsidP="00FE28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1346D25" w14:textId="77777777" w:rsidR="0057709F" w:rsidRPr="00C075DE" w:rsidRDefault="0057709F" w:rsidP="00FE28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7709F" w:rsidRPr="00C075DE" w14:paraId="66B65D08" w14:textId="77777777" w:rsidTr="00FE28AC">
        <w:trPr>
          <w:cantSplit/>
          <w:tblHeader/>
        </w:trPr>
        <w:tc>
          <w:tcPr>
            <w:tcW w:w="3960" w:type="dxa"/>
            <w:vAlign w:val="bottom"/>
          </w:tcPr>
          <w:p w14:paraId="44F11EDA" w14:textId="77777777" w:rsidR="0057709F" w:rsidRPr="00C075DE" w:rsidRDefault="0057709F" w:rsidP="005770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1396BEE" w14:textId="29E8F6A1" w:rsidR="0057709F" w:rsidRPr="00C075DE" w:rsidRDefault="000B387C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7709F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42EE8864" w14:textId="77777777" w:rsidR="0057709F" w:rsidRPr="00C075DE" w:rsidRDefault="0057709F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F332C7" w14:textId="61E6BA4F" w:rsidR="0057709F" w:rsidRPr="00C075DE" w:rsidRDefault="000B387C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7709F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33EFDCF4" w14:textId="77777777" w:rsidR="0057709F" w:rsidRPr="00C075DE" w:rsidRDefault="0057709F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3FC3C42" w14:textId="1CA74C49" w:rsidR="0057709F" w:rsidRPr="00C075DE" w:rsidRDefault="000B387C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7709F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4EA06B9E" w14:textId="77777777" w:rsidR="0057709F" w:rsidRPr="00C075DE" w:rsidRDefault="0057709F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4D7CB6" w14:textId="2C7A5F69" w:rsidR="0057709F" w:rsidRPr="00C075DE" w:rsidRDefault="000B387C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7709F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7709F" w:rsidRPr="00C075DE" w14:paraId="0D738FF6" w14:textId="77777777" w:rsidTr="00FE28AC">
        <w:trPr>
          <w:cantSplit/>
          <w:tblHeader/>
        </w:trPr>
        <w:tc>
          <w:tcPr>
            <w:tcW w:w="3960" w:type="dxa"/>
            <w:vAlign w:val="bottom"/>
          </w:tcPr>
          <w:p w14:paraId="7818C2C9" w14:textId="7D1BF31D" w:rsidR="0057709F" w:rsidRPr="00C075DE" w:rsidRDefault="0057709F" w:rsidP="005770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5A129" w14:textId="0CF8D370" w:rsidR="0057709F" w:rsidRPr="00C075DE" w:rsidRDefault="000B387C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234A3BF" w14:textId="77777777" w:rsidR="0057709F" w:rsidRPr="00C075DE" w:rsidRDefault="0057709F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7AA7E9" w14:textId="27DC96D5" w:rsidR="0057709F" w:rsidRPr="00C075DE" w:rsidRDefault="000B387C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0488611A" w14:textId="77777777" w:rsidR="0057709F" w:rsidRPr="00C075DE" w:rsidRDefault="0057709F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F01D28C" w14:textId="2F7B390B" w:rsidR="0057709F" w:rsidRPr="00C075DE" w:rsidRDefault="000B387C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3F7363B" w14:textId="77777777" w:rsidR="0057709F" w:rsidRPr="00C075DE" w:rsidRDefault="0057709F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8222B" w14:textId="5E0028D6" w:rsidR="0057709F" w:rsidRPr="00C075DE" w:rsidRDefault="000B387C" w:rsidP="0057709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7709F" w:rsidRPr="00C075DE" w14:paraId="2867BCB6" w14:textId="77777777" w:rsidTr="00FE28A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56676A8" w14:textId="77777777" w:rsidR="0057709F" w:rsidRPr="00C075DE" w:rsidRDefault="0057709F" w:rsidP="0057709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6E2DDE6" w14:textId="77777777" w:rsidR="0057709F" w:rsidRPr="00C075DE" w:rsidRDefault="0057709F" w:rsidP="005770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709F" w:rsidRPr="00C075DE" w14:paraId="5EA2BBB4" w14:textId="77777777" w:rsidTr="00FE28AC">
        <w:trPr>
          <w:cantSplit/>
        </w:trPr>
        <w:tc>
          <w:tcPr>
            <w:tcW w:w="3960" w:type="dxa"/>
            <w:hideMark/>
          </w:tcPr>
          <w:p w14:paraId="2EBF6B22" w14:textId="77777777" w:rsidR="0057709F" w:rsidRPr="00C075DE" w:rsidRDefault="0057709F" w:rsidP="0057709F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07DC91A" w14:textId="7CF66EAA" w:rsidR="0057709F" w:rsidRPr="00C075DE" w:rsidRDefault="000B387C" w:rsidP="005770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  <w:r w:rsidR="00954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180" w:type="dxa"/>
          </w:tcPr>
          <w:p w14:paraId="7498A470" w14:textId="77777777" w:rsidR="0057709F" w:rsidRPr="00C075DE" w:rsidRDefault="0057709F" w:rsidP="005770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94D29" w14:textId="4F5C3F6D" w:rsidR="0057709F" w:rsidRPr="00C075DE" w:rsidRDefault="000B387C" w:rsidP="005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57709F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178" w:type="dxa"/>
          </w:tcPr>
          <w:p w14:paraId="7741CF45" w14:textId="77777777" w:rsidR="0057709F" w:rsidRPr="00C075DE" w:rsidRDefault="0057709F" w:rsidP="005770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B97ECE" w14:textId="69F8018C" w:rsidR="0057709F" w:rsidRPr="00C075DE" w:rsidRDefault="000B387C" w:rsidP="005770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  <w:r w:rsidR="009645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80" w:type="dxa"/>
          </w:tcPr>
          <w:p w14:paraId="11427EAE" w14:textId="77777777" w:rsidR="0057709F" w:rsidRPr="00C075DE" w:rsidRDefault="0057709F" w:rsidP="005770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028485" w14:textId="0739398F" w:rsidR="0057709F" w:rsidRPr="00C075DE" w:rsidRDefault="000B387C" w:rsidP="005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57709F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</w:tr>
      <w:tr w:rsidR="0057709F" w:rsidRPr="00C075DE" w14:paraId="47DD295B" w14:textId="77777777" w:rsidTr="00FE28AC">
        <w:trPr>
          <w:cantSplit/>
        </w:trPr>
        <w:tc>
          <w:tcPr>
            <w:tcW w:w="3960" w:type="dxa"/>
            <w:hideMark/>
          </w:tcPr>
          <w:p w14:paraId="2407DCFB" w14:textId="77777777" w:rsidR="0057709F" w:rsidRPr="00C075DE" w:rsidRDefault="0057709F" w:rsidP="005770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CB554EF" w14:textId="77777777" w:rsidR="0057709F" w:rsidRPr="00C075DE" w:rsidRDefault="0057709F" w:rsidP="005770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88472A" w14:textId="77777777" w:rsidR="0057709F" w:rsidRPr="00C075DE" w:rsidRDefault="0057709F" w:rsidP="005770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EF725" w14:textId="77777777" w:rsidR="0057709F" w:rsidRPr="00C075DE" w:rsidRDefault="0057709F" w:rsidP="005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FBF499" w14:textId="77777777" w:rsidR="0057709F" w:rsidRPr="00C075DE" w:rsidRDefault="0057709F" w:rsidP="005770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E36739" w14:textId="7F779A90" w:rsidR="0057709F" w:rsidRPr="00C075DE" w:rsidRDefault="0057709F" w:rsidP="005770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EFBE727" w14:textId="77777777" w:rsidR="0057709F" w:rsidRPr="00C075DE" w:rsidRDefault="0057709F" w:rsidP="005770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F76CA" w14:textId="77777777" w:rsidR="0057709F" w:rsidRPr="00C075DE" w:rsidRDefault="0057709F" w:rsidP="005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5E4" w:rsidRPr="00C075DE" w14:paraId="79484585" w14:textId="77777777" w:rsidTr="00FE28AC">
        <w:trPr>
          <w:cantSplit/>
        </w:trPr>
        <w:tc>
          <w:tcPr>
            <w:tcW w:w="3960" w:type="dxa"/>
            <w:hideMark/>
          </w:tcPr>
          <w:p w14:paraId="0A885936" w14:textId="47F54340" w:rsidR="009645E4" w:rsidRPr="00C075DE" w:rsidRDefault="009645E4" w:rsidP="009645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BD3153B" w14:textId="70B8EE32" w:rsidR="009645E4" w:rsidRPr="00C075DE" w:rsidRDefault="000B387C" w:rsidP="009645E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 w:rsidR="00954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180" w:type="dxa"/>
          </w:tcPr>
          <w:p w14:paraId="5BE23D24" w14:textId="77777777" w:rsidR="009645E4" w:rsidRPr="00C075DE" w:rsidRDefault="009645E4" w:rsidP="009645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07D93" w14:textId="2D60AB32" w:rsidR="009645E4" w:rsidRPr="00C075DE" w:rsidRDefault="000B387C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9645E4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78" w:type="dxa"/>
          </w:tcPr>
          <w:p w14:paraId="57EE2EAB" w14:textId="77777777" w:rsidR="009645E4" w:rsidRPr="00C075DE" w:rsidRDefault="009645E4" w:rsidP="009645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812DC9" w14:textId="34F8607B" w:rsidR="009645E4" w:rsidRPr="00C075DE" w:rsidRDefault="000B387C" w:rsidP="009645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 w:rsidR="009645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61C665CA" w14:textId="77777777" w:rsidR="009645E4" w:rsidRPr="00C075DE" w:rsidRDefault="009645E4" w:rsidP="009645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BD432" w14:textId="713C8B85" w:rsidR="009645E4" w:rsidRPr="00C075DE" w:rsidRDefault="000B387C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9645E4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9645E4" w:rsidRPr="00C075DE" w14:paraId="32CFBAAE" w14:textId="77777777" w:rsidTr="00FE28AC">
        <w:trPr>
          <w:cantSplit/>
        </w:trPr>
        <w:tc>
          <w:tcPr>
            <w:tcW w:w="3960" w:type="dxa"/>
            <w:hideMark/>
          </w:tcPr>
          <w:p w14:paraId="64A00AD5" w14:textId="1603A97E" w:rsidR="009645E4" w:rsidRPr="00C075DE" w:rsidRDefault="009645E4" w:rsidP="009645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ACC6F9C" w14:textId="14CB071C" w:rsidR="009645E4" w:rsidRPr="00C075DE" w:rsidRDefault="000B387C" w:rsidP="009645E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954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180" w:type="dxa"/>
          </w:tcPr>
          <w:p w14:paraId="3FE29288" w14:textId="77777777" w:rsidR="009645E4" w:rsidRPr="00C075DE" w:rsidRDefault="009645E4" w:rsidP="009645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21C43BE" w14:textId="669D6227" w:rsidR="009645E4" w:rsidRPr="00C075DE" w:rsidRDefault="000B387C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645E4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78" w:type="dxa"/>
          </w:tcPr>
          <w:p w14:paraId="415FD625" w14:textId="77777777" w:rsidR="009645E4" w:rsidRPr="00C075DE" w:rsidRDefault="009645E4" w:rsidP="009645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A728AE" w14:textId="47DF1583" w:rsidR="009645E4" w:rsidRPr="00C075DE" w:rsidRDefault="000B387C" w:rsidP="009645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645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180" w:type="dxa"/>
          </w:tcPr>
          <w:p w14:paraId="6BD04984" w14:textId="77777777" w:rsidR="009645E4" w:rsidRPr="00C075DE" w:rsidRDefault="009645E4" w:rsidP="009645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13089" w14:textId="1A6600EC" w:rsidR="009645E4" w:rsidRPr="00C075DE" w:rsidRDefault="000B387C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645E4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9645E4" w:rsidRPr="00C075DE" w14:paraId="7805E45E" w14:textId="77777777" w:rsidTr="00FE28AC">
        <w:trPr>
          <w:cantSplit/>
        </w:trPr>
        <w:tc>
          <w:tcPr>
            <w:tcW w:w="3960" w:type="dxa"/>
            <w:hideMark/>
          </w:tcPr>
          <w:p w14:paraId="663986EA" w14:textId="6F3C806F" w:rsidR="009645E4" w:rsidRPr="00C075DE" w:rsidRDefault="009645E4" w:rsidP="009645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7F9B9D1" w14:textId="7E851DE2" w:rsidR="009645E4" w:rsidRPr="00C075DE" w:rsidRDefault="000B387C" w:rsidP="009645E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  <w:tc>
          <w:tcPr>
            <w:tcW w:w="180" w:type="dxa"/>
          </w:tcPr>
          <w:p w14:paraId="525A559A" w14:textId="77777777" w:rsidR="009645E4" w:rsidRPr="00C075DE" w:rsidRDefault="009645E4" w:rsidP="009645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2C424" w14:textId="270FEDA1" w:rsidR="009645E4" w:rsidRPr="00C075DE" w:rsidRDefault="000B387C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45E4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78" w:type="dxa"/>
          </w:tcPr>
          <w:p w14:paraId="0F7B990F" w14:textId="77777777" w:rsidR="009645E4" w:rsidRPr="00C075DE" w:rsidRDefault="009645E4" w:rsidP="009645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AB9138" w14:textId="2AE6FF96" w:rsidR="009645E4" w:rsidRPr="00C075DE" w:rsidRDefault="000B387C" w:rsidP="009645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180" w:type="dxa"/>
          </w:tcPr>
          <w:p w14:paraId="37EED0BC" w14:textId="77777777" w:rsidR="009645E4" w:rsidRPr="00C075DE" w:rsidRDefault="009645E4" w:rsidP="009645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A8965" w14:textId="5E92B8F9" w:rsidR="009645E4" w:rsidRPr="00C075DE" w:rsidRDefault="000B387C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45E4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9645E4" w:rsidRPr="00C075DE" w14:paraId="5FFCAA12" w14:textId="77777777" w:rsidTr="00FE28AC">
        <w:trPr>
          <w:cantSplit/>
        </w:trPr>
        <w:tc>
          <w:tcPr>
            <w:tcW w:w="3960" w:type="dxa"/>
            <w:hideMark/>
          </w:tcPr>
          <w:p w14:paraId="1516F3F2" w14:textId="4A052A5E" w:rsidR="009645E4" w:rsidRPr="00C075DE" w:rsidRDefault="009645E4" w:rsidP="009645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93FE4" w14:textId="2D70476D" w:rsidR="009645E4" w:rsidRPr="00C075DE" w:rsidRDefault="000B387C" w:rsidP="009645E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54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180" w:type="dxa"/>
          </w:tcPr>
          <w:p w14:paraId="0E34D16B" w14:textId="77777777" w:rsidR="009645E4" w:rsidRPr="00C075DE" w:rsidRDefault="009645E4" w:rsidP="009645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2A335" w14:textId="4D67F1E8" w:rsidR="009645E4" w:rsidRPr="00C075DE" w:rsidRDefault="000B387C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45E4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178" w:type="dxa"/>
          </w:tcPr>
          <w:p w14:paraId="4C4BD79C" w14:textId="77777777" w:rsidR="009645E4" w:rsidRPr="00C075DE" w:rsidRDefault="009645E4" w:rsidP="009645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B4DB9" w14:textId="010D4EAB" w:rsidR="009645E4" w:rsidRPr="00C075DE" w:rsidRDefault="000B387C" w:rsidP="009645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  <w:tc>
          <w:tcPr>
            <w:tcW w:w="180" w:type="dxa"/>
          </w:tcPr>
          <w:p w14:paraId="250161B7" w14:textId="77777777" w:rsidR="009645E4" w:rsidRPr="00C075DE" w:rsidRDefault="009645E4" w:rsidP="009645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E631A" w14:textId="0E7DB073" w:rsidR="009645E4" w:rsidRPr="00C075DE" w:rsidRDefault="000B387C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57709F" w:rsidRPr="00C075DE" w14:paraId="52B0B857" w14:textId="77777777" w:rsidTr="00FE28AC">
        <w:trPr>
          <w:cantSplit/>
        </w:trPr>
        <w:tc>
          <w:tcPr>
            <w:tcW w:w="3960" w:type="dxa"/>
            <w:hideMark/>
          </w:tcPr>
          <w:p w14:paraId="7B155545" w14:textId="77777777" w:rsidR="0057709F" w:rsidRPr="00C075DE" w:rsidRDefault="0057709F" w:rsidP="005770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52502" w14:textId="74043583" w:rsidR="0057709F" w:rsidRPr="009548C4" w:rsidRDefault="000B387C" w:rsidP="005770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</w:t>
            </w:r>
            <w:r w:rsidR="009548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180" w:type="dxa"/>
          </w:tcPr>
          <w:p w14:paraId="3519C220" w14:textId="77777777" w:rsidR="0057709F" w:rsidRPr="00C075DE" w:rsidRDefault="0057709F" w:rsidP="005770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91DF7" w14:textId="5AEBD27B" w:rsidR="0057709F" w:rsidRPr="00C075DE" w:rsidRDefault="000B387C" w:rsidP="005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  <w:r w:rsidR="0057709F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178" w:type="dxa"/>
          </w:tcPr>
          <w:p w14:paraId="023F6C7E" w14:textId="77777777" w:rsidR="0057709F" w:rsidRPr="00C075DE" w:rsidRDefault="0057709F" w:rsidP="005770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1D67E" w14:textId="125767B7" w:rsidR="0057709F" w:rsidRPr="00C075DE" w:rsidRDefault="000B387C" w:rsidP="005770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345</w:t>
            </w:r>
            <w:r w:rsidR="009645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180" w:type="dxa"/>
          </w:tcPr>
          <w:p w14:paraId="50FE8CDF" w14:textId="77777777" w:rsidR="0057709F" w:rsidRPr="00C075DE" w:rsidRDefault="0057709F" w:rsidP="0057709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2379" w14:textId="4D339CE5" w:rsidR="0057709F" w:rsidRPr="00C075DE" w:rsidRDefault="000B387C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  <w:r w:rsidR="0057709F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</w:tr>
      <w:tr w:rsidR="0057709F" w:rsidRPr="00C075DE" w14:paraId="13C42167" w14:textId="77777777" w:rsidTr="00425BE2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609CC436" w14:textId="77777777" w:rsidR="0057709F" w:rsidRPr="00C075DE" w:rsidRDefault="0057709F" w:rsidP="005770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026F4" w14:textId="49C6BDA8" w:rsidR="0057709F" w:rsidRPr="00C075DE" w:rsidRDefault="009548C4" w:rsidP="0057709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834896" w14:textId="77777777" w:rsidR="0057709F" w:rsidRPr="00C075DE" w:rsidRDefault="0057709F" w:rsidP="005770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C62AE" w14:textId="15D15044" w:rsidR="0057709F" w:rsidRPr="00C075DE" w:rsidRDefault="0057709F" w:rsidP="005770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850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4E29D61" w14:textId="77777777" w:rsidR="0057709F" w:rsidRPr="00C075DE" w:rsidRDefault="0057709F" w:rsidP="005770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8ED" w14:textId="35543BCE" w:rsidR="0057709F" w:rsidRPr="00C075DE" w:rsidRDefault="009645E4" w:rsidP="005770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12525E" w14:textId="77777777" w:rsidR="0057709F" w:rsidRPr="00C075DE" w:rsidRDefault="0057709F" w:rsidP="0057709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C41CF8D" w14:textId="4FA4EBA2" w:rsidR="0057709F" w:rsidRPr="00C075DE" w:rsidRDefault="0057709F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7709F" w:rsidRPr="00C075DE" w14:paraId="3ADB3604" w14:textId="77777777" w:rsidTr="00FE28AC">
        <w:trPr>
          <w:cantSplit/>
        </w:trPr>
        <w:tc>
          <w:tcPr>
            <w:tcW w:w="3960" w:type="dxa"/>
            <w:hideMark/>
          </w:tcPr>
          <w:p w14:paraId="66422357" w14:textId="77777777" w:rsidR="0057709F" w:rsidRPr="00C075DE" w:rsidRDefault="0057709F" w:rsidP="005770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29FEB" w14:textId="7C53307A" w:rsidR="0057709F" w:rsidRPr="00C075DE" w:rsidRDefault="000B387C" w:rsidP="005770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381</w:t>
            </w:r>
            <w:r w:rsidR="009548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180" w:type="dxa"/>
          </w:tcPr>
          <w:p w14:paraId="06CDAFA6" w14:textId="77777777" w:rsidR="0057709F" w:rsidRPr="00C075DE" w:rsidRDefault="0057709F" w:rsidP="005770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82C67" w14:textId="71453185" w:rsidR="0057709F" w:rsidRPr="00C075DE" w:rsidRDefault="000B387C" w:rsidP="005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="0057709F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178" w:type="dxa"/>
          </w:tcPr>
          <w:p w14:paraId="4F2C2EA1" w14:textId="77777777" w:rsidR="0057709F" w:rsidRPr="00C075DE" w:rsidRDefault="0057709F" w:rsidP="005770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5ADB4" w14:textId="35E67663" w:rsidR="0057709F" w:rsidRPr="00C075DE" w:rsidRDefault="000B387C" w:rsidP="005770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</w:t>
            </w:r>
            <w:r w:rsidR="009645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</w:p>
        </w:tc>
        <w:tc>
          <w:tcPr>
            <w:tcW w:w="180" w:type="dxa"/>
          </w:tcPr>
          <w:p w14:paraId="0DE5BCB8" w14:textId="77777777" w:rsidR="0057709F" w:rsidRPr="00C075DE" w:rsidRDefault="0057709F" w:rsidP="0057709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18588BB" w14:textId="3BF85468" w:rsidR="0057709F" w:rsidRPr="00C075DE" w:rsidRDefault="000B387C" w:rsidP="005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  <w:r w:rsidR="0057709F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</w:tr>
    </w:tbl>
    <w:p w14:paraId="4C5DFF2C" w14:textId="77777777" w:rsidR="00D53FB7" w:rsidRPr="00C075DE" w:rsidRDefault="00D53FB7" w:rsidP="00D773E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4557FF" w14:textId="3A593392" w:rsidR="00B91245" w:rsidRPr="00C075DE" w:rsidRDefault="00B91245" w:rsidP="00B91245">
      <w:pPr>
        <w:pStyle w:val="Heading1"/>
        <w:numPr>
          <w:ilvl w:val="0"/>
          <w:numId w:val="19"/>
        </w:numPr>
        <w:ind w:left="567" w:hanging="567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เงินลงทุนในบริษัทย่อยและบริษัทร่วม</w:t>
      </w:r>
    </w:p>
    <w:p w14:paraId="50D1B967" w14:textId="6739E235" w:rsidR="000B6B1C" w:rsidRPr="00C075DE" w:rsidRDefault="000B6B1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3"/>
        <w:gridCol w:w="178"/>
        <w:gridCol w:w="1381"/>
        <w:gridCol w:w="180"/>
        <w:gridCol w:w="1305"/>
      </w:tblGrid>
      <w:tr w:rsidR="00B91245" w:rsidRPr="00C075DE" w14:paraId="3B2C7516" w14:textId="77777777" w:rsidTr="00D773ED">
        <w:trPr>
          <w:cantSplit/>
          <w:tblHeader/>
        </w:trPr>
        <w:tc>
          <w:tcPr>
            <w:tcW w:w="6213" w:type="dxa"/>
            <w:vAlign w:val="bottom"/>
          </w:tcPr>
          <w:p w14:paraId="23A9644C" w14:textId="77777777" w:rsidR="00B91245" w:rsidRPr="00C075DE" w:rsidRDefault="00B91245" w:rsidP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E80AC8F" w14:textId="0D681600" w:rsidR="00B91245" w:rsidRPr="00C075DE" w:rsidRDefault="00B91245" w:rsidP="00B912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3968CA62" w14:textId="77777777" w:rsidR="00B91245" w:rsidRPr="00C075DE" w:rsidRDefault="00B91245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1" w:type="dxa"/>
            <w:vAlign w:val="bottom"/>
          </w:tcPr>
          <w:p w14:paraId="0428E2AE" w14:textId="65365490" w:rsidR="00B91245" w:rsidRPr="00C075DE" w:rsidRDefault="00B9124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F8CCEDB" w14:textId="77777777" w:rsidR="00B91245" w:rsidRPr="00C075DE" w:rsidRDefault="00B91245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47E87064" w14:textId="4214F59C" w:rsidR="00B91245" w:rsidRPr="00C075DE" w:rsidRDefault="00B91245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245" w:rsidRPr="00C075DE" w14:paraId="432C02D7" w14:textId="77777777" w:rsidTr="003F63C8">
        <w:trPr>
          <w:cantSplit/>
          <w:tblHeader/>
        </w:trPr>
        <w:tc>
          <w:tcPr>
            <w:tcW w:w="6213" w:type="dxa"/>
            <w:vAlign w:val="bottom"/>
          </w:tcPr>
          <w:p w14:paraId="593DC557" w14:textId="77777777" w:rsidR="00B91245" w:rsidRPr="00C075DE" w:rsidRDefault="00B91245" w:rsidP="003F63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E5152E" w14:textId="77777777" w:rsidR="00B91245" w:rsidRPr="00C075DE" w:rsidRDefault="00B91245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6" w:type="dxa"/>
            <w:gridSpan w:val="3"/>
          </w:tcPr>
          <w:p w14:paraId="57ED3C38" w14:textId="360DA198" w:rsidR="00B91245" w:rsidRPr="00C075DE" w:rsidRDefault="00B91245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1245" w:rsidRPr="00C075DE" w14:paraId="483DEEC5" w14:textId="77777777" w:rsidTr="00D773ED">
        <w:trPr>
          <w:cantSplit/>
        </w:trPr>
        <w:tc>
          <w:tcPr>
            <w:tcW w:w="6213" w:type="dxa"/>
            <w:vAlign w:val="bottom"/>
          </w:tcPr>
          <w:p w14:paraId="39149A75" w14:textId="69175ED0" w:rsidR="00B91245" w:rsidRPr="00C075DE" w:rsidRDefault="00B91245" w:rsidP="00B91245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0C2F544A" w14:textId="77777777" w:rsidR="00B91245" w:rsidRPr="00C075DE" w:rsidRDefault="00B9124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EC1587A" w14:textId="77777777" w:rsidR="00B91245" w:rsidRPr="00C075DE" w:rsidRDefault="00B91245" w:rsidP="00B912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6BFFA3" w14:textId="77777777" w:rsidR="00B91245" w:rsidRPr="00C075DE" w:rsidRDefault="00B9124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C3AD65A" w14:textId="442E1C0A" w:rsidR="00B91245" w:rsidRPr="00C075DE" w:rsidRDefault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5760" w:rsidRPr="00C075DE" w14:paraId="14F2ADF8" w14:textId="77777777" w:rsidTr="00D773ED">
        <w:trPr>
          <w:cantSplit/>
        </w:trPr>
        <w:tc>
          <w:tcPr>
            <w:tcW w:w="6213" w:type="dxa"/>
            <w:vAlign w:val="bottom"/>
          </w:tcPr>
          <w:p w14:paraId="5ED886EF" w14:textId="6E74CB87" w:rsidR="004C5760" w:rsidRPr="00C075DE" w:rsidRDefault="004C5760" w:rsidP="004C57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ขาดทุนจากการด้อยค่าในเงินลงทุนใน </w:t>
            </w: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s.r.o</w:t>
            </w:r>
            <w:proofErr w:type="spellEnd"/>
          </w:p>
        </w:tc>
        <w:tc>
          <w:tcPr>
            <w:tcW w:w="178" w:type="dxa"/>
          </w:tcPr>
          <w:p w14:paraId="176026D9" w14:textId="77777777" w:rsidR="004C5760" w:rsidRPr="00C075DE" w:rsidRDefault="004C5760" w:rsidP="004C576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1" w:type="dxa"/>
          </w:tcPr>
          <w:p w14:paraId="5EBF21F4" w14:textId="4BD6995B" w:rsidR="004C5760" w:rsidRPr="00C075DE" w:rsidRDefault="009645E4" w:rsidP="004C5760">
            <w:pPr>
              <w:pStyle w:val="acctfourfigures"/>
              <w:tabs>
                <w:tab w:val="decimal" w:pos="701"/>
              </w:tabs>
              <w:spacing w:line="240" w:lineRule="auto"/>
              <w:ind w:left="-79" w:right="34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58686A6" w14:textId="77777777" w:rsidR="004C5760" w:rsidRPr="00C075DE" w:rsidRDefault="004C5760" w:rsidP="004C57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4E8758E" w14:textId="19EF2AE0" w:rsidR="004C5760" w:rsidRPr="00C075DE" w:rsidRDefault="00114E52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80D27D8" w14:textId="6004D737" w:rsidR="00C075DE" w:rsidRDefault="00C07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6AF726B" w14:textId="77777777" w:rsidR="00114E52" w:rsidRDefault="00114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6A49BB2" w14:textId="5A346264" w:rsidR="00D7771D" w:rsidRPr="00C075DE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5826F4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</w:t>
      </w:r>
    </w:p>
    <w:p w14:paraId="6B9D9D38" w14:textId="77777777" w:rsidR="00D63CC5" w:rsidRPr="004C5760" w:rsidRDefault="00D63CC5" w:rsidP="00D6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9"/>
        <w:gridCol w:w="1167"/>
        <w:gridCol w:w="236"/>
        <w:gridCol w:w="1558"/>
        <w:gridCol w:w="6"/>
        <w:gridCol w:w="230"/>
        <w:gridCol w:w="6"/>
        <w:gridCol w:w="1206"/>
        <w:gridCol w:w="236"/>
        <w:gridCol w:w="1580"/>
      </w:tblGrid>
      <w:tr w:rsidR="005826F4" w:rsidRPr="00C075DE" w14:paraId="2627D519" w14:textId="77777777" w:rsidTr="00114E52">
        <w:trPr>
          <w:tblHeader/>
        </w:trPr>
        <w:tc>
          <w:tcPr>
            <w:tcW w:w="1615" w:type="pct"/>
          </w:tcPr>
          <w:p w14:paraId="6414955F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pct"/>
            <w:gridSpan w:val="3"/>
            <w:vAlign w:val="bottom"/>
          </w:tcPr>
          <w:p w14:paraId="04B350C1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  <w:vAlign w:val="bottom"/>
          </w:tcPr>
          <w:p w14:paraId="6E2DBD86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5" w:type="pct"/>
            <w:gridSpan w:val="4"/>
            <w:vAlign w:val="bottom"/>
          </w:tcPr>
          <w:p w14:paraId="6BCCAD78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5826F4" w:rsidRPr="00C075DE" w14:paraId="02A78A71" w14:textId="77777777" w:rsidTr="00114E52">
        <w:trPr>
          <w:tblHeader/>
        </w:trPr>
        <w:tc>
          <w:tcPr>
            <w:tcW w:w="1615" w:type="pct"/>
          </w:tcPr>
          <w:p w14:paraId="6126E756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5C47B" w14:textId="1F149CE7" w:rsidR="005826F4" w:rsidRPr="00C075DE" w:rsidRDefault="004C5760" w:rsidP="004C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="001B23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B387C" w:rsidRPr="000B3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B387C" w:rsidRPr="000B3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35" w:type="pct"/>
            <w:vAlign w:val="bottom"/>
          </w:tcPr>
          <w:p w14:paraId="22CF6E4A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  <w:vAlign w:val="bottom"/>
          </w:tcPr>
          <w:p w14:paraId="0763A8DD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pct"/>
            <w:gridSpan w:val="2"/>
            <w:vAlign w:val="bottom"/>
          </w:tcPr>
          <w:p w14:paraId="1551D3B2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3309FC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8" w:type="pct"/>
            <w:gridSpan w:val="2"/>
            <w:vAlign w:val="bottom"/>
          </w:tcPr>
          <w:p w14:paraId="6412FCD5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477A73FC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  <w:vAlign w:val="bottom"/>
          </w:tcPr>
          <w:p w14:paraId="533C971C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57" w:type="pct"/>
            <w:vAlign w:val="bottom"/>
          </w:tcPr>
          <w:p w14:paraId="567DEFC7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86480A2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C075DE" w14:paraId="4357B1EA" w14:textId="77777777" w:rsidTr="00114E52">
        <w:trPr>
          <w:tblHeader/>
        </w:trPr>
        <w:tc>
          <w:tcPr>
            <w:tcW w:w="1615" w:type="pct"/>
          </w:tcPr>
          <w:p w14:paraId="7076BE61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85" w:type="pct"/>
            <w:gridSpan w:val="9"/>
            <w:vAlign w:val="bottom"/>
          </w:tcPr>
          <w:p w14:paraId="16728B53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9A6" w:rsidRPr="00C075DE" w14:paraId="7A4A4645" w14:textId="77777777" w:rsidTr="00114E52">
        <w:trPr>
          <w:tblHeader/>
        </w:trPr>
        <w:tc>
          <w:tcPr>
            <w:tcW w:w="1615" w:type="pct"/>
          </w:tcPr>
          <w:p w14:paraId="165131C8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5" w:type="pct"/>
          </w:tcPr>
          <w:p w14:paraId="43EF7BFB" w14:textId="5324F94B" w:rsidR="004449A6" w:rsidRPr="00C075DE" w:rsidRDefault="000B387C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28" w:type="pct"/>
            <w:shd w:val="clear" w:color="auto" w:fill="auto"/>
          </w:tcPr>
          <w:p w14:paraId="55741A1C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pct"/>
            <w:gridSpan w:val="2"/>
            <w:shd w:val="clear" w:color="auto" w:fill="auto"/>
          </w:tcPr>
          <w:p w14:paraId="621A7A6A" w14:textId="429267B9" w:rsidR="004449A6" w:rsidRPr="00C075DE" w:rsidRDefault="009548C4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62F9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62F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 w:rsidRPr="00E62F9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</w:tcPr>
          <w:p w14:paraId="2CD710F9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1B2D97A" w14:textId="25DE30AA" w:rsidR="004449A6" w:rsidRPr="00C075DE" w:rsidRDefault="009645E4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54DFFED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</w:tcPr>
          <w:p w14:paraId="2C600270" w14:textId="025AADF8" w:rsidR="004449A6" w:rsidRPr="00C075DE" w:rsidRDefault="009645E4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9A6" w:rsidRPr="00C075DE" w14:paraId="2A7A1E52" w14:textId="77777777" w:rsidTr="00114E52">
        <w:trPr>
          <w:tblHeader/>
        </w:trPr>
        <w:tc>
          <w:tcPr>
            <w:tcW w:w="1615" w:type="pct"/>
          </w:tcPr>
          <w:p w14:paraId="0E76BF21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5" w:type="pct"/>
          </w:tcPr>
          <w:p w14:paraId="7C8F046A" w14:textId="5F8A4B82" w:rsidR="004449A6" w:rsidRPr="00C075DE" w:rsidRDefault="000B387C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54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28" w:type="pct"/>
            <w:shd w:val="clear" w:color="auto" w:fill="auto"/>
          </w:tcPr>
          <w:p w14:paraId="15A955E4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pct"/>
            <w:gridSpan w:val="2"/>
            <w:shd w:val="clear" w:color="auto" w:fill="auto"/>
          </w:tcPr>
          <w:p w14:paraId="1C50B737" w14:textId="471D38E2" w:rsidR="004449A6" w:rsidRPr="00C075DE" w:rsidRDefault="009548C4" w:rsidP="0095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5F9172F9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69F4AAEC" w14:textId="2CF11DF2" w:rsidR="004449A6" w:rsidRPr="00C075DE" w:rsidRDefault="000B387C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645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128" w:type="pct"/>
          </w:tcPr>
          <w:p w14:paraId="6A4E1239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</w:tcPr>
          <w:p w14:paraId="501E0386" w14:textId="6BD0B717" w:rsidR="004449A6" w:rsidRPr="00C075DE" w:rsidRDefault="009645E4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9A6" w:rsidRPr="00C075DE" w14:paraId="286060D4" w14:textId="77777777" w:rsidTr="00114E52">
        <w:trPr>
          <w:tblHeader/>
        </w:trPr>
        <w:tc>
          <w:tcPr>
            <w:tcW w:w="1615" w:type="pct"/>
          </w:tcPr>
          <w:p w14:paraId="29EA062F" w14:textId="16A9658E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</w:t>
            </w:r>
            <w:r w:rsidR="00114E5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635" w:type="pct"/>
          </w:tcPr>
          <w:p w14:paraId="3760202C" w14:textId="77777777" w:rsidR="00114E52" w:rsidRDefault="00114E5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29F251" w14:textId="5F8D1EB8" w:rsidR="004449A6" w:rsidRPr="00C075DE" w:rsidRDefault="000B387C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4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128" w:type="pct"/>
            <w:shd w:val="clear" w:color="auto" w:fill="auto"/>
          </w:tcPr>
          <w:p w14:paraId="6341CA6A" w14:textId="5363D3F2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pct"/>
            <w:gridSpan w:val="2"/>
            <w:shd w:val="clear" w:color="auto" w:fill="auto"/>
          </w:tcPr>
          <w:p w14:paraId="2438B30E" w14:textId="77777777" w:rsidR="00114E52" w:rsidRDefault="00114E5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27155B" w14:textId="590BEC0C" w:rsidR="004449A6" w:rsidRPr="00C075DE" w:rsidRDefault="009548C4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045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598</w:t>
            </w:r>
            <w:r w:rsidRPr="008045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</w:tcPr>
          <w:p w14:paraId="1A6B41DE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7BAF8A65" w14:textId="77777777" w:rsidR="00114E52" w:rsidRDefault="00114E5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53FD9" w14:textId="30B7C3F6" w:rsidR="004449A6" w:rsidRPr="00C075DE" w:rsidRDefault="000B387C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45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128" w:type="pct"/>
          </w:tcPr>
          <w:p w14:paraId="138F4C50" w14:textId="77777777" w:rsidR="004449A6" w:rsidRPr="00C075DE" w:rsidRDefault="004449A6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7" w:type="pct"/>
          </w:tcPr>
          <w:p w14:paraId="4C3D218B" w14:textId="77777777" w:rsidR="00114E52" w:rsidRDefault="00114E52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2DD564" w14:textId="185D3EC1" w:rsidR="004449A6" w:rsidRPr="00C075DE" w:rsidRDefault="009645E4" w:rsidP="0096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9A6" w:rsidRPr="00C075DE" w14:paraId="5F9D1825" w14:textId="77777777" w:rsidTr="00114E52">
        <w:trPr>
          <w:tblHeader/>
        </w:trPr>
        <w:tc>
          <w:tcPr>
            <w:tcW w:w="1615" w:type="pct"/>
          </w:tcPr>
          <w:p w14:paraId="0660D85E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269A783" w14:textId="77777777" w:rsidR="00114E52" w:rsidRDefault="00114E5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5942F9" w14:textId="41A22610" w:rsidR="004449A6" w:rsidRPr="00C075DE" w:rsidRDefault="000B387C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9548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28" w:type="pct"/>
            <w:shd w:val="clear" w:color="auto" w:fill="auto"/>
          </w:tcPr>
          <w:p w14:paraId="176B2679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BBB86" w14:textId="77777777" w:rsidR="00114E52" w:rsidRDefault="00114E5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AFA589" w14:textId="0BB01F6B" w:rsidR="004449A6" w:rsidRPr="00C075DE" w:rsidRDefault="009548C4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</w:tcPr>
          <w:p w14:paraId="616E2760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38D2520D" w14:textId="77777777" w:rsidR="00114E52" w:rsidRDefault="00114E5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E966F7" w14:textId="33EC51B9" w:rsidR="004449A6" w:rsidRPr="00C075DE" w:rsidRDefault="000B387C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9645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28" w:type="pct"/>
          </w:tcPr>
          <w:p w14:paraId="6A1FEA71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12663557" w14:textId="77777777" w:rsidR="00114E52" w:rsidRDefault="00114E52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71F3A6" w14:textId="59C92900" w:rsidR="004449A6" w:rsidRPr="00C075DE" w:rsidRDefault="009645E4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449A6" w:rsidRPr="00C075DE" w14:paraId="4CF110A2" w14:textId="77777777" w:rsidTr="00114E52">
        <w:trPr>
          <w:tblHeader/>
        </w:trPr>
        <w:tc>
          <w:tcPr>
            <w:tcW w:w="1615" w:type="pct"/>
          </w:tcPr>
          <w:p w14:paraId="28B43269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719A2063" w:rsidR="004449A6" w:rsidRPr="00C075DE" w:rsidRDefault="000B387C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9548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128" w:type="pct"/>
            <w:shd w:val="clear" w:color="auto" w:fill="auto"/>
          </w:tcPr>
          <w:p w14:paraId="7F265792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672F" w14:textId="695DBC48" w:rsidR="004449A6" w:rsidRPr="00C075DE" w:rsidRDefault="009548C4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</w:tcPr>
          <w:p w14:paraId="2D556CB0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29DBA011" w:rsidR="004449A6" w:rsidRPr="00C075DE" w:rsidRDefault="000B387C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9645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128" w:type="pct"/>
          </w:tcPr>
          <w:p w14:paraId="0507C37D" w14:textId="77777777" w:rsidR="004449A6" w:rsidRPr="00C075DE" w:rsidRDefault="004449A6" w:rsidP="00444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17AB438C" w:rsidR="004449A6" w:rsidRPr="00C075DE" w:rsidRDefault="009645E4" w:rsidP="00444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05508EA" w14:textId="77777777" w:rsidR="002D5395" w:rsidRPr="004C5760" w:rsidRDefault="002D5395" w:rsidP="004C5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BA96B81" w14:textId="79F25287" w:rsidR="00AB51B2" w:rsidRPr="00C075DE" w:rsidRDefault="00AB51B2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197BAA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4C5760" w:rsidRDefault="000B65BB" w:rsidP="004C5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68"/>
        <w:gridCol w:w="992"/>
        <w:gridCol w:w="268"/>
        <w:gridCol w:w="992"/>
        <w:gridCol w:w="265"/>
        <w:gridCol w:w="1086"/>
      </w:tblGrid>
      <w:tr w:rsidR="00AB6DF7" w:rsidRPr="00C075DE" w14:paraId="2540ED87" w14:textId="77777777" w:rsidTr="00FE28AC">
        <w:tc>
          <w:tcPr>
            <w:tcW w:w="3510" w:type="dxa"/>
          </w:tcPr>
          <w:p w14:paraId="6EAB75B0" w14:textId="77777777" w:rsidR="00AB6DF7" w:rsidRPr="00C075DE" w:rsidRDefault="00AB6DF7" w:rsidP="00FE28A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2CEE470" w14:textId="77777777" w:rsidR="00AB6DF7" w:rsidRPr="00C075DE" w:rsidRDefault="00AB6DF7" w:rsidP="00FE28AC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61E6E23" w14:textId="77777777" w:rsidR="00AB6DF7" w:rsidRPr="00C075DE" w:rsidRDefault="00AB6DF7" w:rsidP="00FE28A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2873F933" w14:textId="77777777" w:rsidR="00AB6DF7" w:rsidRPr="00C075DE" w:rsidRDefault="00AB6DF7" w:rsidP="00FE28A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042BF41F" w14:textId="77777777" w:rsidR="00AB6DF7" w:rsidRPr="00C075DE" w:rsidRDefault="00AB6DF7" w:rsidP="00FE28A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DF7" w:rsidRPr="00C075DE" w14:paraId="1C2CB6A0" w14:textId="77777777" w:rsidTr="00FE28AC">
        <w:tc>
          <w:tcPr>
            <w:tcW w:w="3510" w:type="dxa"/>
          </w:tcPr>
          <w:p w14:paraId="15F22B04" w14:textId="77777777" w:rsidR="00AB6DF7" w:rsidRPr="00C075DE" w:rsidRDefault="00AB6DF7" w:rsidP="00AB6DF7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668E9C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DC7EE3" w14:textId="211CF57F" w:rsidR="00AB6DF7" w:rsidRPr="00C075DE" w:rsidRDefault="000B387C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8" w:type="dxa"/>
          </w:tcPr>
          <w:p w14:paraId="02FC81EA" w14:textId="77777777" w:rsidR="00AB6DF7" w:rsidRPr="00C075DE" w:rsidRDefault="00AB6DF7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2C10B15F" w14:textId="5B96D054" w:rsidR="00AB6DF7" w:rsidRPr="00C075DE" w:rsidRDefault="000B387C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8" w:type="dxa"/>
          </w:tcPr>
          <w:p w14:paraId="17715F4D" w14:textId="77777777" w:rsidR="00AB6DF7" w:rsidRPr="00C075DE" w:rsidRDefault="00AB6DF7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361DE58" w14:textId="2DBA54A9" w:rsidR="00AB6DF7" w:rsidRPr="00C075DE" w:rsidRDefault="000B387C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5" w:type="dxa"/>
          </w:tcPr>
          <w:p w14:paraId="0C9BB9DA" w14:textId="77777777" w:rsidR="00AB6DF7" w:rsidRPr="00C075DE" w:rsidRDefault="00AB6DF7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4D35989E" w14:textId="423207AA" w:rsidR="00AB6DF7" w:rsidRPr="00C075DE" w:rsidRDefault="000B387C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6DF7" w:rsidRPr="00C075DE" w14:paraId="5E91D167" w14:textId="77777777" w:rsidTr="00FE28AC">
        <w:tc>
          <w:tcPr>
            <w:tcW w:w="3510" w:type="dxa"/>
          </w:tcPr>
          <w:p w14:paraId="46E52A96" w14:textId="77777777" w:rsidR="00AB6DF7" w:rsidRPr="00C075DE" w:rsidRDefault="00AB6DF7" w:rsidP="00AB6DF7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09F8E7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64293A21" w14:textId="5272431D" w:rsidR="00AB6DF7" w:rsidRPr="00C075DE" w:rsidRDefault="000B387C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14:paraId="1CA7E818" w14:textId="77777777" w:rsidR="00AB6DF7" w:rsidRPr="00C075DE" w:rsidRDefault="00AB6DF7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07FADF8" w14:textId="10AC484B" w:rsidR="00AB6DF7" w:rsidRPr="00C075DE" w:rsidRDefault="000B387C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6D41E758" w14:textId="77777777" w:rsidR="00AB6DF7" w:rsidRPr="00C075DE" w:rsidRDefault="00AB6DF7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14551CAC" w14:textId="0240335D" w:rsidR="00AB6DF7" w:rsidRPr="00C075DE" w:rsidRDefault="000B387C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5" w:type="dxa"/>
          </w:tcPr>
          <w:p w14:paraId="2039B626" w14:textId="77777777" w:rsidR="00AB6DF7" w:rsidRPr="00C075DE" w:rsidRDefault="00AB6DF7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610D841A" w14:textId="1F94D78D" w:rsidR="00AB6DF7" w:rsidRPr="00C075DE" w:rsidRDefault="000B387C" w:rsidP="00AB6DF7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AB6DF7" w:rsidRPr="00C075DE" w14:paraId="429C3EA2" w14:textId="77777777" w:rsidTr="00FE28AC">
        <w:tc>
          <w:tcPr>
            <w:tcW w:w="3510" w:type="dxa"/>
          </w:tcPr>
          <w:p w14:paraId="1B1B553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2A07E3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1" w:type="dxa"/>
            <w:gridSpan w:val="7"/>
            <w:shd w:val="clear" w:color="auto" w:fill="auto"/>
          </w:tcPr>
          <w:p w14:paraId="6217B589" w14:textId="77777777" w:rsidR="00AB6DF7" w:rsidRPr="00C075DE" w:rsidRDefault="00AB6DF7" w:rsidP="00AB6D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6DF7" w:rsidRPr="00C075DE" w14:paraId="3E2792CE" w14:textId="77777777" w:rsidTr="00FE28AC">
        <w:tc>
          <w:tcPr>
            <w:tcW w:w="3510" w:type="dxa"/>
          </w:tcPr>
          <w:p w14:paraId="7F1BB2F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10" w:type="dxa"/>
          </w:tcPr>
          <w:p w14:paraId="64AE10C3" w14:textId="427C7198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4C5F112" w14:textId="7A60372B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68" w:type="dxa"/>
          </w:tcPr>
          <w:p w14:paraId="38BDE60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82F687F" w14:textId="29EF3DD3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68" w:type="dxa"/>
          </w:tcPr>
          <w:p w14:paraId="7DC8BFE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977E79A" w14:textId="14C36938" w:rsidR="00AB6DF7" w:rsidRPr="00C075DE" w:rsidRDefault="000B387C" w:rsidP="00AB6DF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65" w:type="dxa"/>
          </w:tcPr>
          <w:p w14:paraId="27FCC63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74C88C4" w14:textId="281431C7" w:rsidR="00AB6DF7" w:rsidRPr="00C075DE" w:rsidRDefault="000B387C" w:rsidP="00AB6D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</w:tr>
      <w:tr w:rsidR="00AB6DF7" w:rsidRPr="00C075DE" w14:paraId="52573A7D" w14:textId="77777777" w:rsidTr="00FE28AC">
        <w:tc>
          <w:tcPr>
            <w:tcW w:w="3510" w:type="dxa"/>
          </w:tcPr>
          <w:p w14:paraId="0F37CD3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10" w:type="dxa"/>
          </w:tcPr>
          <w:p w14:paraId="6AC98648" w14:textId="29641298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5031724A" w14:textId="3703B965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68" w:type="dxa"/>
          </w:tcPr>
          <w:p w14:paraId="13FA5DB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6EA37B6" w14:textId="79AD3D78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68" w:type="dxa"/>
          </w:tcPr>
          <w:p w14:paraId="6267E8C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7591153" w14:textId="35D7EAD0" w:rsidR="00AB6DF7" w:rsidRPr="00C075DE" w:rsidRDefault="009645E4" w:rsidP="00AB6DF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EFA757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97A4289" w14:textId="4BEE3D28" w:rsidR="00AB6DF7" w:rsidRPr="00C075DE" w:rsidRDefault="00AB6DF7" w:rsidP="00AB6DF7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548C4" w:rsidRPr="00C075DE" w14:paraId="12AD0115" w14:textId="77777777" w:rsidTr="00282642">
        <w:tc>
          <w:tcPr>
            <w:tcW w:w="3510" w:type="dxa"/>
          </w:tcPr>
          <w:p w14:paraId="0DAAEF80" w14:textId="77777777" w:rsidR="009548C4" w:rsidRPr="00C075DE" w:rsidRDefault="009548C4" w:rsidP="00282642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71B2BD24" w14:textId="77777777" w:rsidR="009548C4" w:rsidRPr="00C075DE" w:rsidRDefault="009548C4" w:rsidP="0028264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0EFE65" w14:textId="67E5D3FE" w:rsidR="009548C4" w:rsidRPr="00C075DE" w:rsidRDefault="000B387C" w:rsidP="0028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F772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68" w:type="dxa"/>
          </w:tcPr>
          <w:p w14:paraId="67424D51" w14:textId="77777777" w:rsidR="009548C4" w:rsidRPr="00C075DE" w:rsidRDefault="009548C4" w:rsidP="0028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59D1A87" w14:textId="3C819751" w:rsidR="009548C4" w:rsidRPr="00C075DE" w:rsidRDefault="000B387C" w:rsidP="0028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9548C4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68" w:type="dxa"/>
          </w:tcPr>
          <w:p w14:paraId="270FA1C8" w14:textId="77777777" w:rsidR="009548C4" w:rsidRPr="00C075DE" w:rsidRDefault="009548C4" w:rsidP="0028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DBE4F7F" w14:textId="211191D0" w:rsidR="009548C4" w:rsidRPr="00C075DE" w:rsidRDefault="000B387C" w:rsidP="0028264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  <w:r w:rsidR="009548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65" w:type="dxa"/>
          </w:tcPr>
          <w:p w14:paraId="28FC8CCF" w14:textId="77777777" w:rsidR="009548C4" w:rsidRPr="00C075DE" w:rsidRDefault="009548C4" w:rsidP="0028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BB2BA96" w14:textId="3D3EC93E" w:rsidR="009548C4" w:rsidRPr="00C075DE" w:rsidRDefault="000B387C" w:rsidP="0028264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="009548C4"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</w:tr>
      <w:tr w:rsidR="00AB6DF7" w:rsidRPr="00C075DE" w14:paraId="1BCB60ED" w14:textId="77777777" w:rsidTr="00FE28AC">
        <w:tc>
          <w:tcPr>
            <w:tcW w:w="3510" w:type="dxa"/>
          </w:tcPr>
          <w:p w14:paraId="776BBA81" w14:textId="77777777" w:rsidR="00AB6DF7" w:rsidRPr="00C075DE" w:rsidRDefault="00AB6DF7" w:rsidP="00AB6DF7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7ADED2AF" w14:textId="77777777" w:rsidR="00AB6DF7" w:rsidRPr="00C075DE" w:rsidRDefault="00AB6DF7" w:rsidP="00AB6DF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456C19" w14:textId="7EC00E27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F772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68" w:type="dxa"/>
          </w:tcPr>
          <w:p w14:paraId="6F50E3E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D44198B" w14:textId="1EFAFEC0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68" w:type="dxa"/>
          </w:tcPr>
          <w:p w14:paraId="0894B07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B422C81" w14:textId="458590CB" w:rsidR="00AB6DF7" w:rsidRPr="00C075DE" w:rsidRDefault="000B387C" w:rsidP="00AB6DF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9645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65" w:type="dxa"/>
          </w:tcPr>
          <w:p w14:paraId="44B22CF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734930" w14:textId="677C9234" w:rsidR="00AB6DF7" w:rsidRPr="00C075DE" w:rsidRDefault="000B387C" w:rsidP="00AB6D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</w:tr>
      <w:tr w:rsidR="00AB6DF7" w:rsidRPr="00C075DE" w14:paraId="2FA52A6D" w14:textId="77777777" w:rsidTr="00FE28AC">
        <w:tc>
          <w:tcPr>
            <w:tcW w:w="3510" w:type="dxa"/>
          </w:tcPr>
          <w:p w14:paraId="7639A4D8" w14:textId="77777777" w:rsidR="00AB6DF7" w:rsidRPr="00C075DE" w:rsidRDefault="00AB6DF7" w:rsidP="00AB6DF7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10" w:type="dxa"/>
          </w:tcPr>
          <w:p w14:paraId="1C75EB41" w14:textId="77777777" w:rsidR="00AB6DF7" w:rsidRPr="00C075DE" w:rsidRDefault="00AB6DF7" w:rsidP="00AB6DF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2CEEEF5" w14:textId="2E3EEC8E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F772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68" w:type="dxa"/>
          </w:tcPr>
          <w:p w14:paraId="07B21EC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7525509" w14:textId="77438210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68" w:type="dxa"/>
          </w:tcPr>
          <w:p w14:paraId="0C95175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EACE248" w14:textId="52CCEC8B" w:rsidR="00AB6DF7" w:rsidRPr="00C075DE" w:rsidRDefault="000B387C" w:rsidP="00AB6DF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9645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65" w:type="dxa"/>
          </w:tcPr>
          <w:p w14:paraId="5971CC2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B1F8DD" w14:textId="41DA50FD" w:rsidR="00AB6DF7" w:rsidRPr="00C075DE" w:rsidRDefault="000B387C" w:rsidP="00AB6D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</w:tr>
      <w:tr w:rsidR="00AB6DF7" w:rsidRPr="00C075DE" w14:paraId="24445446" w14:textId="77777777" w:rsidTr="00FE28AC">
        <w:tc>
          <w:tcPr>
            <w:tcW w:w="3510" w:type="dxa"/>
          </w:tcPr>
          <w:p w14:paraId="6E59600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10" w:type="dxa"/>
          </w:tcPr>
          <w:p w14:paraId="75C6C55C" w14:textId="77777777" w:rsidR="00AB6DF7" w:rsidRPr="00C075DE" w:rsidRDefault="00AB6DF7" w:rsidP="00AB6DF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58E5753" w14:textId="57D530B5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F772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68" w:type="dxa"/>
          </w:tcPr>
          <w:p w14:paraId="20B9039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4CA812D" w14:textId="117A8904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68" w:type="dxa"/>
          </w:tcPr>
          <w:p w14:paraId="17CAA1B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3A9F75D" w14:textId="07D2AFDD" w:rsidR="00AB6DF7" w:rsidRPr="00C075DE" w:rsidRDefault="000B387C" w:rsidP="00AB6DF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9645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265" w:type="dxa"/>
          </w:tcPr>
          <w:p w14:paraId="3A83927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49787DF" w14:textId="04254F81" w:rsidR="00AB6DF7" w:rsidRPr="00C075DE" w:rsidRDefault="000B387C" w:rsidP="00AB6D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</w:t>
            </w:r>
          </w:p>
        </w:tc>
      </w:tr>
      <w:tr w:rsidR="00AB6DF7" w:rsidRPr="00C075DE" w14:paraId="5B1A8CF8" w14:textId="77777777" w:rsidTr="00FE28AC">
        <w:tc>
          <w:tcPr>
            <w:tcW w:w="3510" w:type="dxa"/>
          </w:tcPr>
          <w:p w14:paraId="6C61C83C" w14:textId="77777777" w:rsidR="00AB6DF7" w:rsidRPr="00C075DE" w:rsidRDefault="00AB6DF7" w:rsidP="00AB6DF7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เงินรับล่วงหน้าอื่น</w:t>
            </w:r>
          </w:p>
        </w:tc>
        <w:tc>
          <w:tcPr>
            <w:tcW w:w="810" w:type="dxa"/>
          </w:tcPr>
          <w:p w14:paraId="7E4B9895" w14:textId="77777777" w:rsidR="00AB6DF7" w:rsidRPr="00C075DE" w:rsidRDefault="00AB6DF7" w:rsidP="00AB6DF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52996D2" w14:textId="50F51A21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772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268" w:type="dxa"/>
          </w:tcPr>
          <w:p w14:paraId="178BD88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AFE452C" w14:textId="60CAAD50" w:rsidR="00AB6DF7" w:rsidRPr="00C075DE" w:rsidRDefault="000B387C" w:rsidP="00AB6DF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68" w:type="dxa"/>
          </w:tcPr>
          <w:p w14:paraId="37B0A78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F182B08" w14:textId="0270DCC6" w:rsidR="00AB6DF7" w:rsidRPr="00C075DE" w:rsidRDefault="000B387C" w:rsidP="00AB6DF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9645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65" w:type="dxa"/>
          </w:tcPr>
          <w:p w14:paraId="2D3799D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9158EF8" w14:textId="5915C898" w:rsidR="00AB6DF7" w:rsidRPr="00C075DE" w:rsidRDefault="000B387C" w:rsidP="00AB6D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</w:tr>
      <w:tr w:rsidR="00AB6DF7" w:rsidRPr="00C075DE" w14:paraId="22DBFF8A" w14:textId="77777777" w:rsidTr="00FE28AC">
        <w:tc>
          <w:tcPr>
            <w:tcW w:w="3510" w:type="dxa"/>
          </w:tcPr>
          <w:p w14:paraId="249EEDDF" w14:textId="77777777" w:rsidR="00AB6DF7" w:rsidRPr="00C075DE" w:rsidRDefault="00AB6DF7" w:rsidP="00AB6DF7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00184D72" w14:textId="77777777" w:rsidR="00AB6DF7" w:rsidRPr="00C075DE" w:rsidRDefault="00AB6DF7" w:rsidP="00AB6DF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5FC231" w14:textId="44ED5295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F772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68" w:type="dxa"/>
          </w:tcPr>
          <w:p w14:paraId="57A998F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5ED217" w14:textId="248CA77E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268" w:type="dxa"/>
          </w:tcPr>
          <w:p w14:paraId="70AE8E5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96FB6A" w14:textId="4AF9EB4E" w:rsidR="00AB6DF7" w:rsidRPr="00C075DE" w:rsidRDefault="000B387C" w:rsidP="00AB6DF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645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65" w:type="dxa"/>
          </w:tcPr>
          <w:p w14:paraId="0237F5B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7D9353C" w14:textId="01F01BDF" w:rsidR="00AB6DF7" w:rsidRPr="00C075DE" w:rsidRDefault="000B387C" w:rsidP="00AB6D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B6DF7"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</w:p>
        </w:tc>
      </w:tr>
      <w:tr w:rsidR="00AB6DF7" w:rsidRPr="00C075DE" w14:paraId="34A02889" w14:textId="77777777" w:rsidTr="00FE28AC">
        <w:tc>
          <w:tcPr>
            <w:tcW w:w="3510" w:type="dxa"/>
          </w:tcPr>
          <w:p w14:paraId="6CE71936" w14:textId="77777777" w:rsidR="00AB6DF7" w:rsidRPr="00C075DE" w:rsidRDefault="00AB6DF7" w:rsidP="00AB6DF7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8BF22C7" w14:textId="77777777" w:rsidR="00AB6DF7" w:rsidRPr="00C075DE" w:rsidRDefault="00AB6DF7" w:rsidP="00AB6DF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6175D" w14:textId="4F6E3B48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  <w:r w:rsidR="00F77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68" w:type="dxa"/>
          </w:tcPr>
          <w:p w14:paraId="19DB3A5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13453241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  <w:r w:rsidR="00AB6DF7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68" w:type="dxa"/>
          </w:tcPr>
          <w:p w14:paraId="4C1262C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4CD86" w14:textId="42D3FA0F" w:rsidR="00AB6DF7" w:rsidRPr="00C075DE" w:rsidRDefault="000B387C" w:rsidP="00AB6DF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514</w:t>
            </w:r>
            <w:r w:rsidR="001365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265" w:type="dxa"/>
          </w:tcPr>
          <w:p w14:paraId="4E2D8E5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1523523A" w:rsidR="00AB6DF7" w:rsidRPr="00C075DE" w:rsidRDefault="000B387C" w:rsidP="00AB6D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468</w:t>
            </w:r>
            <w:r w:rsidR="00AB6DF7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</w:t>
            </w:r>
          </w:p>
        </w:tc>
      </w:tr>
    </w:tbl>
    <w:p w14:paraId="4FBBC71E" w14:textId="77777777" w:rsidR="004C5760" w:rsidRPr="004C5760" w:rsidRDefault="004C5760" w:rsidP="004C5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5C19AA3" w14:textId="77777777" w:rsidR="00114E52" w:rsidRDefault="00114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2394DDC" w14:textId="45847677" w:rsidR="004C5760" w:rsidRDefault="004C5760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1C62AE32" w14:textId="7618A366" w:rsidR="004C5760" w:rsidRDefault="004C5760" w:rsidP="004C576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812"/>
        <w:gridCol w:w="255"/>
        <w:gridCol w:w="1076"/>
        <w:gridCol w:w="275"/>
        <w:gridCol w:w="1059"/>
        <w:gridCol w:w="272"/>
        <w:gridCol w:w="986"/>
        <w:gridCol w:w="275"/>
        <w:gridCol w:w="916"/>
      </w:tblGrid>
      <w:tr w:rsidR="004C5760" w:rsidRPr="00D533B8" w14:paraId="5F69598C" w14:textId="77777777" w:rsidTr="001D396E">
        <w:trPr>
          <w:tblHeader/>
        </w:trPr>
        <w:tc>
          <w:tcPr>
            <w:tcW w:w="1772" w:type="pct"/>
          </w:tcPr>
          <w:p w14:paraId="09C39758" w14:textId="5DBB6FE9" w:rsidR="004C5760" w:rsidRPr="0034150F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90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</w:t>
            </w:r>
            <w:r w:rsidRPr="00C903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0C6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90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3334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42" w:type="pct"/>
          </w:tcPr>
          <w:p w14:paraId="2F91C0D8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9" w:type="pct"/>
          </w:tcPr>
          <w:p w14:paraId="059FE8F4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62B87AE2" w14:textId="00113192" w:rsidR="004C5760" w:rsidRPr="00D533B8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A4F0A50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pct"/>
            <w:gridSpan w:val="3"/>
          </w:tcPr>
          <w:p w14:paraId="254B9394" w14:textId="65778095" w:rsidR="004C5760" w:rsidRPr="00D533B8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C5760" w:rsidRPr="00D533B8" w14:paraId="1D21F262" w14:textId="77777777" w:rsidTr="001D396E">
        <w:trPr>
          <w:tblHeader/>
        </w:trPr>
        <w:tc>
          <w:tcPr>
            <w:tcW w:w="1772" w:type="pct"/>
          </w:tcPr>
          <w:p w14:paraId="679D4652" w14:textId="4B9A78CA" w:rsidR="004C5760" w:rsidRPr="0034150F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0B387C" w:rsidRPr="000B38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0B387C" w:rsidRPr="000B3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903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42" w:type="pct"/>
          </w:tcPr>
          <w:p w14:paraId="179F984D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9" w:type="pct"/>
          </w:tcPr>
          <w:p w14:paraId="60A273A6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33B918D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0" w:type="pct"/>
          </w:tcPr>
          <w:p w14:paraId="2F4BBDCB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BCD9FC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730345BA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F96DEB7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0" w:type="pct"/>
          </w:tcPr>
          <w:p w14:paraId="39EAECEB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048FD66E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C5760" w:rsidRPr="00D533B8" w14:paraId="3CA04585" w14:textId="77777777" w:rsidTr="008F2650">
        <w:trPr>
          <w:tblHeader/>
        </w:trPr>
        <w:tc>
          <w:tcPr>
            <w:tcW w:w="1772" w:type="pct"/>
          </w:tcPr>
          <w:p w14:paraId="3A5C6AD3" w14:textId="77777777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067AF699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9" w:type="pct"/>
          </w:tcPr>
          <w:p w14:paraId="36530C2C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14:paraId="2B06BD7E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C5760" w:rsidRPr="00D533B8" w14:paraId="6D5DFB41" w14:textId="77777777" w:rsidTr="008F2650">
        <w:tc>
          <w:tcPr>
            <w:tcW w:w="1772" w:type="pct"/>
          </w:tcPr>
          <w:p w14:paraId="6B97C260" w14:textId="524A9412" w:rsidR="004C5760" w:rsidRPr="002A230A" w:rsidRDefault="004C5760" w:rsidP="00840CCA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ณ ว</w:t>
            </w:r>
            <w:r w:rsidRPr="002A230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ันที่ </w:t>
            </w:r>
            <w:r w:rsidR="000B387C" w:rsidRPr="000B387C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3</w:t>
            </w:r>
            <w:r w:rsidR="000B387C" w:rsidRPr="000B387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42" w:type="pct"/>
          </w:tcPr>
          <w:p w14:paraId="3808CC85" w14:textId="77777777" w:rsidR="004C5760" w:rsidRPr="00242DC6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49AD6AB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32A3B7C" w14:textId="615A65B3" w:rsidR="004C5760" w:rsidRPr="00D533B8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87C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3D64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50" w:type="pct"/>
          </w:tcPr>
          <w:p w14:paraId="0638C3F7" w14:textId="77777777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4AC28BE3" w14:textId="6CC3DBB3" w:rsidR="004C5760" w:rsidRPr="00D533B8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87C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3D64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8" w:type="pct"/>
          </w:tcPr>
          <w:p w14:paraId="247D53EE" w14:textId="77777777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77099F29" w14:textId="0DF6F65C" w:rsidR="004C5760" w:rsidRPr="00D533B8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4C576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50" w:type="pct"/>
          </w:tcPr>
          <w:p w14:paraId="472BCF98" w14:textId="77777777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</w:tcPr>
          <w:p w14:paraId="76C7E30A" w14:textId="7DBDAC78" w:rsidR="004C5760" w:rsidRPr="00D533B8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4C576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  <w:tr w:rsidR="004C5760" w:rsidRPr="00114E52" w14:paraId="12BA78BD" w14:textId="77777777" w:rsidTr="008F2650">
        <w:tc>
          <w:tcPr>
            <w:tcW w:w="1772" w:type="pct"/>
          </w:tcPr>
          <w:p w14:paraId="497CD9EF" w14:textId="77777777" w:rsidR="004C5760" w:rsidRPr="00114E52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55C18043" w14:textId="77777777" w:rsidR="004C5760" w:rsidRPr="00114E52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" w:type="pct"/>
          </w:tcPr>
          <w:p w14:paraId="7B626D64" w14:textId="77777777" w:rsidR="004C5760" w:rsidRPr="00114E52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A0B9A7B" w14:textId="77777777" w:rsidR="004C5760" w:rsidRPr="00114E52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320B9D" w14:textId="77777777" w:rsidR="004C5760" w:rsidRPr="00114E52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CF4894F" w14:textId="77777777" w:rsidR="004C5760" w:rsidRPr="00114E52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447E87" w14:textId="77777777" w:rsidR="004C5760" w:rsidRPr="00114E52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6AB6F15C" w14:textId="77777777" w:rsidR="004C5760" w:rsidRPr="00114E52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7563B0E" w14:textId="77777777" w:rsidR="004C5760" w:rsidRPr="00114E52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12243964" w14:textId="77777777" w:rsidR="004C5760" w:rsidRPr="00114E52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760" w:rsidRPr="00D533B8" w14:paraId="1E42E785" w14:textId="77777777" w:rsidTr="008F2650">
        <w:tc>
          <w:tcPr>
            <w:tcW w:w="1772" w:type="pct"/>
          </w:tcPr>
          <w:p w14:paraId="16B6A21C" w14:textId="77777777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42" w:type="pct"/>
          </w:tcPr>
          <w:p w14:paraId="7775CF88" w14:textId="77777777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DA7798E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1CEF452F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23DD4A6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9139D1A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07EBC25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5904BF24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625B0E8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</w:tcPr>
          <w:p w14:paraId="0F006C2E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5760" w:rsidRPr="00D533B8" w14:paraId="6EEAE24A" w14:textId="77777777" w:rsidTr="008F2650">
        <w:tc>
          <w:tcPr>
            <w:tcW w:w="1772" w:type="pct"/>
          </w:tcPr>
          <w:p w14:paraId="07B8A5BF" w14:textId="3992B869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B387C" w:rsidRPr="000B387C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2" w:type="pct"/>
          </w:tcPr>
          <w:p w14:paraId="51BB4E5A" w14:textId="77777777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9B9B4DB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045BE717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4BD134E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49A68C8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2B2AB81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7B6A4E99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8564283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</w:tcPr>
          <w:p w14:paraId="60426A0A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5760" w:rsidRPr="00D533B8" w14:paraId="5143BD36" w14:textId="77777777" w:rsidTr="008F2650">
        <w:tc>
          <w:tcPr>
            <w:tcW w:w="1772" w:type="pct"/>
          </w:tcPr>
          <w:p w14:paraId="43F816DC" w14:textId="77777777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2" w:type="pct"/>
          </w:tcPr>
          <w:p w14:paraId="1F91D801" w14:textId="7F0B21BE" w:rsidR="004C5760" w:rsidRPr="00D533B8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39186F49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7223F3" w14:textId="21692362" w:rsidR="004C5760" w:rsidRPr="00D533B8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306</w:t>
            </w:r>
            <w:r w:rsidR="003D6433">
              <w:rPr>
                <w:rFonts w:ascii="Angsana New" w:hAnsi="Angsana New"/>
                <w:sz w:val="30"/>
                <w:szCs w:val="30"/>
              </w:rPr>
              <w:t>,</w:t>
            </w:r>
            <w:r w:rsidRPr="000B387C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150" w:type="pct"/>
          </w:tcPr>
          <w:p w14:paraId="2ADA18B7" w14:textId="77777777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BF2ECA4" w14:textId="7E572912" w:rsidR="004C5760" w:rsidRPr="00D533B8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306</w:t>
            </w:r>
            <w:r w:rsidR="003D6433">
              <w:rPr>
                <w:rFonts w:ascii="Angsana New" w:hAnsi="Angsana New"/>
                <w:sz w:val="30"/>
                <w:szCs w:val="30"/>
              </w:rPr>
              <w:t>,</w:t>
            </w:r>
            <w:r w:rsidRPr="000B387C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148" w:type="pct"/>
          </w:tcPr>
          <w:p w14:paraId="016CFFFC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DA5270F" w14:textId="6423069E" w:rsidR="004C5760" w:rsidRPr="0034150F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4C576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50" w:type="pct"/>
          </w:tcPr>
          <w:p w14:paraId="53D85359" w14:textId="77777777" w:rsidR="004C5760" w:rsidRPr="0034150F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2D026E07" w14:textId="5AF35892" w:rsidR="004C5760" w:rsidRPr="0034150F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4C576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4C5760" w:rsidRPr="00D533B8" w14:paraId="01640CB8" w14:textId="77777777" w:rsidTr="008F2650">
        <w:tc>
          <w:tcPr>
            <w:tcW w:w="1772" w:type="pct"/>
            <w:shd w:val="clear" w:color="auto" w:fill="auto"/>
          </w:tcPr>
          <w:p w14:paraId="2EBEA313" w14:textId="5695BD3D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หุ้นทุนออกให้ตามสิทธิ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0B387C" w:rsidRPr="000B387C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42" w:type="pct"/>
            <w:shd w:val="clear" w:color="auto" w:fill="auto"/>
          </w:tcPr>
          <w:p w14:paraId="6282DD4D" w14:textId="3869F30E" w:rsidR="004C5760" w:rsidRPr="00D533B8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5170C52A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E48AF33" w14:textId="727E7B5B" w:rsidR="004C5760" w:rsidRPr="00D533B8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2</w:t>
            </w:r>
            <w:r w:rsidR="00986357">
              <w:rPr>
                <w:rFonts w:ascii="Angsana New" w:hAnsi="Angsana New"/>
                <w:sz w:val="30"/>
                <w:szCs w:val="30"/>
              </w:rPr>
              <w:t>,</w:t>
            </w:r>
            <w:r w:rsidRPr="000B387C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50" w:type="pct"/>
            <w:shd w:val="clear" w:color="auto" w:fill="auto"/>
          </w:tcPr>
          <w:p w14:paraId="75763AA6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3B4EDB6" w14:textId="5EA28006" w:rsidR="004C5760" w:rsidRPr="00D533B8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2</w:t>
            </w:r>
            <w:r w:rsidR="00986357">
              <w:rPr>
                <w:rFonts w:ascii="Angsana New" w:hAnsi="Angsana New"/>
                <w:sz w:val="30"/>
                <w:szCs w:val="30"/>
              </w:rPr>
              <w:t>,</w:t>
            </w:r>
            <w:r w:rsidRPr="000B387C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48" w:type="pct"/>
            <w:shd w:val="clear" w:color="auto" w:fill="auto"/>
          </w:tcPr>
          <w:p w14:paraId="5F103F40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0D5755D1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A83E50D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60F7116A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5760" w:rsidRPr="00D533B8" w14:paraId="590B7CAE" w14:textId="77777777" w:rsidTr="008F2650">
        <w:tc>
          <w:tcPr>
            <w:tcW w:w="1772" w:type="pct"/>
          </w:tcPr>
          <w:p w14:paraId="76488FF6" w14:textId="3DE8F6CF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B387C" w:rsidRPr="000B387C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0B387C" w:rsidRPr="000B387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42" w:type="pct"/>
          </w:tcPr>
          <w:p w14:paraId="58C7B525" w14:textId="77777777" w:rsidR="004C5760" w:rsidRPr="00D533B8" w:rsidRDefault="004C5760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07D3DAA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FB3417A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E3D14A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0E105BD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3A5CEE5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2AFEF99D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2BACE62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238C50FB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760" w:rsidRPr="00D533B8" w14:paraId="37761370" w14:textId="77777777" w:rsidTr="008F2650">
        <w:tc>
          <w:tcPr>
            <w:tcW w:w="1772" w:type="pct"/>
          </w:tcPr>
          <w:p w14:paraId="28BB14B3" w14:textId="77777777" w:rsidR="004C5760" w:rsidRPr="00D533B8" w:rsidRDefault="004C5760" w:rsidP="00840CCA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2" w:type="pct"/>
          </w:tcPr>
          <w:p w14:paraId="2C15E9AD" w14:textId="774F3435" w:rsidR="004C5760" w:rsidRPr="00242DC6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8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5FB252BC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71CDBAC" w14:textId="4B279F71" w:rsidR="004C5760" w:rsidRPr="00D533B8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87C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9863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50" w:type="pct"/>
          </w:tcPr>
          <w:p w14:paraId="09244C79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0968284" w14:textId="45EA2795" w:rsidR="004C5760" w:rsidRPr="00D533B8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87C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9863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8" w:type="pct"/>
          </w:tcPr>
          <w:p w14:paraId="3919E383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3139DF19" w14:textId="35625455" w:rsidR="004C5760" w:rsidRPr="00D533B8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4C5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50" w:type="pct"/>
          </w:tcPr>
          <w:p w14:paraId="14309900" w14:textId="77777777" w:rsidR="004C5760" w:rsidRPr="00D533B8" w:rsidRDefault="004C5760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</w:tcPr>
          <w:p w14:paraId="276A6374" w14:textId="6A524028" w:rsidR="004C5760" w:rsidRPr="00D533B8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4C5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</w:tr>
    </w:tbl>
    <w:p w14:paraId="2A4166C8" w14:textId="77777777" w:rsidR="004C5760" w:rsidRPr="004C5760" w:rsidRDefault="004C5760" w:rsidP="004C5760">
      <w:pPr>
        <w:rPr>
          <w:rFonts w:asciiTheme="majorBidi" w:hAnsiTheme="majorBidi" w:cstheme="majorBidi"/>
          <w:sz w:val="30"/>
          <w:szCs w:val="30"/>
        </w:rPr>
      </w:pPr>
    </w:p>
    <w:p w14:paraId="7DA11D73" w14:textId="306372D6" w:rsidR="00147715" w:rsidRPr="00C075DE" w:rsidRDefault="00932D00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ใบ</w:t>
      </w:r>
      <w:r w:rsidR="00E15476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28F3AD4E" w14:textId="77777777" w:rsidR="005639F1" w:rsidRPr="00C075DE" w:rsidRDefault="005639F1" w:rsidP="005639F1">
      <w:pPr>
        <w:rPr>
          <w:rFonts w:asciiTheme="majorBidi" w:hAnsiTheme="majorBidi" w:cstheme="majorBidi"/>
          <w:sz w:val="30"/>
          <w:szCs w:val="30"/>
        </w:rPr>
      </w:pPr>
    </w:p>
    <w:p w14:paraId="46395CF2" w14:textId="0EDA5648" w:rsidR="00114E52" w:rsidRDefault="00114E52" w:rsidP="00114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73E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B387C" w:rsidRPr="000B387C">
        <w:rPr>
          <w:rFonts w:ascii="Angsana New" w:hAnsi="Angsana New"/>
          <w:sz w:val="30"/>
          <w:szCs w:val="30"/>
        </w:rPr>
        <w:t>30</w:t>
      </w:r>
      <w:r w:rsidRPr="00D773E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773ED">
        <w:rPr>
          <w:rFonts w:ascii="Angsana New" w:hAnsi="Angsana New"/>
          <w:sz w:val="30"/>
          <w:szCs w:val="30"/>
          <w:cs/>
        </w:rPr>
        <w:t xml:space="preserve"> </w:t>
      </w:r>
      <w:r w:rsidR="000B387C" w:rsidRPr="000B387C">
        <w:rPr>
          <w:rFonts w:ascii="Angsana New" w:hAnsi="Angsana New"/>
          <w:sz w:val="30"/>
          <w:szCs w:val="30"/>
        </w:rPr>
        <w:t>2564</w:t>
      </w:r>
      <w:r w:rsidRPr="00D773ED">
        <w:rPr>
          <w:rFonts w:ascii="Angsana New" w:hAnsi="Angsana New"/>
          <w:sz w:val="30"/>
          <w:szCs w:val="30"/>
          <w:cs/>
        </w:rPr>
        <w:t xml:space="preserve"> ผู้บริหารและพนักงานของบริษัทมีการใช้สิทธิซื้อหุ้นสามัญของบริษัทตามใบสำคัญแสดงสิทธิที่จะซื้อหุ้นสามัญของบริษัท บริษัทได้รับชำระเงินค่าหุ้นสามัญจำนวน </w:t>
      </w:r>
      <w:r w:rsidR="000B387C" w:rsidRPr="000B387C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.</w:t>
      </w:r>
      <w:r w:rsidR="000B387C" w:rsidRPr="000B387C">
        <w:rPr>
          <w:rFonts w:ascii="Angsana New" w:hAnsi="Angsana New"/>
          <w:sz w:val="30"/>
          <w:szCs w:val="30"/>
        </w:rPr>
        <w:t>48</w:t>
      </w:r>
      <w:r w:rsidRPr="00D773ED">
        <w:rPr>
          <w:rFonts w:ascii="Angsana New" w:hAnsi="Angsana New"/>
          <w:sz w:val="30"/>
          <w:szCs w:val="30"/>
          <w:cs/>
        </w:rPr>
        <w:t xml:space="preserve"> ล้านบาทแล้วในวันดังกล่าว </w:t>
      </w:r>
      <w:r w:rsidRPr="00D773E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D773E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D773ED">
        <w:rPr>
          <w:rFonts w:ascii="Angsana New" w:hAnsi="Angsana New"/>
          <w:sz w:val="30"/>
          <w:szCs w:val="30"/>
          <w:cs/>
        </w:rPr>
        <w:t>จดทะเบียนกับกระทรวงพาณิชย์เพื่อเปลี่ยนแปลงทุนชำระจาก</w:t>
      </w:r>
      <w:r>
        <w:rPr>
          <w:rFonts w:ascii="Angsana New" w:hAnsi="Angsana New" w:hint="cs"/>
          <w:sz w:val="30"/>
          <w:szCs w:val="30"/>
          <w:cs/>
        </w:rPr>
        <w:t>จำนวนเงิน</w:t>
      </w:r>
      <w:r w:rsidRPr="00D773ED">
        <w:rPr>
          <w:rFonts w:ascii="Angsana New" w:hAnsi="Angsana New"/>
          <w:sz w:val="30"/>
          <w:szCs w:val="30"/>
          <w:cs/>
        </w:rPr>
        <w:t xml:space="preserve"> </w:t>
      </w:r>
      <w:r w:rsidR="000B387C" w:rsidRPr="000B387C">
        <w:rPr>
          <w:rFonts w:ascii="Angsana New" w:hAnsi="Angsana New"/>
          <w:sz w:val="30"/>
          <w:szCs w:val="30"/>
        </w:rPr>
        <w:t>306</w:t>
      </w:r>
      <w:r w:rsidRPr="00D773ED">
        <w:rPr>
          <w:rFonts w:ascii="Angsana New" w:hAnsi="Angsana New"/>
          <w:sz w:val="30"/>
          <w:szCs w:val="30"/>
        </w:rPr>
        <w:t>,</w:t>
      </w:r>
      <w:r w:rsidR="000B387C" w:rsidRPr="000B387C">
        <w:rPr>
          <w:rFonts w:ascii="Angsana New" w:hAnsi="Angsana New"/>
          <w:sz w:val="30"/>
          <w:szCs w:val="30"/>
        </w:rPr>
        <w:t>086</w:t>
      </w:r>
      <w:r w:rsidRPr="00D773ED">
        <w:rPr>
          <w:rFonts w:ascii="Angsana New" w:hAnsi="Angsana New"/>
          <w:sz w:val="30"/>
          <w:szCs w:val="30"/>
        </w:rPr>
        <w:t>,</w:t>
      </w:r>
      <w:r w:rsidR="000B387C" w:rsidRPr="000B387C">
        <w:rPr>
          <w:rFonts w:ascii="Angsana New" w:hAnsi="Angsana New"/>
          <w:sz w:val="30"/>
          <w:szCs w:val="30"/>
        </w:rPr>
        <w:t>680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Pr="00D773ED">
        <w:rPr>
          <w:rFonts w:ascii="Angsana New" w:hAnsi="Angsana New"/>
          <w:sz w:val="30"/>
          <w:szCs w:val="30"/>
          <w:cs/>
        </w:rPr>
        <w:t xml:space="preserve">บาท เป็น </w:t>
      </w:r>
      <w:r w:rsidR="000B387C" w:rsidRPr="000B387C">
        <w:rPr>
          <w:rFonts w:ascii="Angsana New" w:hAnsi="Angsana New"/>
          <w:sz w:val="30"/>
          <w:szCs w:val="30"/>
        </w:rPr>
        <w:t>307</w:t>
      </w:r>
      <w:r>
        <w:rPr>
          <w:rFonts w:ascii="Angsana New" w:hAnsi="Angsana New"/>
          <w:sz w:val="30"/>
          <w:szCs w:val="30"/>
        </w:rPr>
        <w:t>,</w:t>
      </w:r>
      <w:r w:rsidR="000B387C" w:rsidRPr="000B387C">
        <w:rPr>
          <w:rFonts w:ascii="Angsana New" w:hAnsi="Angsana New"/>
          <w:sz w:val="30"/>
          <w:szCs w:val="30"/>
        </w:rPr>
        <w:t>325</w:t>
      </w:r>
      <w:r>
        <w:rPr>
          <w:rFonts w:ascii="Angsana New" w:hAnsi="Angsana New"/>
          <w:sz w:val="30"/>
          <w:szCs w:val="30"/>
        </w:rPr>
        <w:t>,</w:t>
      </w:r>
      <w:r w:rsidR="000B387C" w:rsidRPr="000B387C">
        <w:rPr>
          <w:rFonts w:ascii="Angsana New" w:hAnsi="Angsana New"/>
          <w:sz w:val="30"/>
          <w:szCs w:val="30"/>
        </w:rPr>
        <w:t>780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Pr="00D773ED">
        <w:rPr>
          <w:rFonts w:ascii="Angsana New" w:hAnsi="Angsana New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D773ED">
        <w:rPr>
          <w:rFonts w:ascii="Angsana New" w:hAnsi="Angsana New"/>
          <w:sz w:val="30"/>
          <w:szCs w:val="30"/>
          <w:cs/>
        </w:rPr>
        <w:t xml:space="preserve">จำนวน </w:t>
      </w:r>
      <w:r w:rsidR="000B387C" w:rsidRPr="000B387C">
        <w:rPr>
          <w:rFonts w:ascii="Angsana New" w:hAnsi="Angsana New"/>
          <w:sz w:val="30"/>
          <w:szCs w:val="30"/>
        </w:rPr>
        <w:t>1</w:t>
      </w:r>
      <w:r w:rsidRPr="00D773ED">
        <w:rPr>
          <w:rFonts w:ascii="Angsana New" w:hAnsi="Angsana New"/>
          <w:sz w:val="30"/>
          <w:szCs w:val="30"/>
        </w:rPr>
        <w:t>,</w:t>
      </w:r>
      <w:r w:rsidR="000B387C" w:rsidRPr="000B387C">
        <w:rPr>
          <w:rFonts w:ascii="Angsana New" w:hAnsi="Angsana New"/>
          <w:sz w:val="30"/>
          <w:szCs w:val="30"/>
        </w:rPr>
        <w:t>239</w:t>
      </w:r>
      <w:r>
        <w:rPr>
          <w:rFonts w:ascii="Angsana New" w:hAnsi="Angsana New"/>
          <w:sz w:val="30"/>
          <w:szCs w:val="30"/>
        </w:rPr>
        <w:t>,</w:t>
      </w:r>
      <w:r w:rsidR="000B387C" w:rsidRPr="000B387C">
        <w:rPr>
          <w:rFonts w:ascii="Angsana New" w:hAnsi="Angsana New"/>
          <w:sz w:val="30"/>
          <w:szCs w:val="30"/>
        </w:rPr>
        <w:t>100</w:t>
      </w:r>
      <w:r w:rsidRPr="00D773ED">
        <w:rPr>
          <w:rFonts w:ascii="Angsana New" w:hAnsi="Angsana New"/>
          <w:sz w:val="30"/>
          <w:szCs w:val="30"/>
          <w:cs/>
        </w:rPr>
        <w:t xml:space="preserve"> หุ้น มูลค่าหุ้นละ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="000B387C" w:rsidRPr="000B387C">
        <w:rPr>
          <w:rFonts w:ascii="Angsana New" w:hAnsi="Angsana New"/>
          <w:sz w:val="30"/>
          <w:szCs w:val="30"/>
        </w:rPr>
        <w:t>1</w:t>
      </w:r>
      <w:r w:rsidRPr="00D773ED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FB21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B387C" w:rsidRPr="000B387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B387C" w:rsidRPr="000B387C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</w:p>
    <w:p w14:paraId="64D49356" w14:textId="77777777" w:rsidR="00114E52" w:rsidRDefault="00114E52" w:rsidP="00114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8C8EE7" w14:textId="0369851D" w:rsidR="00114E52" w:rsidRPr="00C11866" w:rsidRDefault="00C11866" w:rsidP="00C11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1866">
        <w:rPr>
          <w:rFonts w:ascii="Angsana New" w:hAnsi="Angsana New"/>
          <w:sz w:val="30"/>
          <w:szCs w:val="30"/>
          <w:cs/>
        </w:rPr>
        <w:t>เมื่อวันที่</w:t>
      </w:r>
      <w:r w:rsidRPr="00C11866">
        <w:rPr>
          <w:rFonts w:ascii="Angsana New" w:hAnsi="Angsana New"/>
          <w:sz w:val="30"/>
          <w:szCs w:val="30"/>
        </w:rPr>
        <w:t> </w:t>
      </w:r>
      <w:r w:rsidR="000B387C" w:rsidRPr="000B387C">
        <w:rPr>
          <w:rFonts w:ascii="Angsana New" w:hAnsi="Angsana New"/>
          <w:sz w:val="30"/>
          <w:szCs w:val="30"/>
        </w:rPr>
        <w:t>13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พฤษภาคม </w:t>
      </w:r>
      <w:r w:rsidR="000B387C" w:rsidRPr="000B387C">
        <w:rPr>
          <w:rFonts w:ascii="Angsana New" w:hAnsi="Angsana New"/>
          <w:sz w:val="30"/>
          <w:szCs w:val="30"/>
        </w:rPr>
        <w:t>2565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>ผู้บริหารและพนักงานของบริษัทมีการใช้สิทธิซื้อหุ้นสามัญของบริษัทตามใบสำคัญแสดงสิทธิที่จะซื้อหุ้นสามัญของบริษัท บริษัทได้รับชำระเงินค่าหุ้นสามัญจำนว</w:t>
      </w:r>
      <w:r w:rsidR="00BA2804">
        <w:rPr>
          <w:rFonts w:ascii="Angsana New" w:hAnsi="Angsana New" w:hint="cs"/>
          <w:sz w:val="30"/>
          <w:szCs w:val="30"/>
          <w:cs/>
        </w:rPr>
        <w:t xml:space="preserve">น </w:t>
      </w:r>
      <w:r w:rsidR="000B387C" w:rsidRPr="000B387C">
        <w:rPr>
          <w:rFonts w:ascii="Angsana New" w:hAnsi="Angsana New"/>
          <w:sz w:val="30"/>
          <w:szCs w:val="30"/>
        </w:rPr>
        <w:t>19</w:t>
      </w:r>
      <w:r w:rsidRPr="00C11866">
        <w:rPr>
          <w:rFonts w:ascii="Angsana New" w:hAnsi="Angsana New"/>
          <w:sz w:val="30"/>
          <w:szCs w:val="30"/>
        </w:rPr>
        <w:t>.</w:t>
      </w:r>
      <w:r w:rsidR="000B387C" w:rsidRPr="000B387C">
        <w:rPr>
          <w:rFonts w:ascii="Angsana New" w:hAnsi="Angsana New"/>
          <w:sz w:val="30"/>
          <w:szCs w:val="30"/>
        </w:rPr>
        <w:t>81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>ล้านบาทแล้วในวั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C11866">
        <w:rPr>
          <w:rFonts w:ascii="Angsana New" w:hAnsi="Angsana New"/>
          <w:sz w:val="30"/>
          <w:szCs w:val="30"/>
          <w:cs/>
        </w:rPr>
        <w:t xml:space="preserve">ดังกล่าว โดยบริษัทได้จดทะเบียนกับกระทรวงพาณิชย์เพื่อเปลี่ยนแปลงทุนชำระจากจำนวนเงิน </w:t>
      </w:r>
      <w:r w:rsidR="000B387C" w:rsidRPr="000B387C">
        <w:rPr>
          <w:rFonts w:ascii="Angsana New" w:hAnsi="Angsana New"/>
          <w:sz w:val="30"/>
          <w:szCs w:val="30"/>
        </w:rPr>
        <w:t>307</w:t>
      </w:r>
      <w:r w:rsidRPr="00C11866">
        <w:rPr>
          <w:rFonts w:ascii="Angsana New" w:hAnsi="Angsana New"/>
          <w:sz w:val="30"/>
          <w:szCs w:val="30"/>
        </w:rPr>
        <w:t>,</w:t>
      </w:r>
      <w:r w:rsidR="000B387C" w:rsidRPr="000B387C">
        <w:rPr>
          <w:rFonts w:ascii="Angsana New" w:hAnsi="Angsana New"/>
          <w:sz w:val="30"/>
          <w:szCs w:val="30"/>
        </w:rPr>
        <w:t>325</w:t>
      </w:r>
      <w:r w:rsidRPr="00C11866">
        <w:rPr>
          <w:rFonts w:ascii="Angsana New" w:hAnsi="Angsana New"/>
          <w:sz w:val="30"/>
          <w:szCs w:val="30"/>
        </w:rPr>
        <w:t>,</w:t>
      </w:r>
      <w:r w:rsidR="000B387C" w:rsidRPr="000B387C">
        <w:rPr>
          <w:rFonts w:ascii="Angsana New" w:hAnsi="Angsana New"/>
          <w:sz w:val="30"/>
          <w:szCs w:val="30"/>
        </w:rPr>
        <w:t>780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 เป็น </w:t>
      </w:r>
      <w:r w:rsidR="000B387C" w:rsidRPr="000B387C">
        <w:rPr>
          <w:rFonts w:ascii="Angsana New" w:hAnsi="Angsana New"/>
          <w:sz w:val="30"/>
          <w:szCs w:val="30"/>
        </w:rPr>
        <w:t>308</w:t>
      </w:r>
      <w:r w:rsidRPr="00C11866">
        <w:rPr>
          <w:rFonts w:ascii="Angsana New" w:hAnsi="Angsana New"/>
          <w:sz w:val="30"/>
          <w:szCs w:val="30"/>
        </w:rPr>
        <w:t>,</w:t>
      </w:r>
      <w:r w:rsidR="000B387C" w:rsidRPr="000B387C">
        <w:rPr>
          <w:rFonts w:ascii="Angsana New" w:hAnsi="Angsana New"/>
          <w:sz w:val="30"/>
          <w:szCs w:val="30"/>
        </w:rPr>
        <w:t>289</w:t>
      </w:r>
      <w:r w:rsidRPr="00C11866">
        <w:rPr>
          <w:rFonts w:ascii="Angsana New" w:hAnsi="Angsana New"/>
          <w:sz w:val="30"/>
          <w:szCs w:val="30"/>
        </w:rPr>
        <w:t>,</w:t>
      </w:r>
      <w:r w:rsidR="000B387C" w:rsidRPr="000B387C">
        <w:rPr>
          <w:rFonts w:ascii="Angsana New" w:hAnsi="Angsana New"/>
          <w:sz w:val="30"/>
          <w:szCs w:val="30"/>
        </w:rPr>
        <w:t>080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 (จำนวน </w:t>
      </w:r>
      <w:r w:rsidR="000B387C" w:rsidRPr="000B387C">
        <w:rPr>
          <w:rFonts w:ascii="Angsana New" w:hAnsi="Angsana New"/>
          <w:sz w:val="30"/>
          <w:szCs w:val="30"/>
        </w:rPr>
        <w:t>963</w:t>
      </w:r>
      <w:r w:rsidRPr="00C11866">
        <w:rPr>
          <w:rFonts w:ascii="Angsana New" w:hAnsi="Angsana New"/>
          <w:sz w:val="30"/>
          <w:szCs w:val="30"/>
        </w:rPr>
        <w:t>,</w:t>
      </w:r>
      <w:r w:rsidR="000B387C" w:rsidRPr="000B387C">
        <w:rPr>
          <w:rFonts w:ascii="Angsana New" w:hAnsi="Angsana New"/>
          <w:sz w:val="30"/>
          <w:szCs w:val="30"/>
        </w:rPr>
        <w:t>300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0B387C" w:rsidRPr="000B387C">
        <w:rPr>
          <w:rFonts w:ascii="Angsana New" w:hAnsi="Angsana New"/>
          <w:sz w:val="30"/>
          <w:szCs w:val="30"/>
        </w:rPr>
        <w:t>1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บาท) เมื่อวันที่ </w:t>
      </w:r>
      <w:r w:rsidR="000B387C" w:rsidRPr="000B387C">
        <w:rPr>
          <w:rFonts w:ascii="Angsana New" w:hAnsi="Angsana New"/>
          <w:sz w:val="30"/>
          <w:szCs w:val="30"/>
        </w:rPr>
        <w:t>17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พฤษภาคม </w:t>
      </w:r>
      <w:r w:rsidR="000B387C" w:rsidRPr="000B387C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14E52" w:rsidRPr="00BA2804">
        <w:rPr>
          <w:rFonts w:ascii="Angsana New" w:hAnsi="Angsana New" w:hint="cs"/>
          <w:sz w:val="30"/>
          <w:szCs w:val="30"/>
          <w:cs/>
        </w:rPr>
        <w:t>ทั้งนี้โครงการ</w:t>
      </w:r>
      <w:r w:rsidR="00114E52" w:rsidRPr="00BA2804">
        <w:rPr>
          <w:rFonts w:ascii="Angsana New" w:hAnsi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ต่อผู้บริหารและพนักงานของบริษัทครั้งที่ </w:t>
      </w:r>
      <w:r w:rsidR="000B387C" w:rsidRPr="000B387C">
        <w:rPr>
          <w:rFonts w:ascii="Angsana New" w:hAnsi="Angsana New"/>
          <w:sz w:val="30"/>
          <w:szCs w:val="30"/>
        </w:rPr>
        <w:t>2</w:t>
      </w:r>
      <w:r w:rsidR="00114E52" w:rsidRPr="00BA2804">
        <w:rPr>
          <w:rFonts w:ascii="Angsana New" w:hAnsi="Angsana New" w:hint="cs"/>
          <w:sz w:val="30"/>
          <w:szCs w:val="30"/>
          <w:cs/>
        </w:rPr>
        <w:t xml:space="preserve"> (</w:t>
      </w:r>
      <w:r w:rsidR="00114E52" w:rsidRPr="00BA2804">
        <w:rPr>
          <w:rFonts w:ascii="Angsana New" w:hAnsi="Angsana New"/>
          <w:sz w:val="30"/>
          <w:szCs w:val="30"/>
        </w:rPr>
        <w:t>SAPPE-WA</w:t>
      </w:r>
      <w:r w:rsidR="000B387C" w:rsidRPr="000B387C">
        <w:rPr>
          <w:rFonts w:ascii="Angsana New" w:hAnsi="Angsana New"/>
          <w:sz w:val="30"/>
          <w:szCs w:val="30"/>
        </w:rPr>
        <w:t>2</w:t>
      </w:r>
      <w:r w:rsidR="00114E52" w:rsidRPr="00BA2804">
        <w:rPr>
          <w:rFonts w:ascii="Angsana New" w:hAnsi="Angsana New" w:hint="cs"/>
          <w:sz w:val="30"/>
          <w:szCs w:val="30"/>
          <w:cs/>
        </w:rPr>
        <w:t>) ได้ครบกำหนดอายุของใบสำคัญแสดงสิทธิในเดือน</w:t>
      </w:r>
      <w:r w:rsidR="00BA2804">
        <w:rPr>
          <w:rFonts w:ascii="Angsana New" w:hAnsi="Angsana New" w:hint="cs"/>
          <w:sz w:val="30"/>
          <w:szCs w:val="30"/>
          <w:cs/>
        </w:rPr>
        <w:t>พฤษภา</w:t>
      </w:r>
      <w:r w:rsidR="00114E52" w:rsidRPr="00BA2804">
        <w:rPr>
          <w:rFonts w:ascii="Angsana New" w:hAnsi="Angsana New" w:hint="cs"/>
          <w:sz w:val="30"/>
          <w:szCs w:val="30"/>
          <w:cs/>
        </w:rPr>
        <w:t xml:space="preserve">คม </w:t>
      </w:r>
      <w:r w:rsidR="000B387C" w:rsidRPr="000B387C">
        <w:rPr>
          <w:rFonts w:ascii="Angsana New" w:hAnsi="Angsana New"/>
          <w:sz w:val="30"/>
          <w:szCs w:val="30"/>
        </w:rPr>
        <w:t>2565</w:t>
      </w:r>
    </w:p>
    <w:p w14:paraId="7B2DDD1D" w14:textId="77777777" w:rsidR="00114E52" w:rsidRDefault="00114E52" w:rsidP="00530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C4BCD" w14:textId="0BC28BAD" w:rsidR="00361F12" w:rsidRPr="00C075DE" w:rsidRDefault="00986357" w:rsidP="00530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86357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4C5760" w:rsidRPr="00986357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</w:t>
      </w:r>
      <w:r w:rsidR="00FD0FE3" w:rsidRPr="00986357">
        <w:rPr>
          <w:rFonts w:asciiTheme="majorBidi" w:hAnsiTheme="majorBidi" w:cstheme="majorBidi" w:hint="cs"/>
          <w:sz w:val="30"/>
          <w:szCs w:val="30"/>
          <w:cs/>
        </w:rPr>
        <w:t>สำหรับสิทธิที่หมดอายุ</w:t>
      </w:r>
      <w:r w:rsidR="004C5760" w:rsidRPr="00986357">
        <w:rPr>
          <w:rFonts w:asciiTheme="majorBidi" w:hAnsiTheme="majorBidi" w:cstheme="majorBidi"/>
          <w:sz w:val="30"/>
          <w:szCs w:val="30"/>
          <w:cs/>
        </w:rPr>
        <w:t>ในงบการเงินรวมและ</w:t>
      </w:r>
      <w:r w:rsidR="007B1103">
        <w:rPr>
          <w:rFonts w:asciiTheme="majorBidi" w:hAnsiTheme="majorBidi" w:cstheme="majorBidi"/>
          <w:sz w:val="30"/>
          <w:szCs w:val="30"/>
        </w:rPr>
        <w:br/>
      </w:r>
      <w:r w:rsidR="004C5760" w:rsidRPr="0098635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งบการเงินเฉพาะกิจการสำหรับงวด</w:t>
      </w:r>
      <w:r w:rsidR="004C5760" w:rsidRPr="00986357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47F80" w:rsidRPr="0098635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B387C" w:rsidRPr="000B387C">
        <w:rPr>
          <w:rFonts w:asciiTheme="majorBidi" w:hAnsiTheme="majorBidi" w:cstheme="majorBidi"/>
          <w:sz w:val="30"/>
          <w:szCs w:val="30"/>
        </w:rPr>
        <w:t>30</w:t>
      </w:r>
      <w:r w:rsidR="003B1347" w:rsidRPr="00986357">
        <w:rPr>
          <w:rFonts w:asciiTheme="majorBidi" w:hAnsiTheme="majorBidi" w:cstheme="majorBidi"/>
          <w:sz w:val="30"/>
          <w:szCs w:val="30"/>
        </w:rPr>
        <w:t xml:space="preserve"> </w:t>
      </w:r>
      <w:r w:rsidR="003B1347" w:rsidRPr="00986357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447F80" w:rsidRPr="009863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387C" w:rsidRPr="000B387C">
        <w:rPr>
          <w:rFonts w:asciiTheme="majorBidi" w:hAnsiTheme="majorBidi" w:cstheme="majorBidi"/>
          <w:sz w:val="30"/>
          <w:szCs w:val="30"/>
        </w:rPr>
        <w:t>2565</w:t>
      </w:r>
      <w:r w:rsidRPr="00986357">
        <w:rPr>
          <w:rFonts w:asciiTheme="majorBidi" w:hAnsiTheme="majorBidi" w:cstheme="majorBidi"/>
          <w:sz w:val="30"/>
          <w:szCs w:val="30"/>
        </w:rPr>
        <w:t xml:space="preserve"> </w:t>
      </w:r>
      <w:r w:rsidRPr="0098635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0B387C" w:rsidRPr="000B387C">
        <w:rPr>
          <w:rFonts w:asciiTheme="majorBidi" w:hAnsiTheme="majorBidi" w:cstheme="majorBidi"/>
          <w:sz w:val="30"/>
          <w:szCs w:val="30"/>
        </w:rPr>
        <w:t>1</w:t>
      </w:r>
      <w:r w:rsidR="0044375A">
        <w:rPr>
          <w:rFonts w:asciiTheme="majorBidi" w:hAnsiTheme="majorBidi" w:cstheme="majorBidi"/>
          <w:sz w:val="30"/>
          <w:szCs w:val="30"/>
        </w:rPr>
        <w:t>.</w:t>
      </w:r>
      <w:r w:rsidR="000B387C" w:rsidRPr="000B387C">
        <w:rPr>
          <w:rFonts w:asciiTheme="majorBidi" w:hAnsiTheme="majorBidi" w:cstheme="majorBidi"/>
          <w:sz w:val="30"/>
          <w:szCs w:val="30"/>
        </w:rPr>
        <w:t>23</w:t>
      </w:r>
      <w:r w:rsidRPr="009863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110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B1103">
        <w:rPr>
          <w:rFonts w:asciiTheme="majorBidi" w:hAnsiTheme="majorBidi" w:cstheme="majorBidi"/>
          <w:sz w:val="30"/>
          <w:szCs w:val="30"/>
        </w:rPr>
        <w:t xml:space="preserve"> </w:t>
      </w:r>
      <w:r w:rsidR="00935CE2" w:rsidRPr="007B110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B387C" w:rsidRPr="000B387C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447F80" w:rsidRPr="007B110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D4CD8" w:rsidRPr="007B11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B110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ค่าใช้จ่าย </w:t>
      </w:r>
      <w:r w:rsidR="000B387C" w:rsidRPr="000B387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F410C" w:rsidRPr="007B110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B387C" w:rsidRPr="000B387C">
        <w:rPr>
          <w:rFonts w:asciiTheme="majorBidi" w:hAnsiTheme="majorBidi" w:cstheme="majorBidi"/>
          <w:i/>
          <w:iCs/>
          <w:sz w:val="30"/>
          <w:szCs w:val="30"/>
        </w:rPr>
        <w:t>76</w:t>
      </w:r>
      <w:r w:rsidR="00447F80" w:rsidRPr="007B11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47F80" w:rsidRPr="00C075D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8B22748" w14:textId="4599EADE" w:rsidR="004E2B53" w:rsidRPr="00C075DE" w:rsidRDefault="004E2B53" w:rsidP="0052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E1B6D" w14:textId="0A24D29D" w:rsidR="00296496" w:rsidRPr="00C075DE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รายการเคลื่อนไหวในระหว่างงวด</w:t>
      </w:r>
      <w:r w:rsidR="00530383" w:rsidRPr="00C075DE">
        <w:rPr>
          <w:rFonts w:asciiTheme="majorBidi" w:hAnsiTheme="majorBidi" w:cstheme="majorBidi"/>
          <w:sz w:val="30"/>
          <w:szCs w:val="30"/>
          <w:cs/>
        </w:rPr>
        <w:t>หก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B387C" w:rsidRPr="000B387C">
        <w:rPr>
          <w:rFonts w:asciiTheme="majorBidi" w:hAnsiTheme="majorBidi" w:cstheme="majorBidi"/>
          <w:sz w:val="30"/>
          <w:szCs w:val="30"/>
        </w:rPr>
        <w:t>30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1347" w:rsidRPr="00C075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387C" w:rsidRPr="000B387C">
        <w:rPr>
          <w:rFonts w:asciiTheme="majorBidi" w:hAnsiTheme="majorBidi" w:cstheme="majorBidi"/>
          <w:sz w:val="30"/>
          <w:szCs w:val="30"/>
        </w:rPr>
        <w:t>2565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B387C" w:rsidRPr="000B387C">
        <w:rPr>
          <w:rFonts w:asciiTheme="majorBidi" w:hAnsiTheme="majorBidi" w:cstheme="majorBidi"/>
          <w:sz w:val="30"/>
          <w:szCs w:val="30"/>
        </w:rPr>
        <w:t>2564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ของใบสำคัญแสดงสิทธิ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ACA39B" w14:textId="77777777" w:rsidR="003B1347" w:rsidRPr="00C075DE" w:rsidRDefault="003B1347" w:rsidP="003B1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33"/>
      </w:tblGrid>
      <w:tr w:rsidR="003B1347" w:rsidRPr="00C075DE" w14:paraId="4F5BA74F" w14:textId="77777777" w:rsidTr="00FF78D8">
        <w:tc>
          <w:tcPr>
            <w:tcW w:w="3688" w:type="dxa"/>
          </w:tcPr>
          <w:p w14:paraId="220D5664" w14:textId="77777777" w:rsidR="003B1347" w:rsidRPr="00C075DE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58" w:type="dxa"/>
            <w:gridSpan w:val="7"/>
            <w:hideMark/>
          </w:tcPr>
          <w:p w14:paraId="74B7EF13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3B1347" w:rsidRPr="00C075DE" w14:paraId="6A083B5B" w14:textId="77777777" w:rsidTr="00FF78D8">
        <w:tc>
          <w:tcPr>
            <w:tcW w:w="3688" w:type="dxa"/>
            <w:hideMark/>
          </w:tcPr>
          <w:p w14:paraId="0A2E61D6" w14:textId="3C54E3BA" w:rsidR="003B1347" w:rsidRPr="00C075DE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หก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มิถุนายน</w:t>
            </w:r>
          </w:p>
        </w:tc>
        <w:tc>
          <w:tcPr>
            <w:tcW w:w="2593" w:type="dxa"/>
            <w:gridSpan w:val="3"/>
          </w:tcPr>
          <w:p w14:paraId="306C03F1" w14:textId="2E8A483A" w:rsidR="003B1347" w:rsidRPr="00C075DE" w:rsidRDefault="000B387C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3AE00D0B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9" w:type="dxa"/>
            <w:gridSpan w:val="3"/>
            <w:hideMark/>
          </w:tcPr>
          <w:p w14:paraId="40612654" w14:textId="79AA5AD2" w:rsidR="003B1347" w:rsidRPr="00C075DE" w:rsidRDefault="000B387C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3B1347" w:rsidRPr="00C075DE" w14:paraId="5E4CB431" w14:textId="77777777" w:rsidTr="00FF78D8">
        <w:tc>
          <w:tcPr>
            <w:tcW w:w="3688" w:type="dxa"/>
          </w:tcPr>
          <w:p w14:paraId="58D9FFE7" w14:textId="77777777" w:rsidR="003B1347" w:rsidRPr="00C075DE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3E3B25B2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7E220343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79E42D3A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A80F11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56E8E6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จำนวนสิทธิ</w:t>
            </w:r>
          </w:p>
        </w:tc>
        <w:tc>
          <w:tcPr>
            <w:tcW w:w="236" w:type="dxa"/>
          </w:tcPr>
          <w:p w14:paraId="0C31A4B6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678895D5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7DE903A9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6F3E7130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498935F3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E77A54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จำนวนสิทธิ</w:t>
            </w:r>
          </w:p>
        </w:tc>
      </w:tr>
      <w:tr w:rsidR="003B1347" w:rsidRPr="00C075DE" w14:paraId="34E24D42" w14:textId="77777777" w:rsidTr="00FF78D8">
        <w:tc>
          <w:tcPr>
            <w:tcW w:w="3688" w:type="dxa"/>
          </w:tcPr>
          <w:p w14:paraId="3FA9A72C" w14:textId="77777777" w:rsidR="003B1347" w:rsidRPr="00C075DE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6A7F27FC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2B2DE90E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1B529741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  <w:tc>
          <w:tcPr>
            <w:tcW w:w="236" w:type="dxa"/>
          </w:tcPr>
          <w:p w14:paraId="4A8151EF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5E3115F0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1C238968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hideMark/>
          </w:tcPr>
          <w:p w14:paraId="1A5B1FDE" w14:textId="77777777" w:rsidR="003B1347" w:rsidRPr="00C075DE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</w:tr>
      <w:tr w:rsidR="005A48E2" w:rsidRPr="00C075DE" w14:paraId="427855B8" w14:textId="77777777" w:rsidTr="00FF78D8">
        <w:tc>
          <w:tcPr>
            <w:tcW w:w="3688" w:type="dxa"/>
            <w:hideMark/>
          </w:tcPr>
          <w:p w14:paraId="68BAACFF" w14:textId="5965BEB7" w:rsidR="005A48E2" w:rsidRPr="00C075DE" w:rsidRDefault="005A48E2" w:rsidP="005A48E2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C075DE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="000B387C" w:rsidRPr="000B387C">
              <w:rPr>
                <w:rFonts w:asciiTheme="majorBidi" w:hAnsiTheme="majorBidi" w:cstheme="majorBidi"/>
                <w:lang w:val="en-US"/>
              </w:rPr>
              <w:t>1</w:t>
            </w:r>
            <w:r w:rsidRPr="00C075D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075DE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5C8BB28A" w14:textId="4A21F5F7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8</w:t>
            </w:r>
            <w:r w:rsidR="005A48E2">
              <w:rPr>
                <w:rFonts w:ascii="Angsana New" w:hAnsi="Angsana New"/>
                <w:sz w:val="30"/>
                <w:szCs w:val="30"/>
              </w:rPr>
              <w:t>.</w:t>
            </w:r>
            <w:r w:rsidRPr="000B387C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36" w:type="dxa"/>
            <w:shd w:val="clear" w:color="auto" w:fill="auto"/>
          </w:tcPr>
          <w:p w14:paraId="764D344B" w14:textId="77777777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DC0B20" w14:textId="7CB2FD25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="Angsana New" w:hAnsi="Angsana New"/>
                <w:sz w:val="30"/>
                <w:szCs w:val="30"/>
              </w:rPr>
              <w:t>2</w:t>
            </w:r>
            <w:r w:rsidR="005A48E2">
              <w:rPr>
                <w:rFonts w:ascii="Angsana New" w:hAnsi="Angsana New"/>
                <w:sz w:val="30"/>
                <w:szCs w:val="30"/>
              </w:rPr>
              <w:t>,</w:t>
            </w:r>
            <w:r w:rsidRPr="000B387C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  <w:shd w:val="clear" w:color="auto" w:fill="auto"/>
          </w:tcPr>
          <w:p w14:paraId="36A37110" w14:textId="77777777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35539F" w14:textId="15EF2C30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A48E2" w:rsidRPr="00C075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13D5C851" w14:textId="77777777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B727ED5" w14:textId="02FF8FE8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A48E2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</w:tr>
      <w:tr w:rsidR="005A48E2" w:rsidRPr="00C075DE" w14:paraId="071C0177" w14:textId="77777777" w:rsidTr="00FF78D8">
        <w:tc>
          <w:tcPr>
            <w:tcW w:w="3688" w:type="dxa"/>
          </w:tcPr>
          <w:p w14:paraId="072E4AFC" w14:textId="55AF8C72" w:rsidR="005A48E2" w:rsidRPr="00C075DE" w:rsidRDefault="005A48E2" w:rsidP="005A48E2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77936">
              <w:rPr>
                <w:rFonts w:ascii="Angsana New" w:hAnsi="Angsana New" w:cs="Angsana New"/>
                <w:cs/>
                <w:lang w:val="en-US"/>
              </w:rPr>
              <w:t>สิทธิเลือกที่ใช้สิทธิ</w:t>
            </w:r>
          </w:p>
        </w:tc>
        <w:tc>
          <w:tcPr>
            <w:tcW w:w="1187" w:type="dxa"/>
            <w:shd w:val="clear" w:color="auto" w:fill="auto"/>
          </w:tcPr>
          <w:p w14:paraId="15FF5F52" w14:textId="673B1E83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9704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236" w:type="dxa"/>
            <w:shd w:val="clear" w:color="auto" w:fill="auto"/>
          </w:tcPr>
          <w:p w14:paraId="00F881FE" w14:textId="77777777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9F9F66" w14:textId="7B2A8BA3" w:rsidR="005A48E2" w:rsidRPr="00C075DE" w:rsidRDefault="00C9704B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B2F9BF" w14:textId="77777777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241D0F" w14:textId="4CD4F9A7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7B87EB" w14:textId="77777777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D19F014" w14:textId="217A49BF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704B" w:rsidRPr="00C075DE" w14:paraId="0BBC0CCC" w14:textId="77777777" w:rsidTr="00FF78D8">
        <w:tc>
          <w:tcPr>
            <w:tcW w:w="3688" w:type="dxa"/>
          </w:tcPr>
          <w:p w14:paraId="0C345539" w14:textId="7D2C080F" w:rsidR="00C9704B" w:rsidRPr="00B77936" w:rsidRDefault="00C9704B" w:rsidP="005A48E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สิทธิหมดอายุ</w:t>
            </w:r>
          </w:p>
        </w:tc>
        <w:tc>
          <w:tcPr>
            <w:tcW w:w="1187" w:type="dxa"/>
            <w:shd w:val="clear" w:color="auto" w:fill="auto"/>
          </w:tcPr>
          <w:p w14:paraId="4EB61511" w14:textId="5EB673DF" w:rsidR="00C9704B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9704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3A531135" w14:textId="77777777" w:rsidR="00C9704B" w:rsidRPr="00C075DE" w:rsidRDefault="00C9704B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C7E48A" w14:textId="75E020F8" w:rsidR="00C9704B" w:rsidRPr="00C075DE" w:rsidRDefault="00C9704B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974425" w14:textId="77777777" w:rsidR="00C9704B" w:rsidRPr="00C075DE" w:rsidRDefault="00C9704B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1E1A42" w14:textId="4A936D42" w:rsidR="00C9704B" w:rsidRDefault="00C9704B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E20F25" w14:textId="77777777" w:rsidR="00C9704B" w:rsidRPr="00C075DE" w:rsidRDefault="00C9704B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46BEEFD" w14:textId="14D35F5C" w:rsidR="00C9704B" w:rsidRDefault="00C9704B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48E2" w:rsidRPr="00C075DE" w14:paraId="36A625F5" w14:textId="77777777" w:rsidTr="00FF78D8">
        <w:tc>
          <w:tcPr>
            <w:tcW w:w="3688" w:type="dxa"/>
            <w:hideMark/>
          </w:tcPr>
          <w:p w14:paraId="4A292621" w14:textId="4B762F3D" w:rsidR="005A48E2" w:rsidRPr="00C075DE" w:rsidRDefault="005A48E2" w:rsidP="005A48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B387C"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A8AA3D" w14:textId="027685AB" w:rsidR="005A48E2" w:rsidRPr="00C075DE" w:rsidRDefault="00C9704B" w:rsidP="00C97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97AF5E" w14:textId="77777777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2F6E62" w14:textId="27805CD8" w:rsidR="005A48E2" w:rsidRPr="00C075DE" w:rsidRDefault="00C9704B" w:rsidP="00C97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AA7925" w14:textId="77777777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F66E97" w14:textId="446113C1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A48E2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36FD4AC8" w14:textId="77777777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2AAFC7" w14:textId="3FC80097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A48E2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060</w:t>
            </w:r>
          </w:p>
        </w:tc>
      </w:tr>
    </w:tbl>
    <w:p w14:paraId="6D83CE6D" w14:textId="77777777" w:rsidR="002B5E4A" w:rsidRPr="00C075DE" w:rsidRDefault="002B5E4A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B5E4A" w:rsidRPr="00C075DE" w:rsidSect="00EB3E0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749327C0" w14:textId="77777777" w:rsidR="002354D1" w:rsidRPr="00C075DE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77777777" w:rsidR="003B1347" w:rsidRPr="00C075DE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51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7"/>
        <w:gridCol w:w="887"/>
        <w:gridCol w:w="236"/>
        <w:gridCol w:w="886"/>
        <w:gridCol w:w="236"/>
        <w:gridCol w:w="794"/>
        <w:gridCol w:w="236"/>
        <w:gridCol w:w="806"/>
        <w:gridCol w:w="236"/>
        <w:gridCol w:w="666"/>
        <w:gridCol w:w="270"/>
        <w:gridCol w:w="677"/>
        <w:gridCol w:w="270"/>
        <w:gridCol w:w="890"/>
        <w:gridCol w:w="44"/>
        <w:gridCol w:w="192"/>
        <w:gridCol w:w="44"/>
        <w:gridCol w:w="900"/>
        <w:gridCol w:w="236"/>
        <w:gridCol w:w="821"/>
        <w:gridCol w:w="236"/>
        <w:gridCol w:w="881"/>
        <w:gridCol w:w="239"/>
        <w:gridCol w:w="931"/>
        <w:gridCol w:w="237"/>
        <w:gridCol w:w="1031"/>
        <w:gridCol w:w="12"/>
      </w:tblGrid>
      <w:tr w:rsidR="003B1347" w:rsidRPr="00C075DE" w14:paraId="7F24722F" w14:textId="77777777" w:rsidTr="00D22E91">
        <w:trPr>
          <w:gridAfter w:val="1"/>
          <w:wAfter w:w="12" w:type="dxa"/>
          <w:tblHeader/>
        </w:trPr>
        <w:tc>
          <w:tcPr>
            <w:tcW w:w="2257" w:type="dxa"/>
            <w:shd w:val="clear" w:color="auto" w:fill="auto"/>
            <w:vAlign w:val="bottom"/>
          </w:tcPr>
          <w:p w14:paraId="4C1EBEDC" w14:textId="67E9DAF8" w:rsidR="003B1347" w:rsidRPr="00C075DE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82" w:type="dxa"/>
            <w:gridSpan w:val="25"/>
          </w:tcPr>
          <w:p w14:paraId="528CD06B" w14:textId="77777777" w:rsidR="003B1347" w:rsidRPr="00C075DE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46B0" w:rsidRPr="00C075DE" w14:paraId="63D3F8FB" w14:textId="77777777" w:rsidTr="00D22E91">
        <w:trPr>
          <w:gridAfter w:val="1"/>
          <w:wAfter w:w="12" w:type="dxa"/>
          <w:tblHeader/>
        </w:trPr>
        <w:tc>
          <w:tcPr>
            <w:tcW w:w="2257" w:type="dxa"/>
            <w:shd w:val="clear" w:color="auto" w:fill="auto"/>
            <w:vAlign w:val="bottom"/>
          </w:tcPr>
          <w:p w14:paraId="343D62B2" w14:textId="77777777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09" w:type="dxa"/>
            <w:gridSpan w:val="3"/>
          </w:tcPr>
          <w:p w14:paraId="4870579B" w14:textId="0FC7A9B3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8DDB598" w14:textId="77777777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6" w:type="dxa"/>
            <w:gridSpan w:val="3"/>
          </w:tcPr>
          <w:p w14:paraId="7D33B24E" w14:textId="39A63D00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434C48C8" w14:textId="77777777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6090F09A" w14:textId="58074A80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ส่วนงานอื่นๆ</w:t>
            </w:r>
          </w:p>
        </w:tc>
        <w:tc>
          <w:tcPr>
            <w:tcW w:w="270" w:type="dxa"/>
            <w:shd w:val="clear" w:color="auto" w:fill="auto"/>
          </w:tcPr>
          <w:p w14:paraId="336B3CE1" w14:textId="77777777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340B6406" w14:textId="6F94F741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408FD51" w14:textId="77777777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8" w:type="dxa"/>
            <w:gridSpan w:val="3"/>
          </w:tcPr>
          <w:p w14:paraId="6820A0ED" w14:textId="2E63E2FD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46CA9A42" w14:textId="77777777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9" w:type="dxa"/>
            <w:gridSpan w:val="3"/>
            <w:shd w:val="clear" w:color="auto" w:fill="auto"/>
          </w:tcPr>
          <w:p w14:paraId="658CC0F9" w14:textId="4CD30BEE" w:rsidR="00233A4F" w:rsidRPr="00C075DE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5A48E2" w:rsidRPr="00C075DE" w14:paraId="795B5AE7" w14:textId="77777777" w:rsidTr="00D22E91">
        <w:trPr>
          <w:gridAfter w:val="1"/>
          <w:wAfter w:w="12" w:type="dxa"/>
          <w:tblHeader/>
        </w:trPr>
        <w:tc>
          <w:tcPr>
            <w:tcW w:w="2257" w:type="dxa"/>
            <w:shd w:val="clear" w:color="auto" w:fill="auto"/>
            <w:vAlign w:val="bottom"/>
          </w:tcPr>
          <w:p w14:paraId="229D9E6A" w14:textId="362CDC7A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2009" w:type="dxa"/>
            <w:gridSpan w:val="3"/>
          </w:tcPr>
          <w:p w14:paraId="13D317DC" w14:textId="77777777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447141D" w14:textId="77777777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6" w:type="dxa"/>
            <w:gridSpan w:val="3"/>
          </w:tcPr>
          <w:p w14:paraId="55DB510F" w14:textId="77777777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59C192F3" w14:textId="77777777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722F60B2" w14:textId="77777777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9D8680" w14:textId="77777777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1C3D9D77" w14:textId="77777777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2CEA438" w14:textId="77777777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8" w:type="dxa"/>
            <w:gridSpan w:val="3"/>
          </w:tcPr>
          <w:p w14:paraId="4C7E9E7B" w14:textId="77777777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092BFFC" w14:textId="77777777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9" w:type="dxa"/>
            <w:gridSpan w:val="3"/>
            <w:shd w:val="clear" w:color="auto" w:fill="auto"/>
          </w:tcPr>
          <w:p w14:paraId="08DBF53A" w14:textId="77777777" w:rsidR="005A48E2" w:rsidRPr="00C075DE" w:rsidRDefault="005A48E2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B6DF7" w:rsidRPr="00C075DE" w14:paraId="2485B441" w14:textId="77777777" w:rsidTr="00D22E91">
        <w:trPr>
          <w:tblHeader/>
        </w:trPr>
        <w:tc>
          <w:tcPr>
            <w:tcW w:w="2257" w:type="dxa"/>
            <w:shd w:val="clear" w:color="auto" w:fill="auto"/>
            <w:vAlign w:val="bottom"/>
          </w:tcPr>
          <w:p w14:paraId="56039DEF" w14:textId="45D1CEF8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 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87" w:type="dxa"/>
            <w:vAlign w:val="bottom"/>
          </w:tcPr>
          <w:p w14:paraId="0B6D96D5" w14:textId="7700D267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06400F12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1F41C7F1" w14:textId="63F86DA6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9A03E92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14:paraId="6A4168F7" w14:textId="4B50FF75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6A64AD36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7F13875A" w14:textId="283D0AA0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B3C7C23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A20DD5E" w14:textId="095682E5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9370B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4311535C" w14:textId="2662BBAD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AB7DB4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6FE2B7A8" w14:textId="41ABA6DB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ACA4EF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459CA9" w14:textId="67A1B61E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69805B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D97FBE8" w14:textId="12FDD2BE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5AA7DC1B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32283759" w14:textId="13917FEA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4BE01DD5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D944DE2" w14:textId="1AB6DB8D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D7CAF71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  <w:vAlign w:val="bottom"/>
          </w:tcPr>
          <w:p w14:paraId="56AC2148" w14:textId="5B0AD19C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AB6DF7" w:rsidRPr="00C075DE" w14:paraId="685A1CB0" w14:textId="77777777" w:rsidTr="00D22E91">
        <w:trPr>
          <w:gridAfter w:val="1"/>
          <w:wAfter w:w="12" w:type="dxa"/>
          <w:tblHeader/>
        </w:trPr>
        <w:tc>
          <w:tcPr>
            <w:tcW w:w="2257" w:type="dxa"/>
            <w:shd w:val="clear" w:color="auto" w:fill="auto"/>
          </w:tcPr>
          <w:p w14:paraId="3860E71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82" w:type="dxa"/>
            <w:gridSpan w:val="25"/>
          </w:tcPr>
          <w:p w14:paraId="788D85F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6DF7" w:rsidRPr="00C075DE" w14:paraId="2A4B4FE8" w14:textId="77777777" w:rsidTr="00D63CC5">
        <w:trPr>
          <w:gridAfter w:val="1"/>
          <w:wAfter w:w="12" w:type="dxa"/>
        </w:trPr>
        <w:tc>
          <w:tcPr>
            <w:tcW w:w="15139" w:type="dxa"/>
            <w:gridSpan w:val="26"/>
          </w:tcPr>
          <w:p w14:paraId="640B8DC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AB6DF7" w:rsidRPr="00C075DE" w14:paraId="7B2E5F8D" w14:textId="77777777" w:rsidTr="00D22E91">
        <w:tc>
          <w:tcPr>
            <w:tcW w:w="2257" w:type="dxa"/>
            <w:shd w:val="clear" w:color="auto" w:fill="auto"/>
            <w:vAlign w:val="bottom"/>
          </w:tcPr>
          <w:p w14:paraId="264542B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87" w:type="dxa"/>
          </w:tcPr>
          <w:p w14:paraId="4A1DFCC4" w14:textId="0FF0793A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0748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120</w:t>
            </w:r>
            <w:r w:rsidR="000748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36" w:type="dxa"/>
          </w:tcPr>
          <w:p w14:paraId="7B76B63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1438E247" w14:textId="7ED31F90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494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236" w:type="dxa"/>
          </w:tcPr>
          <w:p w14:paraId="654D7B2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</w:tcPr>
          <w:p w14:paraId="687AA4AA" w14:textId="34C99F17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116</w:t>
            </w:r>
            <w:r w:rsidR="000748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236" w:type="dxa"/>
          </w:tcPr>
          <w:p w14:paraId="440C069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</w:tcPr>
          <w:p w14:paraId="1C66B4B7" w14:textId="2A999CC6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116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236" w:type="dxa"/>
          </w:tcPr>
          <w:p w14:paraId="2B2F97B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5BDCFD88" w14:textId="36B43670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18</w:t>
            </w:r>
            <w:r w:rsidR="000748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47F73C5F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72D3ECEA" w14:textId="6B1C3459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4734B62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C3C0A32" w14:textId="04B7982A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0748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255</w:t>
            </w:r>
            <w:r w:rsidR="000748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6003D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1C7F5919" w14:textId="06BAD468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625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236" w:type="dxa"/>
          </w:tcPr>
          <w:p w14:paraId="5C89C45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C3DF02F" w14:textId="07ED8F85" w:rsidR="00AB6DF7" w:rsidRPr="00C075DE" w:rsidRDefault="006D5B16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3405D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69D160AC" w14:textId="0667BF2F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076969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07B7B6B" w14:textId="318E2D46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6D5B1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255</w:t>
            </w:r>
            <w:r w:rsidR="006D5B1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237" w:type="dxa"/>
            <w:shd w:val="clear" w:color="auto" w:fill="auto"/>
          </w:tcPr>
          <w:p w14:paraId="1C3A6E9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08B0A173" w14:textId="0CCBF31B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625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295</w:t>
            </w:r>
          </w:p>
        </w:tc>
      </w:tr>
      <w:tr w:rsidR="00B57912" w:rsidRPr="00C075DE" w14:paraId="48638D31" w14:textId="77777777" w:rsidTr="00D22E91">
        <w:tc>
          <w:tcPr>
            <w:tcW w:w="2257" w:type="dxa"/>
            <w:shd w:val="clear" w:color="auto" w:fill="auto"/>
            <w:vAlign w:val="bottom"/>
          </w:tcPr>
          <w:p w14:paraId="3D14913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59136C8E" w14:textId="20D1AED4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5938564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6153DC8E" w14:textId="214AEF60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694114D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0C97378" w14:textId="44F5FFE5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</w:t>
            </w:r>
            <w:r w:rsidR="000748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064</w:t>
            </w:r>
          </w:p>
        </w:tc>
        <w:tc>
          <w:tcPr>
            <w:tcW w:w="236" w:type="dxa"/>
          </w:tcPr>
          <w:p w14:paraId="4B5F83A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A49AACE" w14:textId="58AE0914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40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236" w:type="dxa"/>
          </w:tcPr>
          <w:p w14:paraId="672A74A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62CB1ADD" w14:textId="64AF9AAC" w:rsidR="00AB6DF7" w:rsidRPr="00C075DE" w:rsidRDefault="00074858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D2807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3A96B8C2" w14:textId="4800E753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AC36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7AAA6" w14:textId="41831A17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48</w:t>
            </w:r>
            <w:r w:rsidR="0007485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0A86C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196C1" w14:textId="46DC5B26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40</w:t>
            </w:r>
            <w:r w:rsidR="00AB6DF7" w:rsidRPr="00C075D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236" w:type="dxa"/>
          </w:tcPr>
          <w:p w14:paraId="2361136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0D1E" w14:textId="7B5DD65A" w:rsidR="00AB6DF7" w:rsidRPr="00C075DE" w:rsidRDefault="006D5B16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12E194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08DA446" w14:textId="69C4B174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40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527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74E3CA3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61D1E0C5" w14:textId="408B9BCC" w:rsidR="00AB6DF7" w:rsidRPr="00C075DE" w:rsidRDefault="006D5B16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A8CD5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A7267" w14:textId="791C7EC8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53725" w:rsidRPr="00C075DE" w14:paraId="6C4CF4CF" w14:textId="77777777" w:rsidTr="00D22E91">
        <w:trPr>
          <w:trHeight w:val="355"/>
        </w:trPr>
        <w:tc>
          <w:tcPr>
            <w:tcW w:w="2257" w:type="dxa"/>
            <w:shd w:val="clear" w:color="auto" w:fill="auto"/>
            <w:vAlign w:val="bottom"/>
          </w:tcPr>
          <w:p w14:paraId="2E2C7E5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7BF7E53C" w14:textId="062D25D0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074858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120</w:t>
            </w:r>
            <w:r w:rsidR="00074858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151</w:t>
            </w:r>
          </w:p>
        </w:tc>
        <w:tc>
          <w:tcPr>
            <w:tcW w:w="236" w:type="dxa"/>
          </w:tcPr>
          <w:p w14:paraId="702224E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68EDD621" w14:textId="0747C272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494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958</w:t>
            </w:r>
          </w:p>
        </w:tc>
        <w:tc>
          <w:tcPr>
            <w:tcW w:w="236" w:type="dxa"/>
          </w:tcPr>
          <w:p w14:paraId="073C9CB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B54BB19" w14:textId="4F815F2A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164</w:t>
            </w:r>
            <w:r w:rsidR="00074858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789</w:t>
            </w:r>
          </w:p>
        </w:tc>
        <w:tc>
          <w:tcPr>
            <w:tcW w:w="236" w:type="dxa"/>
          </w:tcPr>
          <w:p w14:paraId="3C9A84C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EE47FD7" w14:textId="1A4AAC78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157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236" w:type="dxa"/>
          </w:tcPr>
          <w:p w14:paraId="6F0921C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11AB1" w14:textId="6A8F592F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18</w:t>
            </w:r>
            <w:r w:rsidR="00074858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4449E50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3E028" w14:textId="0F524B9C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13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7E1B5B9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56966" w14:textId="02003C33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6D5B1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303</w:t>
            </w:r>
            <w:r w:rsidR="006D5B1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F95B1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7CCD6" w14:textId="4C107158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665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822</w:t>
            </w:r>
          </w:p>
        </w:tc>
        <w:tc>
          <w:tcPr>
            <w:tcW w:w="236" w:type="dxa"/>
          </w:tcPr>
          <w:p w14:paraId="56E9D48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C28DF" w14:textId="7AB7871A" w:rsidR="00AB6DF7" w:rsidRPr="00C075DE" w:rsidRDefault="006D5B16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100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308D25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96F6D" w14:textId="3B2C46B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40</w:t>
            </w: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527</w:t>
            </w: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1B4880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46AAA" w14:textId="7108FDEC" w:rsidR="00AB6DF7" w:rsidRPr="005C4F09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6D5B16"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255</w:t>
            </w:r>
            <w:r w:rsidR="006D5B16"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356</w:t>
            </w:r>
          </w:p>
        </w:tc>
        <w:tc>
          <w:tcPr>
            <w:tcW w:w="237" w:type="dxa"/>
            <w:shd w:val="clear" w:color="auto" w:fill="auto"/>
          </w:tcPr>
          <w:p w14:paraId="110CAC9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6C6FF" w14:textId="214CCF5A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625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295</w:t>
            </w:r>
          </w:p>
        </w:tc>
      </w:tr>
      <w:tr w:rsidR="00B57912" w:rsidRPr="00C075DE" w14:paraId="58948B10" w14:textId="77777777" w:rsidTr="00D22E91">
        <w:tc>
          <w:tcPr>
            <w:tcW w:w="2257" w:type="dxa"/>
            <w:shd w:val="clear" w:color="auto" w:fill="auto"/>
            <w:vAlign w:val="bottom"/>
          </w:tcPr>
          <w:p w14:paraId="5F5890A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63B310D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99F9B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190D099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35BD3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9059B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48D33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B36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DAA9D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</w:tcPr>
          <w:p w14:paraId="03B28509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A65B5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</w:tcPr>
          <w:p w14:paraId="730B3E32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5DEE7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5B9301A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B3787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21B01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6E59E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447B8EB7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EEB3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64330DB9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15A2638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11CFF18E" w14:textId="77777777" w:rsidR="00AB6DF7" w:rsidRPr="005C4F09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172961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F4274D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B6DF7" w:rsidRPr="00C075DE" w14:paraId="2BE40D17" w14:textId="77777777" w:rsidTr="00D22E91">
        <w:trPr>
          <w:trHeight w:val="73"/>
        </w:trPr>
        <w:tc>
          <w:tcPr>
            <w:tcW w:w="2257" w:type="dxa"/>
            <w:shd w:val="clear" w:color="auto" w:fill="auto"/>
            <w:vAlign w:val="bottom"/>
          </w:tcPr>
          <w:p w14:paraId="55A7D9B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87" w:type="dxa"/>
            <w:shd w:val="clear" w:color="auto" w:fill="auto"/>
          </w:tcPr>
          <w:p w14:paraId="23578FA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2EDB8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shd w:val="clear" w:color="auto" w:fill="auto"/>
          </w:tcPr>
          <w:p w14:paraId="2DA8861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2BDA5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E6352B4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68B83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36F83A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1957C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3F497883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A0FFC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3B821684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A6A4E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7C10831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081CF0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2EF089C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E2544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1C848D0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E3AA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703D6332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7E13746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4B650AA7" w14:textId="77777777" w:rsidR="00AB6DF7" w:rsidRPr="005C4F09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E5678E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56699773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B6DF7" w:rsidRPr="00C075DE" w14:paraId="3348DE16" w14:textId="77777777" w:rsidTr="00D22E91">
        <w:trPr>
          <w:trHeight w:val="110"/>
        </w:trPr>
        <w:tc>
          <w:tcPr>
            <w:tcW w:w="2257" w:type="dxa"/>
            <w:shd w:val="clear" w:color="auto" w:fill="auto"/>
          </w:tcPr>
          <w:p w14:paraId="66D6FDED" w14:textId="77777777" w:rsidR="00AB6DF7" w:rsidRPr="00C075DE" w:rsidRDefault="00AB6DF7" w:rsidP="00AB6DF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887" w:type="dxa"/>
          </w:tcPr>
          <w:p w14:paraId="60D84D6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1D6BB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34BB01E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450FB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4579225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3285B2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4E3D82F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D6267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3A8F13F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E28C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3A6E19C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E0B55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399018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21" w:right="-9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FDD543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48F5961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B690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F487992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6CBBF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2872E797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B2B59E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925E3A4" w14:textId="77777777" w:rsidR="00AB6DF7" w:rsidRPr="005C4F09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D9ADEC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2962183E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A48E2" w:rsidRPr="00C075DE" w14:paraId="49D1E175" w14:textId="77777777" w:rsidTr="00840CCA">
        <w:tc>
          <w:tcPr>
            <w:tcW w:w="2257" w:type="dxa"/>
            <w:shd w:val="clear" w:color="auto" w:fill="auto"/>
          </w:tcPr>
          <w:p w14:paraId="64A00AD0" w14:textId="77777777" w:rsidR="005A48E2" w:rsidRPr="00C075DE" w:rsidRDefault="005A48E2" w:rsidP="008F2650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887" w:type="dxa"/>
          </w:tcPr>
          <w:p w14:paraId="6ACBB33D" w14:textId="4CD2546A" w:rsidR="005A48E2" w:rsidRPr="00C075DE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563</w:t>
            </w:r>
            <w:r w:rsidR="00CE10A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36" w:type="dxa"/>
          </w:tcPr>
          <w:p w14:paraId="23A817A9" w14:textId="77777777" w:rsidR="005A48E2" w:rsidRPr="00C075DE" w:rsidRDefault="005A48E2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02A06279" w14:textId="2716C443" w:rsidR="005A48E2" w:rsidRPr="00C075DE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297</w:t>
            </w:r>
            <w:r w:rsidR="005A48E2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236" w:type="dxa"/>
          </w:tcPr>
          <w:p w14:paraId="5DEE78A6" w14:textId="77777777" w:rsidR="005A48E2" w:rsidRPr="00C075DE" w:rsidRDefault="005A48E2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20975718" w14:textId="310A122B" w:rsidR="005A48E2" w:rsidRPr="00C075DE" w:rsidRDefault="00CE10AB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F4F594" w14:textId="77777777" w:rsidR="005A48E2" w:rsidRPr="00C075DE" w:rsidRDefault="005A48E2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187E2202" w14:textId="77777777" w:rsidR="005A48E2" w:rsidRPr="00C075DE" w:rsidRDefault="005A48E2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EB6824" w14:textId="77777777" w:rsidR="005A48E2" w:rsidRPr="00C075DE" w:rsidRDefault="005A48E2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1706F683" w14:textId="215CE98F" w:rsidR="005A48E2" w:rsidRPr="00C075DE" w:rsidRDefault="002E0B4F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2BB35F" w14:textId="77777777" w:rsidR="005A48E2" w:rsidRPr="00C075DE" w:rsidRDefault="005A48E2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048CE456" w14:textId="77777777" w:rsidR="005A48E2" w:rsidRPr="00C075DE" w:rsidRDefault="005A48E2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2059C9" w14:textId="77777777" w:rsidR="005A48E2" w:rsidRPr="00C075DE" w:rsidRDefault="005A48E2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70214F3D" w14:textId="00E1C23F" w:rsidR="005A48E2" w:rsidRPr="00C075DE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563</w:t>
            </w:r>
            <w:r w:rsidR="002E0B4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E9C232" w14:textId="77777777" w:rsidR="005A48E2" w:rsidRPr="00C075DE" w:rsidRDefault="005A48E2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4ACBD11B" w14:textId="12CADA28" w:rsidR="005A48E2" w:rsidRPr="00C075DE" w:rsidRDefault="000B387C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297</w:t>
            </w:r>
            <w:r w:rsidR="005A48E2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236" w:type="dxa"/>
          </w:tcPr>
          <w:p w14:paraId="0821C397" w14:textId="77777777" w:rsidR="005A48E2" w:rsidRPr="00C075DE" w:rsidRDefault="005A48E2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25935F9" w14:textId="40E20246" w:rsidR="005A48E2" w:rsidRPr="00C075DE" w:rsidRDefault="002E0B4F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785B31" w14:textId="77777777" w:rsidR="005A48E2" w:rsidRPr="00C075DE" w:rsidRDefault="005A48E2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3B4F1016" w14:textId="77777777" w:rsidR="005A48E2" w:rsidRPr="00C075DE" w:rsidRDefault="005A48E2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328F90D" w14:textId="77777777" w:rsidR="005A48E2" w:rsidRPr="00C075DE" w:rsidRDefault="005A48E2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5E7587E" w14:textId="54CB808C" w:rsidR="005A48E2" w:rsidRPr="005C4F09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563</w:t>
            </w:r>
            <w:r w:rsidR="002E0B4F" w:rsidRPr="005C4F0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37" w:type="dxa"/>
            <w:shd w:val="clear" w:color="auto" w:fill="auto"/>
          </w:tcPr>
          <w:p w14:paraId="073A9B6A" w14:textId="77777777" w:rsidR="005A48E2" w:rsidRPr="00C075DE" w:rsidRDefault="005A48E2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  <w:vAlign w:val="bottom"/>
          </w:tcPr>
          <w:p w14:paraId="6E68E97A" w14:textId="601F220C" w:rsidR="005A48E2" w:rsidRPr="00C075DE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297</w:t>
            </w:r>
            <w:r w:rsidR="005A48E2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123</w:t>
            </w:r>
          </w:p>
        </w:tc>
      </w:tr>
      <w:tr w:rsidR="00AB6DF7" w:rsidRPr="00C075DE" w14:paraId="0CA814DA" w14:textId="77777777" w:rsidTr="00D22E91">
        <w:tc>
          <w:tcPr>
            <w:tcW w:w="2257" w:type="dxa"/>
            <w:shd w:val="clear" w:color="auto" w:fill="auto"/>
          </w:tcPr>
          <w:p w14:paraId="0D7CCA7C" w14:textId="77777777" w:rsidR="00AB6DF7" w:rsidRPr="00C075DE" w:rsidRDefault="00AB6DF7" w:rsidP="00AB6DF7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887" w:type="dxa"/>
          </w:tcPr>
          <w:p w14:paraId="0770BE62" w14:textId="6E82571A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434</w:t>
            </w:r>
            <w:r w:rsidR="00CE10A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779</w:t>
            </w:r>
          </w:p>
        </w:tc>
        <w:tc>
          <w:tcPr>
            <w:tcW w:w="236" w:type="dxa"/>
          </w:tcPr>
          <w:p w14:paraId="0B44661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5A0CFB1C" w14:textId="500E97A8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499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236" w:type="dxa"/>
          </w:tcPr>
          <w:p w14:paraId="3F0A45F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082A60E2" w14:textId="6605E2DD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119</w:t>
            </w:r>
            <w:r w:rsidR="00CE10A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236" w:type="dxa"/>
            <w:shd w:val="clear" w:color="auto" w:fill="auto"/>
          </w:tcPr>
          <w:p w14:paraId="5CD37D4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38797843" w14:textId="04D1390F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132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236" w:type="dxa"/>
            <w:shd w:val="clear" w:color="auto" w:fill="auto"/>
          </w:tcPr>
          <w:p w14:paraId="2707850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686F31F" w14:textId="0478CDB2" w:rsidR="00AB6DF7" w:rsidRPr="00C075DE" w:rsidRDefault="002E0B4F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9D21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796D906C" w14:textId="78D8EAE1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4A77C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72E28A9F" w14:textId="47CCE4E8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554</w:t>
            </w:r>
            <w:r w:rsidR="002E0B4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7ECFAE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59628DF1" w14:textId="61969E8F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632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236" w:type="dxa"/>
          </w:tcPr>
          <w:p w14:paraId="34EC338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481F891" w14:textId="6B781CB4" w:rsidR="00AB6DF7" w:rsidRPr="00C075DE" w:rsidRDefault="002E0B4F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929BEC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01897613" w14:textId="52A3E85E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40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527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18361D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84D2BA7" w14:textId="59265BE7" w:rsidR="00AB6DF7" w:rsidRPr="005C4F09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506</w:t>
            </w:r>
            <w:r w:rsidR="002E0B4F" w:rsidRPr="005C4F0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37" w:type="dxa"/>
            <w:shd w:val="clear" w:color="auto" w:fill="auto"/>
          </w:tcPr>
          <w:p w14:paraId="4390940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1C8A9CA5" w14:textId="4CE99028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591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792</w:t>
            </w:r>
          </w:p>
        </w:tc>
      </w:tr>
      <w:tr w:rsidR="00AB6DF7" w:rsidRPr="00C075DE" w14:paraId="4F8DB85D" w14:textId="77777777" w:rsidTr="00D22E91">
        <w:tc>
          <w:tcPr>
            <w:tcW w:w="2257" w:type="dxa"/>
            <w:shd w:val="clear" w:color="auto" w:fill="auto"/>
          </w:tcPr>
          <w:p w14:paraId="316D13FB" w14:textId="4EE412D1" w:rsidR="00AB6DF7" w:rsidRPr="00C075DE" w:rsidRDefault="00AB6DF7" w:rsidP="00AB6DF7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เกาหลี</w:t>
            </w:r>
          </w:p>
        </w:tc>
        <w:tc>
          <w:tcPr>
            <w:tcW w:w="887" w:type="dxa"/>
          </w:tcPr>
          <w:p w14:paraId="40A45FE5" w14:textId="402466B2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241</w:t>
            </w:r>
            <w:r w:rsidR="00CE10A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236" w:type="dxa"/>
          </w:tcPr>
          <w:p w14:paraId="7CFFBA9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shd w:val="clear" w:color="auto" w:fill="auto"/>
          </w:tcPr>
          <w:p w14:paraId="79A724D9" w14:textId="3802FF2C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160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1C3D96F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01D443A4" w14:textId="2EAF166F" w:rsidR="00AB6DF7" w:rsidRPr="00C075DE" w:rsidRDefault="00CE10AB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3A4DF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2348E4FE" w14:textId="76CE43D5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85B6E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2AC73CA0" w14:textId="2977E8BA" w:rsidR="00AB6DF7" w:rsidRPr="00C075DE" w:rsidRDefault="002E0B4F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6D852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5C9986B3" w14:textId="52E492B5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16BF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65272AD5" w14:textId="43440F7C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241</w:t>
            </w:r>
            <w:r w:rsidR="002E0B4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A31A40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4E32E02B" w14:textId="24F54DFE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160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10CEA01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1DFB332" w14:textId="561059D7" w:rsidR="00AB6DF7" w:rsidRPr="00C075DE" w:rsidRDefault="002E0B4F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EA6B2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</w:tcPr>
          <w:p w14:paraId="051D2617" w14:textId="03AA8393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A4AE3F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6179F78" w14:textId="1C5725DE" w:rsidR="00AB6DF7" w:rsidRPr="005C4F09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241</w:t>
            </w:r>
            <w:r w:rsidR="002E0B4F" w:rsidRPr="005C4F0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237" w:type="dxa"/>
            <w:shd w:val="clear" w:color="auto" w:fill="auto"/>
          </w:tcPr>
          <w:p w14:paraId="434D8F4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  <w:vAlign w:val="bottom"/>
          </w:tcPr>
          <w:p w14:paraId="117EFBC7" w14:textId="2FDDBAB4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160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162</w:t>
            </w:r>
          </w:p>
        </w:tc>
      </w:tr>
      <w:tr w:rsidR="00B57912" w:rsidRPr="00C075DE" w14:paraId="5109C044" w14:textId="77777777" w:rsidTr="00D22E91">
        <w:tc>
          <w:tcPr>
            <w:tcW w:w="2257" w:type="dxa"/>
            <w:shd w:val="clear" w:color="auto" w:fill="auto"/>
          </w:tcPr>
          <w:p w14:paraId="5D3DE181" w14:textId="77777777" w:rsidR="00AB6DF7" w:rsidRPr="00C075DE" w:rsidRDefault="00AB6DF7" w:rsidP="00AB6DF7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ประเทศอื่นๆ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A00FC30" w14:textId="02F730AF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880</w:t>
            </w:r>
            <w:r w:rsidR="00CE10A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236" w:type="dxa"/>
          </w:tcPr>
          <w:p w14:paraId="02D78D9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</w:tcPr>
          <w:p w14:paraId="22608126" w14:textId="188887C6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538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236" w:type="dxa"/>
            <w:shd w:val="clear" w:color="auto" w:fill="auto"/>
          </w:tcPr>
          <w:p w14:paraId="6B4762B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CA354D6" w14:textId="115581AB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45</w:t>
            </w:r>
            <w:r w:rsidR="00CE10A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236" w:type="dxa"/>
            <w:shd w:val="clear" w:color="auto" w:fill="auto"/>
          </w:tcPr>
          <w:p w14:paraId="10FA528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6E3C2AFA" w14:textId="0C109407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626</w:t>
            </w:r>
          </w:p>
        </w:tc>
        <w:tc>
          <w:tcPr>
            <w:tcW w:w="236" w:type="dxa"/>
            <w:shd w:val="clear" w:color="auto" w:fill="auto"/>
          </w:tcPr>
          <w:p w14:paraId="1549AC4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466342E9" w14:textId="0D2CD5CD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  <w:r w:rsidR="002E0B4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690ACF0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5EB5B023" w14:textId="7BA29D76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  <w:r w:rsidR="00AB6DF7" w:rsidRPr="00C075D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7B33121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910D5" w14:textId="60F41842" w:rsidR="00AB6DF7" w:rsidRPr="00C075DE" w:rsidRDefault="000B387C" w:rsidP="00AB6DF7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="002E0B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387C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17A28F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40011" w14:textId="55139110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B387C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="00AB6DF7" w:rsidRPr="00C075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387C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36" w:type="dxa"/>
            <w:shd w:val="clear" w:color="auto" w:fill="auto"/>
          </w:tcPr>
          <w:p w14:paraId="1E438E4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0B513AE" w14:textId="4C537747" w:rsidR="00AB6DF7" w:rsidRPr="00C075DE" w:rsidRDefault="002E0B4F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0B94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45919690" w14:textId="20D48155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49F91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6AF78" w14:textId="135F5C1F" w:rsidR="00AB6DF7" w:rsidRPr="005C4F09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944</w:t>
            </w:r>
            <w:r w:rsidR="002E0B4F" w:rsidRPr="005C4F0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237" w:type="dxa"/>
            <w:shd w:val="clear" w:color="auto" w:fill="auto"/>
          </w:tcPr>
          <w:p w14:paraId="41E651A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76350" w14:textId="049271B9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576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218</w:t>
            </w:r>
          </w:p>
        </w:tc>
      </w:tr>
      <w:tr w:rsidR="00D53725" w:rsidRPr="00C075DE" w14:paraId="62507AEA" w14:textId="77777777" w:rsidTr="00D22E91">
        <w:tc>
          <w:tcPr>
            <w:tcW w:w="2257" w:type="dxa"/>
            <w:shd w:val="clear" w:color="auto" w:fill="auto"/>
          </w:tcPr>
          <w:p w14:paraId="7E21C020" w14:textId="77777777" w:rsidR="00AB6DF7" w:rsidRPr="00C075DE" w:rsidRDefault="00AB6DF7" w:rsidP="00AB6DF7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รวมรายได้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6FD47A24" w14:textId="48484E72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CE10A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120</w:t>
            </w:r>
            <w:r w:rsidR="00CE10A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151</w:t>
            </w:r>
          </w:p>
        </w:tc>
        <w:tc>
          <w:tcPr>
            <w:tcW w:w="236" w:type="dxa"/>
          </w:tcPr>
          <w:p w14:paraId="455EB44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5D371C13" w14:textId="023B5137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494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958</w:t>
            </w:r>
          </w:p>
        </w:tc>
        <w:tc>
          <w:tcPr>
            <w:tcW w:w="236" w:type="dxa"/>
          </w:tcPr>
          <w:p w14:paraId="263CF0A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8F1CA" w14:textId="04CEC37D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164</w:t>
            </w:r>
            <w:r w:rsidR="002E0B4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789</w:t>
            </w:r>
          </w:p>
        </w:tc>
        <w:tc>
          <w:tcPr>
            <w:tcW w:w="236" w:type="dxa"/>
            <w:shd w:val="clear" w:color="auto" w:fill="auto"/>
          </w:tcPr>
          <w:p w14:paraId="259091E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AE5C6" w14:textId="08BD6CD5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157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236" w:type="dxa"/>
            <w:shd w:val="clear" w:color="auto" w:fill="auto"/>
          </w:tcPr>
          <w:p w14:paraId="0C8DAB0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6298B" w14:textId="5B3DC2A6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18</w:t>
            </w:r>
            <w:r w:rsidR="002E0B4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65D48DB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D859E" w14:textId="1E851E6D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13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070BB39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5CD12" w14:textId="7D17B8AF" w:rsidR="00AB6DF7" w:rsidRPr="00C075DE" w:rsidRDefault="000B387C" w:rsidP="00AB6DF7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E0B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</w:t>
            </w:r>
            <w:r w:rsidR="002E0B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C9193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9E9A5" w14:textId="0BA15B0A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665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822</w:t>
            </w:r>
          </w:p>
        </w:tc>
        <w:tc>
          <w:tcPr>
            <w:tcW w:w="236" w:type="dxa"/>
          </w:tcPr>
          <w:p w14:paraId="59E5002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30419" w14:textId="3154C1BA" w:rsidR="00AB6DF7" w:rsidRPr="00C075DE" w:rsidRDefault="002E0B4F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100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01149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EBE38" w14:textId="1D1D5D26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40</w:t>
            </w: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527</w:t>
            </w: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8541F0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6D0E3" w14:textId="12D5546F" w:rsidR="00AB6DF7" w:rsidRPr="005C4F09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2E0B4F"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255</w:t>
            </w:r>
            <w:r w:rsidR="002E0B4F"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356</w:t>
            </w:r>
          </w:p>
        </w:tc>
        <w:tc>
          <w:tcPr>
            <w:tcW w:w="237" w:type="dxa"/>
            <w:shd w:val="clear" w:color="auto" w:fill="auto"/>
          </w:tcPr>
          <w:p w14:paraId="17F89F0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8E406" w14:textId="61A9281C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625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295</w:t>
            </w:r>
          </w:p>
        </w:tc>
      </w:tr>
      <w:tr w:rsidR="00B57912" w:rsidRPr="00C075DE" w14:paraId="6DFE0DDF" w14:textId="77777777" w:rsidTr="00D22E91">
        <w:tc>
          <w:tcPr>
            <w:tcW w:w="2257" w:type="dxa"/>
            <w:shd w:val="clear" w:color="auto" w:fill="auto"/>
            <w:vAlign w:val="bottom"/>
          </w:tcPr>
          <w:p w14:paraId="448860D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EF6E46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613C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1E51552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D1BF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106718F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36939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6EC85D4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7AFFFD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</w:tcPr>
          <w:p w14:paraId="55F746E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67FDA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0BE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841F5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48B23912" w14:textId="77777777" w:rsidR="00AB6DF7" w:rsidRPr="00C075DE" w:rsidRDefault="00AB6DF7" w:rsidP="00AB6DF7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8444EC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F80C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4B898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3FE83EBC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BB96C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76941A05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B727D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4F7FCD27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4EE228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AFEC02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B6DF7" w:rsidRPr="00C075DE" w14:paraId="7AADAC9E" w14:textId="77777777" w:rsidTr="00D22E91">
        <w:tc>
          <w:tcPr>
            <w:tcW w:w="2257" w:type="dxa"/>
            <w:shd w:val="clear" w:color="auto" w:fill="auto"/>
            <w:vAlign w:val="bottom"/>
          </w:tcPr>
          <w:p w14:paraId="46671BA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</w:tcPr>
          <w:p w14:paraId="7C9D727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D4F6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2E1B9B7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2768B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26E9EBF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0DF2F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D2FBDB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8DB4E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660D36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9B3B6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7D4303E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FACB0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64BB844" w14:textId="77777777" w:rsidR="00AB6DF7" w:rsidRPr="00C075DE" w:rsidRDefault="00AB6DF7" w:rsidP="00AB6DF7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E8D1A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3BC0FD4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C0F99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734C2B2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1DE53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</w:tcPr>
          <w:p w14:paraId="2BEFD59C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E29EF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52F8FC50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4F464B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1EC8067D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B6DF7" w:rsidRPr="00C075DE" w14:paraId="4A403C92" w14:textId="77777777" w:rsidTr="00D22E91">
        <w:tc>
          <w:tcPr>
            <w:tcW w:w="2257" w:type="dxa"/>
            <w:shd w:val="clear" w:color="auto" w:fill="auto"/>
          </w:tcPr>
          <w:p w14:paraId="368C0D7B" w14:textId="77777777" w:rsidR="00AB6DF7" w:rsidRPr="00C075DE" w:rsidRDefault="00AB6DF7" w:rsidP="00AB6DF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887" w:type="dxa"/>
          </w:tcPr>
          <w:p w14:paraId="35EDF1F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04675E4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0C97A3D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3074C90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0B517A5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FCF698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30FEE3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532276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201E13C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CE8804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3E8EAB6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251F59F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1D488385" w14:textId="77777777" w:rsidR="00AB6DF7" w:rsidRPr="00C075DE" w:rsidRDefault="00AB6DF7" w:rsidP="00AB6DF7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1EA45F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138B95A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CF9485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325826B1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</w:tcPr>
          <w:p w14:paraId="7AD1111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</w:tcPr>
          <w:p w14:paraId="41889EEE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</w:tcPr>
          <w:p w14:paraId="3145DDB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6057735F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</w:tcPr>
          <w:p w14:paraId="15F1DEB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7AF95509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B6DF7" w:rsidRPr="00C075DE" w14:paraId="1D4CBA6B" w14:textId="77777777" w:rsidTr="00D22E91">
        <w:tc>
          <w:tcPr>
            <w:tcW w:w="2257" w:type="dxa"/>
            <w:shd w:val="clear" w:color="auto" w:fill="auto"/>
          </w:tcPr>
          <w:p w14:paraId="1D608216" w14:textId="77777777" w:rsidR="00AB6DF7" w:rsidRPr="00C075DE" w:rsidRDefault="00AB6DF7" w:rsidP="00AB6DF7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ผลิตภัณฑ์น้ำ</w:t>
            </w:r>
          </w:p>
        </w:tc>
        <w:tc>
          <w:tcPr>
            <w:tcW w:w="887" w:type="dxa"/>
          </w:tcPr>
          <w:p w14:paraId="1A6B3FB1" w14:textId="643BDC46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2E0B4F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921</w:t>
            </w:r>
            <w:r w:rsidR="002E0B4F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748</w:t>
            </w:r>
          </w:p>
        </w:tc>
        <w:tc>
          <w:tcPr>
            <w:tcW w:w="236" w:type="dxa"/>
          </w:tcPr>
          <w:p w14:paraId="1F77178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36CE9905" w14:textId="721B3D68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296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376</w:t>
            </w:r>
          </w:p>
        </w:tc>
        <w:tc>
          <w:tcPr>
            <w:tcW w:w="236" w:type="dxa"/>
          </w:tcPr>
          <w:p w14:paraId="2ED11BC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2723554C" w14:textId="696F17AC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129</w:t>
            </w:r>
            <w:r w:rsidR="00970DC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118BFA5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420F71C9" w14:textId="37C7E1BC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126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236" w:type="dxa"/>
            <w:shd w:val="clear" w:color="auto" w:fill="auto"/>
          </w:tcPr>
          <w:p w14:paraId="658CFCD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6CCDAA1C" w14:textId="4A4BFA02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18</w:t>
            </w:r>
            <w:r w:rsidR="00970DC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2903EFB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1710A0A5" w14:textId="1C31D92F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13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73EF86E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4716FECB" w14:textId="2A040618" w:rsidR="00AB6DF7" w:rsidRPr="00C075DE" w:rsidRDefault="000B387C" w:rsidP="00AB6DF7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B387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70DC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B387C">
              <w:rPr>
                <w:rFonts w:asciiTheme="majorBidi" w:hAnsiTheme="majorBidi" w:cstheme="majorBidi"/>
                <w:sz w:val="27"/>
                <w:szCs w:val="27"/>
              </w:rPr>
              <w:t>069</w:t>
            </w:r>
            <w:r w:rsidR="00970DC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B387C">
              <w:rPr>
                <w:rFonts w:asciiTheme="majorBidi" w:hAnsiTheme="majorBidi" w:cstheme="majorBidi"/>
                <w:sz w:val="27"/>
                <w:szCs w:val="27"/>
              </w:rPr>
              <w:t>514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39987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49B34EC" w14:textId="58674616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0B387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AB6DF7" w:rsidRPr="00C075D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B387C">
              <w:rPr>
                <w:rFonts w:asciiTheme="majorBidi" w:hAnsiTheme="majorBidi" w:cstheme="majorBidi"/>
                <w:sz w:val="27"/>
                <w:szCs w:val="27"/>
              </w:rPr>
              <w:t>436</w:t>
            </w:r>
            <w:r w:rsidR="00AB6DF7" w:rsidRPr="00C075D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B387C">
              <w:rPr>
                <w:rFonts w:asciiTheme="majorBidi" w:hAnsiTheme="majorBidi" w:cstheme="majorBidi"/>
                <w:sz w:val="27"/>
                <w:szCs w:val="27"/>
              </w:rPr>
              <w:t>581</w:t>
            </w:r>
          </w:p>
        </w:tc>
        <w:tc>
          <w:tcPr>
            <w:tcW w:w="236" w:type="dxa"/>
          </w:tcPr>
          <w:p w14:paraId="414A08D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0420868" w14:textId="4B48FD0D" w:rsidR="00AB6DF7" w:rsidRPr="00C075DE" w:rsidRDefault="00970DC0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031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04951A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vAlign w:val="bottom"/>
          </w:tcPr>
          <w:p w14:paraId="67CD4AC7" w14:textId="3671ADE1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17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851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</w:tcPr>
          <w:p w14:paraId="49BAA47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1844197D" w14:textId="246DB75A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</w:t>
            </w:r>
            <w:r w:rsidR="00970DC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040</w:t>
            </w:r>
            <w:r w:rsidR="00970DC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483</w:t>
            </w:r>
          </w:p>
        </w:tc>
        <w:tc>
          <w:tcPr>
            <w:tcW w:w="237" w:type="dxa"/>
            <w:shd w:val="clear" w:color="auto" w:fill="auto"/>
          </w:tcPr>
          <w:p w14:paraId="079282F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1AB7EEB1" w14:textId="7D77604E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418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730</w:t>
            </w:r>
          </w:p>
        </w:tc>
      </w:tr>
      <w:tr w:rsidR="00AB6DF7" w:rsidRPr="00C075DE" w14:paraId="0DA85992" w14:textId="77777777" w:rsidTr="00D773ED">
        <w:tc>
          <w:tcPr>
            <w:tcW w:w="2257" w:type="dxa"/>
            <w:shd w:val="clear" w:color="auto" w:fill="auto"/>
          </w:tcPr>
          <w:p w14:paraId="1AB116EF" w14:textId="2C6DFD99" w:rsidR="00AB6DF7" w:rsidRPr="00C075DE" w:rsidRDefault="00AB6DF7" w:rsidP="00AB6DF7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887" w:type="dxa"/>
          </w:tcPr>
          <w:p w14:paraId="16C98646" w14:textId="5ECBB2CC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72</w:t>
            </w:r>
            <w:r w:rsidR="00970DC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855</w:t>
            </w:r>
          </w:p>
        </w:tc>
        <w:tc>
          <w:tcPr>
            <w:tcW w:w="236" w:type="dxa"/>
          </w:tcPr>
          <w:p w14:paraId="4C30EEC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</w:tcPr>
          <w:p w14:paraId="0C45A08A" w14:textId="63F925F3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69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024</w:t>
            </w:r>
          </w:p>
        </w:tc>
        <w:tc>
          <w:tcPr>
            <w:tcW w:w="236" w:type="dxa"/>
          </w:tcPr>
          <w:p w14:paraId="662C89D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55B1411E" w14:textId="04BD9D15" w:rsidR="00AB6DF7" w:rsidRPr="00C075DE" w:rsidRDefault="00970DC0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1BFC5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28AC19F4" w14:textId="17881CF5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6C6DA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73B74222" w14:textId="0F74F715" w:rsidR="00AB6DF7" w:rsidRPr="00C075DE" w:rsidRDefault="00970DC0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1017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025240D3" w14:textId="5FFA8BF1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8D852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583A8409" w14:textId="0B31B171" w:rsidR="00AB6DF7" w:rsidRPr="00C075DE" w:rsidRDefault="000B387C" w:rsidP="00AB6DF7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B387C">
              <w:rPr>
                <w:rFonts w:asciiTheme="majorBidi" w:hAnsiTheme="majorBidi" w:cstheme="majorBidi"/>
                <w:sz w:val="27"/>
                <w:szCs w:val="27"/>
              </w:rPr>
              <w:t>72</w:t>
            </w:r>
            <w:r w:rsidR="00970DC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B387C">
              <w:rPr>
                <w:rFonts w:asciiTheme="majorBidi" w:hAnsiTheme="majorBidi" w:cstheme="majorBidi"/>
                <w:sz w:val="27"/>
                <w:szCs w:val="27"/>
              </w:rPr>
              <w:t>855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E82DB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012E2378" w14:textId="56BBC909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69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024</w:t>
            </w:r>
          </w:p>
        </w:tc>
        <w:tc>
          <w:tcPr>
            <w:tcW w:w="236" w:type="dxa"/>
          </w:tcPr>
          <w:p w14:paraId="6213543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1A9370FF" w14:textId="319AFA01" w:rsidR="00AB6DF7" w:rsidRPr="00C075DE" w:rsidRDefault="00970DC0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562947F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</w:tcPr>
          <w:p w14:paraId="51E785E8" w14:textId="6F46E23C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3A08F0D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040C66F7" w14:textId="66176364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72</w:t>
            </w:r>
            <w:r w:rsidR="00970DC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855</w:t>
            </w:r>
          </w:p>
        </w:tc>
        <w:tc>
          <w:tcPr>
            <w:tcW w:w="237" w:type="dxa"/>
            <w:shd w:val="clear" w:color="auto" w:fill="auto"/>
          </w:tcPr>
          <w:p w14:paraId="6AD6B2B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499253DE" w14:textId="3E0BE292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69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024</w:t>
            </w:r>
          </w:p>
        </w:tc>
      </w:tr>
      <w:tr w:rsidR="00B57912" w:rsidRPr="00C075DE" w14:paraId="32DDD05C" w14:textId="77777777" w:rsidTr="00D22E91">
        <w:tc>
          <w:tcPr>
            <w:tcW w:w="2257" w:type="dxa"/>
            <w:shd w:val="clear" w:color="auto" w:fill="auto"/>
          </w:tcPr>
          <w:p w14:paraId="2398649A" w14:textId="77777777" w:rsidR="00AB6DF7" w:rsidRPr="00C075DE" w:rsidRDefault="00AB6DF7" w:rsidP="00AB6DF7">
            <w:pPr>
              <w:ind w:right="-115"/>
              <w:rPr>
                <w:rFonts w:asciiTheme="majorBidi" w:hAnsiTheme="majorBidi" w:cstheme="majorBidi"/>
                <w:sz w:val="27"/>
                <w:szCs w:val="27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อื่นๆ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8583799" w14:textId="6210FDA4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125</w:t>
            </w:r>
            <w:r w:rsidR="00970DC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548</w:t>
            </w:r>
          </w:p>
        </w:tc>
        <w:tc>
          <w:tcPr>
            <w:tcW w:w="236" w:type="dxa"/>
          </w:tcPr>
          <w:p w14:paraId="5B599F4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18405790" w14:textId="3729A958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129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558</w:t>
            </w:r>
          </w:p>
        </w:tc>
        <w:tc>
          <w:tcPr>
            <w:tcW w:w="236" w:type="dxa"/>
          </w:tcPr>
          <w:p w14:paraId="776BF0F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307789E" w14:textId="7A8B8032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35</w:t>
            </w:r>
            <w:r w:rsidR="00970DC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539</w:t>
            </w:r>
          </w:p>
        </w:tc>
        <w:tc>
          <w:tcPr>
            <w:tcW w:w="236" w:type="dxa"/>
            <w:shd w:val="clear" w:color="auto" w:fill="auto"/>
          </w:tcPr>
          <w:p w14:paraId="50AAECE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84E8FBE" w14:textId="2E2ED197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659</w:t>
            </w:r>
          </w:p>
        </w:tc>
        <w:tc>
          <w:tcPr>
            <w:tcW w:w="236" w:type="dxa"/>
            <w:shd w:val="clear" w:color="auto" w:fill="auto"/>
          </w:tcPr>
          <w:p w14:paraId="08ED3D4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10536FD5" w14:textId="15379BE6" w:rsidR="00AB6DF7" w:rsidRPr="00C075DE" w:rsidRDefault="00970DC0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F5FEF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57433999" w14:textId="496731B1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0583C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739CC03B" w14:textId="52076AA4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161</w:t>
            </w:r>
            <w:r w:rsidR="00970DC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087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F8782F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7BDA7" w14:textId="3AB62DD6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160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217</w:t>
            </w:r>
          </w:p>
        </w:tc>
        <w:tc>
          <w:tcPr>
            <w:tcW w:w="236" w:type="dxa"/>
          </w:tcPr>
          <w:p w14:paraId="5FF3A8E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1A37BDD" w14:textId="06062F39" w:rsidR="00AB6DF7" w:rsidRPr="00C075DE" w:rsidRDefault="00970DC0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069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7D38DE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9F693E2" w14:textId="518D2ECF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22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676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</w:tcPr>
          <w:p w14:paraId="7393FFD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0FCAEAE5" w14:textId="7B933D93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142</w:t>
            </w:r>
            <w:r w:rsidR="00970DC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018</w:t>
            </w:r>
          </w:p>
        </w:tc>
        <w:tc>
          <w:tcPr>
            <w:tcW w:w="237" w:type="dxa"/>
            <w:shd w:val="clear" w:color="auto" w:fill="auto"/>
          </w:tcPr>
          <w:p w14:paraId="76A21C8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DFA08" w14:textId="11187B9F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137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541</w:t>
            </w:r>
          </w:p>
        </w:tc>
      </w:tr>
      <w:tr w:rsidR="00D53725" w:rsidRPr="00C075DE" w14:paraId="2BFD4363" w14:textId="77777777" w:rsidTr="00D22E91">
        <w:tc>
          <w:tcPr>
            <w:tcW w:w="2257" w:type="dxa"/>
            <w:shd w:val="clear" w:color="auto" w:fill="auto"/>
          </w:tcPr>
          <w:p w14:paraId="028F2FE5" w14:textId="77777777" w:rsidR="00AB6DF7" w:rsidRPr="00C075DE" w:rsidRDefault="00AB6DF7" w:rsidP="00AB6DF7">
            <w:pPr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รวมรายได้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4A2D08D5" w14:textId="019A9833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2</w:t>
            </w:r>
            <w:r w:rsidR="00970DC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120</w:t>
            </w:r>
            <w:r w:rsidR="00970DC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151</w:t>
            </w:r>
          </w:p>
        </w:tc>
        <w:tc>
          <w:tcPr>
            <w:tcW w:w="236" w:type="dxa"/>
          </w:tcPr>
          <w:p w14:paraId="3CB8A66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12D491CA" w14:textId="51CDCB28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494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958</w:t>
            </w:r>
          </w:p>
        </w:tc>
        <w:tc>
          <w:tcPr>
            <w:tcW w:w="236" w:type="dxa"/>
          </w:tcPr>
          <w:p w14:paraId="7FE9BA1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4D7AD" w14:textId="5F2E5E60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164</w:t>
            </w:r>
            <w:r w:rsidR="00970DC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789</w:t>
            </w:r>
          </w:p>
        </w:tc>
        <w:tc>
          <w:tcPr>
            <w:tcW w:w="236" w:type="dxa"/>
            <w:shd w:val="clear" w:color="auto" w:fill="auto"/>
          </w:tcPr>
          <w:p w14:paraId="1D22E11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1EFA4" w14:textId="1A3E1B93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157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439</w:t>
            </w:r>
          </w:p>
        </w:tc>
        <w:tc>
          <w:tcPr>
            <w:tcW w:w="236" w:type="dxa"/>
            <w:shd w:val="clear" w:color="auto" w:fill="auto"/>
          </w:tcPr>
          <w:p w14:paraId="56F360EF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AA26A" w14:textId="532D59C8" w:rsidR="00AB6DF7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18</w:t>
            </w:r>
            <w:r w:rsidR="00970DC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4B95A46F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20DB1" w14:textId="4EDC7029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13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0364113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49976" w14:textId="1F422B9E" w:rsidR="00AB6DF7" w:rsidRPr="00C075DE" w:rsidRDefault="000B387C" w:rsidP="00AB6DF7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970D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303</w:t>
            </w:r>
            <w:r w:rsidR="00970D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456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B005B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8A3D0" w14:textId="0843611E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665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822</w:t>
            </w:r>
          </w:p>
        </w:tc>
        <w:tc>
          <w:tcPr>
            <w:tcW w:w="236" w:type="dxa"/>
          </w:tcPr>
          <w:p w14:paraId="031123F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DF740" w14:textId="1A3EB10C" w:rsidR="00AB6DF7" w:rsidRPr="00C075DE" w:rsidRDefault="00970DC0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48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100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E232C6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AD683" w14:textId="078EDAC4" w:rsidR="00AB6DF7" w:rsidRPr="005C4F09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40</w:t>
            </w:r>
            <w:r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527</w:t>
            </w:r>
            <w:r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</w:tcPr>
          <w:p w14:paraId="0BB445CC" w14:textId="77777777" w:rsidR="00AB6DF7" w:rsidRPr="005C4F09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4D4C" w14:textId="04C3B428" w:rsidR="00AB6DF7" w:rsidRPr="005C4F09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2</w:t>
            </w:r>
            <w:r w:rsidR="00BD75EF"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255</w:t>
            </w:r>
            <w:r w:rsidR="00BD75EF" w:rsidRPr="005C4F09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356</w:t>
            </w:r>
          </w:p>
        </w:tc>
        <w:tc>
          <w:tcPr>
            <w:tcW w:w="237" w:type="dxa"/>
            <w:shd w:val="clear" w:color="auto" w:fill="auto"/>
          </w:tcPr>
          <w:p w14:paraId="27301A3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9FC34" w14:textId="39875DFD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625</w:t>
            </w:r>
            <w:r w:rsidR="00AB6DF7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295</w:t>
            </w:r>
          </w:p>
        </w:tc>
      </w:tr>
      <w:tr w:rsidR="00AB6DF7" w:rsidRPr="00C075DE" w14:paraId="47B7738E" w14:textId="77777777" w:rsidTr="00D22E91">
        <w:tc>
          <w:tcPr>
            <w:tcW w:w="2257" w:type="dxa"/>
            <w:shd w:val="clear" w:color="auto" w:fill="auto"/>
            <w:vAlign w:val="bottom"/>
          </w:tcPr>
          <w:p w14:paraId="6CF137E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7CFA2B6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460C95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shd w:val="clear" w:color="auto" w:fill="auto"/>
          </w:tcPr>
          <w:p w14:paraId="3018F93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91E121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A9DFE4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CFF034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E2C646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815699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auto"/>
          </w:tcPr>
          <w:p w14:paraId="68807DFA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6DBB9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shd w:val="clear" w:color="auto" w:fill="auto"/>
          </w:tcPr>
          <w:p w14:paraId="20C316B5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4AD8B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</w:tcPr>
          <w:p w14:paraId="0D69092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191C06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1F8F7DC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ED8D18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3EEBBFAD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525253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2D109E5F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</w:tcPr>
          <w:p w14:paraId="719866C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</w:tcPr>
          <w:p w14:paraId="7EAB7F9C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144B812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2FA77EC7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AB6DF7" w:rsidRPr="00C075DE" w14:paraId="369F2C79" w14:textId="77777777" w:rsidTr="00D22E91">
        <w:tc>
          <w:tcPr>
            <w:tcW w:w="2257" w:type="dxa"/>
            <w:shd w:val="clear" w:color="auto" w:fill="auto"/>
            <w:vAlign w:val="bottom"/>
          </w:tcPr>
          <w:p w14:paraId="63D8F190" w14:textId="2A93B74A" w:rsidR="00AB6DF7" w:rsidRPr="00C075DE" w:rsidRDefault="005A48E2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168" w:right="-108" w:hanging="1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255E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A255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255E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A255E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87" w:type="dxa"/>
            <w:shd w:val="clear" w:color="auto" w:fill="auto"/>
          </w:tcPr>
          <w:p w14:paraId="05EA5053" w14:textId="77777777" w:rsidR="00AB6DF7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69CFA1D" w14:textId="45A68854" w:rsidR="00BD75EF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7F34267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06D2D54F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FB2D051" w14:textId="7FBA7EBE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895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EE916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6526716D" w14:textId="77777777" w:rsidR="00AB6DF7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B496B40" w14:textId="0EDA3DF0" w:rsidR="00BD75EF" w:rsidRPr="00C075DE" w:rsidRDefault="00BD75EF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A4591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5428D25E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525ECC2" w14:textId="3D1B4946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F8A62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5590607B" w14:textId="77777777" w:rsidR="00AB6DF7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2C982A4" w14:textId="6FD1449C" w:rsidR="00BD75EF" w:rsidRPr="00C075DE" w:rsidRDefault="000B387C" w:rsidP="00BD7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BD75EF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17A5B74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157406FF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5A3AFB6" w14:textId="1F3D1A36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883A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565F4AA2" w14:textId="77777777" w:rsidR="00AB6DF7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313EF4E" w14:textId="1B6A0793" w:rsidR="001372CB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372C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495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ED0525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D96129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BE8F40F" w14:textId="291F88E1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895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E7C81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268124EF" w14:textId="77777777" w:rsidR="00AB6DF7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85C3E1A" w14:textId="4372B659" w:rsidR="001372CB" w:rsidRPr="00C075DE" w:rsidRDefault="001372CB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C7454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</w:tcPr>
          <w:p w14:paraId="4FA60DA4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BE7D831" w14:textId="30663EC5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85D9E0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65B4D0CD" w14:textId="77777777" w:rsidR="00AB6DF7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E56B5A8" w14:textId="6CDA5EA7" w:rsidR="001372CB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372C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495</w:t>
            </w:r>
          </w:p>
        </w:tc>
        <w:tc>
          <w:tcPr>
            <w:tcW w:w="237" w:type="dxa"/>
            <w:shd w:val="clear" w:color="auto" w:fill="auto"/>
          </w:tcPr>
          <w:p w14:paraId="5F83FC3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54BAC31F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385FF48" w14:textId="6AB6FB9F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895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</w:tr>
      <w:tr w:rsidR="00AB6DF7" w:rsidRPr="00C075DE" w14:paraId="072419F7" w14:textId="77777777" w:rsidTr="00D22E91">
        <w:tc>
          <w:tcPr>
            <w:tcW w:w="2257" w:type="dxa"/>
            <w:shd w:val="clear" w:color="auto" w:fill="auto"/>
            <w:vAlign w:val="bottom"/>
          </w:tcPr>
          <w:p w14:paraId="1379E418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168" w:right="-108" w:hanging="168"/>
              <w:rPr>
                <w:rFonts w:asciiTheme="majorBidi" w:hAnsiTheme="majorBidi" w:cstheme="majorBidi"/>
                <w:sz w:val="27"/>
                <w:szCs w:val="27"/>
              </w:rPr>
            </w:pPr>
            <w:r w:rsidRPr="00C075DE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ตามส่วนงาน ก่อนหักภาษีเงินได้</w:t>
            </w:r>
          </w:p>
        </w:tc>
        <w:tc>
          <w:tcPr>
            <w:tcW w:w="887" w:type="dxa"/>
            <w:shd w:val="clear" w:color="auto" w:fill="auto"/>
          </w:tcPr>
          <w:p w14:paraId="7F7A9172" w14:textId="77777777" w:rsidR="00AB6DF7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F66EECD" w14:textId="108BE132" w:rsidR="00BD75EF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392</w:t>
            </w:r>
            <w:r w:rsidR="00BD75EF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501</w:t>
            </w:r>
          </w:p>
        </w:tc>
        <w:tc>
          <w:tcPr>
            <w:tcW w:w="236" w:type="dxa"/>
            <w:shd w:val="clear" w:color="auto" w:fill="auto"/>
          </w:tcPr>
          <w:p w14:paraId="6AE40D4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360D082C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ED97078" w14:textId="557F9CF4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267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156</w:t>
            </w:r>
          </w:p>
        </w:tc>
        <w:tc>
          <w:tcPr>
            <w:tcW w:w="236" w:type="dxa"/>
            <w:shd w:val="clear" w:color="auto" w:fill="auto"/>
          </w:tcPr>
          <w:p w14:paraId="06BC928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</w:tcPr>
          <w:p w14:paraId="02DCF6A1" w14:textId="77777777" w:rsidR="00AB6DF7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94FA6E4" w14:textId="469095DA" w:rsidR="00BD75EF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</w:t>
            </w:r>
            <w:r w:rsidR="00BD75EF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636</w:t>
            </w:r>
          </w:p>
        </w:tc>
        <w:tc>
          <w:tcPr>
            <w:tcW w:w="236" w:type="dxa"/>
            <w:shd w:val="clear" w:color="auto" w:fill="auto"/>
          </w:tcPr>
          <w:p w14:paraId="2FC2624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</w:tcPr>
          <w:p w14:paraId="7EE43F36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A3ABD64" w14:textId="64B2E973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555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A809B1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</w:tcPr>
          <w:p w14:paraId="65EDEFF0" w14:textId="77777777" w:rsidR="00AB6DF7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7486DDB" w14:textId="14AEA45D" w:rsidR="00BD75EF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B387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D75E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B387C">
              <w:rPr>
                <w:rFonts w:asciiTheme="majorBidi" w:hAnsiTheme="majorBidi" w:cstheme="majorBidi"/>
                <w:sz w:val="27"/>
                <w:szCs w:val="27"/>
              </w:rPr>
              <w:t>069</w:t>
            </w:r>
          </w:p>
        </w:tc>
        <w:tc>
          <w:tcPr>
            <w:tcW w:w="270" w:type="dxa"/>
            <w:shd w:val="clear" w:color="auto" w:fill="auto"/>
          </w:tcPr>
          <w:p w14:paraId="70AB2B1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</w:tcPr>
          <w:p w14:paraId="15F0799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AEEBFEB" w14:textId="644FC100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AB6DF7" w:rsidRPr="00C075D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B387C">
              <w:rPr>
                <w:rFonts w:asciiTheme="majorBidi" w:hAnsiTheme="majorBidi" w:cstheme="majorBidi"/>
                <w:sz w:val="27"/>
                <w:szCs w:val="27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24455D22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562ABFE8" w14:textId="77777777" w:rsidR="00AB6DF7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CBB42F3" w14:textId="5D279545" w:rsidR="001372CB" w:rsidRPr="00C075DE" w:rsidRDefault="000B387C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399</w:t>
            </w:r>
            <w:r w:rsidR="001372C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04323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0F663ED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AABB3D1" w14:textId="4E743716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264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863</w:t>
            </w:r>
          </w:p>
        </w:tc>
        <w:tc>
          <w:tcPr>
            <w:tcW w:w="236" w:type="dxa"/>
            <w:shd w:val="clear" w:color="auto" w:fill="auto"/>
          </w:tcPr>
          <w:p w14:paraId="781E11F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</w:tcPr>
          <w:p w14:paraId="43FDD87D" w14:textId="77777777" w:rsidR="00AB6DF7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8C7F0A7" w14:textId="3A84D680" w:rsidR="001372CB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372C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344</w:t>
            </w:r>
          </w:p>
        </w:tc>
        <w:tc>
          <w:tcPr>
            <w:tcW w:w="236" w:type="dxa"/>
            <w:shd w:val="clear" w:color="auto" w:fill="auto"/>
          </w:tcPr>
          <w:p w14:paraId="2968209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</w:tcPr>
          <w:p w14:paraId="009F245B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4E02B2E" w14:textId="0C7FC61E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711</w:t>
            </w:r>
          </w:p>
        </w:tc>
        <w:tc>
          <w:tcPr>
            <w:tcW w:w="239" w:type="dxa"/>
            <w:shd w:val="clear" w:color="auto" w:fill="auto"/>
          </w:tcPr>
          <w:p w14:paraId="46E54D8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</w:tcPr>
          <w:p w14:paraId="659659A4" w14:textId="77777777" w:rsidR="00AB6DF7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45294FB" w14:textId="453DA5CB" w:rsidR="001372CB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400</w:t>
            </w:r>
            <w:r w:rsidR="001372C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550</w:t>
            </w:r>
          </w:p>
        </w:tc>
        <w:tc>
          <w:tcPr>
            <w:tcW w:w="237" w:type="dxa"/>
            <w:shd w:val="clear" w:color="auto" w:fill="auto"/>
          </w:tcPr>
          <w:p w14:paraId="5F2A2BF6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74E2D110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DC12E90" w14:textId="5FC4F7D6" w:rsidR="00AB6DF7" w:rsidRPr="00C075DE" w:rsidRDefault="000B387C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266</w:t>
            </w:r>
            <w:r w:rsidR="00AB6DF7"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574</w:t>
            </w:r>
          </w:p>
        </w:tc>
      </w:tr>
      <w:tr w:rsidR="00AB6DF7" w:rsidRPr="00C075DE" w14:paraId="5A7A9301" w14:textId="77777777" w:rsidTr="00D22E91">
        <w:tc>
          <w:tcPr>
            <w:tcW w:w="2257" w:type="dxa"/>
            <w:shd w:val="clear" w:color="auto" w:fill="auto"/>
            <w:vAlign w:val="bottom"/>
          </w:tcPr>
          <w:p w14:paraId="5D1AD659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168" w:right="-108" w:hanging="16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699DF091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B22DB84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6" w:type="dxa"/>
            <w:shd w:val="clear" w:color="auto" w:fill="auto"/>
          </w:tcPr>
          <w:p w14:paraId="334C45EC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023490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auto"/>
          </w:tcPr>
          <w:p w14:paraId="34B5404D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8708AA3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00835FB1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AFABFEC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auto"/>
          </w:tcPr>
          <w:p w14:paraId="10A1AA8A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31" w:right="-74" w:hanging="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181AF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shd w:val="clear" w:color="auto" w:fill="auto"/>
          </w:tcPr>
          <w:p w14:paraId="28D05838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D51CEE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</w:tcPr>
          <w:p w14:paraId="19C3C655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69C65A0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8F36E30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DD6F0B7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shd w:val="clear" w:color="auto" w:fill="auto"/>
          </w:tcPr>
          <w:p w14:paraId="69DD8F0B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3C58EDB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</w:tcPr>
          <w:p w14:paraId="7D065D0B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782C6801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</w:tcPr>
          <w:p w14:paraId="5A9ED5B0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1A78AD5D" w14:textId="77777777" w:rsidR="00AB6DF7" w:rsidRPr="00C075DE" w:rsidRDefault="00AB6DF7" w:rsidP="00A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229F75E5" w14:textId="77777777" w:rsidR="00AB6DF7" w:rsidRPr="00C075DE" w:rsidRDefault="00AB6DF7" w:rsidP="00AB6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5A48E2" w:rsidRPr="00C075DE" w14:paraId="69E2F830" w14:textId="77777777" w:rsidTr="00840CCA">
        <w:tc>
          <w:tcPr>
            <w:tcW w:w="2257" w:type="dxa"/>
            <w:shd w:val="clear" w:color="auto" w:fill="auto"/>
          </w:tcPr>
          <w:p w14:paraId="1207A4A2" w14:textId="13E60416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-108"/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สินทรัพย์ส่วนงาน ณ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 xml:space="preserve">วันที่ 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br/>
              <w:t xml:space="preserve">   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 xml:space="preserve"> มิถุนายน / 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31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87" w:type="dxa"/>
            <w:shd w:val="clear" w:color="auto" w:fill="auto"/>
          </w:tcPr>
          <w:p w14:paraId="77783041" w14:textId="77777777" w:rsidR="005A48E2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01EF701" w14:textId="386A9AE7" w:rsidR="00BD75EF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</w:t>
            </w:r>
            <w:r w:rsidR="00BD75EF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933</w:t>
            </w:r>
            <w:r w:rsidR="00BD75EF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694</w:t>
            </w:r>
          </w:p>
        </w:tc>
        <w:tc>
          <w:tcPr>
            <w:tcW w:w="236" w:type="dxa"/>
            <w:shd w:val="clear" w:color="auto" w:fill="auto"/>
          </w:tcPr>
          <w:p w14:paraId="5EF6A5B2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C9E3616" w14:textId="69D2D174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783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8D996B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FF471FF" w14:textId="1FF6067D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261</w:t>
            </w:r>
            <w:r w:rsidR="00BD75EF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C623FF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618C026" w14:textId="6B54CD36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259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90609F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31793CF" w14:textId="64E3346B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16" w:right="-58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229</w:t>
            </w:r>
            <w:r w:rsidR="001372C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E569A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5F7E568F" w14:textId="00565510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226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BA69C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395E697" w14:textId="180D637B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="001372C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424</w:t>
            </w:r>
            <w:r w:rsidR="001372C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8BBE16E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32900C13" w14:textId="7E75A039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269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2C0C91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A16673A" w14:textId="281BA5D2" w:rsidR="005A48E2" w:rsidRPr="00C075DE" w:rsidRDefault="001372CB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409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224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2DF6E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F878E9E" w14:textId="517F190A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421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085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771451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0B851DB" w14:textId="7F827517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="00FC7FA6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015</w:t>
            </w:r>
            <w:r w:rsidR="00FC7FA6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290D88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  <w:vAlign w:val="bottom"/>
          </w:tcPr>
          <w:p w14:paraId="235408D1" w14:textId="54994D24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848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401</w:t>
            </w:r>
          </w:p>
        </w:tc>
      </w:tr>
      <w:tr w:rsidR="005A48E2" w:rsidRPr="00C075DE" w14:paraId="04B245D8" w14:textId="77777777" w:rsidTr="00840CCA">
        <w:tc>
          <w:tcPr>
            <w:tcW w:w="2257" w:type="dxa"/>
            <w:shd w:val="clear" w:color="auto" w:fill="auto"/>
          </w:tcPr>
          <w:p w14:paraId="43584778" w14:textId="6B1588E4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-108"/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หนี้สินส่วนงาน ณ วันที่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br/>
              <w:t xml:space="preserve">   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 xml:space="preserve"> มิถุนายน / 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31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87" w:type="dxa"/>
            <w:shd w:val="clear" w:color="auto" w:fill="auto"/>
          </w:tcPr>
          <w:p w14:paraId="5E5ED190" w14:textId="77777777" w:rsidR="005A48E2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BE673D0" w14:textId="0E7B9612" w:rsidR="00BD75EF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927</w:t>
            </w:r>
            <w:r w:rsidR="00BD75EF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22F5B5ED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A0EFD8D" w14:textId="50DA7C4E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797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21B4C7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A316C80" w14:textId="36995D3F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45</w:t>
            </w:r>
            <w:r w:rsidR="00BD75EF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1C5FD6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E5AFDCC" w14:textId="65A221BB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50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75780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CB4B6F3" w14:textId="3AF1E805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16" w:right="-58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47</w:t>
            </w:r>
            <w:r w:rsidR="001372C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B633D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1D06F0CA" w14:textId="01A64FC6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0493B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FE5BE60" w14:textId="2C4715BE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left="-121" w:right="-9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372C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020</w:t>
            </w:r>
            <w:r w:rsidR="001372CB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981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C53F7D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69AC4055" w14:textId="042BDCC8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894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CE854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97A2FA6" w14:textId="0DB541D1" w:rsidR="005A48E2" w:rsidRPr="00C075DE" w:rsidRDefault="001372CB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41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969</w:t>
            </w:r>
            <w:r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82CCD8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37D485C" w14:textId="5C25D357" w:rsidR="005A48E2" w:rsidRPr="00C075DE" w:rsidRDefault="005A48E2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0B387C"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0B387C"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4DE483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AA800A2" w14:textId="31348E10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979</w:t>
            </w:r>
            <w:r w:rsidR="00FC7FA6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012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A2D203D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43" w:type="dxa"/>
            <w:gridSpan w:val="2"/>
            <w:shd w:val="clear" w:color="auto" w:fill="auto"/>
            <w:vAlign w:val="bottom"/>
          </w:tcPr>
          <w:p w14:paraId="37CE6981" w14:textId="151A6E39" w:rsidR="005A48E2" w:rsidRPr="00C075DE" w:rsidRDefault="000B387C" w:rsidP="005A4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841</w:t>
            </w:r>
            <w:r w:rsidR="005A48E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930</w:t>
            </w:r>
          </w:p>
        </w:tc>
      </w:tr>
    </w:tbl>
    <w:p w14:paraId="01B6ADB6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D773ED">
          <w:headerReference w:type="default" r:id="rId10"/>
          <w:footerReference w:type="default" r:id="rId11"/>
          <w:pgSz w:w="16834" w:h="11909" w:orient="landscape" w:code="9"/>
          <w:pgMar w:top="691" w:right="1152" w:bottom="360" w:left="1152" w:header="720" w:footer="720" w:gutter="0"/>
          <w:cols w:space="720"/>
          <w:docGrid w:linePitch="245"/>
        </w:sect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87"/>
        <w:gridCol w:w="1604"/>
        <w:gridCol w:w="262"/>
        <w:gridCol w:w="1526"/>
      </w:tblGrid>
      <w:tr w:rsidR="005B7549" w:rsidRPr="00C075DE" w14:paraId="3215F324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5CEC9E24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7C7BBD31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549" w:rsidRPr="00C075DE" w14:paraId="5B9DE6E3" w14:textId="77777777" w:rsidTr="00D773ED">
        <w:trPr>
          <w:trHeight w:val="227"/>
          <w:tblHeader/>
        </w:trPr>
        <w:tc>
          <w:tcPr>
            <w:tcW w:w="5787" w:type="dxa"/>
            <w:shd w:val="clear" w:color="auto" w:fill="auto"/>
            <w:vAlign w:val="bottom"/>
          </w:tcPr>
          <w:p w14:paraId="0F1D8D1D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7BBB4DA0" w14:textId="77777777" w:rsidR="005B7549" w:rsidRPr="00C075DE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5546D" w:rsidRPr="00C075DE" w14:paraId="78B15EAB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53AF84BB" w14:textId="7DA3AD94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0B387C" w:rsidRPr="000B387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04" w:type="dxa"/>
          </w:tcPr>
          <w:p w14:paraId="0F83D3DA" w14:textId="2AD8C9B0" w:rsidR="0055546D" w:rsidRPr="00C075DE" w:rsidRDefault="000B387C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4F630479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4AF6B3A" w14:textId="71BA92A0" w:rsidR="0055546D" w:rsidRPr="00C075DE" w:rsidRDefault="000B387C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</w:tc>
      </w:tr>
      <w:tr w:rsidR="0055546D" w:rsidRPr="00C075DE" w14:paraId="14B656BD" w14:textId="77777777" w:rsidTr="00D773ED">
        <w:trPr>
          <w:tblHeader/>
        </w:trPr>
        <w:tc>
          <w:tcPr>
            <w:tcW w:w="5787" w:type="dxa"/>
            <w:shd w:val="clear" w:color="auto" w:fill="auto"/>
            <w:vAlign w:val="bottom"/>
          </w:tcPr>
          <w:p w14:paraId="4789B4B7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</w:tcPr>
          <w:p w14:paraId="08E6AE38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075D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5D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546D" w:rsidRPr="00C075DE" w14:paraId="498D5249" w14:textId="77777777" w:rsidTr="00D773ED">
        <w:tc>
          <w:tcPr>
            <w:tcW w:w="5787" w:type="dxa"/>
            <w:shd w:val="clear" w:color="auto" w:fill="auto"/>
          </w:tcPr>
          <w:p w14:paraId="322A5393" w14:textId="77777777" w:rsidR="0055546D" w:rsidRPr="00C075DE" w:rsidRDefault="0055546D" w:rsidP="0055546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04" w:type="dxa"/>
          </w:tcPr>
          <w:p w14:paraId="1CD4E9BF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F1818D5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4A7D720E" w14:textId="77777777" w:rsidR="0055546D" w:rsidRPr="00C075DE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55546D" w:rsidRPr="00C075DE" w14:paraId="72D5EBB3" w14:textId="77777777" w:rsidTr="00D773ED">
        <w:tc>
          <w:tcPr>
            <w:tcW w:w="5787" w:type="dxa"/>
            <w:shd w:val="clear" w:color="auto" w:fill="auto"/>
          </w:tcPr>
          <w:p w14:paraId="4D9A9422" w14:textId="77777777" w:rsidR="0055546D" w:rsidRPr="00C075DE" w:rsidRDefault="0055546D" w:rsidP="0055546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04" w:type="dxa"/>
          </w:tcPr>
          <w:p w14:paraId="3E31BF7B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158BB770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C0910CA" w14:textId="77777777" w:rsidR="0055546D" w:rsidRPr="00C075DE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48E2" w:rsidRPr="00C075DE" w14:paraId="32C953C9" w14:textId="77777777" w:rsidTr="008F2650">
        <w:tc>
          <w:tcPr>
            <w:tcW w:w="5787" w:type="dxa"/>
            <w:shd w:val="clear" w:color="auto" w:fill="auto"/>
          </w:tcPr>
          <w:p w14:paraId="3FC8A1C2" w14:textId="77777777" w:rsidR="005A48E2" w:rsidRPr="00C075DE" w:rsidRDefault="005A48E2" w:rsidP="008F265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04" w:type="dxa"/>
          </w:tcPr>
          <w:p w14:paraId="0EF26400" w14:textId="6CFBF00D" w:rsidR="005A48E2" w:rsidRPr="00C075DE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563</w:t>
            </w:r>
            <w:r w:rsidR="00890C1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244</w:t>
            </w:r>
          </w:p>
        </w:tc>
        <w:tc>
          <w:tcPr>
            <w:tcW w:w="262" w:type="dxa"/>
          </w:tcPr>
          <w:p w14:paraId="03F30349" w14:textId="77777777" w:rsidR="005A48E2" w:rsidRPr="00C075DE" w:rsidRDefault="005A48E2" w:rsidP="008F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1CD1AC3D" w14:textId="3E85D14D" w:rsidR="005A48E2" w:rsidRPr="00C075DE" w:rsidRDefault="000B387C" w:rsidP="008F2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297</w:t>
            </w:r>
            <w:r w:rsidR="005A48E2" w:rsidRPr="00C075D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123</w:t>
            </w:r>
          </w:p>
        </w:tc>
      </w:tr>
      <w:tr w:rsidR="000E3E25" w:rsidRPr="00C075DE" w14:paraId="135C5074" w14:textId="77777777" w:rsidTr="00D773ED">
        <w:tc>
          <w:tcPr>
            <w:tcW w:w="5787" w:type="dxa"/>
            <w:shd w:val="clear" w:color="auto" w:fill="auto"/>
          </w:tcPr>
          <w:p w14:paraId="13C01576" w14:textId="77777777" w:rsidR="000E3E25" w:rsidRPr="00C075DE" w:rsidRDefault="000E3E25" w:rsidP="000E3E2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04" w:type="dxa"/>
          </w:tcPr>
          <w:p w14:paraId="4B0404D7" w14:textId="6196DE90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434</w:t>
            </w:r>
            <w:r w:rsidR="00890C1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779</w:t>
            </w:r>
          </w:p>
        </w:tc>
        <w:tc>
          <w:tcPr>
            <w:tcW w:w="262" w:type="dxa"/>
          </w:tcPr>
          <w:p w14:paraId="743A960D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69B6AC9" w14:textId="07FD3FD9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499</w:t>
            </w:r>
            <w:r w:rsidR="000E3E25" w:rsidRPr="00C075D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506</w:t>
            </w:r>
          </w:p>
        </w:tc>
      </w:tr>
      <w:tr w:rsidR="000E3E25" w:rsidRPr="00C075DE" w14:paraId="37F53C7C" w14:textId="77777777" w:rsidTr="00D773ED">
        <w:tc>
          <w:tcPr>
            <w:tcW w:w="5787" w:type="dxa"/>
            <w:shd w:val="clear" w:color="auto" w:fill="auto"/>
          </w:tcPr>
          <w:p w14:paraId="322B5F65" w14:textId="64710821" w:rsidR="000E3E25" w:rsidRPr="00C075DE" w:rsidRDefault="000E3E25" w:rsidP="000E3E2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04" w:type="dxa"/>
          </w:tcPr>
          <w:p w14:paraId="44F77ACF" w14:textId="731EFD66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241</w:t>
            </w:r>
            <w:r w:rsidR="00890C1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146</w:t>
            </w:r>
          </w:p>
        </w:tc>
        <w:tc>
          <w:tcPr>
            <w:tcW w:w="262" w:type="dxa"/>
          </w:tcPr>
          <w:p w14:paraId="652F3E39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6073078B" w14:textId="7BFA7EC2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160</w:t>
            </w:r>
            <w:r w:rsidR="000E3E25" w:rsidRPr="00C075D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162</w:t>
            </w:r>
          </w:p>
        </w:tc>
      </w:tr>
      <w:tr w:rsidR="000E3E25" w:rsidRPr="00C075DE" w14:paraId="1ABF8A1C" w14:textId="77777777" w:rsidTr="00D773ED">
        <w:tc>
          <w:tcPr>
            <w:tcW w:w="5787" w:type="dxa"/>
            <w:shd w:val="clear" w:color="auto" w:fill="auto"/>
          </w:tcPr>
          <w:p w14:paraId="14A5C417" w14:textId="77777777" w:rsidR="000E3E25" w:rsidRPr="00C075DE" w:rsidRDefault="000E3E25" w:rsidP="000E3E2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36607375" w14:textId="71A21B2D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880</w:t>
            </w:r>
            <w:r w:rsidR="00890C1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982</w:t>
            </w:r>
          </w:p>
        </w:tc>
        <w:tc>
          <w:tcPr>
            <w:tcW w:w="262" w:type="dxa"/>
          </w:tcPr>
          <w:p w14:paraId="2D3A25D3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AC9CCB8" w14:textId="4462050D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538</w:t>
            </w:r>
            <w:r w:rsidR="000E3E25" w:rsidRPr="00C075D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167</w:t>
            </w:r>
          </w:p>
        </w:tc>
      </w:tr>
      <w:tr w:rsidR="000E3E25" w:rsidRPr="00C075DE" w14:paraId="7E96FA3C" w14:textId="77777777" w:rsidTr="00D773ED">
        <w:tc>
          <w:tcPr>
            <w:tcW w:w="5787" w:type="dxa"/>
            <w:shd w:val="clear" w:color="auto" w:fill="auto"/>
          </w:tcPr>
          <w:p w14:paraId="412210CA" w14:textId="77777777" w:rsidR="000E3E25" w:rsidRPr="00C075DE" w:rsidRDefault="000E3E25" w:rsidP="000E3E2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52EAED33" w14:textId="787544C2" w:rsidR="000E3E25" w:rsidRPr="000306A9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9E06C2" w:rsidRPr="000306A9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120</w:t>
            </w:r>
            <w:r w:rsidR="009E06C2" w:rsidRPr="000306A9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151</w:t>
            </w:r>
          </w:p>
        </w:tc>
        <w:tc>
          <w:tcPr>
            <w:tcW w:w="262" w:type="dxa"/>
          </w:tcPr>
          <w:p w14:paraId="199A92E0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14A94" w14:textId="6B8E8481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E3E25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494</w:t>
            </w:r>
            <w:r w:rsidR="000E3E25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958</w:t>
            </w:r>
          </w:p>
        </w:tc>
      </w:tr>
      <w:tr w:rsidR="000E3E25" w:rsidRPr="00C075DE" w14:paraId="188E5B61" w14:textId="77777777" w:rsidTr="00D773ED">
        <w:tc>
          <w:tcPr>
            <w:tcW w:w="5787" w:type="dxa"/>
            <w:shd w:val="clear" w:color="auto" w:fill="auto"/>
          </w:tcPr>
          <w:p w14:paraId="675F077E" w14:textId="77777777" w:rsidR="000E3E25" w:rsidRPr="00C075DE" w:rsidRDefault="000E3E25" w:rsidP="000E3E2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</w:tcPr>
          <w:p w14:paraId="43AF4F01" w14:textId="77777777" w:rsidR="000E3E25" w:rsidRPr="000306A9" w:rsidRDefault="000E3E25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3776B839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0863AE5" w14:textId="77777777" w:rsidR="000E3E25" w:rsidRPr="00C075DE" w:rsidRDefault="000E3E25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E3E25" w:rsidRPr="00C075DE" w14:paraId="001B7F20" w14:textId="77777777" w:rsidTr="00D773ED">
        <w:tc>
          <w:tcPr>
            <w:tcW w:w="5787" w:type="dxa"/>
            <w:shd w:val="clear" w:color="auto" w:fill="auto"/>
          </w:tcPr>
          <w:p w14:paraId="35A865DA" w14:textId="77777777" w:rsidR="000E3E25" w:rsidRPr="00C075DE" w:rsidRDefault="000E3E25" w:rsidP="000E3E2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604" w:type="dxa"/>
          </w:tcPr>
          <w:p w14:paraId="18582F25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</w:tcPr>
          <w:p w14:paraId="0A1554D8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F6490FF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E3E25" w:rsidRPr="00C075DE" w14:paraId="7EAA2DB0" w14:textId="77777777" w:rsidTr="00D773ED">
        <w:tc>
          <w:tcPr>
            <w:tcW w:w="5787" w:type="dxa"/>
            <w:shd w:val="clear" w:color="auto" w:fill="auto"/>
          </w:tcPr>
          <w:p w14:paraId="39E8A519" w14:textId="77777777" w:rsidR="000E3E25" w:rsidRPr="00C075DE" w:rsidRDefault="000E3E25" w:rsidP="000E3E2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04" w:type="dxa"/>
          </w:tcPr>
          <w:p w14:paraId="2D128BF2" w14:textId="673EF482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9E06C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921</w:t>
            </w:r>
            <w:r w:rsidR="009E06C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748</w:t>
            </w:r>
          </w:p>
        </w:tc>
        <w:tc>
          <w:tcPr>
            <w:tcW w:w="262" w:type="dxa"/>
          </w:tcPr>
          <w:p w14:paraId="3B8F9F4D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FDF2564" w14:textId="5D78BF3F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0E3E25" w:rsidRPr="00C075D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296</w:t>
            </w:r>
            <w:r w:rsidR="000E3E25" w:rsidRPr="00C075D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376</w:t>
            </w:r>
          </w:p>
        </w:tc>
      </w:tr>
      <w:tr w:rsidR="000E3E25" w:rsidRPr="00C075DE" w14:paraId="14C9A07C" w14:textId="77777777" w:rsidTr="00D773ED">
        <w:tc>
          <w:tcPr>
            <w:tcW w:w="5787" w:type="dxa"/>
            <w:shd w:val="clear" w:color="auto" w:fill="auto"/>
          </w:tcPr>
          <w:p w14:paraId="107355D3" w14:textId="609A942B" w:rsidR="000E3E25" w:rsidRPr="00C075DE" w:rsidRDefault="000E3E25" w:rsidP="000E3E2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604" w:type="dxa"/>
          </w:tcPr>
          <w:p w14:paraId="33B049C2" w14:textId="0B849BB7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72</w:t>
            </w:r>
            <w:r w:rsidR="009E06C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855</w:t>
            </w:r>
          </w:p>
        </w:tc>
        <w:tc>
          <w:tcPr>
            <w:tcW w:w="262" w:type="dxa"/>
          </w:tcPr>
          <w:p w14:paraId="0D0A639B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29BF9C3" w14:textId="4BCC41B5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69</w:t>
            </w:r>
            <w:r w:rsidR="000E3E25" w:rsidRPr="00C075D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024</w:t>
            </w:r>
          </w:p>
        </w:tc>
      </w:tr>
      <w:tr w:rsidR="000E3E25" w:rsidRPr="00C075DE" w14:paraId="564AEFC5" w14:textId="77777777" w:rsidTr="00D773ED">
        <w:tc>
          <w:tcPr>
            <w:tcW w:w="5787" w:type="dxa"/>
            <w:shd w:val="clear" w:color="auto" w:fill="auto"/>
          </w:tcPr>
          <w:p w14:paraId="61A7BA43" w14:textId="77777777" w:rsidR="000E3E25" w:rsidRPr="00C075DE" w:rsidRDefault="000E3E25" w:rsidP="000E3E25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7AA189F5" w14:textId="01DD7659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125</w:t>
            </w:r>
            <w:r w:rsidR="009E06C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548</w:t>
            </w:r>
          </w:p>
        </w:tc>
        <w:tc>
          <w:tcPr>
            <w:tcW w:w="262" w:type="dxa"/>
          </w:tcPr>
          <w:p w14:paraId="2236723E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DC98047" w14:textId="35659D9E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129</w:t>
            </w:r>
            <w:r w:rsidR="000E3E25" w:rsidRPr="00C075D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558</w:t>
            </w:r>
          </w:p>
        </w:tc>
      </w:tr>
      <w:tr w:rsidR="000E3E25" w:rsidRPr="00C075DE" w14:paraId="0741624B" w14:textId="77777777" w:rsidTr="00D773ED">
        <w:tc>
          <w:tcPr>
            <w:tcW w:w="5787" w:type="dxa"/>
            <w:shd w:val="clear" w:color="auto" w:fill="auto"/>
          </w:tcPr>
          <w:p w14:paraId="13DD3974" w14:textId="77777777" w:rsidR="000E3E25" w:rsidRPr="00C075DE" w:rsidRDefault="000E3E25" w:rsidP="000E3E2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28F1C54C" w14:textId="08A2C36C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9E06C2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120</w:t>
            </w:r>
            <w:r w:rsidR="009E06C2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151</w:t>
            </w:r>
          </w:p>
        </w:tc>
        <w:tc>
          <w:tcPr>
            <w:tcW w:w="262" w:type="dxa"/>
          </w:tcPr>
          <w:p w14:paraId="5E2ACA40" w14:textId="77777777" w:rsidR="000E3E25" w:rsidRPr="00C075DE" w:rsidRDefault="000E3E25" w:rsidP="000E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2A9DEAB1" w14:textId="0C8F0913" w:rsidR="000E3E25" w:rsidRPr="00C075DE" w:rsidRDefault="000B387C" w:rsidP="000E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E3E25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494</w:t>
            </w:r>
            <w:r w:rsidR="000E3E25"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B387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958</w:t>
            </w:r>
          </w:p>
        </w:tc>
      </w:tr>
    </w:tbl>
    <w:p w14:paraId="728D019C" w14:textId="5AE4EBD5" w:rsidR="0055546D" w:rsidRPr="00C075DE" w:rsidRDefault="00555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78587A7" w14:textId="13C70A36" w:rsidR="00D63CC5" w:rsidRPr="00C075DE" w:rsidRDefault="00D63CC5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</w:p>
    <w:p w14:paraId="2BC734B9" w14:textId="31E9F2BF" w:rsidR="00D63CC5" w:rsidRPr="00C075DE" w:rsidRDefault="00D63CC5" w:rsidP="00D63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4"/>
        <w:gridCol w:w="1701"/>
        <w:gridCol w:w="1600"/>
        <w:gridCol w:w="1041"/>
        <w:gridCol w:w="230"/>
        <w:gridCol w:w="1523"/>
      </w:tblGrid>
      <w:tr w:rsidR="00D63CC5" w:rsidRPr="00C075DE" w:rsidDel="00D43E7A" w14:paraId="1D939D51" w14:textId="77777777" w:rsidTr="00D773ED">
        <w:trPr>
          <w:tblHeader/>
        </w:trPr>
        <w:tc>
          <w:tcPr>
            <w:tcW w:w="3094" w:type="dxa"/>
            <w:vAlign w:val="bottom"/>
          </w:tcPr>
          <w:p w14:paraId="1644C774" w14:textId="77777777" w:rsidR="00D63CC5" w:rsidRPr="00C075DE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7A46F00" w14:textId="77777777" w:rsidR="00D63CC5" w:rsidRPr="00C075DE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00" w:type="dxa"/>
            <w:vAlign w:val="bottom"/>
          </w:tcPr>
          <w:p w14:paraId="2A43463E" w14:textId="77777777" w:rsidR="00D63CC5" w:rsidRPr="00C075DE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41" w:type="dxa"/>
            <w:vAlign w:val="bottom"/>
          </w:tcPr>
          <w:p w14:paraId="71EA79EF" w14:textId="77777777" w:rsidR="00D63CC5" w:rsidRPr="00C075DE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4B54B59E" w14:textId="77777777" w:rsidR="00D63CC5" w:rsidRPr="00C075DE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3" w:type="dxa"/>
            <w:vAlign w:val="bottom"/>
          </w:tcPr>
          <w:p w14:paraId="0BC8488A" w14:textId="77777777" w:rsidR="00D63CC5" w:rsidRPr="00C075DE" w:rsidDel="00D43E7A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63CC5" w:rsidRPr="00C075DE" w14:paraId="38E8922F" w14:textId="77777777" w:rsidTr="00D773ED">
        <w:trPr>
          <w:tblHeader/>
        </w:trPr>
        <w:tc>
          <w:tcPr>
            <w:tcW w:w="3094" w:type="dxa"/>
          </w:tcPr>
          <w:p w14:paraId="4306F555" w14:textId="77777777" w:rsidR="00D63CC5" w:rsidRPr="00C075DE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CFE8D99" w14:textId="77777777" w:rsidR="00D63CC5" w:rsidRPr="00C075DE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14:paraId="4C8B30F9" w14:textId="77777777" w:rsidR="00D63CC5" w:rsidRPr="00C075DE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" w:type="dxa"/>
          </w:tcPr>
          <w:p w14:paraId="12E2AD2E" w14:textId="77777777" w:rsidR="00D63CC5" w:rsidRPr="00C075DE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1D1A86B2" w14:textId="77777777" w:rsidR="00D63CC5" w:rsidRPr="00C075DE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3" w:type="dxa"/>
          </w:tcPr>
          <w:p w14:paraId="1DAE0AFF" w14:textId="6C5ABA53" w:rsidR="00D63CC5" w:rsidRPr="00C075DE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663E0"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48E2" w:rsidRPr="00C075DE" w14:paraId="560BBABA" w14:textId="77777777" w:rsidTr="00D773ED">
        <w:tc>
          <w:tcPr>
            <w:tcW w:w="3094" w:type="dxa"/>
          </w:tcPr>
          <w:p w14:paraId="5C818E05" w14:textId="1455A208" w:rsidR="005A48E2" w:rsidRPr="005A48E2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13237AC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14:paraId="2E8EA3DE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1314228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49C3CF73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7FA3D39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8E2" w:rsidRPr="00C075DE" w14:paraId="3F2871D7" w14:textId="77777777" w:rsidTr="00D773ED">
        <w:tc>
          <w:tcPr>
            <w:tcW w:w="3094" w:type="dxa"/>
          </w:tcPr>
          <w:p w14:paraId="4D3CDBBB" w14:textId="0D531F14" w:rsidR="005A48E2" w:rsidRPr="005A48E2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01" w:type="dxa"/>
          </w:tcPr>
          <w:p w14:paraId="32C679CA" w14:textId="730ED751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C42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2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B387C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600" w:type="dxa"/>
          </w:tcPr>
          <w:p w14:paraId="033B0098" w14:textId="17C1AF24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2C42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0B387C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041" w:type="dxa"/>
          </w:tcPr>
          <w:p w14:paraId="09928244" w14:textId="21F65EAC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2C427E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B387C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230" w:type="dxa"/>
          </w:tcPr>
          <w:p w14:paraId="549C2347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5022A96" w14:textId="467D969A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="002C42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5A48E2" w:rsidRPr="00C075DE" w14:paraId="19BE6C5B" w14:textId="77777777" w:rsidTr="00D773ED">
        <w:tc>
          <w:tcPr>
            <w:tcW w:w="3094" w:type="dxa"/>
          </w:tcPr>
          <w:p w14:paraId="5BCA6C1C" w14:textId="77777777" w:rsidR="005A48E2" w:rsidRPr="005A48E2" w:rsidRDefault="005A48E2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FA2521F" w14:textId="77777777" w:rsidR="005A48E2" w:rsidRPr="00C075DE" w:rsidRDefault="005A48E2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14:paraId="11357B4E" w14:textId="77777777" w:rsidR="005A48E2" w:rsidRPr="00C075DE" w:rsidRDefault="005A48E2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BC8258B" w14:textId="77777777" w:rsidR="005A48E2" w:rsidRPr="00C075DE" w:rsidRDefault="005A48E2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585526E7" w14:textId="77777777" w:rsidR="005A48E2" w:rsidRPr="00C075DE" w:rsidRDefault="005A48E2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55C24ADA" w14:textId="77777777" w:rsidR="005A48E2" w:rsidRPr="00C075DE" w:rsidRDefault="005A48E2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8E2" w:rsidRPr="00C075DE" w14:paraId="73F5D22D" w14:textId="77777777" w:rsidTr="00D773ED">
        <w:tc>
          <w:tcPr>
            <w:tcW w:w="3094" w:type="dxa"/>
          </w:tcPr>
          <w:p w14:paraId="6BA00996" w14:textId="57E6089C" w:rsidR="005A48E2" w:rsidRPr="005A48E2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01" w:type="dxa"/>
          </w:tcPr>
          <w:p w14:paraId="759CBFD7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14:paraId="1978A128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CB2D5C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6497F43E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3481D5DA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8E2" w:rsidRPr="00C075DE" w14:paraId="34F313AB" w14:textId="77777777" w:rsidTr="00D773ED">
        <w:tc>
          <w:tcPr>
            <w:tcW w:w="3094" w:type="dxa"/>
          </w:tcPr>
          <w:p w14:paraId="1BC3335D" w14:textId="275E4DC8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01" w:type="dxa"/>
          </w:tcPr>
          <w:p w14:paraId="2A964696" w14:textId="69711F72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A48E2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8E2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00" w:type="dxa"/>
          </w:tcPr>
          <w:p w14:paraId="621EAD20" w14:textId="7D6D0197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A48E2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8E2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41" w:type="dxa"/>
          </w:tcPr>
          <w:p w14:paraId="4DE48D26" w14:textId="555F3F15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48E2" w:rsidRPr="00C075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0" w:type="dxa"/>
          </w:tcPr>
          <w:p w14:paraId="5407D38E" w14:textId="77777777" w:rsidR="005A48E2" w:rsidRPr="00C075DE" w:rsidRDefault="005A48E2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B4BC5E1" w14:textId="78A3BB75" w:rsidR="005A48E2" w:rsidRPr="00C075DE" w:rsidRDefault="000B387C" w:rsidP="005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5A48E2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</w:tr>
    </w:tbl>
    <w:p w14:paraId="55DF68E5" w14:textId="77777777" w:rsidR="00D63CC5" w:rsidRPr="00C075DE" w:rsidRDefault="00D63CC5" w:rsidP="00D63CC5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69AF609B" w14:textId="77777777" w:rsidR="00544B8D" w:rsidRPr="00C075DE" w:rsidRDefault="00544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366A8D7" w14:textId="67E8D139" w:rsidR="00760FB7" w:rsidRPr="00C075DE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2468130E" w14:textId="77777777" w:rsidR="00EC5A78" w:rsidRPr="00C075DE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AFB67C" w14:textId="77777777" w:rsidR="00CE4BA0" w:rsidRPr="00C075DE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C075DE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3FAAB" w14:textId="2069188E" w:rsidR="005A4AB0" w:rsidRPr="00C075D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="0019483B" w:rsidRPr="00C075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19483B" w:rsidRPr="00C075DE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="0019483B" w:rsidRPr="00C075DE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504A690" w14:textId="77777777" w:rsidR="00C2704B" w:rsidRPr="00C075DE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C2704B" w:rsidRPr="00C075DE" w:rsidSect="00C16CB3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0E3E25" w:rsidRPr="00C075DE" w14:paraId="21A9EBCE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023CB203" w14:textId="77777777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6D85D55C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42571413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E3E25" w:rsidRPr="00C075DE" w14:paraId="74C6EA3F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0EC7FB95" w14:textId="77777777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290B2A05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C57BFB5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D625DF1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01BAC291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E3E25" w:rsidRPr="00C075DE" w14:paraId="7FDADEA5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0E156E39" w14:textId="2FD4EB60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7324A82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0F615A36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4CE7C32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7F54F2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A8607" w14:textId="77777777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324AAA2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B2FEDD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DE8416C" w14:textId="25B5ED36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2229D9B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5052730" w14:textId="2D4FC205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1BD3B26" w14:textId="77777777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392EB10" w14:textId="103DA7E1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6507883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82C202A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3E25" w:rsidRPr="00C075DE" w14:paraId="516191D3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</w:tcPr>
          <w:p w14:paraId="0A9C55A8" w14:textId="6DD8C39A" w:rsidR="000E3E25" w:rsidRPr="00C075DE" w:rsidRDefault="000E3E25" w:rsidP="000E3E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2A8ECF4C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43B3521A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E25" w:rsidRPr="00C075DE" w14:paraId="07F76610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27243873" w14:textId="19EFC4D1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339663BA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B7CA92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871AA5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BA174E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2C0F51F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2C8F8B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2F9E82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84C2D6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76D7A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533D137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91F98C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7C36375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6F5949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6514CA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156A6E1B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391325CA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E9D9624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E95C22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2468BF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77554B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B40726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271126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6DB325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225F27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4D2A88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098F86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77F20D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431C07F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56A4E1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A43C85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2E7E9A22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2F0EBEE0" w14:textId="77777777" w:rsidR="000E3E25" w:rsidRPr="00C075DE" w:rsidRDefault="000E3E25" w:rsidP="000E3E2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3BD72A3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5E3BA3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6AE7F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C525D8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DAD99D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DB204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2C94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A1193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520E9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06204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121054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091EA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E92EE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BA208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5AA88DA1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49EBE218" w14:textId="77777777" w:rsidR="000E3E25" w:rsidRPr="00C075DE" w:rsidRDefault="000E3E25" w:rsidP="000E3E25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794D8117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D5E4F69" w14:textId="475A08B5" w:rsidR="000E3E25" w:rsidRPr="00C075DE" w:rsidRDefault="000B387C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1C07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  <w:r w:rsidR="001C07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36" w:type="dxa"/>
          </w:tcPr>
          <w:p w14:paraId="161932F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FC4A33D" w14:textId="6EDDD8FD" w:rsidR="000E3E25" w:rsidRPr="00C075DE" w:rsidRDefault="000B387C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1C07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15B74AE2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C06CE9" w14:textId="5E4B4979" w:rsidR="000E3E25" w:rsidRPr="00C075DE" w:rsidRDefault="000B387C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07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  <w:r w:rsidR="001C07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236" w:type="dxa"/>
          </w:tcPr>
          <w:p w14:paraId="781EF1F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34BFCF" w14:textId="583E1597" w:rsidR="000E3E25" w:rsidRPr="00C075DE" w:rsidRDefault="000B387C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B46A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36" w:type="dxa"/>
          </w:tcPr>
          <w:p w14:paraId="40AF3B7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D8856B0" w14:textId="27927709" w:rsidR="000E3E25" w:rsidRPr="00C075DE" w:rsidRDefault="000B387C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C07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  <w:r w:rsidR="001C07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36" w:type="dxa"/>
          </w:tcPr>
          <w:p w14:paraId="1272625A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933C3F4" w14:textId="5BC1C2BD" w:rsidR="000E3E25" w:rsidRPr="00C075DE" w:rsidRDefault="001C0782" w:rsidP="000E3E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F1366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DC0707E" w14:textId="26F06F01" w:rsidR="000E3E25" w:rsidRPr="00D53FB7" w:rsidRDefault="000B387C" w:rsidP="00D53FB7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53F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  <w:r w:rsidR="00D53F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015</w:t>
            </w:r>
          </w:p>
        </w:tc>
      </w:tr>
      <w:tr w:rsidR="000E3E25" w:rsidRPr="00C075DE" w14:paraId="0A33008F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0F4E3D12" w14:textId="77777777" w:rsidR="000E3E25" w:rsidRPr="00C075DE" w:rsidRDefault="000E3E25" w:rsidP="000E3E25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47899E60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8DA39E" w14:textId="069D85BF" w:rsidR="000E3E25" w:rsidRPr="00C075DE" w:rsidRDefault="000B387C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C07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473</w:t>
            </w:r>
            <w:r w:rsidR="001C07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36" w:type="dxa"/>
          </w:tcPr>
          <w:p w14:paraId="25CA969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00603E" w14:textId="4FCDCDE9" w:rsidR="000E3E25" w:rsidRPr="00C075DE" w:rsidRDefault="000B387C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1C07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7179239B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7DF87" w14:textId="527D6F7E" w:rsidR="000E3E25" w:rsidRPr="00C075DE" w:rsidRDefault="000B387C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C07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540</w:t>
            </w:r>
            <w:r w:rsidR="001C07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36" w:type="dxa"/>
          </w:tcPr>
          <w:p w14:paraId="79271F5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EB7DD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147848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B4571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7E90C2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84362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1F0BB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710CA6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66693D05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61A92791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315FD9AA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52E2F7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E0BB5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3806FF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53613F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6C6688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A5F20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435D6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2DDE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E6FA0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137B20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67292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2B5A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21FBB8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25" w:rsidRPr="00C075DE" w14:paraId="70603DDB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6E56DE00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58FA981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36664F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B82C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8144D6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EB3F96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4F35A6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DFCD1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CC346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2A0E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E420E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CE127B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A7E21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9A157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35CF5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782" w:rsidRPr="00C075DE" w14:paraId="0A70F4A1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6E9CB647" w14:textId="111CD764" w:rsidR="001C0782" w:rsidRPr="00C075DE" w:rsidRDefault="001C0782" w:rsidP="001C078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4140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0D09BD21" w14:textId="77777777" w:rsidR="001C0782" w:rsidRDefault="001C0782" w:rsidP="001C0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9A94DDD" w14:textId="3358C2AC" w:rsidR="001C0782" w:rsidRPr="00C075DE" w:rsidRDefault="001C0782" w:rsidP="001C07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F1CFDEF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646B42F" w14:textId="2018BD5B" w:rsidR="001C0782" w:rsidRPr="00C075DE" w:rsidRDefault="001C0782" w:rsidP="001C078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7B3A61" w14:textId="77777777" w:rsidR="001C0782" w:rsidRPr="00C075DE" w:rsidRDefault="001C0782" w:rsidP="001C0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F7B63C4" w14:textId="5AA4CBD0" w:rsidR="001C0782" w:rsidRPr="00C075DE" w:rsidRDefault="001C0782" w:rsidP="001C07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BAF4FD0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5B0D6" w14:textId="23FF545A" w:rsidR="001C0782" w:rsidRPr="00C075DE" w:rsidRDefault="00AB615E" w:rsidP="001C078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CADC627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19799CA" w14:textId="508FCD42" w:rsidR="001C0782" w:rsidRPr="00C075DE" w:rsidRDefault="00AB615E" w:rsidP="001C07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F3A922" w14:textId="77777777" w:rsidR="001C0782" w:rsidRPr="00C075DE" w:rsidRDefault="001C0782" w:rsidP="001C0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AC5386" w14:textId="2EB2F7D6" w:rsidR="001C0782" w:rsidRPr="00C075DE" w:rsidRDefault="00AB615E" w:rsidP="001C07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0CEACF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998EAB5" w14:textId="3033C7CE" w:rsidR="001C0782" w:rsidRPr="00C075DE" w:rsidRDefault="00AB615E" w:rsidP="001C07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0782" w:rsidRPr="00C075DE" w14:paraId="2E95D0F9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3731E110" w14:textId="77777777" w:rsidR="001C0782" w:rsidRPr="00C075DE" w:rsidRDefault="001C0782" w:rsidP="001C078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0F93E8E0" w14:textId="4F7D6CB1" w:rsidR="001C0782" w:rsidRPr="00C075DE" w:rsidRDefault="000B387C" w:rsidP="001C0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3859867C" w14:textId="6F311D8B" w:rsidR="001C0782" w:rsidRPr="00C075DE" w:rsidRDefault="001C0782" w:rsidP="001C07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D8903DC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C65ED54" w14:textId="7170595B" w:rsidR="001C0782" w:rsidRPr="00C075DE" w:rsidRDefault="001C0782" w:rsidP="001C078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4EAAA0" w14:textId="77777777" w:rsidR="001C0782" w:rsidRPr="00C075DE" w:rsidRDefault="001C0782" w:rsidP="001C0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F48062" w14:textId="026A3365" w:rsidR="001C0782" w:rsidRPr="00C075DE" w:rsidRDefault="001C0782" w:rsidP="001C07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7EE1BA6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A78672" w14:textId="1553C303" w:rsidR="001C0782" w:rsidRPr="00C075DE" w:rsidRDefault="00AB615E" w:rsidP="001C078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9DDA6C6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53A7DD" w14:textId="7E072AA3" w:rsidR="001C0782" w:rsidRPr="00C075DE" w:rsidRDefault="00AB615E" w:rsidP="001C07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F5B8A05" w14:textId="77777777" w:rsidR="001C0782" w:rsidRPr="00C075DE" w:rsidRDefault="001C0782" w:rsidP="001C0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CADF9E" w14:textId="22DA9068" w:rsidR="001C0782" w:rsidRPr="00C075DE" w:rsidRDefault="00AB615E" w:rsidP="001C07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F1AFB5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EE573F" w14:textId="4965CE3D" w:rsidR="001C0782" w:rsidRPr="00C075DE" w:rsidRDefault="00AB615E" w:rsidP="001C07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0782" w:rsidRPr="00C075DE" w14:paraId="44D329E8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447EBD0F" w14:textId="471D6CB6" w:rsidR="001C0782" w:rsidRPr="00C075DE" w:rsidRDefault="001C0782" w:rsidP="001C078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</w:t>
            </w:r>
            <w:r w:rsidR="00FC2C0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ี้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สินอนุพันธ์</w:t>
            </w:r>
          </w:p>
        </w:tc>
        <w:tc>
          <w:tcPr>
            <w:tcW w:w="810" w:type="dxa"/>
          </w:tcPr>
          <w:p w14:paraId="4D27C685" w14:textId="77777777" w:rsidR="001C0782" w:rsidRPr="00C075DE" w:rsidRDefault="001C0782" w:rsidP="001C07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9F7CB37" w14:textId="34ED7134" w:rsidR="001C0782" w:rsidRPr="00C075DE" w:rsidRDefault="001C0782" w:rsidP="001C078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023BA9DE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5F0558E" w14:textId="1F1E5EB8" w:rsidR="001C0782" w:rsidRPr="00C075DE" w:rsidRDefault="001C0782" w:rsidP="001C07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0F135D" w14:textId="77777777" w:rsidR="001C0782" w:rsidRPr="00C075DE" w:rsidRDefault="001C0782" w:rsidP="001C0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669B0B" w14:textId="2A1AB8C8" w:rsidR="001C0782" w:rsidRPr="00C075DE" w:rsidRDefault="001C0782" w:rsidP="001C07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456E10A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0439FD" w14:textId="496CF40D" w:rsidR="001C0782" w:rsidRPr="00C075DE" w:rsidRDefault="00AB615E" w:rsidP="001C078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1317467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14B76ED" w14:textId="6436EC9E" w:rsidR="001C0782" w:rsidRPr="00C075DE" w:rsidRDefault="00AB615E" w:rsidP="001C07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1E1DF8" w14:textId="77777777" w:rsidR="001C0782" w:rsidRPr="00C075DE" w:rsidRDefault="001C0782" w:rsidP="001C07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706B96" w14:textId="35E29A15" w:rsidR="001C0782" w:rsidRPr="00C075DE" w:rsidRDefault="00AB615E" w:rsidP="001C07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DC580B" w14:textId="77777777" w:rsidR="001C0782" w:rsidRPr="00C075DE" w:rsidRDefault="001C0782" w:rsidP="001C07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2A9641" w14:textId="383B0DB9" w:rsidR="001C0782" w:rsidRPr="00C075DE" w:rsidRDefault="00AB615E" w:rsidP="001C07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BCD3413" w14:textId="6A70DC65" w:rsidR="000E3E25" w:rsidRPr="00C075DE" w:rsidRDefault="000E3E25">
      <w:pPr>
        <w:rPr>
          <w:rFonts w:asciiTheme="majorBidi" w:hAnsiTheme="majorBidi" w:cstheme="majorBidi"/>
        </w:rPr>
      </w:pP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0E3E25" w:rsidRPr="00C075DE" w14:paraId="7DBF5CCC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3BA1F010" w14:textId="77777777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4E8362C3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2170C196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E3E25" w:rsidRPr="00C075DE" w14:paraId="608D7F39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3157FEFD" w14:textId="77777777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17DDF393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8D602B4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53284FE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7E24B054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E3E25" w:rsidRPr="00C075DE" w14:paraId="4E6DBD61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2F569F86" w14:textId="40FA1D5B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32AE26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184FB2D0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48B8238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0F8213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FDE3AC" w14:textId="77777777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F143657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575A748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D9F62C7" w14:textId="158C0C75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69D3C3E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91CE917" w14:textId="657CF244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5271E00" w14:textId="77777777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8B6CF93" w14:textId="35635D6E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846119F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1EC4BA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3E25" w:rsidRPr="00C075DE" w14:paraId="41EE1954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630719B7" w14:textId="77777777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22726C68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1AB58CFA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E25" w:rsidRPr="00C075DE" w14:paraId="4605E0C3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664E826E" w14:textId="4DA78044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6CEEAAC6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B1A4E9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B45B69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1C7BBB5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1CEE0A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88E588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7E6899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239EE5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379D3E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3C228C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AA2D2B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137AF62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F41DBB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C9688AB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18F77C93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6A8C6E1B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868F6C6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DCFD22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8BE4CA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078E9F3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057FF6C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92BD1D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11D135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37CF23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B63EAA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32D48D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B4FD02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FF1013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BC7BF5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904673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0E2C74BB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6972C899" w14:textId="77777777" w:rsidR="000E3E25" w:rsidRPr="00C075DE" w:rsidRDefault="000E3E25" w:rsidP="000E3E2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386946F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CF9540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191AA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208CE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C95228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76187C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A2761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99554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69677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B36F4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C0432B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DD9CB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D11B8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18D83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4530210F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5A86D1DF" w14:textId="77777777" w:rsidR="000E3E25" w:rsidRPr="00C075DE" w:rsidRDefault="000E3E25" w:rsidP="000E3E25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12E41BD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69CAE73" w14:textId="03BF8BF4" w:rsidR="000E3E25" w:rsidRPr="00C075DE" w:rsidRDefault="000B387C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23DD53D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CE6FB4E" w14:textId="5C4BA4FB" w:rsidR="000E3E25" w:rsidRPr="00C075DE" w:rsidRDefault="000B387C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4443DE1D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AACE542" w14:textId="5AC2B4C7" w:rsidR="000E3E25" w:rsidRPr="00C075DE" w:rsidRDefault="000B387C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55E4164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387598" w14:textId="42008AE5" w:rsidR="000E3E25" w:rsidRPr="00C075DE" w:rsidRDefault="000B387C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36" w:type="dxa"/>
          </w:tcPr>
          <w:p w14:paraId="5304181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1D1C52" w14:textId="0003D9E9" w:rsidR="000E3E25" w:rsidRPr="00C075DE" w:rsidRDefault="000B387C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7AD45A31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94F2E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3841F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9469E35" w14:textId="1CA43C9D" w:rsidR="000E3E25" w:rsidRPr="00C075DE" w:rsidRDefault="000B387C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0E3E25" w:rsidRPr="00C075DE" w14:paraId="02D7F84B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62711311" w14:textId="77777777" w:rsidR="000E3E25" w:rsidRPr="00C075DE" w:rsidRDefault="000E3E25" w:rsidP="000E3E25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26F54C1E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75E5AE" w14:textId="4EF7F354" w:rsidR="000E3E25" w:rsidRPr="00C075DE" w:rsidRDefault="000B387C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E3E25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0E3E25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64F9025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B1A3F" w14:textId="1927BBF0" w:rsidR="000E3E25" w:rsidRPr="00C075DE" w:rsidRDefault="000B387C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0E3E25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538AB289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00ED6" w14:textId="6D4142C1" w:rsidR="000E3E25" w:rsidRPr="00C075DE" w:rsidRDefault="000B387C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E3E25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0E3E25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3675CBC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179FA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554CE5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7DB9E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528167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3B311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D850E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A44AD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2173BF28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325D1516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37FEBD8B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2BA521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EC18F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C86A90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103216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95E5D9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3A5841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5897F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CBD81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2CFA7D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25FFC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79007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13BEB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488DC2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25" w:rsidRPr="00C075DE" w14:paraId="1FEB0D07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70793154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4664E83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3DEE01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8A15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56324A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831463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AB1C007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20B0E0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2E3D2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ED728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4EE7E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235A5D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4E8CA3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608E8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406EE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228D1C97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175F841D" w14:textId="77777777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465BFED9" w14:textId="0AE71935" w:rsidR="000E3E25" w:rsidRPr="00C075DE" w:rsidRDefault="000B387C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524CB6C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40C5CF6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9572873" w14:textId="2AFD90C7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B7B0E0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0946D6" w14:textId="2FC900D5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EF41D4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BD43C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DEC485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26133C" w14:textId="06CA0527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BCB472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5635679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EF950BA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D9AB135" w14:textId="66ECD672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3E25" w:rsidRPr="00C075DE" w14:paraId="711EAC2F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1A8E9AA2" w14:textId="551E266D" w:rsidR="000E3E25" w:rsidRPr="00C075DE" w:rsidRDefault="000E3E25" w:rsidP="000E3E2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</w:t>
            </w:r>
            <w:r w:rsidR="00FC2C0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ี้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สินอนุพันธ์</w:t>
            </w:r>
          </w:p>
        </w:tc>
        <w:tc>
          <w:tcPr>
            <w:tcW w:w="810" w:type="dxa"/>
          </w:tcPr>
          <w:p w14:paraId="6BCF0128" w14:textId="77777777" w:rsidR="000E3E25" w:rsidRPr="00C075DE" w:rsidRDefault="000E3E25" w:rsidP="000E3E2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F6C403B" w14:textId="41D496AC" w:rsidR="000E3E25" w:rsidRPr="00C075DE" w:rsidRDefault="000E3E25" w:rsidP="000E3E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6E91C6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F491AF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85CBCE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3E86086" w14:textId="3EEE1A51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24CBC17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CA6C7E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B0EB5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40A8EA" w14:textId="42DFDE3A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349D0A3A" w14:textId="77777777" w:rsidR="000E3E25" w:rsidRPr="00C075DE" w:rsidRDefault="000E3E25" w:rsidP="000E3E2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9E183C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7145C02" w14:textId="77777777" w:rsidR="000E3E25" w:rsidRPr="00C075DE" w:rsidRDefault="000E3E25" w:rsidP="000E3E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31AAAFE" w14:textId="0DC89C3A" w:rsidR="000E3E25" w:rsidRPr="00C075DE" w:rsidRDefault="000E3E25" w:rsidP="000E3E2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4089D1A6" w14:textId="77777777" w:rsidR="000E3E25" w:rsidRPr="00C075DE" w:rsidRDefault="000E3E25">
      <w:pPr>
        <w:rPr>
          <w:rFonts w:asciiTheme="majorBidi" w:hAnsiTheme="majorBidi" w:cstheme="majorBidi"/>
        </w:rPr>
      </w:pPr>
    </w:p>
    <w:p w14:paraId="31805564" w14:textId="77777777" w:rsidR="006B5823" w:rsidRPr="00C075DE" w:rsidRDefault="006B5823">
      <w:pPr>
        <w:rPr>
          <w:rFonts w:asciiTheme="majorBidi" w:hAnsiTheme="majorBidi" w:cstheme="majorBidi"/>
        </w:rPr>
      </w:pPr>
      <w:r w:rsidRPr="00C075DE">
        <w:rPr>
          <w:rFonts w:asciiTheme="majorBidi" w:hAnsiTheme="majorBidi" w:cstheme="majorBidi"/>
        </w:rPr>
        <w:br w:type="page"/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0E3E25" w:rsidRPr="00C075DE" w14:paraId="2791990F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35D8EFED" w14:textId="77777777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5E792625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8B94B7B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3E25" w:rsidRPr="00C075DE" w14:paraId="78BBC879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17A99318" w14:textId="77777777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5F7CAD80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4D18E0AA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E6FB971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2F29FC2B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E3E25" w:rsidRPr="00C075DE" w14:paraId="2D71BDA0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5706B567" w14:textId="1A5FD54F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6A1C8A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7CD5B817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E044204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4657070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7627C" w14:textId="77777777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AA1B2B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CE11EA7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361EB4C" w14:textId="47BB31E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E8C9B8D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3383B01" w14:textId="582CB27B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F3C537B" w14:textId="77777777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85B5F6A" w14:textId="10389EFF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4683529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CCC1C98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3E25" w:rsidRPr="00C075DE" w14:paraId="3FB352CD" w14:textId="77777777" w:rsidTr="000306A9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7F8464C2" w14:textId="77777777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51A6B2D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318E6B33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E25" w:rsidRPr="00C075DE" w14:paraId="2AAF9BAE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5D7C630E" w14:textId="7195AF35" w:rsidR="000E3E25" w:rsidRPr="00C075DE" w:rsidRDefault="000E3E25" w:rsidP="00FE28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07F0EF19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11151D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7DBB6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028B933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3F9BB0A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2D499F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123520D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030F94D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CDC6F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C56907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FF08EB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6AA0ED35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AB8F075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3ED890D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2918DB99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2DF42187" w14:textId="77777777" w:rsidR="000E3E25" w:rsidRPr="00C075DE" w:rsidRDefault="000E3E25" w:rsidP="00FE28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9B6FE2E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C41DEC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60CA814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7E98BFA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44FE942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586BED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D53FEB1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A5EBC5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F6B5E7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51402C7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BBB565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2CEB7350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FB390A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6C0AF7C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1205DC55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39AD5539" w14:textId="77777777" w:rsidR="000E3E25" w:rsidRPr="00C075DE" w:rsidRDefault="000E3E25" w:rsidP="00FE28A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</w:tcPr>
          <w:p w14:paraId="49AB40FA" w14:textId="7D1E0639" w:rsidR="000E3E25" w:rsidRPr="00C075DE" w:rsidRDefault="000B387C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49E8856B" w14:textId="24B76FF7" w:rsidR="000E3E25" w:rsidRPr="00C075DE" w:rsidRDefault="00501F79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853487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E0FDAF8" w14:textId="4EC93338" w:rsidR="000E3E25" w:rsidRPr="00C075DE" w:rsidRDefault="000B387C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01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31501890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CB1631" w14:textId="0DA501FB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1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521F336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0331C9" w14:textId="382CDB08" w:rsidR="000E3E25" w:rsidRPr="00C075DE" w:rsidRDefault="00501F79" w:rsidP="00FE28A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99B72D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14F3F1" w14:textId="3CD14FF8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1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29DF400A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A89127" w14:textId="4E1AF1F4" w:rsidR="000E3E25" w:rsidRPr="00C075DE" w:rsidRDefault="00501F79" w:rsidP="00FE28A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D576FD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5427816" w14:textId="2312CE01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1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0E3E25" w:rsidRPr="00C075DE" w14:paraId="52FAE379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05E2687F" w14:textId="77777777" w:rsidR="000E3E25" w:rsidRPr="00C075DE" w:rsidRDefault="000E3E25" w:rsidP="00FE28A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9CF8BC7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A32419D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50BE23A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F29BC4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4EA018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60962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6D436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C00CE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BBDA34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AEC00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099CCB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D0DFD5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2797D0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0F7F18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754C7287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7DF581B4" w14:textId="77777777" w:rsidR="000E3E25" w:rsidRPr="00C075DE" w:rsidRDefault="000E3E25" w:rsidP="00FE28A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4E7DD40B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C3C9B5D" w14:textId="6675019E" w:rsidR="000E3E25" w:rsidRPr="00C075DE" w:rsidRDefault="000B387C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1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  <w:r w:rsidR="00501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36" w:type="dxa"/>
          </w:tcPr>
          <w:p w14:paraId="4C2111CE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BB4EF91" w14:textId="1C0E406C" w:rsidR="000E3E25" w:rsidRPr="00C075DE" w:rsidRDefault="000B387C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501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57575E73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CF3446" w14:textId="7B130F60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1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  <w:r w:rsidR="00501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236" w:type="dxa"/>
          </w:tcPr>
          <w:p w14:paraId="21153AB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7B78A5" w14:textId="4041C4A6" w:rsidR="000E3E25" w:rsidRPr="00C075DE" w:rsidRDefault="000B387C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6A0A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36" w:type="dxa"/>
          </w:tcPr>
          <w:p w14:paraId="09D021D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AE1A88" w14:textId="667CF484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1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  <w:r w:rsidR="00501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36" w:type="dxa"/>
          </w:tcPr>
          <w:p w14:paraId="023C9173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A4AB89" w14:textId="7AC0F35B" w:rsidR="000E3E25" w:rsidRPr="00C075DE" w:rsidRDefault="00501F79" w:rsidP="00FE28A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5A0E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0AB19C" w14:textId="23FA2CA7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53F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  <w:r w:rsidR="00D53F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</w:tr>
      <w:tr w:rsidR="000E3E25" w:rsidRPr="00C075DE" w14:paraId="1D75DFC7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10D2A27A" w14:textId="77777777" w:rsidR="000E3E25" w:rsidRPr="00C075DE" w:rsidRDefault="000E3E25" w:rsidP="00FE28AC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7BAFD87D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114021" w14:textId="14059915" w:rsidR="000E3E25" w:rsidRPr="00C075DE" w:rsidRDefault="000B387C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01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473</w:t>
            </w:r>
            <w:r w:rsidR="00501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36" w:type="dxa"/>
          </w:tcPr>
          <w:p w14:paraId="44D5EA4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8CFA0" w14:textId="1D64ECA5" w:rsidR="000E3E25" w:rsidRPr="00C075DE" w:rsidRDefault="000B387C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501F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64920B4F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BBE7" w14:textId="4CE6E205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01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540</w:t>
            </w:r>
            <w:r w:rsidR="00501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36" w:type="dxa"/>
          </w:tcPr>
          <w:p w14:paraId="1CDD5D7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57822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F2A2AC0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B6F45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7CF45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4676FF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3F582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C24DE6E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334E5BAF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4E16A983" w14:textId="77777777" w:rsidR="000E3E25" w:rsidRPr="00C075DE" w:rsidRDefault="000E3E25" w:rsidP="00FE28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671E6B9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AAD22C4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BB80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570DEC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1F7580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FEB76FB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405FF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AE45F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BF209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A53525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89F679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CC13BE7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23CC6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4649FAC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25" w:rsidRPr="00C075DE" w14:paraId="3F77E5AB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60200604" w14:textId="77777777" w:rsidR="000E3E25" w:rsidRPr="00C075DE" w:rsidRDefault="000E3E25" w:rsidP="00FE28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47939F32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54F0F8B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13FAD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A8A3464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089B99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C460A0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CB43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9BA3B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E45A40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66740FC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34E793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2A4DF1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1097AE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997CBF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25" w:rsidRPr="00C075DE" w14:paraId="4FE6B958" w14:textId="77777777" w:rsidTr="000306A9">
        <w:trPr>
          <w:trHeight w:val="261"/>
        </w:trPr>
        <w:tc>
          <w:tcPr>
            <w:tcW w:w="3510" w:type="dxa"/>
            <w:shd w:val="clear" w:color="auto" w:fill="auto"/>
          </w:tcPr>
          <w:p w14:paraId="75B2BA64" w14:textId="0BD9EC81" w:rsidR="000E3E25" w:rsidRPr="00C075DE" w:rsidRDefault="000E3E25" w:rsidP="00FE28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</w:t>
            </w:r>
            <w:r w:rsidR="00FC2C0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ี้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สินอนุพันธ์</w:t>
            </w:r>
          </w:p>
        </w:tc>
        <w:tc>
          <w:tcPr>
            <w:tcW w:w="810" w:type="dxa"/>
          </w:tcPr>
          <w:p w14:paraId="64A59665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F879B80" w14:textId="4D9D3FEA" w:rsidR="000E3E25" w:rsidRPr="00C075DE" w:rsidRDefault="00501F79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0654C2D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928298C" w14:textId="107DD326" w:rsidR="000E3E25" w:rsidRPr="00C075DE" w:rsidRDefault="00501F79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EB979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AE3A16" w14:textId="24DFC640" w:rsidR="000E3E25" w:rsidRPr="00C075DE" w:rsidRDefault="00501F79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BF743D1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F1A35D" w14:textId="2BDB92C1" w:rsidR="000E3E25" w:rsidRPr="00C075DE" w:rsidRDefault="00501F79" w:rsidP="00FE28A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14D2C4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E69AF2" w14:textId="2842B986" w:rsidR="000E3E25" w:rsidRPr="00C075DE" w:rsidRDefault="00501F79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AD3056A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8382A2" w14:textId="5744E278" w:rsidR="000E3E25" w:rsidRPr="00C075DE" w:rsidRDefault="00501F79" w:rsidP="00FE28A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37537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8B1664" w14:textId="3BA6420E" w:rsidR="000E3E25" w:rsidRPr="00C075DE" w:rsidRDefault="00501F79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B8BFD8D" w14:textId="4227A91E" w:rsidR="000E3E25" w:rsidRPr="00C075DE" w:rsidRDefault="000E3E25">
      <w:pPr>
        <w:rPr>
          <w:rFonts w:asciiTheme="majorBidi" w:hAnsiTheme="majorBidi" w:cstheme="majorBidi"/>
          <w:cs/>
        </w:rPr>
      </w:pP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0E3E25" w:rsidRPr="00C075DE" w14:paraId="02E76E52" w14:textId="77777777" w:rsidTr="00FC2C01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3CE150C7" w14:textId="77777777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2AE4B7B7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2368B4A9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3E25" w:rsidRPr="00C075DE" w14:paraId="4D976BA5" w14:textId="77777777" w:rsidTr="00FC2C01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037FF8BD" w14:textId="77777777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5F761FEF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1B40A47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2FB1705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75AECA65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E3E25" w:rsidRPr="00C075DE" w14:paraId="33C123FB" w14:textId="77777777" w:rsidTr="00FC2C01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45097986" w14:textId="568BC265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87E8B1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3F68E10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4B4EBC2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C53331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99DBD" w14:textId="77777777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E354BAD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DA51AF7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2085DE3" w14:textId="0B7D530F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6066D03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F90D1A1" w14:textId="1BE96D10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1C6C72F" w14:textId="77777777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01D42AAC" w14:textId="35D4BE60" w:rsidR="000E3E25" w:rsidRPr="00C075DE" w:rsidRDefault="000E3E25" w:rsidP="00FE28A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375BEBC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722F942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3E25" w:rsidRPr="00C075DE" w14:paraId="56BA4F44" w14:textId="77777777" w:rsidTr="00FC2C01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138E2735" w14:textId="77777777" w:rsidR="000E3E25" w:rsidRPr="00C075DE" w:rsidRDefault="000E3E25" w:rsidP="00FE28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F82D99F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9E37988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E25" w:rsidRPr="00C075DE" w14:paraId="5A10273E" w14:textId="77777777" w:rsidTr="00FC2C01">
        <w:trPr>
          <w:trHeight w:val="261"/>
        </w:trPr>
        <w:tc>
          <w:tcPr>
            <w:tcW w:w="3510" w:type="dxa"/>
            <w:shd w:val="clear" w:color="auto" w:fill="auto"/>
          </w:tcPr>
          <w:p w14:paraId="447FBD05" w14:textId="00877FBB" w:rsidR="000E3E25" w:rsidRPr="00C075DE" w:rsidRDefault="000E3E25" w:rsidP="00FE28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73833012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AD818C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F3B560C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260D65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80B8221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C8BDA2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C3C9315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6AE37E11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46852AE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138A47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50A5F7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49FD4A3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514449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59757CD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21D2CCB5" w14:textId="77777777" w:rsidTr="00FC2C01">
        <w:trPr>
          <w:trHeight w:val="261"/>
        </w:trPr>
        <w:tc>
          <w:tcPr>
            <w:tcW w:w="3510" w:type="dxa"/>
            <w:shd w:val="clear" w:color="auto" w:fill="auto"/>
          </w:tcPr>
          <w:p w14:paraId="38BE5236" w14:textId="77777777" w:rsidR="000E3E25" w:rsidRPr="00C075DE" w:rsidRDefault="000E3E25" w:rsidP="00FE28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864AF8A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9AF3DBD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2E0583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3A45C84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637E1270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6962E6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A7EE57A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1368535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3A14740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D374BF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6A749B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780866E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5608AD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3BBAC6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E3E25" w:rsidRPr="00C075DE" w14:paraId="7AFB81A9" w14:textId="77777777" w:rsidTr="00FC2C01">
        <w:trPr>
          <w:trHeight w:val="261"/>
        </w:trPr>
        <w:tc>
          <w:tcPr>
            <w:tcW w:w="3510" w:type="dxa"/>
            <w:shd w:val="clear" w:color="auto" w:fill="auto"/>
          </w:tcPr>
          <w:p w14:paraId="2F03FFF1" w14:textId="77777777" w:rsidR="000E3E25" w:rsidRPr="00C075DE" w:rsidRDefault="000E3E25" w:rsidP="00FE28A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</w:tcPr>
          <w:p w14:paraId="477E7F44" w14:textId="46B67550" w:rsidR="000E3E25" w:rsidRPr="00C075DE" w:rsidRDefault="000B387C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0" w:type="dxa"/>
          </w:tcPr>
          <w:p w14:paraId="5AE52ED1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541DCF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C6F626" w14:textId="35A39AED" w:rsidR="000E3E25" w:rsidRPr="00C075DE" w:rsidRDefault="000B387C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6DDE0AC2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A4FB786" w14:textId="747D29F4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5F40840B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916774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EAE47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74B84DE" w14:textId="4A5B2530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6735182E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ED8D40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50C9B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570F86" w14:textId="2FCEC4DB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0E3E25" w:rsidRPr="00C075DE" w14:paraId="3F17E576" w14:textId="77777777" w:rsidTr="00FC2C01">
        <w:trPr>
          <w:trHeight w:val="261"/>
        </w:trPr>
        <w:tc>
          <w:tcPr>
            <w:tcW w:w="3510" w:type="dxa"/>
            <w:shd w:val="clear" w:color="auto" w:fill="auto"/>
          </w:tcPr>
          <w:p w14:paraId="1DAA2583" w14:textId="77777777" w:rsidR="000E3E25" w:rsidRPr="00C075DE" w:rsidRDefault="000E3E25" w:rsidP="00FE28A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236DC279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4CA520E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0BAC27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C3583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1B77DD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4D2433C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6A287E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0A03F7E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B096D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96CC2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22FA83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F1679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1F797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D84EA2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73C6B839" w14:textId="77777777" w:rsidTr="00FC2C01">
        <w:trPr>
          <w:trHeight w:val="261"/>
        </w:trPr>
        <w:tc>
          <w:tcPr>
            <w:tcW w:w="3510" w:type="dxa"/>
            <w:shd w:val="clear" w:color="auto" w:fill="auto"/>
          </w:tcPr>
          <w:p w14:paraId="12CAAD0C" w14:textId="77777777" w:rsidR="000E3E25" w:rsidRPr="00C075DE" w:rsidRDefault="000E3E25" w:rsidP="00FE28A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45D5C49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CAA1578" w14:textId="32FD6148" w:rsidR="000E3E25" w:rsidRPr="00C075DE" w:rsidRDefault="000B387C" w:rsidP="005A48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740651DD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17F911C" w14:textId="6CAEF223" w:rsidR="000E3E25" w:rsidRPr="00C075DE" w:rsidRDefault="000B387C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05EEA289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EDE2090" w14:textId="259B005F" w:rsidR="000E3E25" w:rsidRPr="00C075DE" w:rsidRDefault="000B387C" w:rsidP="005A48E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1A93F00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6C33D4" w14:textId="223A5B3D" w:rsidR="000E3E25" w:rsidRPr="00C075DE" w:rsidRDefault="000B387C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36" w:type="dxa"/>
          </w:tcPr>
          <w:p w14:paraId="2A0D2C7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6F08D9" w14:textId="33791215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7CB35B33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BEA2BA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755BF7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C55D485" w14:textId="6DA09B1C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="000E3E25" w:rsidRPr="00C07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0E3E25" w:rsidRPr="00C075DE" w14:paraId="28E5C3F3" w14:textId="77777777" w:rsidTr="00FC2C01">
        <w:trPr>
          <w:trHeight w:val="261"/>
        </w:trPr>
        <w:tc>
          <w:tcPr>
            <w:tcW w:w="3510" w:type="dxa"/>
            <w:shd w:val="clear" w:color="auto" w:fill="auto"/>
          </w:tcPr>
          <w:p w14:paraId="29964E9B" w14:textId="77777777" w:rsidR="000E3E25" w:rsidRPr="00C075DE" w:rsidRDefault="000E3E25" w:rsidP="00FE28AC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0652595E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3B2273" w14:textId="0727D48A" w:rsidR="000E3E25" w:rsidRPr="00C075DE" w:rsidRDefault="000B387C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E3E25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0E3E25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17A54B34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2D0EC" w14:textId="1F11A537" w:rsidR="000E3E25" w:rsidRPr="00C075DE" w:rsidRDefault="000B387C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0E3E25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0D55CF12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59725" w14:textId="31E55CE2" w:rsidR="000E3E25" w:rsidRPr="00C075DE" w:rsidRDefault="000B387C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E3E25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0E3E25" w:rsidRPr="00C0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7BB4235B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BD4DB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15C839C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31CEBC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5050D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2F75DA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C8F38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3358E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E25" w:rsidRPr="00C075DE" w14:paraId="3489FC0C" w14:textId="77777777" w:rsidTr="00FC2C01">
        <w:trPr>
          <w:trHeight w:val="261"/>
        </w:trPr>
        <w:tc>
          <w:tcPr>
            <w:tcW w:w="3510" w:type="dxa"/>
            <w:shd w:val="clear" w:color="auto" w:fill="auto"/>
          </w:tcPr>
          <w:p w14:paraId="119AFFB2" w14:textId="77777777" w:rsidR="000E3E25" w:rsidRPr="00C075DE" w:rsidRDefault="000E3E25" w:rsidP="00FE28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02500EE8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58997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0388F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0AAB224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80E852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F5D5214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29D4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F7DE9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22489B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48134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19B5F5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66664C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F59D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0D633B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25" w:rsidRPr="00C075DE" w14:paraId="28EC24EE" w14:textId="77777777" w:rsidTr="00FC2C01">
        <w:trPr>
          <w:trHeight w:val="261"/>
        </w:trPr>
        <w:tc>
          <w:tcPr>
            <w:tcW w:w="3510" w:type="dxa"/>
            <w:shd w:val="clear" w:color="auto" w:fill="auto"/>
          </w:tcPr>
          <w:p w14:paraId="2C971DAC" w14:textId="77777777" w:rsidR="000E3E25" w:rsidRPr="00C075DE" w:rsidRDefault="000E3E25" w:rsidP="00FE28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C5A0F23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603840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ECB54B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6F3D34B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FD9DF0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6A0FB26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CF9720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EE59AE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4D940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BF48CA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582D60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4D17400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BD959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8AE11C2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E25" w:rsidRPr="00C075DE" w14:paraId="03C3BC5C" w14:textId="77777777" w:rsidTr="00FC2C01">
        <w:trPr>
          <w:trHeight w:val="261"/>
        </w:trPr>
        <w:tc>
          <w:tcPr>
            <w:tcW w:w="3510" w:type="dxa"/>
            <w:shd w:val="clear" w:color="auto" w:fill="auto"/>
          </w:tcPr>
          <w:p w14:paraId="0651960E" w14:textId="77777777" w:rsidR="000E3E25" w:rsidRPr="00C075DE" w:rsidRDefault="000E3E25" w:rsidP="00FE28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02F65787" w14:textId="77777777" w:rsidR="000E3E25" w:rsidRPr="00C075DE" w:rsidRDefault="000E3E25" w:rsidP="00FE28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F88919C" w14:textId="23111A95" w:rsidR="000E3E25" w:rsidRPr="00C075DE" w:rsidRDefault="000E3E25" w:rsidP="00FE28A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546F705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7F7A7F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8B2165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8CEF90" w14:textId="38C35E44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CF5948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A0DD33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52B04A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41DAA7" w14:textId="4C3D47E3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36E155B" w14:textId="77777777" w:rsidR="000E3E25" w:rsidRPr="00C075DE" w:rsidRDefault="000E3E25" w:rsidP="00FE2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3611FD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5CC6CB" w14:textId="77777777" w:rsidR="000E3E25" w:rsidRPr="00C075DE" w:rsidRDefault="000E3E25" w:rsidP="00FE2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430FD9" w14:textId="00E8DA8A" w:rsidR="000E3E25" w:rsidRPr="00C075DE" w:rsidRDefault="000E3E25" w:rsidP="00FE28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387C" w:rsidRPr="000B3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68FCE4D" w14:textId="55EA10C0" w:rsidR="000E3E25" w:rsidRPr="00C075DE" w:rsidRDefault="000E3E25">
      <w:pPr>
        <w:rPr>
          <w:rFonts w:asciiTheme="majorBidi" w:hAnsiTheme="majorBidi" w:cstheme="majorBidi"/>
        </w:rPr>
      </w:pPr>
    </w:p>
    <w:p w14:paraId="23021924" w14:textId="77777777" w:rsidR="005C49EF" w:rsidRPr="00C075DE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Theme="majorBidi" w:hAnsiTheme="majorBidi" w:cstheme="majorBidi"/>
          <w:sz w:val="30"/>
          <w:szCs w:val="30"/>
        </w:rPr>
      </w:pPr>
    </w:p>
    <w:p w14:paraId="2A87E60F" w14:textId="2D2296DB" w:rsidR="000B65BB" w:rsidRPr="00C075DE" w:rsidRDefault="000B65BB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Theme="majorBidi" w:hAnsiTheme="majorBidi" w:cstheme="majorBidi"/>
          <w:sz w:val="30"/>
          <w:szCs w:val="30"/>
        </w:rPr>
        <w:sectPr w:rsidR="000B65BB" w:rsidRPr="00C075DE" w:rsidSect="003A4CE0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F4E40FD" w14:textId="4DE2C4AC" w:rsidR="00A3772D" w:rsidRPr="00C075DE" w:rsidRDefault="00A3772D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C136902" w14:textId="77777777" w:rsidR="000B65BB" w:rsidRPr="00C075DE" w:rsidRDefault="000B65BB" w:rsidP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70"/>
        <w:gridCol w:w="6930"/>
      </w:tblGrid>
      <w:tr w:rsidR="000B65BB" w:rsidRPr="00C075DE" w14:paraId="61E2CBD0" w14:textId="77777777" w:rsidTr="00E26368">
        <w:trPr>
          <w:tblHeader/>
        </w:trPr>
        <w:tc>
          <w:tcPr>
            <w:tcW w:w="1980" w:type="dxa"/>
          </w:tcPr>
          <w:p w14:paraId="6B0F23B1" w14:textId="77777777" w:rsidR="000B65BB" w:rsidRPr="00C075DE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ED92BBF" w14:textId="77777777" w:rsidR="000B65BB" w:rsidRPr="00C075DE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2C700E56" w14:textId="77777777" w:rsidR="000B65BB" w:rsidRPr="00C075DE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B65BB" w:rsidRPr="00C075DE" w14:paraId="2F9E7B0D" w14:textId="77777777" w:rsidTr="00E26368">
        <w:tc>
          <w:tcPr>
            <w:tcW w:w="1980" w:type="dxa"/>
          </w:tcPr>
          <w:p w14:paraId="54B1CAD8" w14:textId="77777777" w:rsidR="000B65BB" w:rsidRPr="00C075DE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BFA9F8" w14:textId="77777777" w:rsidR="000B65BB" w:rsidRPr="00C075DE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2AE85F58" w14:textId="77777777" w:rsidR="000B65BB" w:rsidRPr="00C075DE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0B65BB" w:rsidRPr="00C075DE" w14:paraId="4E0C13DB" w14:textId="77777777" w:rsidTr="00E26368">
        <w:tc>
          <w:tcPr>
            <w:tcW w:w="1980" w:type="dxa"/>
          </w:tcPr>
          <w:p w14:paraId="6DE37185" w14:textId="77777777" w:rsidR="000B65BB" w:rsidRPr="00C075DE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4986E650" w14:textId="77777777" w:rsidR="000B65BB" w:rsidRPr="00C075DE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1F9263D1" w14:textId="21F3DCE0" w:rsidR="000B65BB" w:rsidRPr="00C075DE" w:rsidRDefault="005A48E2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/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(Observable Market Data)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และค่าความเสี่ยงด้านอื่นๆ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  <w:tr w:rsidR="000B65BB" w:rsidRPr="00C075DE" w14:paraId="2DB22249" w14:textId="77777777" w:rsidTr="00E26368">
        <w:tc>
          <w:tcPr>
            <w:tcW w:w="1980" w:type="dxa"/>
          </w:tcPr>
          <w:p w14:paraId="4062849C" w14:textId="77777777" w:rsidR="000B65BB" w:rsidRPr="00C075DE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</w:t>
            </w:r>
          </w:p>
        </w:tc>
        <w:tc>
          <w:tcPr>
            <w:tcW w:w="270" w:type="dxa"/>
          </w:tcPr>
          <w:p w14:paraId="1E863C86" w14:textId="77777777" w:rsidR="000B65BB" w:rsidRPr="00C075DE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1ECCB115" w14:textId="77777777" w:rsidR="000B65BB" w:rsidRPr="00C075DE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4B6F8AE" w14:textId="70D99C8C" w:rsidR="00B929F4" w:rsidRPr="005A48E2" w:rsidRDefault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6FE26F" w14:textId="40768411" w:rsidR="005B3B34" w:rsidRPr="00C075DE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5A48E2" w:rsidRDefault="00296496" w:rsidP="005A4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31A32B82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0B387C" w:rsidRPr="000B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5A25" w:rsidRPr="00C075DE" w14:paraId="4237B8C9" w14:textId="77777777" w:rsidTr="00E26368">
        <w:tc>
          <w:tcPr>
            <w:tcW w:w="5670" w:type="dxa"/>
            <w:shd w:val="clear" w:color="auto" w:fill="auto"/>
          </w:tcPr>
          <w:p w14:paraId="36B46B70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1620" w:type="dxa"/>
            <w:shd w:val="clear" w:color="auto" w:fill="auto"/>
          </w:tcPr>
          <w:p w14:paraId="428A7AB5" w14:textId="0E2F9EED" w:rsidR="00505A25" w:rsidRPr="00C075DE" w:rsidRDefault="000B387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660E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505A25" w:rsidRPr="00C075DE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53C26094" w:rsidR="00505A25" w:rsidRPr="00C075DE" w:rsidRDefault="000B387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660E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505A25" w:rsidRPr="00C075DE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0F594BFE" w:rsidR="00505A25" w:rsidRPr="00C075DE" w:rsidRDefault="000B387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 w:rsidR="00660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505A25" w:rsidRPr="00C075DE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73357ADC" w:rsidR="00505A25" w:rsidRPr="00C075DE" w:rsidRDefault="000B387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 w:rsidR="00660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</w:tr>
      <w:tr w:rsidR="00505A25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5A25" w:rsidRPr="00C075DE" w14:paraId="44ED7A69" w14:textId="77777777" w:rsidTr="00E26368">
        <w:tc>
          <w:tcPr>
            <w:tcW w:w="5670" w:type="dxa"/>
            <w:shd w:val="clear" w:color="auto" w:fill="auto"/>
          </w:tcPr>
          <w:p w14:paraId="04939008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505A25" w:rsidRPr="00C075DE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5A25" w:rsidRPr="00C075DE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462975B8" w:rsidR="00505A25" w:rsidRPr="00C075DE" w:rsidRDefault="000B387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13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505A25" w:rsidRPr="00C075DE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09FECCE4" w:rsidR="00505A25" w:rsidRPr="00C075DE" w:rsidRDefault="000B387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13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505A25" w:rsidRPr="00C075DE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3961ACDF" w:rsidR="00505A25" w:rsidRPr="00C075DE" w:rsidRDefault="000B387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13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505A25" w:rsidRPr="00C075DE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72F504CC" w:rsidR="00505A25" w:rsidRPr="00C075DE" w:rsidRDefault="000B387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13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505A25" w:rsidRPr="00C075DE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505A25" w:rsidRPr="00C075DE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0B3092A2" w:rsidR="00505A25" w:rsidRPr="00C075DE" w:rsidRDefault="000B387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A137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505A25" w:rsidRPr="00C075DE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096E06B9" w:rsidR="00505A25" w:rsidRPr="00C075DE" w:rsidRDefault="000B387C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A137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</w:tbl>
    <w:p w14:paraId="0E837BBA" w14:textId="77777777" w:rsidR="00EB5051" w:rsidRPr="000B387C" w:rsidRDefault="00EB5051" w:rsidP="000B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8B4C31" w14:textId="77777777" w:rsidR="00FC2C01" w:rsidRPr="000B387C" w:rsidRDefault="00FC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B3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0300AEB" w14:textId="6B257F23" w:rsidR="00CA5F20" w:rsidRPr="005B56ED" w:rsidRDefault="00CA5F20" w:rsidP="00CA5F20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B56ED">
        <w:rPr>
          <w:rFonts w:asciiTheme="majorBidi" w:hAnsiTheme="majorBidi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56F44BF9" w14:textId="798AEF18" w:rsidR="00CA5F20" w:rsidRPr="005B56ED" w:rsidRDefault="00CA5F20" w:rsidP="00FC2C01">
      <w:pPr>
        <w:pStyle w:val="Heading1"/>
        <w:ind w:left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31CF3753" w14:textId="4FE42FBB" w:rsidR="00F81FFB" w:rsidRDefault="00F81FFB" w:rsidP="007E25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E25D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7E25DB">
        <w:rPr>
          <w:rFonts w:asciiTheme="majorBidi" w:hAnsiTheme="majorBidi" w:cstheme="majorBidi"/>
          <w:sz w:val="30"/>
          <w:szCs w:val="30"/>
        </w:rPr>
        <w:t xml:space="preserve">10 </w:t>
      </w:r>
      <w:r w:rsidRPr="007E25DB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7E25DB">
        <w:rPr>
          <w:rFonts w:asciiTheme="majorBidi" w:hAnsiTheme="majorBidi" w:cstheme="majorBidi"/>
          <w:sz w:val="30"/>
          <w:szCs w:val="30"/>
        </w:rPr>
        <w:t>2565</w:t>
      </w:r>
      <w:r w:rsidRPr="007E25DB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 มีมติอนุมัติดังนี้</w:t>
      </w:r>
    </w:p>
    <w:p w14:paraId="0007FEB1" w14:textId="77777777" w:rsidR="005B56ED" w:rsidRPr="007E25DB" w:rsidRDefault="005B56ED" w:rsidP="007E25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F40CA2" w14:textId="053D1041" w:rsidR="00F81FFB" w:rsidRDefault="00F81FFB" w:rsidP="005B56ED">
      <w:pPr>
        <w:pStyle w:val="ListParagraph"/>
        <w:numPr>
          <w:ilvl w:val="2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ให้บริษัท เซ็ปเป้ โฮลดิ้ง (ประเทศไทย) </w:t>
      </w:r>
      <w:r w:rsidRPr="007E25DB">
        <w:rPr>
          <w:rFonts w:asciiTheme="majorBidi" w:hAnsiTheme="majorBidi" w:cstheme="majorBidi" w:hint="cs"/>
          <w:sz w:val="30"/>
          <w:szCs w:val="30"/>
          <w:cs/>
          <w:lang w:val="en-GB"/>
        </w:rPr>
        <w:t>จำกัด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เพิ่มทุนจดทะเบียนของบริษัทจาก</w:t>
      </w:r>
      <w:r w:rsidRPr="007E25DB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เงิน </w:t>
      </w:r>
      <w:r w:rsidRPr="007E25DB">
        <w:rPr>
          <w:rFonts w:asciiTheme="majorBidi" w:hAnsiTheme="majorBidi" w:cstheme="majorBidi"/>
          <w:sz w:val="30"/>
          <w:szCs w:val="30"/>
          <w:lang w:val="en-GB"/>
        </w:rPr>
        <w:t>390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  <w:r w:rsidR="005B56ED">
        <w:rPr>
          <w:rFonts w:asciiTheme="majorBidi" w:hAnsiTheme="majorBidi" w:cstheme="majorBidi"/>
          <w:sz w:val="30"/>
          <w:szCs w:val="30"/>
          <w:lang w:val="en-GB"/>
        </w:rPr>
        <w:br/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>เป็น</w:t>
      </w:r>
      <w:r w:rsidR="005B56E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E25DB">
        <w:rPr>
          <w:rFonts w:asciiTheme="majorBidi" w:hAnsiTheme="majorBidi" w:cstheme="majorBidi"/>
          <w:sz w:val="30"/>
          <w:szCs w:val="30"/>
          <w:lang w:val="en-GB"/>
        </w:rPr>
        <w:t>420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(จ</w:t>
      </w:r>
      <w:r w:rsidRPr="007E25DB">
        <w:rPr>
          <w:rFonts w:asciiTheme="majorBidi" w:hAnsiTheme="majorBidi" w:cstheme="majorBidi" w:hint="cs"/>
          <w:sz w:val="30"/>
          <w:szCs w:val="30"/>
          <w:cs/>
          <w:lang w:val="en-GB"/>
        </w:rPr>
        <w:t>ำ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นวน </w:t>
      </w:r>
      <w:r w:rsidRPr="007E25DB">
        <w:rPr>
          <w:rFonts w:asciiTheme="majorBidi" w:hAnsiTheme="majorBidi" w:cstheme="majorBidi"/>
          <w:sz w:val="30"/>
          <w:szCs w:val="30"/>
          <w:lang w:val="en-GB"/>
        </w:rPr>
        <w:t>42,000,000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มูลค่าหุ้นละ </w:t>
      </w:r>
      <w:r w:rsidRPr="007E25DB">
        <w:rPr>
          <w:rFonts w:asciiTheme="majorBidi" w:hAnsiTheme="majorBidi" w:cstheme="majorBidi"/>
          <w:sz w:val="30"/>
          <w:szCs w:val="30"/>
          <w:lang w:val="en-GB"/>
        </w:rPr>
        <w:t>10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บาท) โดยออกหุ้นสามัญเพิ่มทุนเป็น</w:t>
      </w:r>
      <w:r w:rsidRPr="007E25DB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>เงิน</w:t>
      </w:r>
      <w:r w:rsidRPr="007E25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B56ED">
        <w:rPr>
          <w:rFonts w:asciiTheme="majorBidi" w:hAnsiTheme="majorBidi" w:cstheme="majorBidi"/>
          <w:sz w:val="30"/>
          <w:szCs w:val="30"/>
          <w:lang w:val="en-GB"/>
        </w:rPr>
        <w:br/>
      </w:r>
      <w:r w:rsidRPr="007E25DB">
        <w:rPr>
          <w:rFonts w:asciiTheme="majorBidi" w:hAnsiTheme="majorBidi" w:cstheme="majorBidi"/>
          <w:sz w:val="30"/>
          <w:szCs w:val="30"/>
          <w:lang w:val="en-GB"/>
        </w:rPr>
        <w:t>30</w:t>
      </w:r>
      <w:r w:rsidR="007E25DB" w:rsidRPr="007E25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>ล้านบาท (</w:t>
      </w:r>
      <w:r w:rsidRPr="007E25DB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7E25DB">
        <w:rPr>
          <w:rFonts w:asciiTheme="majorBidi" w:hAnsiTheme="majorBidi" w:cstheme="majorBidi"/>
          <w:sz w:val="30"/>
          <w:szCs w:val="30"/>
          <w:lang w:val="en-GB"/>
        </w:rPr>
        <w:t>3,000,000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มูลค่าหุ้นละ </w:t>
      </w:r>
      <w:r w:rsidRPr="007E25DB">
        <w:rPr>
          <w:rFonts w:asciiTheme="majorBidi" w:hAnsiTheme="majorBidi" w:cstheme="majorBidi"/>
          <w:sz w:val="30"/>
          <w:szCs w:val="30"/>
          <w:lang w:val="en-GB"/>
        </w:rPr>
        <w:t>10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บาท) บริษัท เซ็ปเป้ โฮลดิ้ง (ประเทศไทย) </w:t>
      </w:r>
      <w:r w:rsidRPr="007E25DB">
        <w:rPr>
          <w:rFonts w:asciiTheme="majorBidi" w:hAnsiTheme="majorBidi" w:cstheme="majorBidi" w:hint="cs"/>
          <w:sz w:val="30"/>
          <w:szCs w:val="30"/>
          <w:cs/>
          <w:lang w:val="en-GB"/>
        </w:rPr>
        <w:t>จำกัด</w:t>
      </w:r>
      <w:r w:rsidRPr="007E25D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อยู่ระหว่างการจดทะเบียนเปลี่ยนแปลงทุนดังกล่าว</w:t>
      </w:r>
    </w:p>
    <w:p w14:paraId="12A54391" w14:textId="77777777" w:rsidR="005B56ED" w:rsidRPr="007E25DB" w:rsidRDefault="005B56ED" w:rsidP="005B56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5341D6C" w14:textId="117E8FDC" w:rsidR="005B56ED" w:rsidRPr="005B56ED" w:rsidRDefault="00F81FFB" w:rsidP="005B56ED">
      <w:pPr>
        <w:pStyle w:val="ListParagraph"/>
        <w:numPr>
          <w:ilvl w:val="2"/>
          <w:numId w:val="3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56ED">
        <w:rPr>
          <w:rFonts w:asciiTheme="majorBidi" w:hAnsiTheme="majorBidi"/>
          <w:spacing w:val="-2"/>
          <w:sz w:val="30"/>
          <w:szCs w:val="30"/>
          <w:cs/>
        </w:rPr>
        <w:t xml:space="preserve">ให้บริษัท เซ็ปเป้ โฮลดิ้ง (ประเทศไทย) </w:t>
      </w:r>
      <w:r w:rsidRPr="005B56E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จำกัด</w:t>
      </w:r>
      <w:r w:rsidRPr="005B56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ซึ่งเป็นบริษัทย่อยของบริษัท </w:t>
      </w:r>
      <w:r w:rsidR="003A0978" w:rsidRPr="005B56E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ร่วมลงทุนกับบริษัท</w:t>
      </w:r>
      <w:r w:rsidR="003A0978" w:rsidRPr="005B56E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5B56ED" w:rsidRPr="005B56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ไทย บรอดคาสติ้ง</w:t>
      </w:r>
      <w:r w:rsidR="005B56ED" w:rsidRPr="005B56E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จำกัด </w:t>
      </w:r>
      <w:r w:rsidR="006F4E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มูลค่าการลงทุนเป็นจำนวนรวม </w:t>
      </w:r>
      <w:r w:rsidR="006F4E3E">
        <w:rPr>
          <w:rFonts w:asciiTheme="majorBidi" w:hAnsiTheme="majorBidi" w:cstheme="majorBidi"/>
          <w:sz w:val="30"/>
          <w:szCs w:val="30"/>
        </w:rPr>
        <w:t xml:space="preserve">50 </w:t>
      </w:r>
      <w:r w:rsidR="006F4E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A0978" w:rsidRPr="005B56ED">
        <w:rPr>
          <w:rFonts w:asciiTheme="majorBidi" w:hAnsiTheme="majorBidi" w:cstheme="majorBidi" w:hint="cs"/>
          <w:sz w:val="30"/>
          <w:szCs w:val="30"/>
          <w:cs/>
          <w:lang w:val="en-GB"/>
        </w:rPr>
        <w:t>เพื่อ</w:t>
      </w:r>
      <w:r w:rsidR="005B56ED" w:rsidRPr="005B56ED">
        <w:rPr>
          <w:rFonts w:asciiTheme="majorBidi" w:hAnsiTheme="majorBidi" w:cstheme="majorBidi"/>
          <w:sz w:val="30"/>
          <w:szCs w:val="30"/>
          <w:cs/>
          <w:lang w:val="en-GB"/>
        </w:rPr>
        <w:t xml:space="preserve">ดำเนินธุรกิจในการผลิต วางแผนและจัดทำแผนการตลาดและจัดจำหน่ายสินค้าหรือผลิตภัณฑ์ต่างๆ ร่วมกัน ในสัดส่วนร้อยละ </w:t>
      </w:r>
      <w:r w:rsidR="005B56ED" w:rsidRPr="005B56ED">
        <w:rPr>
          <w:rFonts w:asciiTheme="majorBidi" w:hAnsiTheme="majorBidi" w:cstheme="majorBidi"/>
          <w:sz w:val="30"/>
          <w:szCs w:val="30"/>
          <w:lang w:val="en-GB"/>
        </w:rPr>
        <w:t>60</w:t>
      </w:r>
      <w:r w:rsidR="005B56ED" w:rsidRPr="005B56E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ของเงินลงทุนทั้งหมด</w:t>
      </w:r>
    </w:p>
    <w:p w14:paraId="5AB1F991" w14:textId="4B599106" w:rsidR="00EB5051" w:rsidRPr="005B56ED" w:rsidRDefault="00EB5051" w:rsidP="003A09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3C02A3" w14:textId="77777777" w:rsidR="003A0978" w:rsidRPr="004C0D7F" w:rsidRDefault="003A09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sectPr w:rsidR="003A0978" w:rsidRPr="004C0D7F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929BB" w14:textId="77777777" w:rsidR="00414B36" w:rsidRDefault="00414B36">
      <w:r>
        <w:separator/>
      </w:r>
    </w:p>
  </w:endnote>
  <w:endnote w:type="continuationSeparator" w:id="0">
    <w:p w14:paraId="544448F0" w14:textId="77777777" w:rsidR="00414B36" w:rsidRDefault="00414B36">
      <w:r>
        <w:continuationSeparator/>
      </w:r>
    </w:p>
  </w:endnote>
  <w:endnote w:type="continuationNotice" w:id="1">
    <w:p w14:paraId="0460C10E" w14:textId="77777777" w:rsidR="00414B36" w:rsidRDefault="00414B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62E8" w14:textId="34B707BD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0B387C" w:rsidRPr="000B387C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1A85" w14:textId="34428FC6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0B387C" w:rsidRPr="000B387C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41D7" w14:textId="438CAD59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0B387C" w:rsidRPr="000B387C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8CBF" w14:textId="2421F526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0B387C" w:rsidRPr="000B387C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146A4" w14:textId="77777777" w:rsidR="00414B36" w:rsidRDefault="00414B36">
      <w:r>
        <w:separator/>
      </w:r>
    </w:p>
  </w:footnote>
  <w:footnote w:type="continuationSeparator" w:id="0">
    <w:p w14:paraId="57F3167E" w14:textId="77777777" w:rsidR="00414B36" w:rsidRDefault="00414B36">
      <w:r>
        <w:continuationSeparator/>
      </w:r>
    </w:p>
  </w:footnote>
  <w:footnote w:type="continuationNotice" w:id="1">
    <w:p w14:paraId="19FAB40C" w14:textId="77777777" w:rsidR="00414B36" w:rsidRDefault="00414B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E3562" w14:textId="77777777" w:rsidR="000C6A9E" w:rsidRPr="00E37E72" w:rsidRDefault="000C6A9E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B92BEE7" w14:textId="77777777" w:rsidR="000C6A9E" w:rsidRDefault="000C6A9E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9C9C8FA" w14:textId="75355843" w:rsidR="000C6A9E" w:rsidRDefault="000C6A9E" w:rsidP="003B134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0B387C" w:rsidRPr="000B387C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="000B387C" w:rsidRPr="000B387C">
      <w:rPr>
        <w:rFonts w:ascii="Angsana New" w:hAnsi="Angsana New"/>
        <w:sz w:val="32"/>
        <w:szCs w:val="32"/>
        <w:lang w:val="en-US" w:bidi="th-TH"/>
      </w:rPr>
      <w:t>25</w:t>
    </w:r>
    <w:r w:rsidR="000B387C" w:rsidRPr="000B387C">
      <w:rPr>
        <w:rFonts w:ascii="Angsana New" w:hAnsi="Angsana New" w:hint="cs"/>
        <w:sz w:val="32"/>
        <w:szCs w:val="32"/>
        <w:lang w:val="en-US" w:bidi="th-TH"/>
      </w:rPr>
      <w:t>6</w:t>
    </w:r>
    <w:r w:rsidR="000B387C" w:rsidRPr="000B387C"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47E396F" w14:textId="77777777" w:rsidR="000C6A9E" w:rsidRPr="003B1347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4010" w14:textId="77777777" w:rsidR="000C6A9E" w:rsidRPr="00E37E72" w:rsidRDefault="000C6A9E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3B7AEEF" w14:textId="77777777" w:rsidR="000C6A9E" w:rsidRDefault="000C6A9E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8BEC9E4" w14:textId="6FCAB52C" w:rsidR="000C6A9E" w:rsidRDefault="000C6A9E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0B387C" w:rsidRPr="000B387C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="000B387C" w:rsidRPr="000B387C">
      <w:rPr>
        <w:rFonts w:ascii="Angsana New" w:hAnsi="Angsana New"/>
        <w:sz w:val="32"/>
        <w:szCs w:val="32"/>
        <w:lang w:val="en-US" w:bidi="th-TH"/>
      </w:rPr>
      <w:t>25</w:t>
    </w:r>
    <w:r w:rsidR="000B387C" w:rsidRPr="000B387C">
      <w:rPr>
        <w:rFonts w:ascii="Angsana New" w:hAnsi="Angsana New" w:hint="cs"/>
        <w:sz w:val="32"/>
        <w:szCs w:val="32"/>
        <w:lang w:val="en-US" w:bidi="th-TH"/>
      </w:rPr>
      <w:t>6</w:t>
    </w:r>
    <w:r w:rsidR="000B387C" w:rsidRPr="000B387C">
      <w:rPr>
        <w:rFonts w:ascii="Angsana New" w:hAnsi="Angsana New"/>
        <w:sz w:val="32"/>
        <w:szCs w:val="32"/>
        <w:lang w:val="en-US" w:bidi="th-TH"/>
      </w:rPr>
      <w:t>5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A53D2BF" w14:textId="77777777" w:rsidR="000C6A9E" w:rsidRPr="00BD6A29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AAF2" w14:textId="77777777" w:rsidR="008B2D40" w:rsidRPr="00E37E72" w:rsidRDefault="008B2D40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53CC575" w14:textId="77777777" w:rsidR="008B2D40" w:rsidRDefault="008B2D40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76FCE2F" w14:textId="51B981B3" w:rsidR="008B2D40" w:rsidRDefault="008B2D40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0B387C" w:rsidRPr="000B387C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="000B387C" w:rsidRPr="000B387C">
      <w:rPr>
        <w:rFonts w:ascii="Angsana New" w:hAnsi="Angsana New"/>
        <w:sz w:val="32"/>
        <w:szCs w:val="32"/>
        <w:lang w:val="en-US" w:bidi="th-TH"/>
      </w:rPr>
      <w:t>25</w:t>
    </w:r>
    <w:r w:rsidR="000B387C" w:rsidRPr="000B387C">
      <w:rPr>
        <w:rFonts w:ascii="Angsana New" w:hAnsi="Angsana New" w:hint="cs"/>
        <w:sz w:val="32"/>
        <w:szCs w:val="32"/>
        <w:lang w:val="en-US" w:bidi="th-TH"/>
      </w:rPr>
      <w:t>6</w:t>
    </w:r>
    <w:r w:rsidR="000B387C" w:rsidRPr="000B387C">
      <w:rPr>
        <w:rFonts w:ascii="Angsana New" w:hAnsi="Angsana New"/>
        <w:sz w:val="32"/>
        <w:szCs w:val="32"/>
        <w:lang w:val="en-US" w:bidi="th-TH"/>
      </w:rPr>
      <w:t>5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74588C9" w14:textId="77777777" w:rsidR="008B2D40" w:rsidRPr="00BD6A29" w:rsidRDefault="008B2D40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0835F" w14:textId="77777777" w:rsidR="00784CD2" w:rsidRPr="00E37E72" w:rsidRDefault="00784CD2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09CAACD" w14:textId="77777777" w:rsidR="00784CD2" w:rsidRDefault="00784CD2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25516BC4" w14:textId="3B1F6E85" w:rsidR="00784CD2" w:rsidRDefault="00784CD2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0B387C" w:rsidRPr="000B387C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="000B387C" w:rsidRPr="000B387C">
      <w:rPr>
        <w:rFonts w:ascii="Angsana New" w:hAnsi="Angsana New"/>
        <w:sz w:val="32"/>
        <w:szCs w:val="32"/>
        <w:lang w:val="en-US" w:bidi="th-TH"/>
      </w:rPr>
      <w:t>25</w:t>
    </w:r>
    <w:r w:rsidR="000B387C" w:rsidRPr="000B387C">
      <w:rPr>
        <w:rFonts w:ascii="Angsana New" w:hAnsi="Angsana New" w:hint="cs"/>
        <w:sz w:val="32"/>
        <w:szCs w:val="32"/>
        <w:lang w:val="en-US" w:bidi="th-TH"/>
      </w:rPr>
      <w:t>6</w:t>
    </w:r>
    <w:r w:rsidR="000B387C" w:rsidRPr="000B387C">
      <w:rPr>
        <w:rFonts w:ascii="Angsana New" w:hAnsi="Angsana New"/>
        <w:sz w:val="32"/>
        <w:szCs w:val="32"/>
        <w:lang w:val="en-US" w:bidi="th-TH"/>
      </w:rPr>
      <w:t>5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3FA00A41" w14:textId="77777777" w:rsidR="00784CD2" w:rsidRPr="00BD6A29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FEE6810"/>
    <w:multiLevelType w:val="hybridMultilevel"/>
    <w:tmpl w:val="DB1AEF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74048"/>
    <w:multiLevelType w:val="hybridMultilevel"/>
    <w:tmpl w:val="B13488EA"/>
    <w:lvl w:ilvl="0" w:tplc="237E1E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2885354"/>
    <w:multiLevelType w:val="hybridMultilevel"/>
    <w:tmpl w:val="0B4E04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0E12CF8"/>
    <w:multiLevelType w:val="hybridMultilevel"/>
    <w:tmpl w:val="B8063F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A73BAD"/>
    <w:multiLevelType w:val="hybridMultilevel"/>
    <w:tmpl w:val="A23C6CB8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2FF4F5C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BE8350B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3"/>
  </w:num>
  <w:num w:numId="14">
    <w:abstractNumId w:val="15"/>
  </w:num>
  <w:num w:numId="15">
    <w:abstractNumId w:val="17"/>
  </w:num>
  <w:num w:numId="16">
    <w:abstractNumId w:val="25"/>
  </w:num>
  <w:num w:numId="17">
    <w:abstractNumId w:val="27"/>
  </w:num>
  <w:num w:numId="18">
    <w:abstractNumId w:val="19"/>
  </w:num>
  <w:num w:numId="19">
    <w:abstractNumId w:val="26"/>
  </w:num>
  <w:num w:numId="20">
    <w:abstractNumId w:val="10"/>
  </w:num>
  <w:num w:numId="21">
    <w:abstractNumId w:val="11"/>
  </w:num>
  <w:num w:numId="22">
    <w:abstractNumId w:val="22"/>
  </w:num>
  <w:num w:numId="23">
    <w:abstractNumId w:val="20"/>
  </w:num>
  <w:num w:numId="24">
    <w:abstractNumId w:val="18"/>
  </w:num>
  <w:num w:numId="25">
    <w:abstractNumId w:val="14"/>
  </w:num>
  <w:num w:numId="26">
    <w:abstractNumId w:val="28"/>
  </w:num>
  <w:num w:numId="27">
    <w:abstractNumId w:val="2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3"/>
  </w:num>
  <w:num w:numId="3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3AD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4A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6A9"/>
    <w:rsid w:val="000307A1"/>
    <w:rsid w:val="0003082D"/>
    <w:rsid w:val="00030A1B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04C"/>
    <w:rsid w:val="00047454"/>
    <w:rsid w:val="0004764A"/>
    <w:rsid w:val="0005055E"/>
    <w:rsid w:val="00050AAC"/>
    <w:rsid w:val="00050E37"/>
    <w:rsid w:val="00050EAD"/>
    <w:rsid w:val="0005123C"/>
    <w:rsid w:val="00051B80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85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260"/>
    <w:rsid w:val="0008043A"/>
    <w:rsid w:val="00080EF3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87C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0E3"/>
    <w:rsid w:val="000C6363"/>
    <w:rsid w:val="000C648A"/>
    <w:rsid w:val="000C6A9E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2417"/>
    <w:rsid w:val="000E3E25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163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4E52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5F2"/>
    <w:rsid w:val="001368DD"/>
    <w:rsid w:val="00136E62"/>
    <w:rsid w:val="00137091"/>
    <w:rsid w:val="001372CB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2B16"/>
    <w:rsid w:val="0016304D"/>
    <w:rsid w:val="001635C3"/>
    <w:rsid w:val="0016364A"/>
    <w:rsid w:val="00163A71"/>
    <w:rsid w:val="00163E61"/>
    <w:rsid w:val="00163FDB"/>
    <w:rsid w:val="001641D9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7D0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69B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C3D"/>
    <w:rsid w:val="001A7E7D"/>
    <w:rsid w:val="001A7F83"/>
    <w:rsid w:val="001B02A9"/>
    <w:rsid w:val="001B09E7"/>
    <w:rsid w:val="001B13AD"/>
    <w:rsid w:val="001B1697"/>
    <w:rsid w:val="001B1A81"/>
    <w:rsid w:val="001B23F0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782"/>
    <w:rsid w:val="001C0959"/>
    <w:rsid w:val="001C0B5B"/>
    <w:rsid w:val="001C0FC2"/>
    <w:rsid w:val="001C1134"/>
    <w:rsid w:val="001C130E"/>
    <w:rsid w:val="001C1987"/>
    <w:rsid w:val="001C22D3"/>
    <w:rsid w:val="001C2EFB"/>
    <w:rsid w:val="001C2FB8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96E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72A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07F12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910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0C10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B32"/>
    <w:rsid w:val="00253C53"/>
    <w:rsid w:val="002546F3"/>
    <w:rsid w:val="002548A1"/>
    <w:rsid w:val="00254D67"/>
    <w:rsid w:val="00254DC2"/>
    <w:rsid w:val="0025511F"/>
    <w:rsid w:val="002551A9"/>
    <w:rsid w:val="00255698"/>
    <w:rsid w:val="00255864"/>
    <w:rsid w:val="00255BF5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B25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298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04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93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27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A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0B4F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5C7D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9F7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0FF9"/>
    <w:rsid w:val="003311F9"/>
    <w:rsid w:val="00331213"/>
    <w:rsid w:val="003312FA"/>
    <w:rsid w:val="003314D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9D1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2A1"/>
    <w:rsid w:val="00361F12"/>
    <w:rsid w:val="003620B1"/>
    <w:rsid w:val="00362258"/>
    <w:rsid w:val="00362320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978"/>
    <w:rsid w:val="003A1264"/>
    <w:rsid w:val="003A1385"/>
    <w:rsid w:val="003A1F07"/>
    <w:rsid w:val="003A208F"/>
    <w:rsid w:val="003A22AB"/>
    <w:rsid w:val="003A23CF"/>
    <w:rsid w:val="003A2C2A"/>
    <w:rsid w:val="003A3058"/>
    <w:rsid w:val="003A30E6"/>
    <w:rsid w:val="003A3272"/>
    <w:rsid w:val="003A32C8"/>
    <w:rsid w:val="003A3373"/>
    <w:rsid w:val="003A376B"/>
    <w:rsid w:val="003A39CF"/>
    <w:rsid w:val="003A3FD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9ED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433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1D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B36"/>
    <w:rsid w:val="00414E7C"/>
    <w:rsid w:val="00414FF3"/>
    <w:rsid w:val="004151FB"/>
    <w:rsid w:val="00415477"/>
    <w:rsid w:val="00415498"/>
    <w:rsid w:val="00415AA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2E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A31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75A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CB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5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D7F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760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607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D6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B56"/>
    <w:rsid w:val="004F6C42"/>
    <w:rsid w:val="004F6ECC"/>
    <w:rsid w:val="004F6ED0"/>
    <w:rsid w:val="004F74E4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1F79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3FC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27CA7"/>
    <w:rsid w:val="00530383"/>
    <w:rsid w:val="00530AEA"/>
    <w:rsid w:val="00530B9F"/>
    <w:rsid w:val="00530C60"/>
    <w:rsid w:val="00530D3B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3E55"/>
    <w:rsid w:val="00554590"/>
    <w:rsid w:val="005546D2"/>
    <w:rsid w:val="005547BD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E21"/>
    <w:rsid w:val="00576FCC"/>
    <w:rsid w:val="0057709F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056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064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8E2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6ED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4F0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8CD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5E97"/>
    <w:rsid w:val="005F6BCC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543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BF0"/>
    <w:rsid w:val="00651EAE"/>
    <w:rsid w:val="00652094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2BE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0E4E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0A1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246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A3C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B99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39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16"/>
    <w:rsid w:val="006D5B73"/>
    <w:rsid w:val="006D5BA0"/>
    <w:rsid w:val="006D5D73"/>
    <w:rsid w:val="006D5EAF"/>
    <w:rsid w:val="006D612C"/>
    <w:rsid w:val="006D65A3"/>
    <w:rsid w:val="006D6970"/>
    <w:rsid w:val="006D6B46"/>
    <w:rsid w:val="006D71C0"/>
    <w:rsid w:val="006D7547"/>
    <w:rsid w:val="006D75DC"/>
    <w:rsid w:val="006D7661"/>
    <w:rsid w:val="006D7EA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D5D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4E3E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07FDD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15F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91F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2F6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6C2C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4CD2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416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31E"/>
    <w:rsid w:val="007B04F5"/>
    <w:rsid w:val="007B0540"/>
    <w:rsid w:val="007B0556"/>
    <w:rsid w:val="007B0784"/>
    <w:rsid w:val="007B0A51"/>
    <w:rsid w:val="007B10E7"/>
    <w:rsid w:val="007B1103"/>
    <w:rsid w:val="007B1907"/>
    <w:rsid w:val="007B1B24"/>
    <w:rsid w:val="007B1B36"/>
    <w:rsid w:val="007B1C86"/>
    <w:rsid w:val="007B1DFC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4ED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5DB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3D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51C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20D"/>
    <w:rsid w:val="008074E9"/>
    <w:rsid w:val="00807649"/>
    <w:rsid w:val="0080780E"/>
    <w:rsid w:val="00807CB4"/>
    <w:rsid w:val="00810761"/>
    <w:rsid w:val="008107D4"/>
    <w:rsid w:val="00811208"/>
    <w:rsid w:val="00811306"/>
    <w:rsid w:val="0081136E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0CCA"/>
    <w:rsid w:val="0084144A"/>
    <w:rsid w:val="008418F2"/>
    <w:rsid w:val="00841E3F"/>
    <w:rsid w:val="00841F0D"/>
    <w:rsid w:val="008420F7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17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D40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DDB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830"/>
    <w:rsid w:val="009548C4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5E4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DC0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57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8C0"/>
    <w:rsid w:val="00990DCF"/>
    <w:rsid w:val="0099104B"/>
    <w:rsid w:val="009911A8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B3B"/>
    <w:rsid w:val="009A0F60"/>
    <w:rsid w:val="009A1073"/>
    <w:rsid w:val="009A135D"/>
    <w:rsid w:val="009A15BC"/>
    <w:rsid w:val="009A1654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6A9"/>
    <w:rsid w:val="009B12D3"/>
    <w:rsid w:val="009B1731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2C92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5D44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6C2"/>
    <w:rsid w:val="009E08C1"/>
    <w:rsid w:val="009E0FFB"/>
    <w:rsid w:val="009E10BF"/>
    <w:rsid w:val="009E11D6"/>
    <w:rsid w:val="009E17CC"/>
    <w:rsid w:val="009E1936"/>
    <w:rsid w:val="009E1C9F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79"/>
    <w:rsid w:val="009E4D8D"/>
    <w:rsid w:val="009E4FE1"/>
    <w:rsid w:val="009E507B"/>
    <w:rsid w:val="009E555A"/>
    <w:rsid w:val="009E577F"/>
    <w:rsid w:val="009E5A83"/>
    <w:rsid w:val="009E5B4D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E53"/>
    <w:rsid w:val="00A1259A"/>
    <w:rsid w:val="00A12AF4"/>
    <w:rsid w:val="00A12F39"/>
    <w:rsid w:val="00A13533"/>
    <w:rsid w:val="00A13625"/>
    <w:rsid w:val="00A1379F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19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517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C29"/>
    <w:rsid w:val="00AB5D12"/>
    <w:rsid w:val="00AB615E"/>
    <w:rsid w:val="00AB6471"/>
    <w:rsid w:val="00AB666F"/>
    <w:rsid w:val="00AB6DF7"/>
    <w:rsid w:val="00AB73B7"/>
    <w:rsid w:val="00AB7536"/>
    <w:rsid w:val="00AB7B79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0DA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840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793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5F2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502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A4A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912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A38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70683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026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978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804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6B8D"/>
    <w:rsid w:val="00BB709B"/>
    <w:rsid w:val="00BB71DB"/>
    <w:rsid w:val="00BB7292"/>
    <w:rsid w:val="00BC0098"/>
    <w:rsid w:val="00BC0255"/>
    <w:rsid w:val="00BC0295"/>
    <w:rsid w:val="00BC0763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5EF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5DE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866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A42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264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57E68"/>
    <w:rsid w:val="00C602A2"/>
    <w:rsid w:val="00C60891"/>
    <w:rsid w:val="00C6096A"/>
    <w:rsid w:val="00C60D7A"/>
    <w:rsid w:val="00C60E26"/>
    <w:rsid w:val="00C6124F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27E"/>
    <w:rsid w:val="00C86357"/>
    <w:rsid w:val="00C8639E"/>
    <w:rsid w:val="00C86C26"/>
    <w:rsid w:val="00C87475"/>
    <w:rsid w:val="00C876F8"/>
    <w:rsid w:val="00C87744"/>
    <w:rsid w:val="00C8781F"/>
    <w:rsid w:val="00C87F14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19D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04B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5F20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0AB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7E0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24F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725"/>
    <w:rsid w:val="00D53B46"/>
    <w:rsid w:val="00D53DA1"/>
    <w:rsid w:val="00D53E46"/>
    <w:rsid w:val="00D53FB7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86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B4C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0E1A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229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E4"/>
    <w:rsid w:val="00E272F9"/>
    <w:rsid w:val="00E273ED"/>
    <w:rsid w:val="00E27BED"/>
    <w:rsid w:val="00E27FE8"/>
    <w:rsid w:val="00E305B7"/>
    <w:rsid w:val="00E306AC"/>
    <w:rsid w:val="00E30A10"/>
    <w:rsid w:val="00E30BFE"/>
    <w:rsid w:val="00E30C76"/>
    <w:rsid w:val="00E30C78"/>
    <w:rsid w:val="00E31E57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3DFA"/>
    <w:rsid w:val="00E440FD"/>
    <w:rsid w:val="00E444B6"/>
    <w:rsid w:val="00E44C09"/>
    <w:rsid w:val="00E45540"/>
    <w:rsid w:val="00E459E1"/>
    <w:rsid w:val="00E45B15"/>
    <w:rsid w:val="00E45E8E"/>
    <w:rsid w:val="00E45F6D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94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29B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E06"/>
    <w:rsid w:val="00EB3F48"/>
    <w:rsid w:val="00EB4110"/>
    <w:rsid w:val="00EB4943"/>
    <w:rsid w:val="00EB49B7"/>
    <w:rsid w:val="00EB4D2C"/>
    <w:rsid w:val="00EB5051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621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430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D23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280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3D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668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3DE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75"/>
    <w:rsid w:val="00F375CA"/>
    <w:rsid w:val="00F37C54"/>
    <w:rsid w:val="00F37CF5"/>
    <w:rsid w:val="00F40197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99F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1CD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7B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24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39"/>
    <w:rsid w:val="00F80136"/>
    <w:rsid w:val="00F8062F"/>
    <w:rsid w:val="00F808F5"/>
    <w:rsid w:val="00F80D3B"/>
    <w:rsid w:val="00F80E2D"/>
    <w:rsid w:val="00F80EC0"/>
    <w:rsid w:val="00F81234"/>
    <w:rsid w:val="00F8160C"/>
    <w:rsid w:val="00F81FFB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073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C01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C7FA6"/>
    <w:rsid w:val="00FD02AE"/>
    <w:rsid w:val="00FD0857"/>
    <w:rsid w:val="00FD0CC7"/>
    <w:rsid w:val="00FD0D58"/>
    <w:rsid w:val="00FD0FE3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  <w:rsid w:val="32913302"/>
    <w:rsid w:val="474C246A"/>
    <w:rsid w:val="6636A738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6AAFE5B9-A6D1-4039-9139-3066CE7E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22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Nitinath, Kajohntridach</cp:lastModifiedBy>
  <cp:revision>3</cp:revision>
  <cp:lastPrinted>2022-07-30T22:41:00Z</cp:lastPrinted>
  <dcterms:created xsi:type="dcterms:W3CDTF">2022-08-09T12:58:00Z</dcterms:created>
  <dcterms:modified xsi:type="dcterms:W3CDTF">2022-08-09T12:59:00Z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