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8970" w14:textId="77777777" w:rsidR="000300EB" w:rsidRPr="009B3FCE" w:rsidRDefault="00B04EC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F7B46DC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75A301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F4288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8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36C420D5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2C5808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39FDC7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0C99116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FCFD201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30D5804" w14:textId="77777777" w:rsidR="00EA4197" w:rsidRDefault="00EA419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2B86879" w14:textId="3309339A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378CCA51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92325EE" w14:textId="52B76DE8" w:rsidR="00EB51F6" w:rsidRDefault="00EB51F6" w:rsidP="00EB51F6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2F3A4F88" w14:textId="53B46AA9" w:rsidR="00FC6BDF" w:rsidRPr="00184215" w:rsidRDefault="00EA419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A4197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EA4197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A4197">
        <w:rPr>
          <w:rFonts w:ascii="Angsana New" w:hAnsi="Angsana New"/>
          <w:sz w:val="32"/>
          <w:szCs w:val="32"/>
          <w:cs/>
        </w:rPr>
        <w:t>สิ้นสุดวันที่</w:t>
      </w:r>
      <w:r w:rsidRPr="00EA4197">
        <w:rPr>
          <w:rFonts w:ascii="Angsana New" w:hAnsi="Angsana New" w:hint="cs"/>
          <w:sz w:val="32"/>
          <w:szCs w:val="32"/>
          <w:cs/>
        </w:rPr>
        <w:t xml:space="preserve"> </w:t>
      </w:r>
      <w:r w:rsidRPr="00EA4197">
        <w:rPr>
          <w:rFonts w:ascii="Angsana New" w:hAnsi="Angsana New"/>
          <w:sz w:val="32"/>
          <w:szCs w:val="32"/>
        </w:rPr>
        <w:t xml:space="preserve">30 </w:t>
      </w:r>
      <w:r w:rsidRPr="00EA4197">
        <w:rPr>
          <w:rFonts w:ascii="Angsana New" w:hAnsi="Angsana New" w:hint="cs"/>
          <w:sz w:val="32"/>
          <w:szCs w:val="32"/>
          <w:cs/>
        </w:rPr>
        <w:t>มิถุนายน</w:t>
      </w:r>
      <w:r w:rsidR="000300EB" w:rsidRPr="00184215">
        <w:rPr>
          <w:rFonts w:ascii="Angsana New" w:hAnsi="Angsana New" w:hint="cs"/>
          <w:sz w:val="32"/>
          <w:szCs w:val="32"/>
          <w:cs/>
        </w:rPr>
        <w:t xml:space="preserve"> </w:t>
      </w:r>
      <w:r w:rsidR="00756F9D">
        <w:rPr>
          <w:rFonts w:ascii="Angsana New" w:hAnsi="Angsana New"/>
          <w:sz w:val="32"/>
          <w:szCs w:val="32"/>
        </w:rPr>
        <w:t>2565</w:t>
      </w:r>
    </w:p>
    <w:p w14:paraId="6B09E088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6D176BBB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</w:t>
      </w:r>
      <w:r w:rsidR="000D2A53">
        <w:rPr>
          <w:rFonts w:ascii="Angsana New" w:hAnsi="Angsana New" w:hint="cs"/>
          <w:sz w:val="32"/>
          <w:szCs w:val="32"/>
          <w:cs/>
        </w:rPr>
        <w:t>การสอบทาน</w:t>
      </w:r>
      <w:r w:rsidRPr="00184215">
        <w:rPr>
          <w:rFonts w:ascii="Angsana New" w:hAnsi="Angsana New"/>
          <w:sz w:val="32"/>
          <w:szCs w:val="32"/>
          <w:cs/>
        </w:rPr>
        <w:t>ของผู้สอบบัญชีรับอนุญาต</w:t>
      </w:r>
    </w:p>
    <w:p w14:paraId="5D306D6C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163CDC"/>
    <w:p w14:paraId="5ECEAF8B" w14:textId="77777777" w:rsidR="00AA379B" w:rsidRPr="00184215" w:rsidRDefault="00AA379B" w:rsidP="00163CDC"/>
    <w:p w14:paraId="3A3147B5" w14:textId="77777777" w:rsidR="00AA379B" w:rsidRPr="00184215" w:rsidRDefault="00AA379B" w:rsidP="00163CDC">
      <w:pPr>
        <w:rPr>
          <w:cs/>
        </w:rPr>
        <w:sectPr w:rsidR="00AA379B" w:rsidRPr="00184215" w:rsidSect="003207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F98BDED" w14:textId="77777777" w:rsidR="000300EB" w:rsidRPr="00184215" w:rsidRDefault="000300EB" w:rsidP="00163CDC">
      <w:pPr>
        <w:pStyle w:val="Heading5"/>
        <w:ind w:right="0"/>
        <w:jc w:val="both"/>
        <w:rPr>
          <w:rFonts w:ascii="Angsana New" w:hAnsi="Angsana New" w:cs="Angsana New"/>
        </w:rPr>
      </w:pPr>
    </w:p>
    <w:p w14:paraId="71BAF866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</w:rPr>
      </w:pPr>
    </w:p>
    <w:p w14:paraId="2CD84FF3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4A3AF8D8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536953D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AC34245" w14:textId="4CC8E48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รายงาน</w:t>
      </w:r>
      <w:r w:rsidR="006336AA">
        <w:rPr>
          <w:rFonts w:ascii="Angsana New" w:hAnsi="Angsana New" w:hint="cs"/>
          <w:cs/>
        </w:rPr>
        <w:t>การสอบทานข้อมูลทางการเงินระหว่างกาลโดยผู้สอบบัญชีรับอนุญาต</w:t>
      </w:r>
    </w:p>
    <w:p w14:paraId="7FD203A4" w14:textId="77777777" w:rsidR="000300EB" w:rsidRPr="00EA4197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36E29BB9" w14:textId="7C6511AD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7305F4" w:rsidRPr="007305F4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="0099381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ทางยกระดับดอนเมือง จำกัด (มหาชน)</w:t>
      </w:r>
    </w:p>
    <w:p w14:paraId="2E7CC679" w14:textId="77777777" w:rsidR="000300EB" w:rsidRPr="00EA4197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6EAC2B23" w14:textId="2A7868CF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4197">
        <w:rPr>
          <w:rFonts w:ascii="Angsana New" w:hAnsi="Angsana New"/>
          <w:sz w:val="30"/>
          <w:szCs w:val="30"/>
          <w:cs/>
          <w:lang w:val="th-TH"/>
        </w:rPr>
        <w:t xml:space="preserve">ข้าพเจ้าได้สอบทานงบแสดงฐานะการเงิน ณ วันที่ </w:t>
      </w:r>
      <w:r w:rsidRPr="00EA4197">
        <w:rPr>
          <w:rFonts w:ascii="Angsana New" w:eastAsia="Calibri" w:hAnsi="Angsana New"/>
          <w:sz w:val="30"/>
          <w:szCs w:val="30"/>
          <w:lang w:val="th-TH"/>
        </w:rPr>
        <w:t xml:space="preserve">30 </w:t>
      </w:r>
      <w:r w:rsidRPr="00EA4197">
        <w:rPr>
          <w:rFonts w:ascii="Angsana New" w:eastAsia="Calibri" w:hAnsi="Angsana New"/>
          <w:sz w:val="30"/>
          <w:szCs w:val="30"/>
          <w:cs/>
          <w:lang w:val="th-TH"/>
        </w:rPr>
        <w:t xml:space="preserve">มิถุนายน </w:t>
      </w:r>
      <w:r w:rsidRPr="00EA4197">
        <w:rPr>
          <w:rFonts w:ascii="Angsana New" w:hAnsi="Angsana New"/>
          <w:sz w:val="30"/>
          <w:szCs w:val="30"/>
          <w:lang w:val="th-TH"/>
        </w:rPr>
        <w:t>256</w:t>
      </w:r>
      <w:r w:rsidR="000D177D" w:rsidRPr="00EA4197">
        <w:rPr>
          <w:rFonts w:ascii="Angsana New" w:hAnsi="Angsana New"/>
          <w:sz w:val="30"/>
          <w:szCs w:val="30"/>
          <w:lang w:val="th-TH"/>
        </w:rPr>
        <w:t>5</w:t>
      </w:r>
      <w:r w:rsidRPr="00EA4197">
        <w:rPr>
          <w:rFonts w:ascii="Angsana New" w:hAnsi="Angsana New"/>
          <w:sz w:val="30"/>
          <w:szCs w:val="30"/>
          <w:cs/>
          <w:lang w:val="th-TH"/>
        </w:rPr>
        <w:t xml:space="preserve"> งบกำไรขาดทุนเบ็ดเสร็จสำหรับงวดสามเดือนและหกเดือนสิ้นสุดวันที่ </w:t>
      </w:r>
      <w:r w:rsidRPr="00EA4197">
        <w:rPr>
          <w:rFonts w:ascii="Angsana New" w:eastAsia="Calibri" w:hAnsi="Angsana New"/>
          <w:sz w:val="30"/>
          <w:szCs w:val="30"/>
          <w:lang w:val="th-TH"/>
        </w:rPr>
        <w:t xml:space="preserve">30 </w:t>
      </w:r>
      <w:r w:rsidRPr="00EA4197">
        <w:rPr>
          <w:rFonts w:ascii="Angsana New" w:eastAsia="Calibri" w:hAnsi="Angsana New"/>
          <w:sz w:val="30"/>
          <w:szCs w:val="30"/>
          <w:cs/>
          <w:lang w:val="th-TH"/>
        </w:rPr>
        <w:t xml:space="preserve">มิถุนายน </w:t>
      </w:r>
      <w:r w:rsidR="000D177D" w:rsidRPr="00EA4197">
        <w:rPr>
          <w:rFonts w:ascii="Angsana New" w:hAnsi="Angsana New"/>
          <w:sz w:val="30"/>
          <w:szCs w:val="30"/>
          <w:lang w:val="th-TH"/>
        </w:rPr>
        <w:t>2565</w:t>
      </w:r>
      <w:r w:rsidRPr="00EA4197">
        <w:rPr>
          <w:rFonts w:ascii="Angsana New" w:hAnsi="Angsana New"/>
          <w:sz w:val="30"/>
          <w:szCs w:val="30"/>
          <w:cs/>
          <w:lang w:val="th-TH"/>
        </w:rPr>
        <w:t xml:space="preserve"> งบ</w:t>
      </w:r>
      <w:r w:rsidRPr="00EA4197">
        <w:rPr>
          <w:rFonts w:ascii="Angsana New" w:hAnsi="Angsana New"/>
          <w:spacing w:val="-16"/>
          <w:sz w:val="30"/>
          <w:szCs w:val="30"/>
          <w:cs/>
          <w:lang w:val="th-TH"/>
        </w:rPr>
        <w:t>แสดง</w:t>
      </w:r>
      <w:r w:rsidRPr="00EA4197">
        <w:rPr>
          <w:rFonts w:ascii="Angsana New" w:hAnsi="Angsana New"/>
          <w:sz w:val="30"/>
          <w:szCs w:val="30"/>
          <w:cs/>
          <w:lang w:val="th-TH"/>
        </w:rPr>
        <w:t xml:space="preserve">การเปลี่ยนแปลงส่วนของผู้ถือหุ้นและงบกระแสเงินสดสำหรับงวด          หกเดือนสิ้นสุดวันที่ </w:t>
      </w:r>
      <w:r w:rsidRPr="00EA4197">
        <w:rPr>
          <w:rFonts w:ascii="Angsana New" w:eastAsia="Calibri" w:hAnsi="Angsana New" w:cs="BrowalliaUPC"/>
          <w:sz w:val="30"/>
          <w:szCs w:val="30"/>
          <w:lang w:val="th-TH"/>
        </w:rPr>
        <w:t>30</w:t>
      </w:r>
      <w:r w:rsidRPr="00EA4197">
        <w:rPr>
          <w:rFonts w:ascii="Angsana New" w:eastAsia="Calibri" w:hAnsi="Angsana New"/>
          <w:sz w:val="30"/>
          <w:szCs w:val="30"/>
          <w:lang w:val="th-TH"/>
        </w:rPr>
        <w:t xml:space="preserve"> </w:t>
      </w:r>
      <w:r w:rsidRPr="00EA4197">
        <w:rPr>
          <w:rFonts w:ascii="Angsana New" w:eastAsia="Calibri" w:hAnsi="Angsana New"/>
          <w:sz w:val="30"/>
          <w:szCs w:val="30"/>
          <w:cs/>
          <w:lang w:val="th-TH"/>
        </w:rPr>
        <w:t xml:space="preserve">มิถุนายน </w:t>
      </w:r>
      <w:r w:rsidR="000D177D" w:rsidRPr="00EA4197">
        <w:rPr>
          <w:rFonts w:ascii="Angsana New" w:hAnsi="Angsana New"/>
          <w:sz w:val="30"/>
          <w:szCs w:val="30"/>
          <w:lang w:val="th-TH"/>
        </w:rPr>
        <w:t>2565</w:t>
      </w:r>
      <w:r w:rsidRPr="00EA4197">
        <w:rPr>
          <w:rFonts w:ascii="Angsana New" w:hAnsi="Angsana New"/>
          <w:sz w:val="30"/>
          <w:szCs w:val="30"/>
          <w:cs/>
          <w:lang w:val="th-TH"/>
        </w:rPr>
        <w:t xml:space="preserve"> และหมายเหตุประกอบงบการเงินแบบย่อ (ข้อมูลทางการเงินระหว่างกาล)           ของบริษัท ทางยกระดับดอนเมือง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A4197">
        <w:rPr>
          <w:rFonts w:ascii="Angsana New" w:eastAsia="Calibri" w:hAnsi="Angsana New" w:cs="BrowalliaUPC"/>
          <w:sz w:val="30"/>
          <w:szCs w:val="30"/>
          <w:lang w:val="th-TH"/>
        </w:rPr>
        <w:t>34</w:t>
      </w:r>
      <w:r w:rsidRPr="00EA419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A4197">
        <w:rPr>
          <w:rFonts w:ascii="Angsana New" w:hAnsi="Angsana New"/>
          <w:spacing w:val="-4"/>
          <w:sz w:val="30"/>
          <w:szCs w:val="30"/>
          <w:cs/>
          <w:lang w:val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EA4197">
        <w:rPr>
          <w:rFonts w:ascii="Angsana New" w:hAnsi="Angsana New"/>
          <w:sz w:val="30"/>
          <w:szCs w:val="30"/>
          <w:cs/>
          <w:lang w:val="th-TH"/>
        </w:rPr>
        <w:t>ดังกล่าวจากผลการสอบทานของข้าพเจ้า</w:t>
      </w:r>
    </w:p>
    <w:p w14:paraId="5DFFDA78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3B6D1811" w14:textId="77777777" w:rsidR="00EA4197" w:rsidRPr="00EA4197" w:rsidRDefault="00EA4197" w:rsidP="00EA41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A41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3412249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54CD29C1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4197">
        <w:rPr>
          <w:rFonts w:ascii="Angsana New" w:hAnsi="Angsana New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 รหัส </w:t>
      </w:r>
      <w:r w:rsidRPr="00EA4197">
        <w:rPr>
          <w:rFonts w:ascii="Angsana New" w:eastAsia="Calibri" w:hAnsi="Angsana New" w:cs="BrowalliaUPC"/>
          <w:sz w:val="30"/>
          <w:szCs w:val="30"/>
          <w:lang w:val="th-TH"/>
        </w:rPr>
        <w:t>2410</w:t>
      </w:r>
      <w:r w:rsidRPr="00EA4197">
        <w:rPr>
          <w:rFonts w:ascii="Angsana New" w:hAnsi="Angsana New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A4197">
        <w:rPr>
          <w:rFonts w:ascii="Angsana New" w:hAnsi="Angsana New"/>
          <w:sz w:val="30"/>
          <w:szCs w:val="30"/>
        </w:rPr>
        <w:t xml:space="preserve">       </w:t>
      </w:r>
      <w:r w:rsidRPr="00EA4197">
        <w:rPr>
          <w:rFonts w:ascii="Angsana New" w:hAnsi="Angsana New"/>
          <w:sz w:val="30"/>
          <w:szCs w:val="30"/>
          <w:cs/>
          <w:lang w:val="th-TH"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DC7A5C8" w14:textId="77777777" w:rsidR="00EA4197" w:rsidRPr="00EA4197" w:rsidRDefault="00EA4197" w:rsidP="00EA41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4F2FCD3C" w14:textId="77777777" w:rsidR="00EA4197" w:rsidRPr="00EA4197" w:rsidRDefault="00EA4197" w:rsidP="00EA41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A419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7E15FFE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1C2C9461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A4197">
        <w:rPr>
          <w:rFonts w:ascii="Angsana New" w:hAnsi="Angsana New"/>
          <w:sz w:val="30"/>
          <w:szCs w:val="30"/>
          <w:cs/>
          <w:lang w:val="th-TH"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EA4197">
        <w:rPr>
          <w:rFonts w:ascii="Angsana New" w:hAnsi="Angsana New"/>
          <w:sz w:val="30"/>
          <w:szCs w:val="30"/>
        </w:rPr>
        <w:t xml:space="preserve"> </w:t>
      </w:r>
      <w:r w:rsidRPr="00EA4197">
        <w:rPr>
          <w:rFonts w:ascii="Angsana New" w:hAnsi="Angsana New"/>
          <w:sz w:val="30"/>
          <w:szCs w:val="30"/>
          <w:cs/>
          <w:lang w:val="th-TH"/>
        </w:rPr>
        <w:t>ไม่ได้จัดทำขึ้นตามมาตรฐานการบัญชี</w:t>
      </w:r>
      <w:r w:rsidRPr="00EA4197">
        <w:rPr>
          <w:rFonts w:ascii="Angsana New" w:hAnsi="Angsana New" w:hint="cs"/>
          <w:sz w:val="30"/>
          <w:szCs w:val="30"/>
          <w:cs/>
          <w:lang w:val="th-TH"/>
        </w:rPr>
        <w:t xml:space="preserve">          </w:t>
      </w:r>
      <w:r w:rsidRPr="00EA4197">
        <w:rPr>
          <w:rFonts w:ascii="Angsana New" w:hAnsi="Angsana New"/>
          <w:sz w:val="30"/>
          <w:szCs w:val="30"/>
          <w:cs/>
          <w:lang w:val="th-TH"/>
        </w:rPr>
        <w:t>ฉบับที่</w:t>
      </w:r>
      <w:r w:rsidRPr="00EA4197">
        <w:rPr>
          <w:rFonts w:ascii="Angsana New" w:hAnsi="Angsana New"/>
          <w:sz w:val="30"/>
          <w:szCs w:val="30"/>
        </w:rPr>
        <w:t xml:space="preserve"> 34</w:t>
      </w:r>
      <w:r w:rsidRPr="00EA4197">
        <w:rPr>
          <w:rFonts w:ascii="Angsana New" w:hAnsi="Angsana New"/>
          <w:sz w:val="30"/>
          <w:szCs w:val="30"/>
          <w:cs/>
          <w:lang w:val="th-TH"/>
        </w:rPr>
        <w:t xml:space="preserve"> เรื่อง การ</w:t>
      </w:r>
      <w:r w:rsidRPr="00EA4197">
        <w:rPr>
          <w:rFonts w:ascii="Angsana New" w:hAnsi="Angsana New" w:hint="cs"/>
          <w:sz w:val="30"/>
          <w:szCs w:val="30"/>
          <w:cs/>
          <w:lang w:val="th-TH"/>
        </w:rPr>
        <w:t>รายงานทางการ</w:t>
      </w:r>
      <w:r w:rsidRPr="00EA4197">
        <w:rPr>
          <w:rFonts w:ascii="Angsana New" w:hAnsi="Angsana New"/>
          <w:sz w:val="30"/>
          <w:szCs w:val="30"/>
          <w:cs/>
          <w:lang w:val="th-TH"/>
        </w:rPr>
        <w:t>เงินระหว่างกาล ในสาระสำคัญจากการสอบทานของข้าพเจ้า</w:t>
      </w:r>
    </w:p>
    <w:p w14:paraId="7544FF83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0B4038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AB9976" w14:textId="77777777" w:rsidR="00EA4197" w:rsidRPr="00EA4197" w:rsidRDefault="00EA4197" w:rsidP="00EA4197">
      <w:pPr>
        <w:tabs>
          <w:tab w:val="center" w:pos="6480"/>
          <w:tab w:val="left" w:pos="9356"/>
        </w:tabs>
        <w:spacing w:line="240" w:lineRule="auto"/>
        <w:ind w:right="-35"/>
        <w:jc w:val="both"/>
        <w:rPr>
          <w:rFonts w:ascii="Angsana New" w:hAnsi="Angsana New"/>
          <w:sz w:val="30"/>
          <w:szCs w:val="30"/>
        </w:rPr>
      </w:pPr>
      <w:r w:rsidRPr="00EA4197">
        <w:rPr>
          <w:rFonts w:ascii="Angsana New" w:hAnsi="Angsana New"/>
          <w:sz w:val="30"/>
          <w:szCs w:val="30"/>
          <w:cs/>
        </w:rPr>
        <w:t>(</w:t>
      </w:r>
      <w:r w:rsidRPr="00EA4197">
        <w:rPr>
          <w:rFonts w:ascii="Angsana New" w:hAnsi="Angsana New"/>
          <w:sz w:val="30"/>
          <w:szCs w:val="30"/>
          <w:cs/>
          <w:lang w:val="th-TH"/>
        </w:rPr>
        <w:t>ศศิธร พงศ์อดิศักดิ์</w:t>
      </w:r>
      <w:r w:rsidRPr="00EA4197">
        <w:rPr>
          <w:rFonts w:ascii="Angsana New" w:hAnsi="Angsana New"/>
          <w:sz w:val="30"/>
          <w:szCs w:val="30"/>
          <w:cs/>
        </w:rPr>
        <w:t>)</w:t>
      </w:r>
    </w:p>
    <w:p w14:paraId="7F2AF3BE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A4197">
        <w:rPr>
          <w:rFonts w:ascii="Angsana New" w:hAnsi="Angsana New" w:hint="cs"/>
          <w:sz w:val="30"/>
          <w:szCs w:val="30"/>
          <w:cs/>
          <w:lang w:val="th-TH"/>
        </w:rPr>
        <w:t>ผู้สอบบัญชีรับอนุญาต</w:t>
      </w:r>
    </w:p>
    <w:p w14:paraId="2DD5C2DA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A4197">
        <w:rPr>
          <w:rFonts w:ascii="Angsana New" w:hAnsi="Angsana New" w:hint="cs"/>
          <w:sz w:val="30"/>
          <w:szCs w:val="30"/>
          <w:cs/>
          <w:lang w:val="th-TH"/>
        </w:rPr>
        <w:t xml:space="preserve">เลขทะเบียน </w:t>
      </w:r>
      <w:r w:rsidRPr="00EA4197">
        <w:rPr>
          <w:rFonts w:ascii="Angsana New" w:eastAsia="Calibri" w:hAnsi="Angsana New" w:cs="BrowalliaUPC"/>
          <w:sz w:val="30"/>
          <w:szCs w:val="30"/>
          <w:lang w:val="th-TH"/>
        </w:rPr>
        <w:t>8802</w:t>
      </w:r>
    </w:p>
    <w:p w14:paraId="7CA0DE5D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14:paraId="427F8654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A4197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315117C3" w14:textId="77777777" w:rsidR="00EA4197" w:rsidRPr="00EA4197" w:rsidRDefault="00EA4197" w:rsidP="00EA4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A419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D28DC9" w14:textId="0721DFA9" w:rsidR="009147BF" w:rsidRPr="00D10D60" w:rsidRDefault="00436788" w:rsidP="0050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10</w:t>
      </w:r>
      <w:r w:rsidR="00EA4197" w:rsidRPr="00EA4197">
        <w:rPr>
          <w:rFonts w:ascii="Angsana New" w:hAnsi="Angsana New"/>
          <w:sz w:val="30"/>
          <w:szCs w:val="30"/>
        </w:rPr>
        <w:t xml:space="preserve"> </w:t>
      </w:r>
      <w:r w:rsidR="00EA4197" w:rsidRPr="00EA4197">
        <w:rPr>
          <w:rFonts w:ascii="Angsana New" w:hAnsi="Angsana New" w:hint="cs"/>
          <w:sz w:val="30"/>
          <w:szCs w:val="30"/>
          <w:cs/>
        </w:rPr>
        <w:t>สิงหาคม</w:t>
      </w:r>
      <w:r w:rsidR="003A292B">
        <w:rPr>
          <w:rFonts w:ascii="Angsana New" w:hAnsi="Angsana New" w:hint="cs"/>
          <w:sz w:val="30"/>
          <w:szCs w:val="30"/>
          <w:cs/>
        </w:rPr>
        <w:t xml:space="preserve"> </w:t>
      </w:r>
      <w:r w:rsidR="00756F9D">
        <w:rPr>
          <w:rFonts w:ascii="Angsana New" w:hAnsi="Angsana New"/>
          <w:sz w:val="30"/>
          <w:szCs w:val="30"/>
        </w:rPr>
        <w:t>2565</w:t>
      </w:r>
    </w:p>
    <w:sectPr w:rsidR="009147BF" w:rsidRPr="00D10D60" w:rsidSect="0050144A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0CAD3" w14:textId="77777777" w:rsidR="00A433BA" w:rsidRDefault="00A433BA">
      <w:r>
        <w:separator/>
      </w:r>
    </w:p>
  </w:endnote>
  <w:endnote w:type="continuationSeparator" w:id="0">
    <w:p w14:paraId="0EB0029B" w14:textId="77777777" w:rsidR="00A433BA" w:rsidRDefault="00A43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1F1E" w14:textId="7998160B" w:rsidR="007532D6" w:rsidRDefault="007532D6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E862F8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7532D6" w:rsidRDefault="007532D6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D2DE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1022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941293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3E7A" w14:textId="72894642" w:rsidR="007532D6" w:rsidRPr="003B4E4E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E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E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E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054C8" w14:textId="77777777" w:rsidR="00A433BA" w:rsidRDefault="00A433BA">
      <w:r>
        <w:separator/>
      </w:r>
    </w:p>
  </w:footnote>
  <w:footnote w:type="continuationSeparator" w:id="0">
    <w:p w14:paraId="17C92526" w14:textId="77777777" w:rsidR="00A433BA" w:rsidRDefault="00A43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A0E2D" w14:textId="77777777" w:rsidR="00660544" w:rsidRDefault="006605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98C" w14:textId="77777777" w:rsidR="007532D6" w:rsidRPr="00323B9C" w:rsidRDefault="007532D6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5D5C" w14:textId="77777777" w:rsidR="007532D6" w:rsidRPr="00D22393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1FD6704" w14:textId="77777777" w:rsidR="007532D6" w:rsidRPr="00D22393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7AC2" w14:textId="77777777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</w:p>
  <w:p w14:paraId="57C045BB" w14:textId="75722C96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381623BD" w:rsidR="007532D6" w:rsidRDefault="00013B9F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013B9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013B9F">
      <w:rPr>
        <w:rFonts w:ascii="Angsana New" w:hAnsi="Angsana New"/>
        <w:b/>
        <w:bCs/>
        <w:sz w:val="32"/>
        <w:szCs w:val="32"/>
      </w:rPr>
      <w:t xml:space="preserve">30 </w:t>
    </w:r>
    <w:r w:rsidRPr="00013B9F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7532D6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7532D6" w:rsidRPr="00E862F8">
      <w:rPr>
        <w:rFonts w:asciiTheme="majorBidi" w:hAnsiTheme="majorBidi" w:cstheme="majorBidi"/>
        <w:b/>
        <w:bCs/>
        <w:sz w:val="32"/>
        <w:szCs w:val="32"/>
      </w:rPr>
      <w:t>256</w:t>
    </w:r>
    <w:r w:rsidR="00756F9D">
      <w:rPr>
        <w:rFonts w:asciiTheme="majorBidi" w:hAnsiTheme="majorBidi" w:cstheme="majorBidi"/>
        <w:b/>
        <w:bCs/>
        <w:sz w:val="32"/>
        <w:szCs w:val="32"/>
      </w:rPr>
      <w:t>5</w:t>
    </w:r>
    <w:r w:rsidR="007532D6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="007532D6"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0CA43FEA" w14:textId="77777777" w:rsidR="007532D6" w:rsidRPr="00B032BE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8"/>
  </w:num>
  <w:num w:numId="14">
    <w:abstractNumId w:val="21"/>
  </w:num>
  <w:num w:numId="15">
    <w:abstractNumId w:val="14"/>
  </w:num>
  <w:num w:numId="16">
    <w:abstractNumId w:val="30"/>
  </w:num>
  <w:num w:numId="17">
    <w:abstractNumId w:val="23"/>
  </w:num>
  <w:num w:numId="18">
    <w:abstractNumId w:val="16"/>
  </w:num>
  <w:num w:numId="19">
    <w:abstractNumId w:val="20"/>
  </w:num>
  <w:num w:numId="20">
    <w:abstractNumId w:val="12"/>
  </w:num>
  <w:num w:numId="21">
    <w:abstractNumId w:val="15"/>
  </w:num>
  <w:num w:numId="22">
    <w:abstractNumId w:val="27"/>
  </w:num>
  <w:num w:numId="2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2"/>
  </w:num>
  <w:num w:numId="25">
    <w:abstractNumId w:val="25"/>
  </w:num>
  <w:num w:numId="26">
    <w:abstractNumId w:val="24"/>
  </w:num>
  <w:num w:numId="27">
    <w:abstractNumId w:val="13"/>
  </w:num>
  <w:num w:numId="28">
    <w:abstractNumId w:val="33"/>
  </w:num>
  <w:num w:numId="29">
    <w:abstractNumId w:val="26"/>
  </w:num>
  <w:num w:numId="30">
    <w:abstractNumId w:val="31"/>
  </w:num>
  <w:num w:numId="31">
    <w:abstractNumId w:val="29"/>
  </w:num>
  <w:num w:numId="32">
    <w:abstractNumId w:val="18"/>
  </w:num>
  <w:num w:numId="33">
    <w:abstractNumId w:val="22"/>
  </w:num>
  <w:num w:numId="34">
    <w:abstractNumId w:val="10"/>
  </w:num>
  <w:num w:numId="35">
    <w:abstractNumId w:val="34"/>
  </w:num>
  <w:num w:numId="36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F54"/>
    <w:rsid w:val="000132F3"/>
    <w:rsid w:val="00013AE7"/>
    <w:rsid w:val="00013B9F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1C8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F6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7B16"/>
    <w:rsid w:val="00037C6B"/>
    <w:rsid w:val="00037D68"/>
    <w:rsid w:val="00040017"/>
    <w:rsid w:val="0004012A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12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5D2"/>
    <w:rsid w:val="00047752"/>
    <w:rsid w:val="0004790A"/>
    <w:rsid w:val="00047A47"/>
    <w:rsid w:val="000500EA"/>
    <w:rsid w:val="00050632"/>
    <w:rsid w:val="0005088D"/>
    <w:rsid w:val="00050A02"/>
    <w:rsid w:val="00050C58"/>
    <w:rsid w:val="00050D82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7D4"/>
    <w:rsid w:val="000539C6"/>
    <w:rsid w:val="00053D8A"/>
    <w:rsid w:val="00053E92"/>
    <w:rsid w:val="00053EAC"/>
    <w:rsid w:val="00054023"/>
    <w:rsid w:val="0005422D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EBF"/>
    <w:rsid w:val="00060F98"/>
    <w:rsid w:val="000610C9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333"/>
    <w:rsid w:val="00066A9B"/>
    <w:rsid w:val="00066C98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788"/>
    <w:rsid w:val="0007597E"/>
    <w:rsid w:val="00075E96"/>
    <w:rsid w:val="00076093"/>
    <w:rsid w:val="00076267"/>
    <w:rsid w:val="00076271"/>
    <w:rsid w:val="00076382"/>
    <w:rsid w:val="0007639A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60DF"/>
    <w:rsid w:val="0009630D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3E"/>
    <w:rsid w:val="000A360C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B41"/>
    <w:rsid w:val="000B0C2D"/>
    <w:rsid w:val="000B0E4C"/>
    <w:rsid w:val="000B0ED8"/>
    <w:rsid w:val="000B1192"/>
    <w:rsid w:val="000B141F"/>
    <w:rsid w:val="000B14A9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812"/>
    <w:rsid w:val="000B3A10"/>
    <w:rsid w:val="000B3AFF"/>
    <w:rsid w:val="000B3D15"/>
    <w:rsid w:val="000B3FF0"/>
    <w:rsid w:val="000B42DF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825"/>
    <w:rsid w:val="000B597A"/>
    <w:rsid w:val="000B5EEB"/>
    <w:rsid w:val="000B65B6"/>
    <w:rsid w:val="000B6668"/>
    <w:rsid w:val="000B6894"/>
    <w:rsid w:val="000B6D80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77D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CC0"/>
    <w:rsid w:val="000E0D94"/>
    <w:rsid w:val="000E1508"/>
    <w:rsid w:val="000E172B"/>
    <w:rsid w:val="000E1913"/>
    <w:rsid w:val="000E207C"/>
    <w:rsid w:val="000E2265"/>
    <w:rsid w:val="000E2297"/>
    <w:rsid w:val="000E22E0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BE"/>
    <w:rsid w:val="000E3AC4"/>
    <w:rsid w:val="000E3DF5"/>
    <w:rsid w:val="000E3EB5"/>
    <w:rsid w:val="000E4040"/>
    <w:rsid w:val="000E42F8"/>
    <w:rsid w:val="000E4C4F"/>
    <w:rsid w:val="000E512B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9B9"/>
    <w:rsid w:val="000F6DBC"/>
    <w:rsid w:val="000F6DDA"/>
    <w:rsid w:val="000F7154"/>
    <w:rsid w:val="000F71EF"/>
    <w:rsid w:val="000F7207"/>
    <w:rsid w:val="000F7528"/>
    <w:rsid w:val="000F7554"/>
    <w:rsid w:val="000F7594"/>
    <w:rsid w:val="000F7849"/>
    <w:rsid w:val="000F7B14"/>
    <w:rsid w:val="000F7B18"/>
    <w:rsid w:val="000F7B9A"/>
    <w:rsid w:val="000F7C27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B8"/>
    <w:rsid w:val="0011418F"/>
    <w:rsid w:val="001147B6"/>
    <w:rsid w:val="0011499F"/>
    <w:rsid w:val="001149B6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1D3"/>
    <w:rsid w:val="0012236A"/>
    <w:rsid w:val="00122388"/>
    <w:rsid w:val="00122667"/>
    <w:rsid w:val="00122AD1"/>
    <w:rsid w:val="00122B59"/>
    <w:rsid w:val="0012386A"/>
    <w:rsid w:val="001238D8"/>
    <w:rsid w:val="00123AF3"/>
    <w:rsid w:val="00123B04"/>
    <w:rsid w:val="00123C47"/>
    <w:rsid w:val="00123E65"/>
    <w:rsid w:val="0012443C"/>
    <w:rsid w:val="0012450D"/>
    <w:rsid w:val="00124CE9"/>
    <w:rsid w:val="001251E2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428"/>
    <w:rsid w:val="001374D6"/>
    <w:rsid w:val="001376BF"/>
    <w:rsid w:val="001377A8"/>
    <w:rsid w:val="00137868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40C"/>
    <w:rsid w:val="00141560"/>
    <w:rsid w:val="00141BFB"/>
    <w:rsid w:val="00141C36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A2"/>
    <w:rsid w:val="00171408"/>
    <w:rsid w:val="00171535"/>
    <w:rsid w:val="001718DA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46"/>
    <w:rsid w:val="00180408"/>
    <w:rsid w:val="001805A0"/>
    <w:rsid w:val="001805EE"/>
    <w:rsid w:val="001807A2"/>
    <w:rsid w:val="0018081A"/>
    <w:rsid w:val="00180A5D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F0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AA4"/>
    <w:rsid w:val="00190F01"/>
    <w:rsid w:val="001910E8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3343"/>
    <w:rsid w:val="001935F0"/>
    <w:rsid w:val="001936F4"/>
    <w:rsid w:val="001937BB"/>
    <w:rsid w:val="0019395E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97DA4"/>
    <w:rsid w:val="001A1081"/>
    <w:rsid w:val="001A118A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B99"/>
    <w:rsid w:val="001A6F6E"/>
    <w:rsid w:val="001A6FB6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5"/>
    <w:rsid w:val="001C0D21"/>
    <w:rsid w:val="001C0EF4"/>
    <w:rsid w:val="001C11FA"/>
    <w:rsid w:val="001C169E"/>
    <w:rsid w:val="001C1792"/>
    <w:rsid w:val="001C1967"/>
    <w:rsid w:val="001C19C4"/>
    <w:rsid w:val="001C2278"/>
    <w:rsid w:val="001C257E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BB1"/>
    <w:rsid w:val="001D2D09"/>
    <w:rsid w:val="001D2E12"/>
    <w:rsid w:val="001D2F51"/>
    <w:rsid w:val="001D3029"/>
    <w:rsid w:val="001D30AF"/>
    <w:rsid w:val="001D30B4"/>
    <w:rsid w:val="001D3290"/>
    <w:rsid w:val="001D3709"/>
    <w:rsid w:val="001D38CE"/>
    <w:rsid w:val="001D3BEF"/>
    <w:rsid w:val="001D4963"/>
    <w:rsid w:val="001D49CD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7A0"/>
    <w:rsid w:val="001F0EA0"/>
    <w:rsid w:val="001F1006"/>
    <w:rsid w:val="001F13A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B33"/>
    <w:rsid w:val="001F3CB0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5C32"/>
    <w:rsid w:val="001F6089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74"/>
    <w:rsid w:val="002028C3"/>
    <w:rsid w:val="002031F3"/>
    <w:rsid w:val="002036E6"/>
    <w:rsid w:val="002037D3"/>
    <w:rsid w:val="0020383A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218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406D"/>
    <w:rsid w:val="0021457A"/>
    <w:rsid w:val="00214657"/>
    <w:rsid w:val="002146F5"/>
    <w:rsid w:val="0021470C"/>
    <w:rsid w:val="00214815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C5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E7"/>
    <w:rsid w:val="00227C21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5F9F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A6C"/>
    <w:rsid w:val="00245B27"/>
    <w:rsid w:val="0024613C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274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771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6A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CFD"/>
    <w:rsid w:val="00286D95"/>
    <w:rsid w:val="00287007"/>
    <w:rsid w:val="00287052"/>
    <w:rsid w:val="00287075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28"/>
    <w:rsid w:val="002A4952"/>
    <w:rsid w:val="002A4AC5"/>
    <w:rsid w:val="002A5628"/>
    <w:rsid w:val="002A564F"/>
    <w:rsid w:val="002A5852"/>
    <w:rsid w:val="002A59AB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E2C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BEB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3F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CC7"/>
    <w:rsid w:val="002C229C"/>
    <w:rsid w:val="002C274D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0F2A"/>
    <w:rsid w:val="002D1345"/>
    <w:rsid w:val="002D16E7"/>
    <w:rsid w:val="002D1C2D"/>
    <w:rsid w:val="002D1C53"/>
    <w:rsid w:val="002D1E00"/>
    <w:rsid w:val="002D1E47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85"/>
    <w:rsid w:val="002D31B8"/>
    <w:rsid w:val="002D39A4"/>
    <w:rsid w:val="002D3A80"/>
    <w:rsid w:val="002D3B13"/>
    <w:rsid w:val="002D3EDF"/>
    <w:rsid w:val="002D3F78"/>
    <w:rsid w:val="002D4982"/>
    <w:rsid w:val="002D4D8C"/>
    <w:rsid w:val="002D4E6A"/>
    <w:rsid w:val="002D4F10"/>
    <w:rsid w:val="002D4F3F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FD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96C"/>
    <w:rsid w:val="00301A7C"/>
    <w:rsid w:val="00301BEB"/>
    <w:rsid w:val="00301D70"/>
    <w:rsid w:val="00302277"/>
    <w:rsid w:val="003026CA"/>
    <w:rsid w:val="0030278B"/>
    <w:rsid w:val="00302822"/>
    <w:rsid w:val="0030289B"/>
    <w:rsid w:val="003028AA"/>
    <w:rsid w:val="00302936"/>
    <w:rsid w:val="00302AAD"/>
    <w:rsid w:val="00302C96"/>
    <w:rsid w:val="00302F03"/>
    <w:rsid w:val="003032B0"/>
    <w:rsid w:val="003033C7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E3D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8EA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302A"/>
    <w:rsid w:val="0033357A"/>
    <w:rsid w:val="00333934"/>
    <w:rsid w:val="00333AC6"/>
    <w:rsid w:val="00333DDF"/>
    <w:rsid w:val="00333F6B"/>
    <w:rsid w:val="003341AA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665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9CA"/>
    <w:rsid w:val="00365FD3"/>
    <w:rsid w:val="00365FDD"/>
    <w:rsid w:val="0036627B"/>
    <w:rsid w:val="0036637C"/>
    <w:rsid w:val="003664F4"/>
    <w:rsid w:val="003666FD"/>
    <w:rsid w:val="00366844"/>
    <w:rsid w:val="0036687B"/>
    <w:rsid w:val="00366A52"/>
    <w:rsid w:val="00366B64"/>
    <w:rsid w:val="00366F84"/>
    <w:rsid w:val="00366FFC"/>
    <w:rsid w:val="0036726A"/>
    <w:rsid w:val="00367D70"/>
    <w:rsid w:val="0037004C"/>
    <w:rsid w:val="00370366"/>
    <w:rsid w:val="00370518"/>
    <w:rsid w:val="0037058A"/>
    <w:rsid w:val="003706C9"/>
    <w:rsid w:val="00370E44"/>
    <w:rsid w:val="00370E93"/>
    <w:rsid w:val="00370F88"/>
    <w:rsid w:val="003711DC"/>
    <w:rsid w:val="003717CF"/>
    <w:rsid w:val="00371AAD"/>
    <w:rsid w:val="00372107"/>
    <w:rsid w:val="003724AF"/>
    <w:rsid w:val="0037255D"/>
    <w:rsid w:val="003726B4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527"/>
    <w:rsid w:val="00397532"/>
    <w:rsid w:val="003977E4"/>
    <w:rsid w:val="00397826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3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92B"/>
    <w:rsid w:val="003A2CAB"/>
    <w:rsid w:val="003A2E75"/>
    <w:rsid w:val="003A341F"/>
    <w:rsid w:val="003A37DD"/>
    <w:rsid w:val="003A3A25"/>
    <w:rsid w:val="003A3AEF"/>
    <w:rsid w:val="003A3C6B"/>
    <w:rsid w:val="003A428C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1F1"/>
    <w:rsid w:val="003A76B0"/>
    <w:rsid w:val="003A7FC0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5B9"/>
    <w:rsid w:val="003C46EF"/>
    <w:rsid w:val="003C4A8F"/>
    <w:rsid w:val="003C53ED"/>
    <w:rsid w:val="003C53EF"/>
    <w:rsid w:val="003C54CE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C71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337"/>
    <w:rsid w:val="003D5471"/>
    <w:rsid w:val="003D5574"/>
    <w:rsid w:val="003D56FF"/>
    <w:rsid w:val="003D5769"/>
    <w:rsid w:val="003D58B0"/>
    <w:rsid w:val="003D5D60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86"/>
    <w:rsid w:val="003E2F08"/>
    <w:rsid w:val="003E335B"/>
    <w:rsid w:val="003E33C1"/>
    <w:rsid w:val="003E359E"/>
    <w:rsid w:val="003E3A06"/>
    <w:rsid w:val="003E3FBC"/>
    <w:rsid w:val="003E4039"/>
    <w:rsid w:val="003E4160"/>
    <w:rsid w:val="003E4176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1C0F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929"/>
    <w:rsid w:val="00407C5F"/>
    <w:rsid w:val="00407D38"/>
    <w:rsid w:val="00407E35"/>
    <w:rsid w:val="00407EFF"/>
    <w:rsid w:val="0041011D"/>
    <w:rsid w:val="004108A1"/>
    <w:rsid w:val="00410A36"/>
    <w:rsid w:val="00410B27"/>
    <w:rsid w:val="004110E1"/>
    <w:rsid w:val="00411353"/>
    <w:rsid w:val="00411647"/>
    <w:rsid w:val="00411A8D"/>
    <w:rsid w:val="00411C1C"/>
    <w:rsid w:val="00411D43"/>
    <w:rsid w:val="00411E63"/>
    <w:rsid w:val="004123F7"/>
    <w:rsid w:val="004125E3"/>
    <w:rsid w:val="0041270C"/>
    <w:rsid w:val="00412776"/>
    <w:rsid w:val="00412A54"/>
    <w:rsid w:val="00412DF6"/>
    <w:rsid w:val="00412E6C"/>
    <w:rsid w:val="00412ECB"/>
    <w:rsid w:val="0041313A"/>
    <w:rsid w:val="004139EA"/>
    <w:rsid w:val="00413A3C"/>
    <w:rsid w:val="00413D12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B41"/>
    <w:rsid w:val="0042400A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F5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5EA"/>
    <w:rsid w:val="00436766"/>
    <w:rsid w:val="00436788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0E56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CF4"/>
    <w:rsid w:val="00443DF4"/>
    <w:rsid w:val="00444452"/>
    <w:rsid w:val="00444529"/>
    <w:rsid w:val="00444781"/>
    <w:rsid w:val="00444788"/>
    <w:rsid w:val="00445425"/>
    <w:rsid w:val="00445487"/>
    <w:rsid w:val="0044560E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A94"/>
    <w:rsid w:val="0045164D"/>
    <w:rsid w:val="00451F76"/>
    <w:rsid w:val="00452475"/>
    <w:rsid w:val="0045290D"/>
    <w:rsid w:val="00452997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057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01C"/>
    <w:rsid w:val="0047180A"/>
    <w:rsid w:val="00471A59"/>
    <w:rsid w:val="00471ABB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EFA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246"/>
    <w:rsid w:val="004B1BB3"/>
    <w:rsid w:val="004B1EBF"/>
    <w:rsid w:val="004B28A4"/>
    <w:rsid w:val="004B293D"/>
    <w:rsid w:val="004B2A1E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2E"/>
    <w:rsid w:val="004D5B7A"/>
    <w:rsid w:val="004D5BB0"/>
    <w:rsid w:val="004D6072"/>
    <w:rsid w:val="004D62DD"/>
    <w:rsid w:val="004D6319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51"/>
    <w:rsid w:val="004F4380"/>
    <w:rsid w:val="004F46F1"/>
    <w:rsid w:val="004F49BA"/>
    <w:rsid w:val="004F4BDD"/>
    <w:rsid w:val="004F4E39"/>
    <w:rsid w:val="004F4E5F"/>
    <w:rsid w:val="004F57CA"/>
    <w:rsid w:val="004F5DC4"/>
    <w:rsid w:val="004F5E02"/>
    <w:rsid w:val="004F5EAA"/>
    <w:rsid w:val="004F6544"/>
    <w:rsid w:val="004F65AA"/>
    <w:rsid w:val="004F65DF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4A"/>
    <w:rsid w:val="00501451"/>
    <w:rsid w:val="00501458"/>
    <w:rsid w:val="005019A0"/>
    <w:rsid w:val="00501F2F"/>
    <w:rsid w:val="005021EB"/>
    <w:rsid w:val="00502411"/>
    <w:rsid w:val="0050254E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2020A"/>
    <w:rsid w:val="005203CA"/>
    <w:rsid w:val="0052042D"/>
    <w:rsid w:val="0052099B"/>
    <w:rsid w:val="00520BC1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D50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A55"/>
    <w:rsid w:val="00535A92"/>
    <w:rsid w:val="00535C1F"/>
    <w:rsid w:val="00535C80"/>
    <w:rsid w:val="00535C9A"/>
    <w:rsid w:val="0053600F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C1A"/>
    <w:rsid w:val="00537C7A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6A3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717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8E6"/>
    <w:rsid w:val="00563D23"/>
    <w:rsid w:val="0056416C"/>
    <w:rsid w:val="00564264"/>
    <w:rsid w:val="005644C0"/>
    <w:rsid w:val="00564737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08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67C86"/>
    <w:rsid w:val="00570928"/>
    <w:rsid w:val="005709EE"/>
    <w:rsid w:val="005709FB"/>
    <w:rsid w:val="00570B08"/>
    <w:rsid w:val="00570D89"/>
    <w:rsid w:val="00571060"/>
    <w:rsid w:val="00571537"/>
    <w:rsid w:val="0057196D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1A7"/>
    <w:rsid w:val="0058735E"/>
    <w:rsid w:val="005873D3"/>
    <w:rsid w:val="0058753A"/>
    <w:rsid w:val="00587680"/>
    <w:rsid w:val="00587702"/>
    <w:rsid w:val="005879FB"/>
    <w:rsid w:val="00587A13"/>
    <w:rsid w:val="00587C9B"/>
    <w:rsid w:val="00587CB5"/>
    <w:rsid w:val="00587EB5"/>
    <w:rsid w:val="0059002C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C1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762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4CE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482"/>
    <w:rsid w:val="005B7740"/>
    <w:rsid w:val="005B776A"/>
    <w:rsid w:val="005B791E"/>
    <w:rsid w:val="005B7A98"/>
    <w:rsid w:val="005B7DE7"/>
    <w:rsid w:val="005B7F36"/>
    <w:rsid w:val="005C02A6"/>
    <w:rsid w:val="005C08D1"/>
    <w:rsid w:val="005C0900"/>
    <w:rsid w:val="005C0923"/>
    <w:rsid w:val="005C098E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A10"/>
    <w:rsid w:val="005D3A7E"/>
    <w:rsid w:val="005D4221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2BDA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C30"/>
    <w:rsid w:val="00611034"/>
    <w:rsid w:val="00612013"/>
    <w:rsid w:val="006124EC"/>
    <w:rsid w:val="006127BD"/>
    <w:rsid w:val="00612953"/>
    <w:rsid w:val="00612A11"/>
    <w:rsid w:val="006133ED"/>
    <w:rsid w:val="00613551"/>
    <w:rsid w:val="0061362F"/>
    <w:rsid w:val="006136AF"/>
    <w:rsid w:val="006139AC"/>
    <w:rsid w:val="00613A09"/>
    <w:rsid w:val="00613CA8"/>
    <w:rsid w:val="00613DA8"/>
    <w:rsid w:val="00614027"/>
    <w:rsid w:val="006142BF"/>
    <w:rsid w:val="006144B4"/>
    <w:rsid w:val="00614623"/>
    <w:rsid w:val="0061486C"/>
    <w:rsid w:val="006148F8"/>
    <w:rsid w:val="00614A7C"/>
    <w:rsid w:val="00614AD2"/>
    <w:rsid w:val="00614C7F"/>
    <w:rsid w:val="00614D6A"/>
    <w:rsid w:val="0061516D"/>
    <w:rsid w:val="00615395"/>
    <w:rsid w:val="006154BC"/>
    <w:rsid w:val="006155CC"/>
    <w:rsid w:val="0061564D"/>
    <w:rsid w:val="00615703"/>
    <w:rsid w:val="006158E8"/>
    <w:rsid w:val="006159E1"/>
    <w:rsid w:val="00615DC7"/>
    <w:rsid w:val="00615E77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75A"/>
    <w:rsid w:val="00623A27"/>
    <w:rsid w:val="00623BF0"/>
    <w:rsid w:val="00623E75"/>
    <w:rsid w:val="00623FED"/>
    <w:rsid w:val="006242E2"/>
    <w:rsid w:val="00624636"/>
    <w:rsid w:val="00624C67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B78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0CD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8E6"/>
    <w:rsid w:val="00650940"/>
    <w:rsid w:val="00650989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44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3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DF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24C7"/>
    <w:rsid w:val="006A2654"/>
    <w:rsid w:val="006A26A6"/>
    <w:rsid w:val="006A2747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A0"/>
    <w:rsid w:val="006B0C10"/>
    <w:rsid w:val="006B0E7C"/>
    <w:rsid w:val="006B120C"/>
    <w:rsid w:val="006B15DE"/>
    <w:rsid w:val="006B19EE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0BE"/>
    <w:rsid w:val="006C52FC"/>
    <w:rsid w:val="006C59FC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C31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C9D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6D8"/>
    <w:rsid w:val="006D4A3C"/>
    <w:rsid w:val="006D4D2D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301E"/>
    <w:rsid w:val="006E3372"/>
    <w:rsid w:val="006E39B7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15D"/>
    <w:rsid w:val="006E537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4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88"/>
    <w:rsid w:val="006F34C0"/>
    <w:rsid w:val="006F3573"/>
    <w:rsid w:val="006F37D3"/>
    <w:rsid w:val="006F3909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2C4"/>
    <w:rsid w:val="00703BF1"/>
    <w:rsid w:val="00703F50"/>
    <w:rsid w:val="0070483E"/>
    <w:rsid w:val="00704C97"/>
    <w:rsid w:val="007058C0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9E6"/>
    <w:rsid w:val="00715A22"/>
    <w:rsid w:val="00715A5D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153"/>
    <w:rsid w:val="00717631"/>
    <w:rsid w:val="00717870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9F7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C03"/>
    <w:rsid w:val="007352E1"/>
    <w:rsid w:val="007352F0"/>
    <w:rsid w:val="007353A5"/>
    <w:rsid w:val="00735D2C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66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5067"/>
    <w:rsid w:val="0074536C"/>
    <w:rsid w:val="00745445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E"/>
    <w:rsid w:val="00753314"/>
    <w:rsid w:val="0075348E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462"/>
    <w:rsid w:val="0076675E"/>
    <w:rsid w:val="007668C6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5E7"/>
    <w:rsid w:val="0077470D"/>
    <w:rsid w:val="00774719"/>
    <w:rsid w:val="00774AFF"/>
    <w:rsid w:val="00774CA0"/>
    <w:rsid w:val="00774CA9"/>
    <w:rsid w:val="00774FA7"/>
    <w:rsid w:val="0077529D"/>
    <w:rsid w:val="00775584"/>
    <w:rsid w:val="00775C80"/>
    <w:rsid w:val="0077627C"/>
    <w:rsid w:val="007762BF"/>
    <w:rsid w:val="0077678C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9A5"/>
    <w:rsid w:val="00782D71"/>
    <w:rsid w:val="00782E92"/>
    <w:rsid w:val="007830AE"/>
    <w:rsid w:val="007834E2"/>
    <w:rsid w:val="007836B5"/>
    <w:rsid w:val="007838A8"/>
    <w:rsid w:val="0078428A"/>
    <w:rsid w:val="0078447E"/>
    <w:rsid w:val="00784D41"/>
    <w:rsid w:val="00784DB6"/>
    <w:rsid w:val="00784E0F"/>
    <w:rsid w:val="00784FBB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E2B"/>
    <w:rsid w:val="007920B6"/>
    <w:rsid w:val="00792270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402C"/>
    <w:rsid w:val="0079417D"/>
    <w:rsid w:val="007941EE"/>
    <w:rsid w:val="007949AB"/>
    <w:rsid w:val="00794F66"/>
    <w:rsid w:val="007951D5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9E0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96F"/>
    <w:rsid w:val="007B7B33"/>
    <w:rsid w:val="007B7E3B"/>
    <w:rsid w:val="007C0114"/>
    <w:rsid w:val="007C046C"/>
    <w:rsid w:val="007C059A"/>
    <w:rsid w:val="007C0892"/>
    <w:rsid w:val="007C09B7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3110"/>
    <w:rsid w:val="007C33FA"/>
    <w:rsid w:val="007C36C6"/>
    <w:rsid w:val="007C39D2"/>
    <w:rsid w:val="007C43E2"/>
    <w:rsid w:val="007C471B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055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85C"/>
    <w:rsid w:val="007D1DD2"/>
    <w:rsid w:val="007D2375"/>
    <w:rsid w:val="007D2626"/>
    <w:rsid w:val="007D29A7"/>
    <w:rsid w:val="007D29D1"/>
    <w:rsid w:val="007D2C4C"/>
    <w:rsid w:val="007D33D3"/>
    <w:rsid w:val="007D37FE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F2"/>
    <w:rsid w:val="007D6C50"/>
    <w:rsid w:val="007D6EDC"/>
    <w:rsid w:val="007D7460"/>
    <w:rsid w:val="007D7B30"/>
    <w:rsid w:val="007D7CCB"/>
    <w:rsid w:val="007D7D6F"/>
    <w:rsid w:val="007D7F19"/>
    <w:rsid w:val="007D7F7F"/>
    <w:rsid w:val="007E038A"/>
    <w:rsid w:val="007E0397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CE9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5EA5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FEF"/>
    <w:rsid w:val="008040AB"/>
    <w:rsid w:val="00804B6F"/>
    <w:rsid w:val="00804C43"/>
    <w:rsid w:val="00804E52"/>
    <w:rsid w:val="00804FA6"/>
    <w:rsid w:val="00805607"/>
    <w:rsid w:val="00805874"/>
    <w:rsid w:val="00805B4F"/>
    <w:rsid w:val="00805C49"/>
    <w:rsid w:val="00806138"/>
    <w:rsid w:val="008063C1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B33"/>
    <w:rsid w:val="00814CB2"/>
    <w:rsid w:val="008152E3"/>
    <w:rsid w:val="008154AC"/>
    <w:rsid w:val="00815B92"/>
    <w:rsid w:val="00815C49"/>
    <w:rsid w:val="00815CD4"/>
    <w:rsid w:val="00815D94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601"/>
    <w:rsid w:val="00823964"/>
    <w:rsid w:val="00823D51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10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E88"/>
    <w:rsid w:val="00863F3F"/>
    <w:rsid w:val="008640CF"/>
    <w:rsid w:val="00864318"/>
    <w:rsid w:val="008643B7"/>
    <w:rsid w:val="00864A84"/>
    <w:rsid w:val="00864ACF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91F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149"/>
    <w:rsid w:val="0087755A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D99"/>
    <w:rsid w:val="00887E93"/>
    <w:rsid w:val="00890202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A91"/>
    <w:rsid w:val="00891CB1"/>
    <w:rsid w:val="00891EB7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6E9"/>
    <w:rsid w:val="00894905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7E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8B4"/>
    <w:rsid w:val="008B3AAF"/>
    <w:rsid w:val="008B3BD1"/>
    <w:rsid w:val="008B3BEA"/>
    <w:rsid w:val="008B40CD"/>
    <w:rsid w:val="008B4286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38E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A5F"/>
    <w:rsid w:val="008C0BC7"/>
    <w:rsid w:val="008C0C4D"/>
    <w:rsid w:val="008C13B5"/>
    <w:rsid w:val="008C1971"/>
    <w:rsid w:val="008C1BA0"/>
    <w:rsid w:val="008C1C8E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F8C"/>
    <w:rsid w:val="008C5267"/>
    <w:rsid w:val="008C562B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5A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598"/>
    <w:rsid w:val="008E28C3"/>
    <w:rsid w:val="008E2D94"/>
    <w:rsid w:val="008E2E41"/>
    <w:rsid w:val="008E2F37"/>
    <w:rsid w:val="008E2F7B"/>
    <w:rsid w:val="008E30AD"/>
    <w:rsid w:val="008E31AB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4E4"/>
    <w:rsid w:val="008E651F"/>
    <w:rsid w:val="008E6838"/>
    <w:rsid w:val="008E6A8E"/>
    <w:rsid w:val="008E6B61"/>
    <w:rsid w:val="008E6D9A"/>
    <w:rsid w:val="008E6F24"/>
    <w:rsid w:val="008E7010"/>
    <w:rsid w:val="008E70A6"/>
    <w:rsid w:val="008E7396"/>
    <w:rsid w:val="008E7662"/>
    <w:rsid w:val="008E76C7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4CC"/>
    <w:rsid w:val="008F3660"/>
    <w:rsid w:val="008F3A1E"/>
    <w:rsid w:val="008F3BA7"/>
    <w:rsid w:val="008F3E32"/>
    <w:rsid w:val="008F3F09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B1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C95"/>
    <w:rsid w:val="00911E8F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17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533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223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50CA"/>
    <w:rsid w:val="009351BF"/>
    <w:rsid w:val="009351E3"/>
    <w:rsid w:val="0093527C"/>
    <w:rsid w:val="009354F0"/>
    <w:rsid w:val="00935DD3"/>
    <w:rsid w:val="00935FF7"/>
    <w:rsid w:val="009361E4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91D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70B"/>
    <w:rsid w:val="00945E38"/>
    <w:rsid w:val="00946180"/>
    <w:rsid w:val="0094644C"/>
    <w:rsid w:val="009465F7"/>
    <w:rsid w:val="009466F2"/>
    <w:rsid w:val="00946803"/>
    <w:rsid w:val="0094698A"/>
    <w:rsid w:val="00946BFC"/>
    <w:rsid w:val="00946D43"/>
    <w:rsid w:val="00946F0A"/>
    <w:rsid w:val="00946F1D"/>
    <w:rsid w:val="0094756D"/>
    <w:rsid w:val="00947670"/>
    <w:rsid w:val="00947C29"/>
    <w:rsid w:val="00947C2F"/>
    <w:rsid w:val="009500BF"/>
    <w:rsid w:val="009501EE"/>
    <w:rsid w:val="009501F6"/>
    <w:rsid w:val="0095066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4F6"/>
    <w:rsid w:val="009618DF"/>
    <w:rsid w:val="00961C42"/>
    <w:rsid w:val="00962086"/>
    <w:rsid w:val="009624E8"/>
    <w:rsid w:val="00962E71"/>
    <w:rsid w:val="00962F17"/>
    <w:rsid w:val="00963694"/>
    <w:rsid w:val="00963779"/>
    <w:rsid w:val="00963790"/>
    <w:rsid w:val="009639F8"/>
    <w:rsid w:val="00963C56"/>
    <w:rsid w:val="00963C88"/>
    <w:rsid w:val="00963E1E"/>
    <w:rsid w:val="00963FF2"/>
    <w:rsid w:val="0096434B"/>
    <w:rsid w:val="0096439B"/>
    <w:rsid w:val="009644A6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62F"/>
    <w:rsid w:val="0096782D"/>
    <w:rsid w:val="00967ACC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2D60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6AF1"/>
    <w:rsid w:val="009978FB"/>
    <w:rsid w:val="00997A18"/>
    <w:rsid w:val="009A01DD"/>
    <w:rsid w:val="009A075B"/>
    <w:rsid w:val="009A0B12"/>
    <w:rsid w:val="009A0FF1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F6E"/>
    <w:rsid w:val="009A601E"/>
    <w:rsid w:val="009A6122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D74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6F1"/>
    <w:rsid w:val="009B2820"/>
    <w:rsid w:val="009B2BB1"/>
    <w:rsid w:val="009B2C2F"/>
    <w:rsid w:val="009B2D6A"/>
    <w:rsid w:val="009B2E0C"/>
    <w:rsid w:val="009B3062"/>
    <w:rsid w:val="009B3245"/>
    <w:rsid w:val="009B35B0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C032B"/>
    <w:rsid w:val="009C0335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0C"/>
    <w:rsid w:val="009D7818"/>
    <w:rsid w:val="009D7BBE"/>
    <w:rsid w:val="009D7CB1"/>
    <w:rsid w:val="009D7CBE"/>
    <w:rsid w:val="009D7CCE"/>
    <w:rsid w:val="009D7DE3"/>
    <w:rsid w:val="009E0163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727"/>
    <w:rsid w:val="009E4965"/>
    <w:rsid w:val="009E4B7C"/>
    <w:rsid w:val="009E4D0C"/>
    <w:rsid w:val="009E4EE2"/>
    <w:rsid w:val="009E502D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C79"/>
    <w:rsid w:val="009F3D5B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85"/>
    <w:rsid w:val="009F711C"/>
    <w:rsid w:val="009F727B"/>
    <w:rsid w:val="009F742A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AE4"/>
    <w:rsid w:val="00A14BD7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4492"/>
    <w:rsid w:val="00A244C3"/>
    <w:rsid w:val="00A244CD"/>
    <w:rsid w:val="00A2455C"/>
    <w:rsid w:val="00A246D9"/>
    <w:rsid w:val="00A247E0"/>
    <w:rsid w:val="00A24A13"/>
    <w:rsid w:val="00A250BE"/>
    <w:rsid w:val="00A253CD"/>
    <w:rsid w:val="00A2544C"/>
    <w:rsid w:val="00A25681"/>
    <w:rsid w:val="00A256BB"/>
    <w:rsid w:val="00A25EC8"/>
    <w:rsid w:val="00A26002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1E"/>
    <w:rsid w:val="00A3269F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AD6"/>
    <w:rsid w:val="00A41DE8"/>
    <w:rsid w:val="00A41F1A"/>
    <w:rsid w:val="00A4230F"/>
    <w:rsid w:val="00A42692"/>
    <w:rsid w:val="00A42AA8"/>
    <w:rsid w:val="00A433B6"/>
    <w:rsid w:val="00A433BA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842"/>
    <w:rsid w:val="00A44BD1"/>
    <w:rsid w:val="00A44E64"/>
    <w:rsid w:val="00A4507D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EA2"/>
    <w:rsid w:val="00A56F5F"/>
    <w:rsid w:val="00A56FA8"/>
    <w:rsid w:val="00A57163"/>
    <w:rsid w:val="00A57184"/>
    <w:rsid w:val="00A57412"/>
    <w:rsid w:val="00A5756C"/>
    <w:rsid w:val="00A578D1"/>
    <w:rsid w:val="00A57E1D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60D2"/>
    <w:rsid w:val="00A663A4"/>
    <w:rsid w:val="00A663E4"/>
    <w:rsid w:val="00A66A06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874"/>
    <w:rsid w:val="00A713F9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33F"/>
    <w:rsid w:val="00AA1433"/>
    <w:rsid w:val="00AA183F"/>
    <w:rsid w:val="00AA1B71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76A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D7CC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13DD"/>
    <w:rsid w:val="00B015F6"/>
    <w:rsid w:val="00B016C2"/>
    <w:rsid w:val="00B017A7"/>
    <w:rsid w:val="00B018E7"/>
    <w:rsid w:val="00B01DAB"/>
    <w:rsid w:val="00B01E2B"/>
    <w:rsid w:val="00B025F6"/>
    <w:rsid w:val="00B028E0"/>
    <w:rsid w:val="00B0291B"/>
    <w:rsid w:val="00B02A5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345"/>
    <w:rsid w:val="00B04379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51F"/>
    <w:rsid w:val="00B106FB"/>
    <w:rsid w:val="00B10798"/>
    <w:rsid w:val="00B108BB"/>
    <w:rsid w:val="00B10A12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4F9"/>
    <w:rsid w:val="00B207DD"/>
    <w:rsid w:val="00B20968"/>
    <w:rsid w:val="00B210BC"/>
    <w:rsid w:val="00B211D1"/>
    <w:rsid w:val="00B215D4"/>
    <w:rsid w:val="00B21852"/>
    <w:rsid w:val="00B21964"/>
    <w:rsid w:val="00B22357"/>
    <w:rsid w:val="00B226EC"/>
    <w:rsid w:val="00B22A3E"/>
    <w:rsid w:val="00B22BC6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550"/>
    <w:rsid w:val="00B46A51"/>
    <w:rsid w:val="00B46FFB"/>
    <w:rsid w:val="00B47609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C9A"/>
    <w:rsid w:val="00B53EDB"/>
    <w:rsid w:val="00B53FF0"/>
    <w:rsid w:val="00B541AA"/>
    <w:rsid w:val="00B54522"/>
    <w:rsid w:val="00B549EA"/>
    <w:rsid w:val="00B54AF1"/>
    <w:rsid w:val="00B54FB0"/>
    <w:rsid w:val="00B55118"/>
    <w:rsid w:val="00B5524B"/>
    <w:rsid w:val="00B55255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C9F"/>
    <w:rsid w:val="00B56D3D"/>
    <w:rsid w:val="00B56FB0"/>
    <w:rsid w:val="00B570CC"/>
    <w:rsid w:val="00B57106"/>
    <w:rsid w:val="00B571D1"/>
    <w:rsid w:val="00B574ED"/>
    <w:rsid w:val="00B575D7"/>
    <w:rsid w:val="00B57637"/>
    <w:rsid w:val="00B57A83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A5C"/>
    <w:rsid w:val="00B62A82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52A"/>
    <w:rsid w:val="00B837B5"/>
    <w:rsid w:val="00B838CC"/>
    <w:rsid w:val="00B84198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81C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EB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2BE"/>
    <w:rsid w:val="00BB13B1"/>
    <w:rsid w:val="00BB1CF5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070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492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1C0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4AE"/>
    <w:rsid w:val="00BE569D"/>
    <w:rsid w:val="00BE56F0"/>
    <w:rsid w:val="00BE57D8"/>
    <w:rsid w:val="00BE57E3"/>
    <w:rsid w:val="00BE5931"/>
    <w:rsid w:val="00BE5B3B"/>
    <w:rsid w:val="00BE5BB1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C8A"/>
    <w:rsid w:val="00BF2CFF"/>
    <w:rsid w:val="00BF301D"/>
    <w:rsid w:val="00BF3058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9AC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5F9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1185"/>
    <w:rsid w:val="00C11228"/>
    <w:rsid w:val="00C1175C"/>
    <w:rsid w:val="00C118B0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7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D39"/>
    <w:rsid w:val="00C42D7F"/>
    <w:rsid w:val="00C431AA"/>
    <w:rsid w:val="00C43248"/>
    <w:rsid w:val="00C43981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5F0"/>
    <w:rsid w:val="00C5186E"/>
    <w:rsid w:val="00C51B31"/>
    <w:rsid w:val="00C51D15"/>
    <w:rsid w:val="00C51E20"/>
    <w:rsid w:val="00C51FE7"/>
    <w:rsid w:val="00C521B7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206"/>
    <w:rsid w:val="00C613FA"/>
    <w:rsid w:val="00C61B97"/>
    <w:rsid w:val="00C620DC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D83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1C4"/>
    <w:rsid w:val="00C725B6"/>
    <w:rsid w:val="00C72620"/>
    <w:rsid w:val="00C72666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7C7"/>
    <w:rsid w:val="00C81BF1"/>
    <w:rsid w:val="00C81E1E"/>
    <w:rsid w:val="00C81EA7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9E3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53C"/>
    <w:rsid w:val="00C90602"/>
    <w:rsid w:val="00C90658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19E"/>
    <w:rsid w:val="00CB4218"/>
    <w:rsid w:val="00CB4658"/>
    <w:rsid w:val="00CB4C6B"/>
    <w:rsid w:val="00CB6228"/>
    <w:rsid w:val="00CB685C"/>
    <w:rsid w:val="00CB6D73"/>
    <w:rsid w:val="00CB6D93"/>
    <w:rsid w:val="00CB6E81"/>
    <w:rsid w:val="00CB6ED2"/>
    <w:rsid w:val="00CB7463"/>
    <w:rsid w:val="00CB7639"/>
    <w:rsid w:val="00CB7A06"/>
    <w:rsid w:val="00CB7F51"/>
    <w:rsid w:val="00CC03E4"/>
    <w:rsid w:val="00CC05CB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98C"/>
    <w:rsid w:val="00CC7A69"/>
    <w:rsid w:val="00CC7D70"/>
    <w:rsid w:val="00CD00C2"/>
    <w:rsid w:val="00CD03FE"/>
    <w:rsid w:val="00CD0410"/>
    <w:rsid w:val="00CD072C"/>
    <w:rsid w:val="00CD0D1F"/>
    <w:rsid w:val="00CD0FBC"/>
    <w:rsid w:val="00CD125C"/>
    <w:rsid w:val="00CD13C8"/>
    <w:rsid w:val="00CD13D9"/>
    <w:rsid w:val="00CD183E"/>
    <w:rsid w:val="00CD184E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46D9"/>
    <w:rsid w:val="00CE47E7"/>
    <w:rsid w:val="00CE4A82"/>
    <w:rsid w:val="00CE4D03"/>
    <w:rsid w:val="00CE52E1"/>
    <w:rsid w:val="00CE562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60B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791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B8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62C"/>
    <w:rsid w:val="00D24CD9"/>
    <w:rsid w:val="00D24D8F"/>
    <w:rsid w:val="00D250D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B9C"/>
    <w:rsid w:val="00D30C86"/>
    <w:rsid w:val="00D30C93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495"/>
    <w:rsid w:val="00D3471F"/>
    <w:rsid w:val="00D34961"/>
    <w:rsid w:val="00D34A1D"/>
    <w:rsid w:val="00D34AC7"/>
    <w:rsid w:val="00D34B3F"/>
    <w:rsid w:val="00D34DFE"/>
    <w:rsid w:val="00D35827"/>
    <w:rsid w:val="00D35C97"/>
    <w:rsid w:val="00D35D10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D9"/>
    <w:rsid w:val="00D40F08"/>
    <w:rsid w:val="00D411F6"/>
    <w:rsid w:val="00D412E7"/>
    <w:rsid w:val="00D41396"/>
    <w:rsid w:val="00D41902"/>
    <w:rsid w:val="00D41976"/>
    <w:rsid w:val="00D41AB5"/>
    <w:rsid w:val="00D41CE5"/>
    <w:rsid w:val="00D41CFF"/>
    <w:rsid w:val="00D41D23"/>
    <w:rsid w:val="00D424F5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7BC"/>
    <w:rsid w:val="00D537EA"/>
    <w:rsid w:val="00D53DFF"/>
    <w:rsid w:val="00D53EA6"/>
    <w:rsid w:val="00D540FD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B22"/>
    <w:rsid w:val="00D56CB9"/>
    <w:rsid w:val="00D56DFD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E3"/>
    <w:rsid w:val="00D60714"/>
    <w:rsid w:val="00D60E5C"/>
    <w:rsid w:val="00D60E92"/>
    <w:rsid w:val="00D610DE"/>
    <w:rsid w:val="00D61233"/>
    <w:rsid w:val="00D612C9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1DE"/>
    <w:rsid w:val="00D7231A"/>
    <w:rsid w:val="00D72903"/>
    <w:rsid w:val="00D72A29"/>
    <w:rsid w:val="00D72DFB"/>
    <w:rsid w:val="00D72F5F"/>
    <w:rsid w:val="00D73837"/>
    <w:rsid w:val="00D73961"/>
    <w:rsid w:val="00D73A04"/>
    <w:rsid w:val="00D73E99"/>
    <w:rsid w:val="00D73FC4"/>
    <w:rsid w:val="00D7467C"/>
    <w:rsid w:val="00D74A1A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83A"/>
    <w:rsid w:val="00D839CC"/>
    <w:rsid w:val="00D83F18"/>
    <w:rsid w:val="00D84275"/>
    <w:rsid w:val="00D8441B"/>
    <w:rsid w:val="00D84648"/>
    <w:rsid w:val="00D846AC"/>
    <w:rsid w:val="00D85364"/>
    <w:rsid w:val="00D8570F"/>
    <w:rsid w:val="00D857BD"/>
    <w:rsid w:val="00D85971"/>
    <w:rsid w:val="00D85CFD"/>
    <w:rsid w:val="00D85E58"/>
    <w:rsid w:val="00D862E0"/>
    <w:rsid w:val="00D864BC"/>
    <w:rsid w:val="00D86586"/>
    <w:rsid w:val="00D865EF"/>
    <w:rsid w:val="00D8666B"/>
    <w:rsid w:val="00D86AB0"/>
    <w:rsid w:val="00D86C9E"/>
    <w:rsid w:val="00D86F53"/>
    <w:rsid w:val="00D879C8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B7D"/>
    <w:rsid w:val="00D92B7F"/>
    <w:rsid w:val="00D92C43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E0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A7B"/>
    <w:rsid w:val="00DB2AF5"/>
    <w:rsid w:val="00DB355B"/>
    <w:rsid w:val="00DB3AF6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18E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72DA"/>
    <w:rsid w:val="00DC7835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B37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132F"/>
    <w:rsid w:val="00DF15B6"/>
    <w:rsid w:val="00DF165C"/>
    <w:rsid w:val="00DF18B3"/>
    <w:rsid w:val="00DF1AC6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AB8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D1"/>
    <w:rsid w:val="00E049B1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8CF"/>
    <w:rsid w:val="00E10A1D"/>
    <w:rsid w:val="00E10B0A"/>
    <w:rsid w:val="00E10B40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99D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99A"/>
    <w:rsid w:val="00E22D12"/>
    <w:rsid w:val="00E22DF9"/>
    <w:rsid w:val="00E22F54"/>
    <w:rsid w:val="00E22FAC"/>
    <w:rsid w:val="00E23224"/>
    <w:rsid w:val="00E23249"/>
    <w:rsid w:val="00E23539"/>
    <w:rsid w:val="00E2408C"/>
    <w:rsid w:val="00E24777"/>
    <w:rsid w:val="00E24940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5F8"/>
    <w:rsid w:val="00E45768"/>
    <w:rsid w:val="00E4580C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D57"/>
    <w:rsid w:val="00E65D75"/>
    <w:rsid w:val="00E65F48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748"/>
    <w:rsid w:val="00E67AD9"/>
    <w:rsid w:val="00E67AE1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3AA6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638D"/>
    <w:rsid w:val="00E763D5"/>
    <w:rsid w:val="00E76440"/>
    <w:rsid w:val="00E76502"/>
    <w:rsid w:val="00E767C2"/>
    <w:rsid w:val="00E7685F"/>
    <w:rsid w:val="00E76C2F"/>
    <w:rsid w:val="00E7737D"/>
    <w:rsid w:val="00E77890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6B1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974"/>
    <w:rsid w:val="00E9400D"/>
    <w:rsid w:val="00E94408"/>
    <w:rsid w:val="00E94A38"/>
    <w:rsid w:val="00E94C36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97"/>
    <w:rsid w:val="00EA41A7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926"/>
    <w:rsid w:val="00EB1F4A"/>
    <w:rsid w:val="00EB213C"/>
    <w:rsid w:val="00EB2198"/>
    <w:rsid w:val="00EB221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D89"/>
    <w:rsid w:val="00EB7DC7"/>
    <w:rsid w:val="00EC0319"/>
    <w:rsid w:val="00EC039D"/>
    <w:rsid w:val="00EC05C5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B93"/>
    <w:rsid w:val="00EC3C6D"/>
    <w:rsid w:val="00EC40B1"/>
    <w:rsid w:val="00EC4433"/>
    <w:rsid w:val="00EC4607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B4"/>
    <w:rsid w:val="00ED1AE1"/>
    <w:rsid w:val="00ED1DA1"/>
    <w:rsid w:val="00ED1DCC"/>
    <w:rsid w:val="00ED1F1D"/>
    <w:rsid w:val="00ED2205"/>
    <w:rsid w:val="00ED22F4"/>
    <w:rsid w:val="00ED2799"/>
    <w:rsid w:val="00ED2942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5050"/>
    <w:rsid w:val="00ED508F"/>
    <w:rsid w:val="00ED5267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5A5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19"/>
    <w:rsid w:val="00EF466A"/>
    <w:rsid w:val="00EF4997"/>
    <w:rsid w:val="00EF4A9E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F85"/>
    <w:rsid w:val="00EF7117"/>
    <w:rsid w:val="00EF72A0"/>
    <w:rsid w:val="00EF7341"/>
    <w:rsid w:val="00EF7741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2A78"/>
    <w:rsid w:val="00F02BC7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76"/>
    <w:rsid w:val="00F079A8"/>
    <w:rsid w:val="00F10256"/>
    <w:rsid w:val="00F10333"/>
    <w:rsid w:val="00F1049F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CBE"/>
    <w:rsid w:val="00F37CE6"/>
    <w:rsid w:val="00F37D61"/>
    <w:rsid w:val="00F37DB1"/>
    <w:rsid w:val="00F40180"/>
    <w:rsid w:val="00F4035E"/>
    <w:rsid w:val="00F4079D"/>
    <w:rsid w:val="00F40817"/>
    <w:rsid w:val="00F40BF6"/>
    <w:rsid w:val="00F40F97"/>
    <w:rsid w:val="00F41232"/>
    <w:rsid w:val="00F41370"/>
    <w:rsid w:val="00F42254"/>
    <w:rsid w:val="00F42293"/>
    <w:rsid w:val="00F422A7"/>
    <w:rsid w:val="00F42507"/>
    <w:rsid w:val="00F42598"/>
    <w:rsid w:val="00F425FA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B8"/>
    <w:rsid w:val="00F636F5"/>
    <w:rsid w:val="00F6377E"/>
    <w:rsid w:val="00F63A7A"/>
    <w:rsid w:val="00F63CAD"/>
    <w:rsid w:val="00F63CE2"/>
    <w:rsid w:val="00F63F43"/>
    <w:rsid w:val="00F64054"/>
    <w:rsid w:val="00F6454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938"/>
    <w:rsid w:val="00F72A3F"/>
    <w:rsid w:val="00F72B56"/>
    <w:rsid w:val="00F72E65"/>
    <w:rsid w:val="00F72EC3"/>
    <w:rsid w:val="00F73241"/>
    <w:rsid w:val="00F733EF"/>
    <w:rsid w:val="00F738BA"/>
    <w:rsid w:val="00F73D66"/>
    <w:rsid w:val="00F73FF0"/>
    <w:rsid w:val="00F7442A"/>
    <w:rsid w:val="00F74572"/>
    <w:rsid w:val="00F74C0E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09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762"/>
    <w:rsid w:val="00F977FE"/>
    <w:rsid w:val="00F97BD8"/>
    <w:rsid w:val="00FA0B8B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ACE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53"/>
    <w:rsid w:val="00FB34A3"/>
    <w:rsid w:val="00FB352E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A8F"/>
    <w:rsid w:val="00FD0D7E"/>
    <w:rsid w:val="00FD0D81"/>
    <w:rsid w:val="00FD0DE9"/>
    <w:rsid w:val="00FD0E5B"/>
    <w:rsid w:val="00FD0F72"/>
    <w:rsid w:val="00FD100D"/>
    <w:rsid w:val="00FD103E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91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EF1"/>
    <w:rsid w:val="00FE4F34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989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Yossawaj, Lerdthanavaranont</cp:lastModifiedBy>
  <cp:revision>2489</cp:revision>
  <cp:lastPrinted>2022-04-23T06:05:00Z</cp:lastPrinted>
  <dcterms:created xsi:type="dcterms:W3CDTF">2021-02-06T10:22:00Z</dcterms:created>
  <dcterms:modified xsi:type="dcterms:W3CDTF">2022-08-07T14:28:00Z</dcterms:modified>
</cp:coreProperties>
</file>